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D527E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  <w:r w:rsidRPr="001208CC">
        <w:rPr>
          <w:rFonts w:ascii="Angsana New" w:hAnsi="Angsana New"/>
          <w:sz w:val="28"/>
          <w:szCs w:val="28"/>
        </w:rPr>
        <w:tab/>
      </w:r>
    </w:p>
    <w:p w14:paraId="01C285EB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E982931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E7105B5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0F4D77B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2BFB64A6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650FB69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BC9D372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8C19043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</w:p>
    <w:p w14:paraId="54C817A1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B3F6BA9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B11E2A5" w14:textId="77777777" w:rsidR="007A1272" w:rsidRPr="00AC121C" w:rsidRDefault="007A1272" w:rsidP="007A1272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C121C">
        <w:rPr>
          <w:rFonts w:ascii="Angsana New" w:hAnsi="Angsana New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2830D33F" w14:textId="77777777" w:rsidR="007A1272" w:rsidRPr="00AC121C" w:rsidRDefault="007A1272" w:rsidP="007A1272">
      <w:pPr>
        <w:jc w:val="center"/>
        <w:rPr>
          <w:rFonts w:ascii="Angsana New" w:hAnsi="Angsana New"/>
          <w:sz w:val="52"/>
          <w:szCs w:val="52"/>
        </w:rPr>
      </w:pPr>
    </w:p>
    <w:p w14:paraId="7424E2BD" w14:textId="617EEB43" w:rsidR="00F8626B" w:rsidRPr="006556CA" w:rsidRDefault="00FF0814" w:rsidP="00FF08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6556CA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="00F8626B" w:rsidRPr="006556CA">
        <w:rPr>
          <w:rFonts w:ascii="Angsana New" w:hAnsi="Angsana New" w:hint="cs"/>
          <w:b w:val="0"/>
          <w:bCs w:val="0"/>
          <w:sz w:val="32"/>
          <w:szCs w:val="32"/>
          <w:cs/>
        </w:rPr>
        <w:t>ระหว่างกาล</w:t>
      </w:r>
      <w:r w:rsidR="00D63456" w:rsidRPr="006556CA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461B581B" w14:textId="0187C29D" w:rsidR="00FF0814" w:rsidRPr="006556CA" w:rsidRDefault="00F8626B" w:rsidP="00FF08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sz w:val="32"/>
          <w:szCs w:val="32"/>
        </w:rPr>
      </w:pPr>
      <w:r w:rsidRPr="006556CA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FF0814" w:rsidRPr="006556CA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C61E5" w:rsidRPr="006556CA">
        <w:rPr>
          <w:rFonts w:ascii="Angsana New" w:hAnsi="Angsana New"/>
          <w:b w:val="0"/>
          <w:bCs w:val="0"/>
          <w:sz w:val="32"/>
          <w:szCs w:val="32"/>
        </w:rPr>
        <w:t>31</w:t>
      </w:r>
      <w:r w:rsidR="00FF0814" w:rsidRPr="006556CA">
        <w:rPr>
          <w:rFonts w:ascii="Angsana New" w:hAnsi="Angsana New"/>
          <w:b w:val="0"/>
          <w:bCs w:val="0"/>
          <w:sz w:val="32"/>
          <w:szCs w:val="32"/>
          <w:cs/>
        </w:rPr>
        <w:t xml:space="preserve"> ธันวาคม </w:t>
      </w:r>
      <w:r w:rsidR="00FC61E5" w:rsidRPr="006556CA">
        <w:rPr>
          <w:rFonts w:ascii="Angsana New" w:hAnsi="Angsana New"/>
          <w:b w:val="0"/>
          <w:bCs w:val="0"/>
          <w:sz w:val="32"/>
          <w:szCs w:val="32"/>
        </w:rPr>
        <w:t>256</w:t>
      </w:r>
      <w:r w:rsidR="00262F3A" w:rsidRPr="006556CA">
        <w:rPr>
          <w:rFonts w:ascii="Angsana New" w:hAnsi="Angsana New"/>
          <w:b w:val="0"/>
          <w:bCs w:val="0"/>
          <w:sz w:val="32"/>
          <w:szCs w:val="32"/>
        </w:rPr>
        <w:t>3</w:t>
      </w:r>
    </w:p>
    <w:p w14:paraId="220FEFEF" w14:textId="77777777" w:rsidR="007A1272" w:rsidRPr="006556CA" w:rsidRDefault="007A1272" w:rsidP="007A1272">
      <w:pPr>
        <w:jc w:val="center"/>
        <w:rPr>
          <w:rFonts w:ascii="Angsana New" w:hAnsi="Angsana New"/>
          <w:sz w:val="32"/>
          <w:szCs w:val="32"/>
        </w:rPr>
      </w:pPr>
      <w:r w:rsidRPr="006556CA">
        <w:rPr>
          <w:rFonts w:ascii="Angsana New" w:hAnsi="Angsana New"/>
          <w:sz w:val="32"/>
          <w:szCs w:val="32"/>
          <w:cs/>
        </w:rPr>
        <w:t>และ</w:t>
      </w:r>
    </w:p>
    <w:p w14:paraId="58745B6B" w14:textId="55E14FE3" w:rsidR="007A1272" w:rsidRPr="006556CA" w:rsidRDefault="007A1272" w:rsidP="007A1272">
      <w:pPr>
        <w:jc w:val="center"/>
        <w:rPr>
          <w:rFonts w:ascii="Angsana New" w:hAnsi="Angsana New"/>
          <w:sz w:val="32"/>
          <w:szCs w:val="32"/>
          <w:cs/>
        </w:rPr>
      </w:pPr>
      <w:r w:rsidRPr="006556CA">
        <w:rPr>
          <w:rFonts w:ascii="Angsana New" w:hAnsi="Angsana New"/>
          <w:sz w:val="32"/>
          <w:szCs w:val="32"/>
          <w:cs/>
        </w:rPr>
        <w:t>รายงาน</w:t>
      </w:r>
      <w:r w:rsidR="00F8626B" w:rsidRPr="006556CA">
        <w:rPr>
          <w:rFonts w:ascii="Angsana New" w:hAnsi="Angsana New" w:hint="cs"/>
          <w:sz w:val="32"/>
          <w:szCs w:val="32"/>
          <w:cs/>
        </w:rPr>
        <w:t>การสอบทาน</w:t>
      </w:r>
      <w:r w:rsidR="00D63456" w:rsidRPr="006556CA">
        <w:rPr>
          <w:rFonts w:ascii="Angsana New" w:hAnsi="Angsana New" w:hint="cs"/>
          <w:sz w:val="32"/>
          <w:szCs w:val="32"/>
          <w:cs/>
        </w:rPr>
        <w:t>ของ</w:t>
      </w:r>
      <w:r w:rsidRPr="006556CA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2E40F89" w14:textId="77777777" w:rsidR="007A1272" w:rsidRPr="001208CC" w:rsidRDefault="007A1272" w:rsidP="007A1272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  <w:lang w:val="en-US" w:bidi="th-TH"/>
        </w:rPr>
        <w:sectPr w:rsidR="007A1272" w:rsidRPr="001208CC" w:rsidSect="007A1272">
          <w:pgSz w:w="11907" w:h="16840" w:code="9"/>
          <w:pgMar w:top="691" w:right="1152" w:bottom="576" w:left="1152" w:header="720" w:footer="432" w:gutter="0"/>
          <w:pgNumType w:start="0"/>
          <w:cols w:space="708"/>
          <w:docGrid w:linePitch="360"/>
        </w:sectPr>
      </w:pPr>
    </w:p>
    <w:p w14:paraId="3A835342" w14:textId="502462C6" w:rsidR="007A1272" w:rsidRPr="00AC121C" w:rsidRDefault="007A1272" w:rsidP="00AC121C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</w:rPr>
        <w:sectPr w:rsidR="007A1272" w:rsidRPr="00AC121C" w:rsidSect="00735067">
          <w:footerReference w:type="default" r:id="rId8"/>
          <w:type w:val="continuous"/>
          <w:pgSz w:w="11907" w:h="16840" w:code="9"/>
          <w:pgMar w:top="1440" w:right="1152" w:bottom="576" w:left="1152" w:header="720" w:footer="576" w:gutter="0"/>
          <w:pgNumType w:start="0"/>
          <w:cols w:space="708"/>
          <w:docGrid w:linePitch="360"/>
        </w:sectPr>
      </w:pPr>
    </w:p>
    <w:p w14:paraId="5B1DEBDA" w14:textId="77777777" w:rsidR="007A1272" w:rsidRPr="001208CC" w:rsidRDefault="007A1272" w:rsidP="007A1272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25EDFD70" w14:textId="77777777" w:rsidR="007A1272" w:rsidRPr="001208CC" w:rsidRDefault="007A1272" w:rsidP="007A1272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620731A" w14:textId="77777777" w:rsidR="007A1272" w:rsidRPr="001208CC" w:rsidRDefault="007A1272" w:rsidP="007A1272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15EC75E1" w14:textId="77777777" w:rsidR="007A1272" w:rsidRPr="001208CC" w:rsidRDefault="007A1272" w:rsidP="007A1272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72EC84" w14:textId="77777777" w:rsidR="007A1272" w:rsidRPr="001208CC" w:rsidRDefault="007A1272" w:rsidP="007A1272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72E84B22" w14:textId="77777777" w:rsidR="007A1272" w:rsidRPr="001208CC" w:rsidRDefault="007A1272" w:rsidP="007A1272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5497469F" w14:textId="77777777" w:rsidR="007A1272" w:rsidRPr="001208CC" w:rsidRDefault="007A1272" w:rsidP="007A1272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4A7D118F" w14:textId="77777777" w:rsidR="007A1272" w:rsidRPr="00C95B36" w:rsidRDefault="007A1272" w:rsidP="007A1272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B1785F3" w14:textId="77777777" w:rsidR="00C52AA3" w:rsidRPr="007860A2" w:rsidRDefault="00C52AA3" w:rsidP="00C52AA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860A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07A7D71" w14:textId="77777777" w:rsidR="00C52AA3" w:rsidRPr="001208CC" w:rsidRDefault="00C52AA3" w:rsidP="00C52AA3">
      <w:pPr>
        <w:tabs>
          <w:tab w:val="left" w:pos="540"/>
        </w:tabs>
        <w:ind w:right="-45"/>
        <w:rPr>
          <w:rFonts w:ascii="Angsana New" w:hAnsi="Angsana New"/>
          <w:b/>
          <w:bCs/>
          <w:sz w:val="28"/>
          <w:szCs w:val="28"/>
        </w:rPr>
      </w:pPr>
    </w:p>
    <w:p w14:paraId="462B1A70" w14:textId="77777777" w:rsidR="00C52AA3" w:rsidRPr="007860A2" w:rsidRDefault="00C52AA3" w:rsidP="00C52AA3">
      <w:pPr>
        <w:tabs>
          <w:tab w:val="left" w:pos="5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7860A2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ยูนิเวนเจอร์ จำกัด </w:t>
      </w:r>
      <w:r w:rsidRPr="007860A2">
        <w:rPr>
          <w:rFonts w:ascii="Angsana New" w:hAnsi="Angsana New"/>
          <w:b/>
          <w:bCs/>
          <w:sz w:val="32"/>
          <w:szCs w:val="32"/>
        </w:rPr>
        <w:t>(</w:t>
      </w:r>
      <w:r w:rsidRPr="007860A2">
        <w:rPr>
          <w:rFonts w:ascii="Angsana New" w:hAnsi="Angsana New"/>
          <w:b/>
          <w:bCs/>
          <w:sz w:val="32"/>
          <w:szCs w:val="32"/>
          <w:cs/>
        </w:rPr>
        <w:t>มหาชน)</w:t>
      </w:r>
    </w:p>
    <w:p w14:paraId="7EA211FA" w14:textId="77777777" w:rsidR="00C52AA3" w:rsidRPr="00AC121C" w:rsidRDefault="00C52AA3" w:rsidP="00C52AA3">
      <w:pPr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2A98951D" w14:textId="6AB781F2" w:rsidR="00FB5AC1" w:rsidRPr="00AC121C" w:rsidRDefault="00C52AA3" w:rsidP="00FB5AC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AC121C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C121C">
        <w:rPr>
          <w:rFonts w:ascii="Angsana New" w:hAnsi="Angsana New"/>
          <w:sz w:val="30"/>
          <w:szCs w:val="30"/>
        </w:rPr>
        <w:t xml:space="preserve"> </w:t>
      </w:r>
      <w:r w:rsidRPr="00AC121C">
        <w:rPr>
          <w:rFonts w:ascii="Angsana New" w:hAnsi="Angsana New"/>
          <w:sz w:val="30"/>
          <w:szCs w:val="30"/>
          <w:cs/>
        </w:rPr>
        <w:t>ณ</w:t>
      </w:r>
      <w:r w:rsidRPr="00AC121C">
        <w:rPr>
          <w:rFonts w:ascii="Angsana New" w:hAnsi="Angsana New"/>
          <w:sz w:val="30"/>
          <w:szCs w:val="30"/>
        </w:rPr>
        <w:t xml:space="preserve"> </w:t>
      </w:r>
      <w:r w:rsidRPr="00AC121C">
        <w:rPr>
          <w:rFonts w:ascii="Angsana New" w:hAnsi="Angsana New"/>
          <w:sz w:val="30"/>
          <w:szCs w:val="30"/>
          <w:cs/>
        </w:rPr>
        <w:t>วันที่</w:t>
      </w:r>
      <w:r w:rsidRPr="00AC121C">
        <w:rPr>
          <w:rFonts w:ascii="Angsana New" w:hAnsi="Angsana New"/>
          <w:sz w:val="30"/>
          <w:szCs w:val="30"/>
        </w:rPr>
        <w:t xml:space="preserve"> 31 </w:t>
      </w:r>
      <w:r w:rsidRPr="00AC121C">
        <w:rPr>
          <w:rFonts w:ascii="Angsana New" w:hAnsi="Angsana New" w:hint="cs"/>
          <w:sz w:val="30"/>
          <w:szCs w:val="30"/>
          <w:cs/>
        </w:rPr>
        <w:t>ธันวาคม</w:t>
      </w:r>
      <w:r w:rsidRPr="00AC121C">
        <w:rPr>
          <w:rFonts w:ascii="Angsana New" w:hAnsi="Angsana New"/>
          <w:sz w:val="30"/>
          <w:szCs w:val="30"/>
        </w:rPr>
        <w:t xml:space="preserve"> 256</w:t>
      </w:r>
      <w:r w:rsidR="00262F3A" w:rsidRPr="00AC121C">
        <w:rPr>
          <w:rFonts w:ascii="Angsana New" w:hAnsi="Angsana New"/>
          <w:sz w:val="30"/>
          <w:szCs w:val="30"/>
        </w:rPr>
        <w:t>3</w:t>
      </w:r>
      <w:r w:rsidRPr="00AC121C">
        <w:rPr>
          <w:rFonts w:ascii="Angsana New" w:hAnsi="Angsana New"/>
          <w:sz w:val="30"/>
          <w:szCs w:val="30"/>
        </w:rPr>
        <w:t xml:space="preserve"> </w:t>
      </w:r>
      <w:r w:rsidRPr="00AC121C">
        <w:rPr>
          <w:rFonts w:ascii="Angsana New" w:hAnsi="Angsana New"/>
          <w:sz w:val="30"/>
          <w:szCs w:val="30"/>
          <w:cs/>
        </w:rPr>
        <w:t>งบกำไร</w:t>
      </w:r>
      <w:r w:rsidRPr="00AC121C">
        <w:rPr>
          <w:rFonts w:ascii="Angsana New" w:hAnsi="Angsana New"/>
          <w:spacing w:val="-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="000D7E78" w:rsidRPr="00AC121C">
        <w:rPr>
          <w:rFonts w:ascii="Angsana New" w:hAnsi="Angsana New"/>
          <w:spacing w:val="-2"/>
          <w:sz w:val="30"/>
          <w:szCs w:val="30"/>
        </w:rPr>
        <w:t xml:space="preserve"> </w:t>
      </w:r>
      <w:r w:rsidRPr="00AC121C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</w:t>
      </w:r>
      <w:r w:rsidRPr="00AC121C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Pr="00AC121C">
        <w:rPr>
          <w:rFonts w:ascii="Angsana New" w:hAnsi="Angsana New" w:hint="cs"/>
          <w:sz w:val="30"/>
          <w:szCs w:val="30"/>
          <w:cs/>
        </w:rPr>
        <w:t>สาม</w:t>
      </w:r>
      <w:r w:rsidR="00053311" w:rsidRPr="00AC121C">
        <w:rPr>
          <w:rFonts w:ascii="Angsana New" w:hAnsi="Angsana New" w:hint="cs"/>
          <w:sz w:val="30"/>
          <w:szCs w:val="30"/>
          <w:cs/>
        </w:rPr>
        <w:t>เ</w:t>
      </w:r>
      <w:r w:rsidRPr="00AC121C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Pr="00AC121C">
        <w:rPr>
          <w:rFonts w:ascii="Angsana New" w:hAnsi="Angsana New"/>
          <w:sz w:val="30"/>
          <w:szCs w:val="30"/>
        </w:rPr>
        <w:t xml:space="preserve">31 </w:t>
      </w:r>
      <w:r w:rsidRPr="00AC121C">
        <w:rPr>
          <w:rFonts w:ascii="Angsana New" w:hAnsi="Angsana New" w:hint="cs"/>
          <w:sz w:val="30"/>
          <w:szCs w:val="30"/>
          <w:cs/>
        </w:rPr>
        <w:t>ธันวาคม</w:t>
      </w:r>
      <w:r w:rsidRPr="00AC121C">
        <w:rPr>
          <w:rFonts w:ascii="Angsana New" w:hAnsi="Angsana New"/>
          <w:sz w:val="30"/>
          <w:szCs w:val="30"/>
        </w:rPr>
        <w:t xml:space="preserve"> 256</w:t>
      </w:r>
      <w:r w:rsidR="00262F3A" w:rsidRPr="00AC121C">
        <w:rPr>
          <w:rFonts w:ascii="Angsana New" w:hAnsi="Angsana New"/>
          <w:sz w:val="30"/>
          <w:szCs w:val="30"/>
        </w:rPr>
        <w:t>3</w:t>
      </w:r>
      <w:r w:rsidRPr="00AC121C">
        <w:rPr>
          <w:rFonts w:ascii="Angsana New" w:hAnsi="Angsana New"/>
          <w:sz w:val="30"/>
          <w:szCs w:val="30"/>
        </w:rPr>
        <w:t xml:space="preserve"> </w:t>
      </w:r>
      <w:r w:rsidRPr="00AC121C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AC121C">
        <w:rPr>
          <w:rFonts w:ascii="Angsana New" w:hAnsi="Angsana New"/>
          <w:sz w:val="30"/>
          <w:szCs w:val="30"/>
        </w:rPr>
        <w:t>(</w:t>
      </w:r>
      <w:r w:rsidRPr="00AC121C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 ยูนิเวนเจอร์ จำกัด (มหาชน) และบริษัทย่อยและของเฉพาะบริษัท ยูนิเวนเจอร์ จำกัด (มหาชน) ตามลำดับ</w:t>
      </w:r>
      <w:r w:rsidRPr="00AC121C">
        <w:rPr>
          <w:rFonts w:ascii="Angsana New" w:hAnsi="Angsana New"/>
          <w:sz w:val="30"/>
          <w:szCs w:val="30"/>
        </w:rPr>
        <w:t xml:space="preserve"> </w:t>
      </w:r>
      <w:r w:rsidRPr="00AC121C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C121C">
        <w:rPr>
          <w:rFonts w:ascii="Angsana New" w:hAnsi="Angsana New"/>
          <w:sz w:val="30"/>
          <w:szCs w:val="30"/>
        </w:rPr>
        <w:t>34</w:t>
      </w:r>
      <w:r w:rsidRPr="00AC121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9D4597" w14:textId="77777777" w:rsidR="00FB5AC1" w:rsidRPr="00AC121C" w:rsidRDefault="00FB5AC1" w:rsidP="00FB5AC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E837358" w14:textId="77777777" w:rsidR="00C52AA3" w:rsidRPr="00AC121C" w:rsidRDefault="00C52AA3" w:rsidP="00FB5AC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AC121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3ECC75E" w14:textId="77777777" w:rsidR="00FB5AC1" w:rsidRPr="00AC121C" w:rsidRDefault="00FB5AC1" w:rsidP="00FB5AC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DA9372B" w14:textId="77777777" w:rsidR="00C52AA3" w:rsidRPr="00AC121C" w:rsidRDefault="00C52AA3" w:rsidP="00C52AA3">
      <w:pPr>
        <w:rPr>
          <w:rFonts w:ascii="Angsana New" w:hAnsi="Angsana New"/>
          <w:sz w:val="30"/>
          <w:szCs w:val="30"/>
          <w:cs/>
        </w:rPr>
      </w:pPr>
      <w:r w:rsidRPr="00AC121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C121C">
        <w:rPr>
          <w:rFonts w:ascii="Angsana New" w:hAnsi="Angsana New"/>
          <w:sz w:val="30"/>
          <w:szCs w:val="30"/>
        </w:rPr>
        <w:t xml:space="preserve"> </w:t>
      </w:r>
      <w:r w:rsidRPr="00AC121C">
        <w:rPr>
          <w:rFonts w:ascii="Angsana New" w:hAnsi="Angsana New"/>
          <w:sz w:val="30"/>
          <w:szCs w:val="30"/>
          <w:cs/>
        </w:rPr>
        <w:t>รหัส</w:t>
      </w:r>
      <w:r w:rsidRPr="00AC121C">
        <w:rPr>
          <w:rFonts w:ascii="Angsana New" w:hAnsi="Angsana New"/>
          <w:sz w:val="30"/>
          <w:szCs w:val="30"/>
        </w:rPr>
        <w:t xml:space="preserve"> 2410 “</w:t>
      </w:r>
      <w:r w:rsidRPr="00AC121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C121C">
        <w:rPr>
          <w:rFonts w:ascii="Angsana New" w:hAnsi="Angsana New"/>
          <w:sz w:val="30"/>
          <w:szCs w:val="30"/>
        </w:rPr>
        <w:t>”</w:t>
      </w:r>
      <w:r w:rsidRPr="00AC121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C121C">
        <w:rPr>
          <w:rFonts w:ascii="Angsana New" w:hAnsi="Angsana New"/>
          <w:sz w:val="30"/>
          <w:szCs w:val="30"/>
        </w:rPr>
        <w:t xml:space="preserve"> </w:t>
      </w:r>
      <w:r w:rsidRPr="00AC121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C121C">
        <w:rPr>
          <w:rFonts w:ascii="Angsana New" w:hAnsi="Angsana New"/>
          <w:sz w:val="30"/>
          <w:szCs w:val="30"/>
        </w:rPr>
        <w:t xml:space="preserve"> </w:t>
      </w:r>
      <w:r w:rsidRPr="00AC121C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AC121C">
        <w:rPr>
          <w:rFonts w:ascii="Angsana New" w:hAnsi="Angsana New"/>
          <w:sz w:val="30"/>
          <w:szCs w:val="30"/>
        </w:rPr>
        <w:t xml:space="preserve"> </w:t>
      </w:r>
      <w:r w:rsidRPr="00AC121C">
        <w:rPr>
          <w:rFonts w:ascii="Angsana New" w:hAnsi="Angsana New" w:hint="cs"/>
          <w:sz w:val="30"/>
          <w:szCs w:val="30"/>
          <w:cs/>
        </w:rPr>
        <w:t xml:space="preserve"> </w:t>
      </w:r>
      <w:r w:rsidRPr="00AC121C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C121C">
        <w:rPr>
          <w:rFonts w:ascii="Angsana New" w:hAnsi="Angsana New"/>
          <w:sz w:val="30"/>
          <w:szCs w:val="30"/>
        </w:rPr>
        <w:t xml:space="preserve"> </w:t>
      </w:r>
      <w:r w:rsidRPr="00AC121C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FB6342E" w14:textId="77777777" w:rsidR="007A1272" w:rsidRPr="00AC121C" w:rsidRDefault="007A1272" w:rsidP="00277145">
      <w:pPr>
        <w:rPr>
          <w:rFonts w:ascii="Angsana New" w:eastAsia="Calibri" w:hAnsi="Angsana New"/>
          <w:sz w:val="30"/>
          <w:szCs w:val="30"/>
        </w:rPr>
      </w:pPr>
    </w:p>
    <w:p w14:paraId="2BFC8E19" w14:textId="77777777" w:rsidR="003B5663" w:rsidRPr="00AC121C" w:rsidRDefault="003B5663" w:rsidP="003B5663">
      <w:pPr>
        <w:pStyle w:val="IndexHeading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sectPr w:rsidR="003B5663" w:rsidRPr="00AC121C" w:rsidSect="007A1272">
          <w:headerReference w:type="default" r:id="rId9"/>
          <w:footerReference w:type="default" r:id="rId10"/>
          <w:footnotePr>
            <w:numRestart w:val="eachPage"/>
          </w:footnotePr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14:paraId="12E41034" w14:textId="77777777" w:rsidR="00C52AA3" w:rsidRPr="00AC121C" w:rsidRDefault="00C52AA3" w:rsidP="00C52AA3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  <w:r w:rsidRPr="00AC121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24E5A6E" w14:textId="77777777" w:rsidR="00C52AA3" w:rsidRPr="00AC121C" w:rsidRDefault="00C52AA3" w:rsidP="00C52AA3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spacing w:val="-4"/>
          <w:sz w:val="30"/>
          <w:szCs w:val="30"/>
        </w:rPr>
      </w:pPr>
      <w:r w:rsidRPr="00AC121C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AC121C">
        <w:rPr>
          <w:rFonts w:ascii="Angsana New" w:hAnsi="Angsana New"/>
          <w:spacing w:val="-10"/>
          <w:sz w:val="30"/>
          <w:szCs w:val="30"/>
          <w:cs/>
        </w:rPr>
        <w:t xml:space="preserve">ฉบับที่ </w:t>
      </w:r>
      <w:r w:rsidRPr="00AC121C">
        <w:rPr>
          <w:rFonts w:ascii="Angsana New" w:hAnsi="Angsana New"/>
          <w:spacing w:val="-10"/>
          <w:sz w:val="30"/>
          <w:szCs w:val="30"/>
        </w:rPr>
        <w:t>34</w:t>
      </w:r>
      <w:r w:rsidRPr="00AC121C">
        <w:rPr>
          <w:rFonts w:ascii="Angsana New" w:hAnsi="Angsana New"/>
          <w:sz w:val="30"/>
          <w:szCs w:val="30"/>
          <w:cs/>
        </w:rPr>
        <w:t xml:space="preserve"> </w:t>
      </w:r>
      <w:r w:rsidRPr="00AC121C">
        <w:rPr>
          <w:rFonts w:ascii="Angsana New" w:hAnsi="Angsana New"/>
          <w:spacing w:val="-4"/>
          <w:sz w:val="30"/>
          <w:szCs w:val="30"/>
          <w:cs/>
        </w:rPr>
        <w:t>เรื่อง การรายงานทางการเงินระหว่างกาล</w:t>
      </w:r>
      <w:r w:rsidRPr="00AC121C">
        <w:rPr>
          <w:rFonts w:ascii="Angsana New" w:hAnsi="Angsana New"/>
          <w:spacing w:val="-4"/>
          <w:sz w:val="30"/>
          <w:szCs w:val="30"/>
        </w:rPr>
        <w:t xml:space="preserve"> </w:t>
      </w:r>
      <w:r w:rsidRPr="00AC121C">
        <w:rPr>
          <w:rFonts w:ascii="Angsana New" w:hAnsi="Angsana New"/>
          <w:spacing w:val="-4"/>
          <w:sz w:val="30"/>
          <w:szCs w:val="30"/>
          <w:cs/>
        </w:rPr>
        <w:t>ในสาระสำคัญจากการสอบทานของข้าพเจ้า</w:t>
      </w:r>
    </w:p>
    <w:p w14:paraId="22F00900" w14:textId="77777777" w:rsidR="007A1272" w:rsidRPr="00AC121C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6D961313" w14:textId="77777777" w:rsidR="007A1272" w:rsidRPr="00AC121C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166A415" w14:textId="77777777" w:rsidR="007A1272" w:rsidRPr="00AC121C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9B18DEC" w14:textId="77777777" w:rsidR="007A1272" w:rsidRPr="00AC121C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B9E7DD6" w14:textId="77777777" w:rsidR="007A1272" w:rsidRPr="00AC121C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A4E522F" w14:textId="77777777" w:rsidR="007A1272" w:rsidRPr="00AC121C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9B3ADF1" w14:textId="77777777" w:rsidR="007A1272" w:rsidRPr="00AC121C" w:rsidRDefault="007A1272" w:rsidP="00BA0329">
      <w:pPr>
        <w:autoSpaceDE w:val="0"/>
        <w:autoSpaceDN w:val="0"/>
        <w:spacing w:line="240" w:lineRule="auto"/>
        <w:rPr>
          <w:rFonts w:ascii="Angsana New" w:hAnsi="Angsana New"/>
          <w:sz w:val="30"/>
          <w:szCs w:val="30"/>
          <w:lang w:val="th-TH"/>
        </w:rPr>
      </w:pPr>
      <w:r w:rsidRPr="00AC121C">
        <w:rPr>
          <w:rFonts w:ascii="Angsana New" w:hAnsi="Angsana New"/>
          <w:sz w:val="30"/>
          <w:szCs w:val="30"/>
          <w:cs/>
          <w:lang w:val="th-TH"/>
        </w:rPr>
        <w:t>(</w:t>
      </w:r>
      <w:r w:rsidR="00BA0329" w:rsidRPr="00AC121C">
        <w:rPr>
          <w:rFonts w:ascii="Angsana New" w:hAnsi="Angsana New"/>
          <w:sz w:val="30"/>
          <w:szCs w:val="30"/>
          <w:cs/>
          <w:lang w:val="th-TH"/>
        </w:rPr>
        <w:t>นิตยา เชษฐโชติรส</w:t>
      </w:r>
      <w:r w:rsidRPr="00AC121C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3D24BA5D" w14:textId="77777777" w:rsidR="007A1272" w:rsidRPr="00AC121C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AC121C">
        <w:rPr>
          <w:rFonts w:ascii="Angsana New" w:hAnsi="Angsana New" w:cs="Angsana New"/>
          <w:cs/>
        </w:rPr>
        <w:t>ผู้สอบบัญชีรับอนุญาต</w:t>
      </w:r>
    </w:p>
    <w:p w14:paraId="450E4406" w14:textId="77777777" w:rsidR="007A1272" w:rsidRPr="00AC121C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AC121C">
        <w:rPr>
          <w:rFonts w:ascii="Angsana New" w:hAnsi="Angsana New" w:cs="Angsana New"/>
          <w:cs/>
        </w:rPr>
        <w:t xml:space="preserve">เลขทะเบียน </w:t>
      </w:r>
      <w:r w:rsidR="00BA0329" w:rsidRPr="00AC121C">
        <w:rPr>
          <w:rFonts w:ascii="Angsana New" w:hAnsi="Angsana New" w:cs="Angsana New"/>
          <w:lang w:val="en-US"/>
        </w:rPr>
        <w:t>4439</w:t>
      </w:r>
    </w:p>
    <w:p w14:paraId="4F546389" w14:textId="77777777" w:rsidR="007A1272" w:rsidRPr="00AC121C" w:rsidRDefault="007A1272" w:rsidP="007A1272">
      <w:pPr>
        <w:spacing w:line="240" w:lineRule="auto"/>
        <w:rPr>
          <w:rFonts w:ascii="Angsana New" w:hAnsi="Angsana New"/>
          <w:sz w:val="30"/>
          <w:szCs w:val="30"/>
        </w:rPr>
      </w:pPr>
    </w:p>
    <w:p w14:paraId="737B51F0" w14:textId="77777777" w:rsidR="007A1272" w:rsidRPr="00AC121C" w:rsidRDefault="007A1272" w:rsidP="007A1272">
      <w:pPr>
        <w:spacing w:line="240" w:lineRule="auto"/>
        <w:rPr>
          <w:rFonts w:ascii="Angsana New" w:hAnsi="Angsana New"/>
          <w:sz w:val="30"/>
          <w:szCs w:val="30"/>
        </w:rPr>
      </w:pPr>
      <w:r w:rsidRPr="00AC121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D0355DA" w14:textId="77777777" w:rsidR="007A1272" w:rsidRPr="00AC121C" w:rsidRDefault="007A1272" w:rsidP="007A1272">
      <w:pPr>
        <w:spacing w:line="240" w:lineRule="auto"/>
        <w:rPr>
          <w:rFonts w:ascii="Angsana New" w:hAnsi="Angsana New"/>
          <w:sz w:val="30"/>
          <w:szCs w:val="30"/>
        </w:rPr>
      </w:pPr>
      <w:r w:rsidRPr="00AC121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4017B2A" w14:textId="7FA786E9" w:rsidR="007A1272" w:rsidRPr="00AC121C" w:rsidRDefault="004F7EB1" w:rsidP="003B438A">
      <w:pPr>
        <w:spacing w:line="240" w:lineRule="auto"/>
        <w:rPr>
          <w:rFonts w:ascii="Angsana New" w:hAnsi="Angsana New"/>
          <w:sz w:val="30"/>
          <w:szCs w:val="30"/>
        </w:rPr>
      </w:pPr>
      <w:r w:rsidRPr="00AC121C">
        <w:rPr>
          <w:rFonts w:ascii="Angsana New" w:hAnsi="Angsana New"/>
          <w:sz w:val="30"/>
          <w:szCs w:val="30"/>
        </w:rPr>
        <w:t>9</w:t>
      </w:r>
      <w:r w:rsidR="00676DC4" w:rsidRPr="00AC121C">
        <w:rPr>
          <w:rFonts w:ascii="Angsana New" w:hAnsi="Angsana New" w:hint="cs"/>
          <w:sz w:val="30"/>
          <w:szCs w:val="30"/>
          <w:cs/>
        </w:rPr>
        <w:t xml:space="preserve"> </w:t>
      </w:r>
      <w:r w:rsidR="003B438A" w:rsidRPr="00AC121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F325C" w:rsidRPr="00AC121C">
        <w:rPr>
          <w:rFonts w:ascii="Angsana New" w:hAnsi="Angsana New"/>
          <w:sz w:val="30"/>
          <w:szCs w:val="30"/>
        </w:rPr>
        <w:t>256</w:t>
      </w:r>
      <w:r w:rsidRPr="00AC121C">
        <w:rPr>
          <w:rFonts w:ascii="Angsana New" w:hAnsi="Angsana New"/>
          <w:sz w:val="30"/>
          <w:szCs w:val="30"/>
        </w:rPr>
        <w:t>4</w:t>
      </w:r>
    </w:p>
    <w:p w14:paraId="27DED479" w14:textId="77777777" w:rsidR="007A1272" w:rsidRPr="00AC121C" w:rsidRDefault="007A1272" w:rsidP="002201DF">
      <w:pPr>
        <w:pStyle w:val="IndexHeading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6CBBEDC" w14:textId="5495965F" w:rsidR="00E502CD" w:rsidRPr="001208CC" w:rsidRDefault="00E502CD" w:rsidP="0088157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</w:p>
    <w:sectPr w:rsidR="00E502CD" w:rsidRPr="001208CC" w:rsidSect="00AC7698">
      <w:headerReference w:type="default" r:id="rId11"/>
      <w:footerReference w:type="default" r:id="rId12"/>
      <w:pgSz w:w="11909" w:h="16834" w:code="9"/>
      <w:pgMar w:top="576" w:right="1152" w:bottom="691" w:left="1170" w:header="720" w:footer="1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1D672" w14:textId="77777777" w:rsidR="0012640B" w:rsidRDefault="0012640B">
      <w:r>
        <w:separator/>
      </w:r>
    </w:p>
  </w:endnote>
  <w:endnote w:type="continuationSeparator" w:id="0">
    <w:p w14:paraId="22D7B0E1" w14:textId="77777777" w:rsidR="0012640B" w:rsidRDefault="00126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8AB6E" w14:textId="77777777" w:rsidR="00446448" w:rsidRPr="0060150B" w:rsidRDefault="00446448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0C6BD" w14:textId="77777777" w:rsidR="00446448" w:rsidRPr="00247185" w:rsidRDefault="0044644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40559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BE7F05A" w14:textId="77777777" w:rsidR="00D3145B" w:rsidRDefault="00D3145B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D3145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3145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3145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3145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3145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  <w:p w14:paraId="64130930" w14:textId="54F952BD" w:rsidR="00D3145B" w:rsidRPr="00D3145B" w:rsidRDefault="00132D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90C999" w14:textId="77777777" w:rsidR="0012640B" w:rsidRDefault="0012640B">
      <w:r>
        <w:separator/>
      </w:r>
    </w:p>
  </w:footnote>
  <w:footnote w:type="continuationSeparator" w:id="0">
    <w:p w14:paraId="09A80932" w14:textId="77777777" w:rsidR="0012640B" w:rsidRDefault="00126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C1A33" w14:textId="77777777" w:rsidR="00446448" w:rsidRDefault="00446448" w:rsidP="00DE276B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41C6141C" w14:textId="77777777" w:rsidR="00446448" w:rsidRPr="009E7F0B" w:rsidRDefault="00446448" w:rsidP="00DE276B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6E9D9" w14:textId="75EB879B" w:rsidR="00446448" w:rsidRDefault="00446448" w:rsidP="0001767A">
    <w:pPr>
      <w:rPr>
        <w:rFonts w:ascii="Angsana New" w:hAnsi="Angsana New"/>
        <w:b/>
        <w:bCs/>
        <w:sz w:val="32"/>
        <w:szCs w:val="32"/>
      </w:rPr>
    </w:pPr>
  </w:p>
  <w:p w14:paraId="67BE4E6D" w14:textId="77777777" w:rsidR="00D3145B" w:rsidRPr="0001767A" w:rsidRDefault="00D3145B" w:rsidP="0001767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A5060"/>
    <w:multiLevelType w:val="hybridMultilevel"/>
    <w:tmpl w:val="23B2A660"/>
    <w:lvl w:ilvl="0" w:tplc="1638E0BC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6214525"/>
    <w:multiLevelType w:val="hybridMultilevel"/>
    <w:tmpl w:val="2A00ADF4"/>
    <w:lvl w:ilvl="0" w:tplc="DF4CF4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160E5"/>
    <w:multiLevelType w:val="hybridMultilevel"/>
    <w:tmpl w:val="9D8813CA"/>
    <w:lvl w:ilvl="0" w:tplc="6EE0E772">
      <w:start w:val="1"/>
      <w:numFmt w:val="thaiLetters"/>
      <w:lvlText w:val="(%1)"/>
      <w:lvlJc w:val="left"/>
      <w:pPr>
        <w:ind w:left="810" w:hanging="360"/>
      </w:pPr>
      <w:rPr>
        <w:rFonts w:ascii="Angsana New" w:hAnsi="Angsana New" w:cs="Angsana New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4D869C8"/>
    <w:multiLevelType w:val="multilevel"/>
    <w:tmpl w:val="C700E4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7E2A0F"/>
    <w:multiLevelType w:val="hybridMultilevel"/>
    <w:tmpl w:val="8CD89CBA"/>
    <w:lvl w:ilvl="0" w:tplc="7708CEDC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1B2B6FB1"/>
    <w:multiLevelType w:val="hybridMultilevel"/>
    <w:tmpl w:val="9AB82E36"/>
    <w:lvl w:ilvl="0" w:tplc="2B26DBB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8D729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3DB4C08"/>
    <w:multiLevelType w:val="hybridMultilevel"/>
    <w:tmpl w:val="21E6C3FE"/>
    <w:lvl w:ilvl="0" w:tplc="760631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6" w15:restartNumberingAfterBreak="0">
    <w:nsid w:val="2D733E24"/>
    <w:multiLevelType w:val="hybridMultilevel"/>
    <w:tmpl w:val="749CF1E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F662350"/>
    <w:multiLevelType w:val="hybridMultilevel"/>
    <w:tmpl w:val="E2AEA8EC"/>
    <w:lvl w:ilvl="0" w:tplc="7B7A786A">
      <w:start w:val="1"/>
      <w:numFmt w:val="thaiLetters"/>
      <w:lvlText w:val="(%1)"/>
      <w:lvlJc w:val="left"/>
      <w:pPr>
        <w:ind w:left="950" w:hanging="5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05C069C"/>
    <w:multiLevelType w:val="hybridMultilevel"/>
    <w:tmpl w:val="669266A6"/>
    <w:lvl w:ilvl="0" w:tplc="7AC0B11E">
      <w:start w:val="8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1000800"/>
    <w:multiLevelType w:val="hybridMultilevel"/>
    <w:tmpl w:val="8D7C3886"/>
    <w:lvl w:ilvl="0" w:tplc="BCE8C8FC">
      <w:start w:val="1"/>
      <w:numFmt w:val="thaiLetters"/>
      <w:lvlText w:val="(%1)"/>
      <w:lvlJc w:val="left"/>
      <w:pPr>
        <w:ind w:left="45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 w15:restartNumberingAfterBreak="0">
    <w:nsid w:val="33EC25D4"/>
    <w:multiLevelType w:val="hybridMultilevel"/>
    <w:tmpl w:val="FAE27CE0"/>
    <w:lvl w:ilvl="0" w:tplc="4874E9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74A5C8E"/>
    <w:multiLevelType w:val="hybridMultilevel"/>
    <w:tmpl w:val="D4C64656"/>
    <w:lvl w:ilvl="0" w:tplc="608AFCA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13441"/>
    <w:multiLevelType w:val="hybridMultilevel"/>
    <w:tmpl w:val="DE9A78AA"/>
    <w:lvl w:ilvl="0" w:tplc="775692DE">
      <w:start w:val="1"/>
      <w:numFmt w:val="thaiLetters"/>
      <w:lvlText w:val="(%1)"/>
      <w:lvlJc w:val="left"/>
      <w:pPr>
        <w:ind w:left="-342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9BB025DA"/>
    <w:lvl w:ilvl="0" w:tplc="89A055F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5533635"/>
    <w:multiLevelType w:val="hybridMultilevel"/>
    <w:tmpl w:val="5966FF06"/>
    <w:lvl w:ilvl="0" w:tplc="37DECC12">
      <w:start w:val="8"/>
      <w:numFmt w:val="bullet"/>
      <w:lvlText w:val=""/>
      <w:lvlJc w:val="left"/>
      <w:pPr>
        <w:ind w:left="10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8" w15:restartNumberingAfterBreak="0">
    <w:nsid w:val="46090602"/>
    <w:multiLevelType w:val="hybridMultilevel"/>
    <w:tmpl w:val="6AFEF5B8"/>
    <w:lvl w:ilvl="0" w:tplc="550AFAFE">
      <w:start w:val="1"/>
      <w:numFmt w:val="thaiLetters"/>
      <w:lvlText w:val="(%1)"/>
      <w:lvlJc w:val="left"/>
      <w:pPr>
        <w:ind w:left="1386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2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EE608C16"/>
    <w:lvl w:ilvl="0" w:tplc="9598636E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4F57A2"/>
    <w:multiLevelType w:val="hybridMultilevel"/>
    <w:tmpl w:val="AAD8D2C0"/>
    <w:lvl w:ilvl="0" w:tplc="B192CD2A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EC2CAE"/>
    <w:multiLevelType w:val="hybridMultilevel"/>
    <w:tmpl w:val="539E54BA"/>
    <w:lvl w:ilvl="0" w:tplc="DEC8219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937EB"/>
    <w:multiLevelType w:val="hybridMultilevel"/>
    <w:tmpl w:val="BF6AE744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4" w15:restartNumberingAfterBreak="0">
    <w:nsid w:val="60305C49"/>
    <w:multiLevelType w:val="hybridMultilevel"/>
    <w:tmpl w:val="C2DCFF9C"/>
    <w:lvl w:ilvl="0" w:tplc="11AA2BE0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0D260A"/>
    <w:multiLevelType w:val="multilevel"/>
    <w:tmpl w:val="5EBCB40C"/>
    <w:lvl w:ilvl="0">
      <w:start w:val="5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2"/>
  </w:num>
  <w:num w:numId="3">
    <w:abstractNumId w:val="34"/>
  </w:num>
  <w:num w:numId="4">
    <w:abstractNumId w:val="31"/>
  </w:num>
  <w:num w:numId="5">
    <w:abstractNumId w:val="32"/>
  </w:num>
  <w:num w:numId="6">
    <w:abstractNumId w:val="2"/>
  </w:num>
  <w:num w:numId="7">
    <w:abstractNumId w:val="15"/>
  </w:num>
  <w:num w:numId="8">
    <w:abstractNumId w:val="3"/>
  </w:num>
  <w:num w:numId="9">
    <w:abstractNumId w:val="20"/>
  </w:num>
  <w:num w:numId="10">
    <w:abstractNumId w:val="40"/>
  </w:num>
  <w:num w:numId="11">
    <w:abstractNumId w:val="24"/>
  </w:num>
  <w:num w:numId="12">
    <w:abstractNumId w:val="26"/>
  </w:num>
  <w:num w:numId="13">
    <w:abstractNumId w:val="10"/>
  </w:num>
  <w:num w:numId="14">
    <w:abstractNumId w:val="5"/>
  </w:num>
  <w:num w:numId="15">
    <w:abstractNumId w:val="28"/>
  </w:num>
  <w:num w:numId="16">
    <w:abstractNumId w:val="9"/>
  </w:num>
  <w:num w:numId="17">
    <w:abstractNumId w:val="0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</w:num>
  <w:num w:numId="20">
    <w:abstractNumId w:val="14"/>
  </w:num>
  <w:num w:numId="21">
    <w:abstractNumId w:val="18"/>
  </w:num>
  <w:num w:numId="22">
    <w:abstractNumId w:val="13"/>
  </w:num>
  <w:num w:numId="23">
    <w:abstractNumId w:val="6"/>
  </w:num>
  <w:num w:numId="24">
    <w:abstractNumId w:val="17"/>
  </w:num>
  <w:num w:numId="25">
    <w:abstractNumId w:val="11"/>
  </w:num>
  <w:num w:numId="26">
    <w:abstractNumId w:val="4"/>
  </w:num>
  <w:num w:numId="27">
    <w:abstractNumId w:val="33"/>
  </w:num>
  <w:num w:numId="28">
    <w:abstractNumId w:val="23"/>
  </w:num>
  <w:num w:numId="29">
    <w:abstractNumId w:val="8"/>
  </w:num>
  <w:num w:numId="30">
    <w:abstractNumId w:val="19"/>
  </w:num>
  <w:num w:numId="31">
    <w:abstractNumId w:val="27"/>
  </w:num>
  <w:num w:numId="32">
    <w:abstractNumId w:val="7"/>
  </w:num>
  <w:num w:numId="33">
    <w:abstractNumId w:val="37"/>
  </w:num>
  <w:num w:numId="34">
    <w:abstractNumId w:val="12"/>
  </w:num>
  <w:num w:numId="35">
    <w:abstractNumId w:val="38"/>
  </w:num>
  <w:num w:numId="36">
    <w:abstractNumId w:val="30"/>
  </w:num>
  <w:num w:numId="3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9"/>
  </w:num>
  <w:num w:numId="39">
    <w:abstractNumId w:val="36"/>
  </w:num>
  <w:num w:numId="40">
    <w:abstractNumId w:val="29"/>
  </w:num>
  <w:num w:numId="41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喆ඐ੍찔噙"/>
  </w:docVars>
  <w:rsids>
    <w:rsidRoot w:val="00385CFC"/>
    <w:rsid w:val="00000046"/>
    <w:rsid w:val="000000B4"/>
    <w:rsid w:val="00000111"/>
    <w:rsid w:val="00000322"/>
    <w:rsid w:val="000005A0"/>
    <w:rsid w:val="00000776"/>
    <w:rsid w:val="000009E1"/>
    <w:rsid w:val="000009EC"/>
    <w:rsid w:val="00000ABF"/>
    <w:rsid w:val="00000CE0"/>
    <w:rsid w:val="00000F00"/>
    <w:rsid w:val="0000139A"/>
    <w:rsid w:val="00001775"/>
    <w:rsid w:val="00001937"/>
    <w:rsid w:val="00001BBA"/>
    <w:rsid w:val="000021C8"/>
    <w:rsid w:val="000025E1"/>
    <w:rsid w:val="0000271E"/>
    <w:rsid w:val="000028AE"/>
    <w:rsid w:val="0000299F"/>
    <w:rsid w:val="00002C17"/>
    <w:rsid w:val="00002C4A"/>
    <w:rsid w:val="00002F93"/>
    <w:rsid w:val="0000323F"/>
    <w:rsid w:val="00003315"/>
    <w:rsid w:val="00003506"/>
    <w:rsid w:val="0000363C"/>
    <w:rsid w:val="000037C7"/>
    <w:rsid w:val="00003AF8"/>
    <w:rsid w:val="00003B28"/>
    <w:rsid w:val="00003DE7"/>
    <w:rsid w:val="00003E73"/>
    <w:rsid w:val="00004051"/>
    <w:rsid w:val="00004160"/>
    <w:rsid w:val="0000436C"/>
    <w:rsid w:val="0000462C"/>
    <w:rsid w:val="00004957"/>
    <w:rsid w:val="00004997"/>
    <w:rsid w:val="00004B84"/>
    <w:rsid w:val="00005257"/>
    <w:rsid w:val="000053A2"/>
    <w:rsid w:val="000057A7"/>
    <w:rsid w:val="0000584E"/>
    <w:rsid w:val="00005ACB"/>
    <w:rsid w:val="00005C24"/>
    <w:rsid w:val="00005D10"/>
    <w:rsid w:val="000061EF"/>
    <w:rsid w:val="000063C9"/>
    <w:rsid w:val="0000642C"/>
    <w:rsid w:val="00006455"/>
    <w:rsid w:val="00006B1B"/>
    <w:rsid w:val="000070B2"/>
    <w:rsid w:val="000071B8"/>
    <w:rsid w:val="000074F1"/>
    <w:rsid w:val="00007B57"/>
    <w:rsid w:val="00007B7A"/>
    <w:rsid w:val="00007CAC"/>
    <w:rsid w:val="00007F27"/>
    <w:rsid w:val="000104FB"/>
    <w:rsid w:val="00010D3E"/>
    <w:rsid w:val="00010D77"/>
    <w:rsid w:val="000112A6"/>
    <w:rsid w:val="00011405"/>
    <w:rsid w:val="00011588"/>
    <w:rsid w:val="000117C9"/>
    <w:rsid w:val="000122F5"/>
    <w:rsid w:val="0001233E"/>
    <w:rsid w:val="000123EF"/>
    <w:rsid w:val="00012983"/>
    <w:rsid w:val="00012E03"/>
    <w:rsid w:val="00013199"/>
    <w:rsid w:val="000131A0"/>
    <w:rsid w:val="000133A0"/>
    <w:rsid w:val="00013958"/>
    <w:rsid w:val="00013FF0"/>
    <w:rsid w:val="000148E3"/>
    <w:rsid w:val="00015089"/>
    <w:rsid w:val="00015131"/>
    <w:rsid w:val="00015683"/>
    <w:rsid w:val="00015BF1"/>
    <w:rsid w:val="00015C24"/>
    <w:rsid w:val="00015C52"/>
    <w:rsid w:val="00015E8E"/>
    <w:rsid w:val="000162D2"/>
    <w:rsid w:val="000165D0"/>
    <w:rsid w:val="0001701B"/>
    <w:rsid w:val="00017040"/>
    <w:rsid w:val="000170A3"/>
    <w:rsid w:val="000173E8"/>
    <w:rsid w:val="0001767A"/>
    <w:rsid w:val="00017F6D"/>
    <w:rsid w:val="000200CC"/>
    <w:rsid w:val="00020324"/>
    <w:rsid w:val="0002055E"/>
    <w:rsid w:val="00020586"/>
    <w:rsid w:val="00020655"/>
    <w:rsid w:val="00020788"/>
    <w:rsid w:val="00020C54"/>
    <w:rsid w:val="000213C9"/>
    <w:rsid w:val="0002165B"/>
    <w:rsid w:val="00021825"/>
    <w:rsid w:val="00021D7C"/>
    <w:rsid w:val="00021E3F"/>
    <w:rsid w:val="0002227A"/>
    <w:rsid w:val="00022443"/>
    <w:rsid w:val="00022635"/>
    <w:rsid w:val="000227F0"/>
    <w:rsid w:val="00022A34"/>
    <w:rsid w:val="00022B34"/>
    <w:rsid w:val="00022BE0"/>
    <w:rsid w:val="00022DAD"/>
    <w:rsid w:val="00023152"/>
    <w:rsid w:val="00023490"/>
    <w:rsid w:val="0002383C"/>
    <w:rsid w:val="00023AB9"/>
    <w:rsid w:val="00023C4B"/>
    <w:rsid w:val="00023CCE"/>
    <w:rsid w:val="00023CE6"/>
    <w:rsid w:val="00023E77"/>
    <w:rsid w:val="00023F0C"/>
    <w:rsid w:val="00023F82"/>
    <w:rsid w:val="00024290"/>
    <w:rsid w:val="000243A0"/>
    <w:rsid w:val="000243C6"/>
    <w:rsid w:val="00024455"/>
    <w:rsid w:val="00024494"/>
    <w:rsid w:val="00024994"/>
    <w:rsid w:val="000249D4"/>
    <w:rsid w:val="00024A3E"/>
    <w:rsid w:val="00024C62"/>
    <w:rsid w:val="00024D8C"/>
    <w:rsid w:val="00024E2F"/>
    <w:rsid w:val="000251E3"/>
    <w:rsid w:val="00025585"/>
    <w:rsid w:val="00026132"/>
    <w:rsid w:val="0002669B"/>
    <w:rsid w:val="00026951"/>
    <w:rsid w:val="00026AA4"/>
    <w:rsid w:val="00026C33"/>
    <w:rsid w:val="00026DE1"/>
    <w:rsid w:val="000270C2"/>
    <w:rsid w:val="00027379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A6B"/>
    <w:rsid w:val="00030CE9"/>
    <w:rsid w:val="00030E12"/>
    <w:rsid w:val="000312E1"/>
    <w:rsid w:val="00031B75"/>
    <w:rsid w:val="00031C62"/>
    <w:rsid w:val="00031E9B"/>
    <w:rsid w:val="00031FA7"/>
    <w:rsid w:val="00032105"/>
    <w:rsid w:val="00032201"/>
    <w:rsid w:val="00032219"/>
    <w:rsid w:val="00032614"/>
    <w:rsid w:val="0003267C"/>
    <w:rsid w:val="00032CCC"/>
    <w:rsid w:val="00032E5C"/>
    <w:rsid w:val="00032E72"/>
    <w:rsid w:val="00033455"/>
    <w:rsid w:val="0003350F"/>
    <w:rsid w:val="00033633"/>
    <w:rsid w:val="00033C0A"/>
    <w:rsid w:val="00033D09"/>
    <w:rsid w:val="00033EBF"/>
    <w:rsid w:val="00033EFB"/>
    <w:rsid w:val="00033FCE"/>
    <w:rsid w:val="000342AE"/>
    <w:rsid w:val="00034947"/>
    <w:rsid w:val="00034E19"/>
    <w:rsid w:val="00034F9F"/>
    <w:rsid w:val="000350B4"/>
    <w:rsid w:val="0003521A"/>
    <w:rsid w:val="000352CC"/>
    <w:rsid w:val="00035319"/>
    <w:rsid w:val="0003554B"/>
    <w:rsid w:val="0003580A"/>
    <w:rsid w:val="00035A15"/>
    <w:rsid w:val="000365AA"/>
    <w:rsid w:val="000366EF"/>
    <w:rsid w:val="00036746"/>
    <w:rsid w:val="00036AC0"/>
    <w:rsid w:val="00036AEB"/>
    <w:rsid w:val="00036CFE"/>
    <w:rsid w:val="00036DE9"/>
    <w:rsid w:val="00036EF0"/>
    <w:rsid w:val="00036F8C"/>
    <w:rsid w:val="00036FDE"/>
    <w:rsid w:val="00037098"/>
    <w:rsid w:val="0003721E"/>
    <w:rsid w:val="00037236"/>
    <w:rsid w:val="00037279"/>
    <w:rsid w:val="00037295"/>
    <w:rsid w:val="000376BB"/>
    <w:rsid w:val="00037907"/>
    <w:rsid w:val="00037BB1"/>
    <w:rsid w:val="00037BC7"/>
    <w:rsid w:val="00037FCC"/>
    <w:rsid w:val="000401EF"/>
    <w:rsid w:val="00040642"/>
    <w:rsid w:val="00040740"/>
    <w:rsid w:val="000408C4"/>
    <w:rsid w:val="00040A21"/>
    <w:rsid w:val="00040AE4"/>
    <w:rsid w:val="00041192"/>
    <w:rsid w:val="000411DA"/>
    <w:rsid w:val="00041478"/>
    <w:rsid w:val="00041BEA"/>
    <w:rsid w:val="00042F74"/>
    <w:rsid w:val="000434F1"/>
    <w:rsid w:val="000435FD"/>
    <w:rsid w:val="00043673"/>
    <w:rsid w:val="000436D1"/>
    <w:rsid w:val="00043789"/>
    <w:rsid w:val="00043A1F"/>
    <w:rsid w:val="00043D62"/>
    <w:rsid w:val="0004411B"/>
    <w:rsid w:val="00044392"/>
    <w:rsid w:val="00044550"/>
    <w:rsid w:val="000447B5"/>
    <w:rsid w:val="00044A0E"/>
    <w:rsid w:val="00044CDD"/>
    <w:rsid w:val="00044D89"/>
    <w:rsid w:val="00044EF3"/>
    <w:rsid w:val="00045049"/>
    <w:rsid w:val="000450C2"/>
    <w:rsid w:val="000455D5"/>
    <w:rsid w:val="000457E9"/>
    <w:rsid w:val="00045845"/>
    <w:rsid w:val="000458A5"/>
    <w:rsid w:val="00045BDF"/>
    <w:rsid w:val="00045C04"/>
    <w:rsid w:val="00045C94"/>
    <w:rsid w:val="00046381"/>
    <w:rsid w:val="00046693"/>
    <w:rsid w:val="00046816"/>
    <w:rsid w:val="000469B6"/>
    <w:rsid w:val="00046B2A"/>
    <w:rsid w:val="00046C44"/>
    <w:rsid w:val="000470A3"/>
    <w:rsid w:val="000470C5"/>
    <w:rsid w:val="00047475"/>
    <w:rsid w:val="00047841"/>
    <w:rsid w:val="00047A92"/>
    <w:rsid w:val="00047B17"/>
    <w:rsid w:val="00047BBE"/>
    <w:rsid w:val="00047E9A"/>
    <w:rsid w:val="00050CAA"/>
    <w:rsid w:val="0005130C"/>
    <w:rsid w:val="00051854"/>
    <w:rsid w:val="00051CC3"/>
    <w:rsid w:val="00051E66"/>
    <w:rsid w:val="00052116"/>
    <w:rsid w:val="0005214B"/>
    <w:rsid w:val="00052771"/>
    <w:rsid w:val="000529E3"/>
    <w:rsid w:val="00052A94"/>
    <w:rsid w:val="00052D77"/>
    <w:rsid w:val="00053007"/>
    <w:rsid w:val="00053023"/>
    <w:rsid w:val="00053030"/>
    <w:rsid w:val="00053311"/>
    <w:rsid w:val="000535B3"/>
    <w:rsid w:val="00053CD3"/>
    <w:rsid w:val="00053D03"/>
    <w:rsid w:val="00054189"/>
    <w:rsid w:val="00054190"/>
    <w:rsid w:val="000542BA"/>
    <w:rsid w:val="00054398"/>
    <w:rsid w:val="00054433"/>
    <w:rsid w:val="00054F14"/>
    <w:rsid w:val="00055333"/>
    <w:rsid w:val="00055368"/>
    <w:rsid w:val="0005542F"/>
    <w:rsid w:val="0005545F"/>
    <w:rsid w:val="0005567F"/>
    <w:rsid w:val="0005581D"/>
    <w:rsid w:val="000558C4"/>
    <w:rsid w:val="00055DCE"/>
    <w:rsid w:val="00055E4B"/>
    <w:rsid w:val="00055E70"/>
    <w:rsid w:val="000560B6"/>
    <w:rsid w:val="0005684E"/>
    <w:rsid w:val="000568E3"/>
    <w:rsid w:val="00056B35"/>
    <w:rsid w:val="00056BAA"/>
    <w:rsid w:val="00057396"/>
    <w:rsid w:val="0005757A"/>
    <w:rsid w:val="000579F8"/>
    <w:rsid w:val="00057BE7"/>
    <w:rsid w:val="00057D02"/>
    <w:rsid w:val="000601EB"/>
    <w:rsid w:val="00060A6B"/>
    <w:rsid w:val="00060D49"/>
    <w:rsid w:val="00060E27"/>
    <w:rsid w:val="00060FC0"/>
    <w:rsid w:val="00060FC7"/>
    <w:rsid w:val="000616FD"/>
    <w:rsid w:val="00061919"/>
    <w:rsid w:val="00061BA9"/>
    <w:rsid w:val="00061EF0"/>
    <w:rsid w:val="00061FBC"/>
    <w:rsid w:val="000620FB"/>
    <w:rsid w:val="0006210D"/>
    <w:rsid w:val="00062139"/>
    <w:rsid w:val="0006221A"/>
    <w:rsid w:val="0006276B"/>
    <w:rsid w:val="0006286A"/>
    <w:rsid w:val="000629D8"/>
    <w:rsid w:val="00062D4F"/>
    <w:rsid w:val="0006366B"/>
    <w:rsid w:val="000636D3"/>
    <w:rsid w:val="00063825"/>
    <w:rsid w:val="00063EE6"/>
    <w:rsid w:val="00064399"/>
    <w:rsid w:val="000643BF"/>
    <w:rsid w:val="00064712"/>
    <w:rsid w:val="000647E3"/>
    <w:rsid w:val="000647EB"/>
    <w:rsid w:val="000649A6"/>
    <w:rsid w:val="00064A58"/>
    <w:rsid w:val="00064D07"/>
    <w:rsid w:val="00064DB6"/>
    <w:rsid w:val="000653E7"/>
    <w:rsid w:val="000654F5"/>
    <w:rsid w:val="00065766"/>
    <w:rsid w:val="000659B7"/>
    <w:rsid w:val="00065CF4"/>
    <w:rsid w:val="00065DAB"/>
    <w:rsid w:val="0006616F"/>
    <w:rsid w:val="0006632A"/>
    <w:rsid w:val="00066331"/>
    <w:rsid w:val="00066877"/>
    <w:rsid w:val="000668DA"/>
    <w:rsid w:val="00066920"/>
    <w:rsid w:val="00066B29"/>
    <w:rsid w:val="00066CBA"/>
    <w:rsid w:val="00066F43"/>
    <w:rsid w:val="00066F97"/>
    <w:rsid w:val="0006749B"/>
    <w:rsid w:val="000675C1"/>
    <w:rsid w:val="0006787D"/>
    <w:rsid w:val="00067894"/>
    <w:rsid w:val="00067BA5"/>
    <w:rsid w:val="00067CDC"/>
    <w:rsid w:val="00070288"/>
    <w:rsid w:val="0007050E"/>
    <w:rsid w:val="000707AD"/>
    <w:rsid w:val="000709ED"/>
    <w:rsid w:val="00070A9D"/>
    <w:rsid w:val="00070E0E"/>
    <w:rsid w:val="000711DE"/>
    <w:rsid w:val="00071222"/>
    <w:rsid w:val="000712B4"/>
    <w:rsid w:val="00071340"/>
    <w:rsid w:val="00071822"/>
    <w:rsid w:val="000718DD"/>
    <w:rsid w:val="00071C3C"/>
    <w:rsid w:val="00071DE4"/>
    <w:rsid w:val="00071E0D"/>
    <w:rsid w:val="00071E7A"/>
    <w:rsid w:val="00071E82"/>
    <w:rsid w:val="00072657"/>
    <w:rsid w:val="000726FD"/>
    <w:rsid w:val="00072A15"/>
    <w:rsid w:val="00072F86"/>
    <w:rsid w:val="00073110"/>
    <w:rsid w:val="00073929"/>
    <w:rsid w:val="00073AFB"/>
    <w:rsid w:val="00073BCB"/>
    <w:rsid w:val="00073EDA"/>
    <w:rsid w:val="000740CA"/>
    <w:rsid w:val="0007417C"/>
    <w:rsid w:val="000741CC"/>
    <w:rsid w:val="0007477E"/>
    <w:rsid w:val="00074A78"/>
    <w:rsid w:val="00074DAD"/>
    <w:rsid w:val="00074E88"/>
    <w:rsid w:val="0007505A"/>
    <w:rsid w:val="00075792"/>
    <w:rsid w:val="000758E2"/>
    <w:rsid w:val="000760AE"/>
    <w:rsid w:val="00076242"/>
    <w:rsid w:val="00076302"/>
    <w:rsid w:val="000766DC"/>
    <w:rsid w:val="000767D3"/>
    <w:rsid w:val="00076B6A"/>
    <w:rsid w:val="00076C8C"/>
    <w:rsid w:val="00076CDA"/>
    <w:rsid w:val="000775A3"/>
    <w:rsid w:val="000776E0"/>
    <w:rsid w:val="00077A1C"/>
    <w:rsid w:val="00077A2E"/>
    <w:rsid w:val="00077B28"/>
    <w:rsid w:val="00077FE2"/>
    <w:rsid w:val="00080338"/>
    <w:rsid w:val="00080722"/>
    <w:rsid w:val="0008081C"/>
    <w:rsid w:val="00080AF5"/>
    <w:rsid w:val="00080B12"/>
    <w:rsid w:val="00080BE9"/>
    <w:rsid w:val="00080EA8"/>
    <w:rsid w:val="00081BBA"/>
    <w:rsid w:val="0008239B"/>
    <w:rsid w:val="000823A2"/>
    <w:rsid w:val="0008250F"/>
    <w:rsid w:val="00082518"/>
    <w:rsid w:val="000828F0"/>
    <w:rsid w:val="000831F4"/>
    <w:rsid w:val="00083451"/>
    <w:rsid w:val="000837FE"/>
    <w:rsid w:val="000839F4"/>
    <w:rsid w:val="00083D31"/>
    <w:rsid w:val="00083E04"/>
    <w:rsid w:val="00083F0B"/>
    <w:rsid w:val="00084630"/>
    <w:rsid w:val="00084639"/>
    <w:rsid w:val="000847C6"/>
    <w:rsid w:val="00084BA0"/>
    <w:rsid w:val="00084EBC"/>
    <w:rsid w:val="000853E1"/>
    <w:rsid w:val="0008549D"/>
    <w:rsid w:val="00085533"/>
    <w:rsid w:val="00085584"/>
    <w:rsid w:val="0008574E"/>
    <w:rsid w:val="000859EB"/>
    <w:rsid w:val="00085B2B"/>
    <w:rsid w:val="00085B54"/>
    <w:rsid w:val="00085D23"/>
    <w:rsid w:val="00085E91"/>
    <w:rsid w:val="00085EAB"/>
    <w:rsid w:val="00085F56"/>
    <w:rsid w:val="000861FD"/>
    <w:rsid w:val="000864E1"/>
    <w:rsid w:val="0008695A"/>
    <w:rsid w:val="000870E9"/>
    <w:rsid w:val="00087304"/>
    <w:rsid w:val="000874DC"/>
    <w:rsid w:val="00087566"/>
    <w:rsid w:val="00087780"/>
    <w:rsid w:val="00087ABB"/>
    <w:rsid w:val="00090040"/>
    <w:rsid w:val="00090192"/>
    <w:rsid w:val="000903A0"/>
    <w:rsid w:val="00090503"/>
    <w:rsid w:val="00090860"/>
    <w:rsid w:val="00090C0A"/>
    <w:rsid w:val="00090E29"/>
    <w:rsid w:val="00090EF2"/>
    <w:rsid w:val="00091360"/>
    <w:rsid w:val="00091645"/>
    <w:rsid w:val="00091651"/>
    <w:rsid w:val="00091A5B"/>
    <w:rsid w:val="00091E87"/>
    <w:rsid w:val="000920BC"/>
    <w:rsid w:val="00092140"/>
    <w:rsid w:val="00092175"/>
    <w:rsid w:val="00092224"/>
    <w:rsid w:val="0009247D"/>
    <w:rsid w:val="000925DB"/>
    <w:rsid w:val="00092AD1"/>
    <w:rsid w:val="00092EB1"/>
    <w:rsid w:val="00093238"/>
    <w:rsid w:val="000935D8"/>
    <w:rsid w:val="0009389B"/>
    <w:rsid w:val="000938B8"/>
    <w:rsid w:val="00093E7B"/>
    <w:rsid w:val="00094198"/>
    <w:rsid w:val="00094289"/>
    <w:rsid w:val="0009432E"/>
    <w:rsid w:val="000946B1"/>
    <w:rsid w:val="00094783"/>
    <w:rsid w:val="0009496E"/>
    <w:rsid w:val="00094B73"/>
    <w:rsid w:val="00094DC4"/>
    <w:rsid w:val="00094F2D"/>
    <w:rsid w:val="0009554F"/>
    <w:rsid w:val="00095668"/>
    <w:rsid w:val="00095B3F"/>
    <w:rsid w:val="00095D4E"/>
    <w:rsid w:val="00095E97"/>
    <w:rsid w:val="00095EBF"/>
    <w:rsid w:val="000965F0"/>
    <w:rsid w:val="000979B4"/>
    <w:rsid w:val="00097FD3"/>
    <w:rsid w:val="000A060C"/>
    <w:rsid w:val="000A0B41"/>
    <w:rsid w:val="000A0C06"/>
    <w:rsid w:val="000A0D4C"/>
    <w:rsid w:val="000A0F7A"/>
    <w:rsid w:val="000A0FBB"/>
    <w:rsid w:val="000A107C"/>
    <w:rsid w:val="000A10EC"/>
    <w:rsid w:val="000A1249"/>
    <w:rsid w:val="000A12A1"/>
    <w:rsid w:val="000A171A"/>
    <w:rsid w:val="000A1976"/>
    <w:rsid w:val="000A1DA3"/>
    <w:rsid w:val="000A23FF"/>
    <w:rsid w:val="000A2502"/>
    <w:rsid w:val="000A25D5"/>
    <w:rsid w:val="000A271E"/>
    <w:rsid w:val="000A27B7"/>
    <w:rsid w:val="000A2BFD"/>
    <w:rsid w:val="000A2D21"/>
    <w:rsid w:val="000A2EDD"/>
    <w:rsid w:val="000A3380"/>
    <w:rsid w:val="000A3B02"/>
    <w:rsid w:val="000A3CA5"/>
    <w:rsid w:val="000A3DD8"/>
    <w:rsid w:val="000A47EC"/>
    <w:rsid w:val="000A48F7"/>
    <w:rsid w:val="000A4B36"/>
    <w:rsid w:val="000A4B90"/>
    <w:rsid w:val="000A4D6F"/>
    <w:rsid w:val="000A4FE3"/>
    <w:rsid w:val="000A50D0"/>
    <w:rsid w:val="000A52E2"/>
    <w:rsid w:val="000A538B"/>
    <w:rsid w:val="000A5495"/>
    <w:rsid w:val="000A573A"/>
    <w:rsid w:val="000A5D0F"/>
    <w:rsid w:val="000A5D75"/>
    <w:rsid w:val="000A6E08"/>
    <w:rsid w:val="000A710E"/>
    <w:rsid w:val="000A78E1"/>
    <w:rsid w:val="000A78FC"/>
    <w:rsid w:val="000A7A3F"/>
    <w:rsid w:val="000A7A42"/>
    <w:rsid w:val="000A7C2E"/>
    <w:rsid w:val="000A7E2F"/>
    <w:rsid w:val="000A7EC4"/>
    <w:rsid w:val="000B0560"/>
    <w:rsid w:val="000B0711"/>
    <w:rsid w:val="000B0852"/>
    <w:rsid w:val="000B0E2D"/>
    <w:rsid w:val="000B0E49"/>
    <w:rsid w:val="000B0E5E"/>
    <w:rsid w:val="000B0E8A"/>
    <w:rsid w:val="000B1330"/>
    <w:rsid w:val="000B1383"/>
    <w:rsid w:val="000B142E"/>
    <w:rsid w:val="000B1764"/>
    <w:rsid w:val="000B17B9"/>
    <w:rsid w:val="000B18F9"/>
    <w:rsid w:val="000B19B0"/>
    <w:rsid w:val="000B1C79"/>
    <w:rsid w:val="000B2136"/>
    <w:rsid w:val="000B22D4"/>
    <w:rsid w:val="000B2484"/>
    <w:rsid w:val="000B24A6"/>
    <w:rsid w:val="000B24FB"/>
    <w:rsid w:val="000B2D29"/>
    <w:rsid w:val="000B2E97"/>
    <w:rsid w:val="000B3118"/>
    <w:rsid w:val="000B31FC"/>
    <w:rsid w:val="000B33FE"/>
    <w:rsid w:val="000B383C"/>
    <w:rsid w:val="000B3DD1"/>
    <w:rsid w:val="000B4181"/>
    <w:rsid w:val="000B4289"/>
    <w:rsid w:val="000B44B7"/>
    <w:rsid w:val="000B4567"/>
    <w:rsid w:val="000B469A"/>
    <w:rsid w:val="000B4C3E"/>
    <w:rsid w:val="000B4EAE"/>
    <w:rsid w:val="000B52F1"/>
    <w:rsid w:val="000B58DF"/>
    <w:rsid w:val="000B597C"/>
    <w:rsid w:val="000B5CC6"/>
    <w:rsid w:val="000B5CCD"/>
    <w:rsid w:val="000B5E8B"/>
    <w:rsid w:val="000B5ECD"/>
    <w:rsid w:val="000B5FDA"/>
    <w:rsid w:val="000B629C"/>
    <w:rsid w:val="000B6669"/>
    <w:rsid w:val="000B668C"/>
    <w:rsid w:val="000B6936"/>
    <w:rsid w:val="000B6D42"/>
    <w:rsid w:val="000B6E03"/>
    <w:rsid w:val="000B6E19"/>
    <w:rsid w:val="000B6E64"/>
    <w:rsid w:val="000B72AA"/>
    <w:rsid w:val="000B73D3"/>
    <w:rsid w:val="000B770F"/>
    <w:rsid w:val="000B773F"/>
    <w:rsid w:val="000B7878"/>
    <w:rsid w:val="000B7AAB"/>
    <w:rsid w:val="000B7F25"/>
    <w:rsid w:val="000C00BB"/>
    <w:rsid w:val="000C01AA"/>
    <w:rsid w:val="000C0419"/>
    <w:rsid w:val="000C045F"/>
    <w:rsid w:val="000C0F83"/>
    <w:rsid w:val="000C0F9A"/>
    <w:rsid w:val="000C172B"/>
    <w:rsid w:val="000C1914"/>
    <w:rsid w:val="000C19B4"/>
    <w:rsid w:val="000C1BF3"/>
    <w:rsid w:val="000C1C01"/>
    <w:rsid w:val="000C1FBB"/>
    <w:rsid w:val="000C21C8"/>
    <w:rsid w:val="000C2274"/>
    <w:rsid w:val="000C23C5"/>
    <w:rsid w:val="000C2663"/>
    <w:rsid w:val="000C2815"/>
    <w:rsid w:val="000C29BB"/>
    <w:rsid w:val="000C29C3"/>
    <w:rsid w:val="000C2BCB"/>
    <w:rsid w:val="000C2D84"/>
    <w:rsid w:val="000C2FFF"/>
    <w:rsid w:val="000C3501"/>
    <w:rsid w:val="000C3AF9"/>
    <w:rsid w:val="000C45B9"/>
    <w:rsid w:val="000C471D"/>
    <w:rsid w:val="000C47FB"/>
    <w:rsid w:val="000C4A55"/>
    <w:rsid w:val="000C4AF2"/>
    <w:rsid w:val="000C4DF0"/>
    <w:rsid w:val="000C5095"/>
    <w:rsid w:val="000C534C"/>
    <w:rsid w:val="000C53B8"/>
    <w:rsid w:val="000C5878"/>
    <w:rsid w:val="000C5F1E"/>
    <w:rsid w:val="000C6121"/>
    <w:rsid w:val="000C6148"/>
    <w:rsid w:val="000C61E9"/>
    <w:rsid w:val="000C63C6"/>
    <w:rsid w:val="000C640B"/>
    <w:rsid w:val="000C692F"/>
    <w:rsid w:val="000C6AE3"/>
    <w:rsid w:val="000C6B3B"/>
    <w:rsid w:val="000C6B85"/>
    <w:rsid w:val="000C6E49"/>
    <w:rsid w:val="000C6F2C"/>
    <w:rsid w:val="000C712F"/>
    <w:rsid w:val="000C72A1"/>
    <w:rsid w:val="000C740F"/>
    <w:rsid w:val="000C7585"/>
    <w:rsid w:val="000C75FF"/>
    <w:rsid w:val="000C77B9"/>
    <w:rsid w:val="000C794D"/>
    <w:rsid w:val="000C79F9"/>
    <w:rsid w:val="000C7A1C"/>
    <w:rsid w:val="000C7DC4"/>
    <w:rsid w:val="000C7FAF"/>
    <w:rsid w:val="000C7FD0"/>
    <w:rsid w:val="000D0287"/>
    <w:rsid w:val="000D0544"/>
    <w:rsid w:val="000D0704"/>
    <w:rsid w:val="000D073F"/>
    <w:rsid w:val="000D0893"/>
    <w:rsid w:val="000D0CB3"/>
    <w:rsid w:val="000D1029"/>
    <w:rsid w:val="000D10E6"/>
    <w:rsid w:val="000D12A1"/>
    <w:rsid w:val="000D13E2"/>
    <w:rsid w:val="000D155C"/>
    <w:rsid w:val="000D1EEA"/>
    <w:rsid w:val="000D2010"/>
    <w:rsid w:val="000D20F7"/>
    <w:rsid w:val="000D2715"/>
    <w:rsid w:val="000D27CD"/>
    <w:rsid w:val="000D2983"/>
    <w:rsid w:val="000D29AB"/>
    <w:rsid w:val="000D29E0"/>
    <w:rsid w:val="000D2C15"/>
    <w:rsid w:val="000D2E7B"/>
    <w:rsid w:val="000D2EEA"/>
    <w:rsid w:val="000D3012"/>
    <w:rsid w:val="000D31F7"/>
    <w:rsid w:val="000D35E5"/>
    <w:rsid w:val="000D3C23"/>
    <w:rsid w:val="000D3D14"/>
    <w:rsid w:val="000D4195"/>
    <w:rsid w:val="000D4773"/>
    <w:rsid w:val="000D4864"/>
    <w:rsid w:val="000D4AED"/>
    <w:rsid w:val="000D4DB6"/>
    <w:rsid w:val="000D4EAB"/>
    <w:rsid w:val="000D56E2"/>
    <w:rsid w:val="000D575B"/>
    <w:rsid w:val="000D59B6"/>
    <w:rsid w:val="000D5EDC"/>
    <w:rsid w:val="000D67F4"/>
    <w:rsid w:val="000D67FC"/>
    <w:rsid w:val="000D6971"/>
    <w:rsid w:val="000D6CAC"/>
    <w:rsid w:val="000D6EFE"/>
    <w:rsid w:val="000D7B9C"/>
    <w:rsid w:val="000D7BEB"/>
    <w:rsid w:val="000D7D57"/>
    <w:rsid w:val="000D7E17"/>
    <w:rsid w:val="000D7E78"/>
    <w:rsid w:val="000E0054"/>
    <w:rsid w:val="000E01C1"/>
    <w:rsid w:val="000E027B"/>
    <w:rsid w:val="000E02C7"/>
    <w:rsid w:val="000E0446"/>
    <w:rsid w:val="000E061D"/>
    <w:rsid w:val="000E0C03"/>
    <w:rsid w:val="000E108F"/>
    <w:rsid w:val="000E1236"/>
    <w:rsid w:val="000E1545"/>
    <w:rsid w:val="000E15E7"/>
    <w:rsid w:val="000E1633"/>
    <w:rsid w:val="000E1C85"/>
    <w:rsid w:val="000E1F05"/>
    <w:rsid w:val="000E2707"/>
    <w:rsid w:val="000E2A50"/>
    <w:rsid w:val="000E2C34"/>
    <w:rsid w:val="000E2E84"/>
    <w:rsid w:val="000E30D7"/>
    <w:rsid w:val="000E31DA"/>
    <w:rsid w:val="000E3352"/>
    <w:rsid w:val="000E3683"/>
    <w:rsid w:val="000E376B"/>
    <w:rsid w:val="000E37F1"/>
    <w:rsid w:val="000E3996"/>
    <w:rsid w:val="000E39A9"/>
    <w:rsid w:val="000E3B80"/>
    <w:rsid w:val="000E3E2A"/>
    <w:rsid w:val="000E4150"/>
    <w:rsid w:val="000E4673"/>
    <w:rsid w:val="000E49CB"/>
    <w:rsid w:val="000E4CA7"/>
    <w:rsid w:val="000E4D5B"/>
    <w:rsid w:val="000E504E"/>
    <w:rsid w:val="000E5130"/>
    <w:rsid w:val="000E515D"/>
    <w:rsid w:val="000E5FED"/>
    <w:rsid w:val="000E616C"/>
    <w:rsid w:val="000E61D3"/>
    <w:rsid w:val="000E69E7"/>
    <w:rsid w:val="000E6EA1"/>
    <w:rsid w:val="000E7617"/>
    <w:rsid w:val="000E7821"/>
    <w:rsid w:val="000E78AF"/>
    <w:rsid w:val="000E78CA"/>
    <w:rsid w:val="000E7CC6"/>
    <w:rsid w:val="000F0202"/>
    <w:rsid w:val="000F023D"/>
    <w:rsid w:val="000F0321"/>
    <w:rsid w:val="000F044E"/>
    <w:rsid w:val="000F04DA"/>
    <w:rsid w:val="000F06D6"/>
    <w:rsid w:val="000F0757"/>
    <w:rsid w:val="000F0989"/>
    <w:rsid w:val="000F0A2A"/>
    <w:rsid w:val="000F0C96"/>
    <w:rsid w:val="000F0FE9"/>
    <w:rsid w:val="000F1631"/>
    <w:rsid w:val="000F1653"/>
    <w:rsid w:val="000F1749"/>
    <w:rsid w:val="000F18A2"/>
    <w:rsid w:val="000F191B"/>
    <w:rsid w:val="000F1C13"/>
    <w:rsid w:val="000F24AC"/>
    <w:rsid w:val="000F2646"/>
    <w:rsid w:val="000F2792"/>
    <w:rsid w:val="000F2A28"/>
    <w:rsid w:val="000F2A78"/>
    <w:rsid w:val="000F2E95"/>
    <w:rsid w:val="000F2F87"/>
    <w:rsid w:val="000F301F"/>
    <w:rsid w:val="000F3043"/>
    <w:rsid w:val="000F314A"/>
    <w:rsid w:val="000F33FD"/>
    <w:rsid w:val="000F3614"/>
    <w:rsid w:val="000F3971"/>
    <w:rsid w:val="000F3E6B"/>
    <w:rsid w:val="000F3FB7"/>
    <w:rsid w:val="000F461A"/>
    <w:rsid w:val="000F495D"/>
    <w:rsid w:val="000F4AF3"/>
    <w:rsid w:val="000F4DFC"/>
    <w:rsid w:val="000F4EE2"/>
    <w:rsid w:val="000F5022"/>
    <w:rsid w:val="000F52C4"/>
    <w:rsid w:val="000F532A"/>
    <w:rsid w:val="000F56B2"/>
    <w:rsid w:val="000F5754"/>
    <w:rsid w:val="000F58BA"/>
    <w:rsid w:val="000F5A4A"/>
    <w:rsid w:val="000F5ADC"/>
    <w:rsid w:val="000F5BE9"/>
    <w:rsid w:val="000F5C56"/>
    <w:rsid w:val="000F5CE1"/>
    <w:rsid w:val="000F5F83"/>
    <w:rsid w:val="000F5FC1"/>
    <w:rsid w:val="000F610E"/>
    <w:rsid w:val="000F6385"/>
    <w:rsid w:val="000F640B"/>
    <w:rsid w:val="000F6430"/>
    <w:rsid w:val="000F67FE"/>
    <w:rsid w:val="000F69F4"/>
    <w:rsid w:val="000F6FC4"/>
    <w:rsid w:val="000F7305"/>
    <w:rsid w:val="000F7767"/>
    <w:rsid w:val="000F78FC"/>
    <w:rsid w:val="000F7997"/>
    <w:rsid w:val="000F79BD"/>
    <w:rsid w:val="000F7A33"/>
    <w:rsid w:val="000F7CAA"/>
    <w:rsid w:val="000F7DC9"/>
    <w:rsid w:val="000F7DF9"/>
    <w:rsid w:val="0010006B"/>
    <w:rsid w:val="0010011E"/>
    <w:rsid w:val="00100517"/>
    <w:rsid w:val="00100837"/>
    <w:rsid w:val="00100B83"/>
    <w:rsid w:val="00100D05"/>
    <w:rsid w:val="001010A5"/>
    <w:rsid w:val="0010120C"/>
    <w:rsid w:val="00101214"/>
    <w:rsid w:val="00101371"/>
    <w:rsid w:val="001014D9"/>
    <w:rsid w:val="001015D2"/>
    <w:rsid w:val="0010178E"/>
    <w:rsid w:val="00101CA7"/>
    <w:rsid w:val="00101E1D"/>
    <w:rsid w:val="00102013"/>
    <w:rsid w:val="001026CC"/>
    <w:rsid w:val="00102789"/>
    <w:rsid w:val="00102ED2"/>
    <w:rsid w:val="00103350"/>
    <w:rsid w:val="00103391"/>
    <w:rsid w:val="001033B1"/>
    <w:rsid w:val="0010349F"/>
    <w:rsid w:val="0010375A"/>
    <w:rsid w:val="00103930"/>
    <w:rsid w:val="00103FCD"/>
    <w:rsid w:val="00104061"/>
    <w:rsid w:val="00104130"/>
    <w:rsid w:val="001041C2"/>
    <w:rsid w:val="001048E5"/>
    <w:rsid w:val="00104C69"/>
    <w:rsid w:val="00104D27"/>
    <w:rsid w:val="0010506A"/>
    <w:rsid w:val="0010514E"/>
    <w:rsid w:val="001054C5"/>
    <w:rsid w:val="001056D6"/>
    <w:rsid w:val="00105929"/>
    <w:rsid w:val="00105A2F"/>
    <w:rsid w:val="00105B1C"/>
    <w:rsid w:val="00105B4F"/>
    <w:rsid w:val="001062D8"/>
    <w:rsid w:val="00106582"/>
    <w:rsid w:val="00106588"/>
    <w:rsid w:val="001066B4"/>
    <w:rsid w:val="001066F6"/>
    <w:rsid w:val="001068D1"/>
    <w:rsid w:val="001068F7"/>
    <w:rsid w:val="00106B2C"/>
    <w:rsid w:val="00106B42"/>
    <w:rsid w:val="00106BB9"/>
    <w:rsid w:val="00106CDD"/>
    <w:rsid w:val="00107357"/>
    <w:rsid w:val="00107740"/>
    <w:rsid w:val="00107DE3"/>
    <w:rsid w:val="00107EB1"/>
    <w:rsid w:val="00110067"/>
    <w:rsid w:val="001100CA"/>
    <w:rsid w:val="001100DA"/>
    <w:rsid w:val="001103C3"/>
    <w:rsid w:val="0011090D"/>
    <w:rsid w:val="001109E9"/>
    <w:rsid w:val="00110B43"/>
    <w:rsid w:val="00110B57"/>
    <w:rsid w:val="00110FD6"/>
    <w:rsid w:val="00111192"/>
    <w:rsid w:val="001112E8"/>
    <w:rsid w:val="00111356"/>
    <w:rsid w:val="00111477"/>
    <w:rsid w:val="0011197C"/>
    <w:rsid w:val="00111E0F"/>
    <w:rsid w:val="00112368"/>
    <w:rsid w:val="0011290F"/>
    <w:rsid w:val="00112BEA"/>
    <w:rsid w:val="00112FF0"/>
    <w:rsid w:val="00113642"/>
    <w:rsid w:val="001139F9"/>
    <w:rsid w:val="00113E03"/>
    <w:rsid w:val="00113FF0"/>
    <w:rsid w:val="001141F5"/>
    <w:rsid w:val="0011427B"/>
    <w:rsid w:val="0011445C"/>
    <w:rsid w:val="001148E3"/>
    <w:rsid w:val="00114958"/>
    <w:rsid w:val="00114BBF"/>
    <w:rsid w:val="00114E47"/>
    <w:rsid w:val="00114F1B"/>
    <w:rsid w:val="0011521F"/>
    <w:rsid w:val="00115336"/>
    <w:rsid w:val="00115802"/>
    <w:rsid w:val="00115904"/>
    <w:rsid w:val="0011592F"/>
    <w:rsid w:val="001160FA"/>
    <w:rsid w:val="00116234"/>
    <w:rsid w:val="0011624C"/>
    <w:rsid w:val="001162C1"/>
    <w:rsid w:val="001165A5"/>
    <w:rsid w:val="00116794"/>
    <w:rsid w:val="00116AE7"/>
    <w:rsid w:val="00116EC2"/>
    <w:rsid w:val="00116F43"/>
    <w:rsid w:val="00117355"/>
    <w:rsid w:val="001173A1"/>
    <w:rsid w:val="0011769C"/>
    <w:rsid w:val="001177B8"/>
    <w:rsid w:val="00117D6F"/>
    <w:rsid w:val="00117E2F"/>
    <w:rsid w:val="001202E8"/>
    <w:rsid w:val="00120737"/>
    <w:rsid w:val="001208CC"/>
    <w:rsid w:val="00120924"/>
    <w:rsid w:val="0012096E"/>
    <w:rsid w:val="00120C4E"/>
    <w:rsid w:val="00120C72"/>
    <w:rsid w:val="001210B1"/>
    <w:rsid w:val="0012111A"/>
    <w:rsid w:val="00121557"/>
    <w:rsid w:val="001218B7"/>
    <w:rsid w:val="00121944"/>
    <w:rsid w:val="00121AD0"/>
    <w:rsid w:val="00121E01"/>
    <w:rsid w:val="00122211"/>
    <w:rsid w:val="001229FC"/>
    <w:rsid w:val="00122B19"/>
    <w:rsid w:val="0012306E"/>
    <w:rsid w:val="00123255"/>
    <w:rsid w:val="00123286"/>
    <w:rsid w:val="001235D9"/>
    <w:rsid w:val="00123DE9"/>
    <w:rsid w:val="00123F22"/>
    <w:rsid w:val="00123F44"/>
    <w:rsid w:val="001242A7"/>
    <w:rsid w:val="00124934"/>
    <w:rsid w:val="00124B29"/>
    <w:rsid w:val="00124C15"/>
    <w:rsid w:val="00124CFC"/>
    <w:rsid w:val="00124E6A"/>
    <w:rsid w:val="0012514B"/>
    <w:rsid w:val="00125150"/>
    <w:rsid w:val="001256D5"/>
    <w:rsid w:val="00125A34"/>
    <w:rsid w:val="00125DBF"/>
    <w:rsid w:val="00125F09"/>
    <w:rsid w:val="0012611C"/>
    <w:rsid w:val="0012631F"/>
    <w:rsid w:val="0012640B"/>
    <w:rsid w:val="0012657F"/>
    <w:rsid w:val="00126642"/>
    <w:rsid w:val="001266D3"/>
    <w:rsid w:val="00126DD5"/>
    <w:rsid w:val="00126F8E"/>
    <w:rsid w:val="00127181"/>
    <w:rsid w:val="00127275"/>
    <w:rsid w:val="00127553"/>
    <w:rsid w:val="0012756D"/>
    <w:rsid w:val="001278B9"/>
    <w:rsid w:val="00127A11"/>
    <w:rsid w:val="00127C49"/>
    <w:rsid w:val="001300B6"/>
    <w:rsid w:val="00130637"/>
    <w:rsid w:val="001310A1"/>
    <w:rsid w:val="001311D3"/>
    <w:rsid w:val="00131330"/>
    <w:rsid w:val="001313A2"/>
    <w:rsid w:val="001317C3"/>
    <w:rsid w:val="00131892"/>
    <w:rsid w:val="00131C60"/>
    <w:rsid w:val="00131CAF"/>
    <w:rsid w:val="00132517"/>
    <w:rsid w:val="001325A6"/>
    <w:rsid w:val="00132C6F"/>
    <w:rsid w:val="00132C9B"/>
    <w:rsid w:val="00132DAA"/>
    <w:rsid w:val="00132F57"/>
    <w:rsid w:val="0013306E"/>
    <w:rsid w:val="00133411"/>
    <w:rsid w:val="001334F7"/>
    <w:rsid w:val="00133A5B"/>
    <w:rsid w:val="00133BFA"/>
    <w:rsid w:val="00133C02"/>
    <w:rsid w:val="00133DFA"/>
    <w:rsid w:val="00134139"/>
    <w:rsid w:val="00134220"/>
    <w:rsid w:val="0013459C"/>
    <w:rsid w:val="00134677"/>
    <w:rsid w:val="00134CA0"/>
    <w:rsid w:val="00135B64"/>
    <w:rsid w:val="00135B65"/>
    <w:rsid w:val="00135C67"/>
    <w:rsid w:val="00135D77"/>
    <w:rsid w:val="00136161"/>
    <w:rsid w:val="00136299"/>
    <w:rsid w:val="0013656C"/>
    <w:rsid w:val="00136663"/>
    <w:rsid w:val="00136B8B"/>
    <w:rsid w:val="00136D1D"/>
    <w:rsid w:val="00136ED2"/>
    <w:rsid w:val="0013717D"/>
    <w:rsid w:val="001374CE"/>
    <w:rsid w:val="0013750E"/>
    <w:rsid w:val="00137742"/>
    <w:rsid w:val="001377A8"/>
    <w:rsid w:val="00137E0A"/>
    <w:rsid w:val="0014024F"/>
    <w:rsid w:val="001407BF"/>
    <w:rsid w:val="00140903"/>
    <w:rsid w:val="0014155C"/>
    <w:rsid w:val="0014184E"/>
    <w:rsid w:val="001419D4"/>
    <w:rsid w:val="00141C5C"/>
    <w:rsid w:val="001422FE"/>
    <w:rsid w:val="00142318"/>
    <w:rsid w:val="0014232B"/>
    <w:rsid w:val="0014237E"/>
    <w:rsid w:val="00142677"/>
    <w:rsid w:val="00142940"/>
    <w:rsid w:val="00142B67"/>
    <w:rsid w:val="00143278"/>
    <w:rsid w:val="00143425"/>
    <w:rsid w:val="001434CF"/>
    <w:rsid w:val="001435D2"/>
    <w:rsid w:val="001435DE"/>
    <w:rsid w:val="001437B8"/>
    <w:rsid w:val="00143B5A"/>
    <w:rsid w:val="00143D3F"/>
    <w:rsid w:val="00143DC0"/>
    <w:rsid w:val="0014463C"/>
    <w:rsid w:val="00144679"/>
    <w:rsid w:val="00144AD3"/>
    <w:rsid w:val="00144E7A"/>
    <w:rsid w:val="001456CF"/>
    <w:rsid w:val="00145DF6"/>
    <w:rsid w:val="00145EBF"/>
    <w:rsid w:val="00145F8E"/>
    <w:rsid w:val="00146104"/>
    <w:rsid w:val="0014673E"/>
    <w:rsid w:val="001467D5"/>
    <w:rsid w:val="00146930"/>
    <w:rsid w:val="0014754B"/>
    <w:rsid w:val="0014770E"/>
    <w:rsid w:val="00147764"/>
    <w:rsid w:val="00147CFF"/>
    <w:rsid w:val="00147FA3"/>
    <w:rsid w:val="00150082"/>
    <w:rsid w:val="0015026F"/>
    <w:rsid w:val="00150656"/>
    <w:rsid w:val="001506ED"/>
    <w:rsid w:val="00150C5A"/>
    <w:rsid w:val="00150F9C"/>
    <w:rsid w:val="00150FDB"/>
    <w:rsid w:val="0015147C"/>
    <w:rsid w:val="001516E0"/>
    <w:rsid w:val="00151732"/>
    <w:rsid w:val="0015190D"/>
    <w:rsid w:val="00151BE7"/>
    <w:rsid w:val="00151DB5"/>
    <w:rsid w:val="001520BF"/>
    <w:rsid w:val="00152711"/>
    <w:rsid w:val="00152856"/>
    <w:rsid w:val="00152BBD"/>
    <w:rsid w:val="00152BBF"/>
    <w:rsid w:val="00152EBA"/>
    <w:rsid w:val="00152F41"/>
    <w:rsid w:val="001530CB"/>
    <w:rsid w:val="0015311D"/>
    <w:rsid w:val="001531A2"/>
    <w:rsid w:val="0015327A"/>
    <w:rsid w:val="00153594"/>
    <w:rsid w:val="00153684"/>
    <w:rsid w:val="0015384C"/>
    <w:rsid w:val="00153B5E"/>
    <w:rsid w:val="00153D36"/>
    <w:rsid w:val="001540BD"/>
    <w:rsid w:val="0015413C"/>
    <w:rsid w:val="00154366"/>
    <w:rsid w:val="001544DA"/>
    <w:rsid w:val="001544E6"/>
    <w:rsid w:val="0015451C"/>
    <w:rsid w:val="001547E8"/>
    <w:rsid w:val="00154B0C"/>
    <w:rsid w:val="00154B93"/>
    <w:rsid w:val="00154FE0"/>
    <w:rsid w:val="001551D0"/>
    <w:rsid w:val="001553B4"/>
    <w:rsid w:val="001555CD"/>
    <w:rsid w:val="0015562D"/>
    <w:rsid w:val="001557D1"/>
    <w:rsid w:val="001558D9"/>
    <w:rsid w:val="00155907"/>
    <w:rsid w:val="00155AFD"/>
    <w:rsid w:val="00155B15"/>
    <w:rsid w:val="00155FA6"/>
    <w:rsid w:val="001563EC"/>
    <w:rsid w:val="0015658A"/>
    <w:rsid w:val="00156BDB"/>
    <w:rsid w:val="00156C02"/>
    <w:rsid w:val="00156CCF"/>
    <w:rsid w:val="00157366"/>
    <w:rsid w:val="0015739C"/>
    <w:rsid w:val="001579AB"/>
    <w:rsid w:val="00157A96"/>
    <w:rsid w:val="00157BF6"/>
    <w:rsid w:val="00157C12"/>
    <w:rsid w:val="00157CE6"/>
    <w:rsid w:val="00160191"/>
    <w:rsid w:val="00160951"/>
    <w:rsid w:val="00160BA7"/>
    <w:rsid w:val="001611BD"/>
    <w:rsid w:val="00161341"/>
    <w:rsid w:val="0016135F"/>
    <w:rsid w:val="00161712"/>
    <w:rsid w:val="001617F2"/>
    <w:rsid w:val="0016192E"/>
    <w:rsid w:val="00161A49"/>
    <w:rsid w:val="00161B4C"/>
    <w:rsid w:val="0016223C"/>
    <w:rsid w:val="00162A47"/>
    <w:rsid w:val="00162B69"/>
    <w:rsid w:val="00162E95"/>
    <w:rsid w:val="001630C1"/>
    <w:rsid w:val="001630EE"/>
    <w:rsid w:val="0016317C"/>
    <w:rsid w:val="00163203"/>
    <w:rsid w:val="00163268"/>
    <w:rsid w:val="00163CC3"/>
    <w:rsid w:val="00163D1D"/>
    <w:rsid w:val="00163D68"/>
    <w:rsid w:val="00163DD4"/>
    <w:rsid w:val="00164212"/>
    <w:rsid w:val="00164603"/>
    <w:rsid w:val="001648BC"/>
    <w:rsid w:val="00164B39"/>
    <w:rsid w:val="00164B3D"/>
    <w:rsid w:val="00164E67"/>
    <w:rsid w:val="00165278"/>
    <w:rsid w:val="001655A8"/>
    <w:rsid w:val="0016576C"/>
    <w:rsid w:val="001657D8"/>
    <w:rsid w:val="001658C6"/>
    <w:rsid w:val="00165B15"/>
    <w:rsid w:val="00165C0C"/>
    <w:rsid w:val="00165DDA"/>
    <w:rsid w:val="0016627C"/>
    <w:rsid w:val="00166381"/>
    <w:rsid w:val="001672FF"/>
    <w:rsid w:val="00167351"/>
    <w:rsid w:val="001673D2"/>
    <w:rsid w:val="0016754D"/>
    <w:rsid w:val="001677D8"/>
    <w:rsid w:val="00167B51"/>
    <w:rsid w:val="00167D19"/>
    <w:rsid w:val="00167E03"/>
    <w:rsid w:val="00170047"/>
    <w:rsid w:val="00170388"/>
    <w:rsid w:val="00170A6C"/>
    <w:rsid w:val="00170D0C"/>
    <w:rsid w:val="00170EB5"/>
    <w:rsid w:val="0017148C"/>
    <w:rsid w:val="001715BF"/>
    <w:rsid w:val="0017188D"/>
    <w:rsid w:val="00171890"/>
    <w:rsid w:val="00171906"/>
    <w:rsid w:val="00171B0B"/>
    <w:rsid w:val="00171CD3"/>
    <w:rsid w:val="00172499"/>
    <w:rsid w:val="00172511"/>
    <w:rsid w:val="00172788"/>
    <w:rsid w:val="001727E4"/>
    <w:rsid w:val="0017283A"/>
    <w:rsid w:val="00172963"/>
    <w:rsid w:val="00172EAF"/>
    <w:rsid w:val="0017327B"/>
    <w:rsid w:val="001733C8"/>
    <w:rsid w:val="00173807"/>
    <w:rsid w:val="001739A1"/>
    <w:rsid w:val="00173A4F"/>
    <w:rsid w:val="00173C42"/>
    <w:rsid w:val="00173C63"/>
    <w:rsid w:val="0017416D"/>
    <w:rsid w:val="0017433A"/>
    <w:rsid w:val="00174433"/>
    <w:rsid w:val="0017473C"/>
    <w:rsid w:val="001747C3"/>
    <w:rsid w:val="00174CF7"/>
    <w:rsid w:val="00175337"/>
    <w:rsid w:val="00175773"/>
    <w:rsid w:val="00175839"/>
    <w:rsid w:val="00175D7B"/>
    <w:rsid w:val="00175F5A"/>
    <w:rsid w:val="001763A5"/>
    <w:rsid w:val="00176461"/>
    <w:rsid w:val="0017651E"/>
    <w:rsid w:val="00176900"/>
    <w:rsid w:val="00176A24"/>
    <w:rsid w:val="00176D8C"/>
    <w:rsid w:val="0017747C"/>
    <w:rsid w:val="00177972"/>
    <w:rsid w:val="00177F0E"/>
    <w:rsid w:val="001800D6"/>
    <w:rsid w:val="00180906"/>
    <w:rsid w:val="0018090D"/>
    <w:rsid w:val="00180A6C"/>
    <w:rsid w:val="00180AD9"/>
    <w:rsid w:val="00180C65"/>
    <w:rsid w:val="00180D37"/>
    <w:rsid w:val="00180E14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03"/>
    <w:rsid w:val="00181AF9"/>
    <w:rsid w:val="001821D5"/>
    <w:rsid w:val="0018222F"/>
    <w:rsid w:val="0018223E"/>
    <w:rsid w:val="00182326"/>
    <w:rsid w:val="00182871"/>
    <w:rsid w:val="0018310D"/>
    <w:rsid w:val="00183406"/>
    <w:rsid w:val="001834E1"/>
    <w:rsid w:val="0018429F"/>
    <w:rsid w:val="001843D4"/>
    <w:rsid w:val="00184C5F"/>
    <w:rsid w:val="00184CBE"/>
    <w:rsid w:val="00185400"/>
    <w:rsid w:val="00185503"/>
    <w:rsid w:val="00185615"/>
    <w:rsid w:val="001856CC"/>
    <w:rsid w:val="00185789"/>
    <w:rsid w:val="00185D2A"/>
    <w:rsid w:val="00185D72"/>
    <w:rsid w:val="00185F44"/>
    <w:rsid w:val="0018623B"/>
    <w:rsid w:val="00186C47"/>
    <w:rsid w:val="00186CEB"/>
    <w:rsid w:val="00186DA2"/>
    <w:rsid w:val="00186E72"/>
    <w:rsid w:val="00186E77"/>
    <w:rsid w:val="00186E89"/>
    <w:rsid w:val="001870D4"/>
    <w:rsid w:val="001875B1"/>
    <w:rsid w:val="0018775E"/>
    <w:rsid w:val="0018784E"/>
    <w:rsid w:val="00187908"/>
    <w:rsid w:val="0018799E"/>
    <w:rsid w:val="00187C65"/>
    <w:rsid w:val="00187D82"/>
    <w:rsid w:val="00187F30"/>
    <w:rsid w:val="00190144"/>
    <w:rsid w:val="00190806"/>
    <w:rsid w:val="00190B28"/>
    <w:rsid w:val="00190FC9"/>
    <w:rsid w:val="00191083"/>
    <w:rsid w:val="001910AC"/>
    <w:rsid w:val="00191151"/>
    <w:rsid w:val="00191191"/>
    <w:rsid w:val="001912A1"/>
    <w:rsid w:val="001915E5"/>
    <w:rsid w:val="00191725"/>
    <w:rsid w:val="00191B7A"/>
    <w:rsid w:val="0019287B"/>
    <w:rsid w:val="00192E30"/>
    <w:rsid w:val="00193474"/>
    <w:rsid w:val="001936AF"/>
    <w:rsid w:val="00193862"/>
    <w:rsid w:val="00193B93"/>
    <w:rsid w:val="00193BC1"/>
    <w:rsid w:val="00193BFA"/>
    <w:rsid w:val="00193CD1"/>
    <w:rsid w:val="00193E6F"/>
    <w:rsid w:val="00193F75"/>
    <w:rsid w:val="001943ED"/>
    <w:rsid w:val="00194644"/>
    <w:rsid w:val="00194878"/>
    <w:rsid w:val="001948D1"/>
    <w:rsid w:val="00194923"/>
    <w:rsid w:val="00194B7D"/>
    <w:rsid w:val="00194D44"/>
    <w:rsid w:val="00194DC4"/>
    <w:rsid w:val="00194F4B"/>
    <w:rsid w:val="001950B8"/>
    <w:rsid w:val="00195163"/>
    <w:rsid w:val="001951DB"/>
    <w:rsid w:val="00195304"/>
    <w:rsid w:val="0019544D"/>
    <w:rsid w:val="001958FD"/>
    <w:rsid w:val="00195DB7"/>
    <w:rsid w:val="00195E6A"/>
    <w:rsid w:val="00195F81"/>
    <w:rsid w:val="00195F8E"/>
    <w:rsid w:val="0019632B"/>
    <w:rsid w:val="00196540"/>
    <w:rsid w:val="0019696F"/>
    <w:rsid w:val="00196ABB"/>
    <w:rsid w:val="00196B2D"/>
    <w:rsid w:val="00196C6A"/>
    <w:rsid w:val="0019764D"/>
    <w:rsid w:val="001976C4"/>
    <w:rsid w:val="00197994"/>
    <w:rsid w:val="00197A17"/>
    <w:rsid w:val="00197D2E"/>
    <w:rsid w:val="001A0040"/>
    <w:rsid w:val="001A008B"/>
    <w:rsid w:val="001A00D8"/>
    <w:rsid w:val="001A0A27"/>
    <w:rsid w:val="001A0CB2"/>
    <w:rsid w:val="001A0F0E"/>
    <w:rsid w:val="001A0F82"/>
    <w:rsid w:val="001A14C3"/>
    <w:rsid w:val="001A14E8"/>
    <w:rsid w:val="001A15CA"/>
    <w:rsid w:val="001A1DF3"/>
    <w:rsid w:val="001A1EAE"/>
    <w:rsid w:val="001A23DE"/>
    <w:rsid w:val="001A28AB"/>
    <w:rsid w:val="001A296D"/>
    <w:rsid w:val="001A2B46"/>
    <w:rsid w:val="001A2D51"/>
    <w:rsid w:val="001A3408"/>
    <w:rsid w:val="001A3526"/>
    <w:rsid w:val="001A3719"/>
    <w:rsid w:val="001A3A47"/>
    <w:rsid w:val="001A3BF9"/>
    <w:rsid w:val="001A3E7E"/>
    <w:rsid w:val="001A3F89"/>
    <w:rsid w:val="001A4160"/>
    <w:rsid w:val="001A4421"/>
    <w:rsid w:val="001A458A"/>
    <w:rsid w:val="001A4912"/>
    <w:rsid w:val="001A4EDF"/>
    <w:rsid w:val="001A4F01"/>
    <w:rsid w:val="001A4FFB"/>
    <w:rsid w:val="001A53A3"/>
    <w:rsid w:val="001A5403"/>
    <w:rsid w:val="001A5AC1"/>
    <w:rsid w:val="001A5F55"/>
    <w:rsid w:val="001A6341"/>
    <w:rsid w:val="001A64C2"/>
    <w:rsid w:val="001A65C7"/>
    <w:rsid w:val="001A68DE"/>
    <w:rsid w:val="001A6B33"/>
    <w:rsid w:val="001A6F04"/>
    <w:rsid w:val="001A7064"/>
    <w:rsid w:val="001A73CC"/>
    <w:rsid w:val="001A741C"/>
    <w:rsid w:val="001A7503"/>
    <w:rsid w:val="001A7636"/>
    <w:rsid w:val="001A77F2"/>
    <w:rsid w:val="001A7A7D"/>
    <w:rsid w:val="001A7C24"/>
    <w:rsid w:val="001A7D31"/>
    <w:rsid w:val="001A7E12"/>
    <w:rsid w:val="001A7F4D"/>
    <w:rsid w:val="001B038D"/>
    <w:rsid w:val="001B05C2"/>
    <w:rsid w:val="001B0669"/>
    <w:rsid w:val="001B11CE"/>
    <w:rsid w:val="001B148B"/>
    <w:rsid w:val="001B186A"/>
    <w:rsid w:val="001B1ACF"/>
    <w:rsid w:val="001B1D45"/>
    <w:rsid w:val="001B1DFE"/>
    <w:rsid w:val="001B1E28"/>
    <w:rsid w:val="001B1F4E"/>
    <w:rsid w:val="001B2937"/>
    <w:rsid w:val="001B2AC0"/>
    <w:rsid w:val="001B2EAD"/>
    <w:rsid w:val="001B2FD9"/>
    <w:rsid w:val="001B30B0"/>
    <w:rsid w:val="001B3175"/>
    <w:rsid w:val="001B3273"/>
    <w:rsid w:val="001B35CF"/>
    <w:rsid w:val="001B365B"/>
    <w:rsid w:val="001B37B0"/>
    <w:rsid w:val="001B3851"/>
    <w:rsid w:val="001B3AA4"/>
    <w:rsid w:val="001B3D38"/>
    <w:rsid w:val="001B41CB"/>
    <w:rsid w:val="001B4305"/>
    <w:rsid w:val="001B4422"/>
    <w:rsid w:val="001B449F"/>
    <w:rsid w:val="001B464E"/>
    <w:rsid w:val="001B48D1"/>
    <w:rsid w:val="001B4A71"/>
    <w:rsid w:val="001B4B10"/>
    <w:rsid w:val="001B4BD5"/>
    <w:rsid w:val="001B4DAA"/>
    <w:rsid w:val="001B4FA5"/>
    <w:rsid w:val="001B4FEA"/>
    <w:rsid w:val="001B527D"/>
    <w:rsid w:val="001B5BF3"/>
    <w:rsid w:val="001B63FF"/>
    <w:rsid w:val="001B65B5"/>
    <w:rsid w:val="001B65FF"/>
    <w:rsid w:val="001B662B"/>
    <w:rsid w:val="001B669A"/>
    <w:rsid w:val="001B673A"/>
    <w:rsid w:val="001B6809"/>
    <w:rsid w:val="001B6DE4"/>
    <w:rsid w:val="001B7266"/>
    <w:rsid w:val="001B7324"/>
    <w:rsid w:val="001B75CA"/>
    <w:rsid w:val="001B780D"/>
    <w:rsid w:val="001B794E"/>
    <w:rsid w:val="001B7A49"/>
    <w:rsid w:val="001B7BB0"/>
    <w:rsid w:val="001C0078"/>
    <w:rsid w:val="001C0169"/>
    <w:rsid w:val="001C0537"/>
    <w:rsid w:val="001C069E"/>
    <w:rsid w:val="001C08A2"/>
    <w:rsid w:val="001C093F"/>
    <w:rsid w:val="001C096A"/>
    <w:rsid w:val="001C0B02"/>
    <w:rsid w:val="001C0F9B"/>
    <w:rsid w:val="001C16E9"/>
    <w:rsid w:val="001C1747"/>
    <w:rsid w:val="001C1938"/>
    <w:rsid w:val="001C2EDB"/>
    <w:rsid w:val="001C2EEC"/>
    <w:rsid w:val="001C37B6"/>
    <w:rsid w:val="001C386E"/>
    <w:rsid w:val="001C397B"/>
    <w:rsid w:val="001C399E"/>
    <w:rsid w:val="001C3CC8"/>
    <w:rsid w:val="001C41DB"/>
    <w:rsid w:val="001C464E"/>
    <w:rsid w:val="001C482D"/>
    <w:rsid w:val="001C4981"/>
    <w:rsid w:val="001C4E5E"/>
    <w:rsid w:val="001C50A8"/>
    <w:rsid w:val="001C515B"/>
    <w:rsid w:val="001C581E"/>
    <w:rsid w:val="001C5AC5"/>
    <w:rsid w:val="001C5CAA"/>
    <w:rsid w:val="001C60B4"/>
    <w:rsid w:val="001C6315"/>
    <w:rsid w:val="001C68B6"/>
    <w:rsid w:val="001C6913"/>
    <w:rsid w:val="001C69BC"/>
    <w:rsid w:val="001C6B2D"/>
    <w:rsid w:val="001C6C81"/>
    <w:rsid w:val="001C74F6"/>
    <w:rsid w:val="001C7839"/>
    <w:rsid w:val="001C78F0"/>
    <w:rsid w:val="001C7A46"/>
    <w:rsid w:val="001C7E3E"/>
    <w:rsid w:val="001D0107"/>
    <w:rsid w:val="001D0348"/>
    <w:rsid w:val="001D03B2"/>
    <w:rsid w:val="001D08E6"/>
    <w:rsid w:val="001D0EB6"/>
    <w:rsid w:val="001D0F4F"/>
    <w:rsid w:val="001D1126"/>
    <w:rsid w:val="001D129F"/>
    <w:rsid w:val="001D1498"/>
    <w:rsid w:val="001D153C"/>
    <w:rsid w:val="001D17A5"/>
    <w:rsid w:val="001D17EA"/>
    <w:rsid w:val="001D1889"/>
    <w:rsid w:val="001D1A2A"/>
    <w:rsid w:val="001D1AAB"/>
    <w:rsid w:val="001D273E"/>
    <w:rsid w:val="001D2837"/>
    <w:rsid w:val="001D2B86"/>
    <w:rsid w:val="001D2E4C"/>
    <w:rsid w:val="001D2F6D"/>
    <w:rsid w:val="001D3255"/>
    <w:rsid w:val="001D3332"/>
    <w:rsid w:val="001D3B7F"/>
    <w:rsid w:val="001D402B"/>
    <w:rsid w:val="001D4057"/>
    <w:rsid w:val="001D540A"/>
    <w:rsid w:val="001D54C1"/>
    <w:rsid w:val="001D5603"/>
    <w:rsid w:val="001D5908"/>
    <w:rsid w:val="001D5932"/>
    <w:rsid w:val="001D5951"/>
    <w:rsid w:val="001D5D99"/>
    <w:rsid w:val="001D6694"/>
    <w:rsid w:val="001D67F5"/>
    <w:rsid w:val="001D6BCD"/>
    <w:rsid w:val="001D6D09"/>
    <w:rsid w:val="001D713F"/>
    <w:rsid w:val="001D7367"/>
    <w:rsid w:val="001D7401"/>
    <w:rsid w:val="001D7613"/>
    <w:rsid w:val="001D769E"/>
    <w:rsid w:val="001D76B4"/>
    <w:rsid w:val="001D7AFC"/>
    <w:rsid w:val="001D7B7D"/>
    <w:rsid w:val="001D7E46"/>
    <w:rsid w:val="001D7E4B"/>
    <w:rsid w:val="001D7E62"/>
    <w:rsid w:val="001D7FA0"/>
    <w:rsid w:val="001E0107"/>
    <w:rsid w:val="001E01B0"/>
    <w:rsid w:val="001E02CA"/>
    <w:rsid w:val="001E0436"/>
    <w:rsid w:val="001E0B81"/>
    <w:rsid w:val="001E0CE4"/>
    <w:rsid w:val="001E0F12"/>
    <w:rsid w:val="001E152F"/>
    <w:rsid w:val="001E1A98"/>
    <w:rsid w:val="001E1B3B"/>
    <w:rsid w:val="001E1BB7"/>
    <w:rsid w:val="001E1E19"/>
    <w:rsid w:val="001E1E33"/>
    <w:rsid w:val="001E202D"/>
    <w:rsid w:val="001E2215"/>
    <w:rsid w:val="001E227F"/>
    <w:rsid w:val="001E2554"/>
    <w:rsid w:val="001E28CC"/>
    <w:rsid w:val="001E2A71"/>
    <w:rsid w:val="001E2AA5"/>
    <w:rsid w:val="001E2D31"/>
    <w:rsid w:val="001E375C"/>
    <w:rsid w:val="001E3E30"/>
    <w:rsid w:val="001E5258"/>
    <w:rsid w:val="001E5375"/>
    <w:rsid w:val="001E56F2"/>
    <w:rsid w:val="001E5746"/>
    <w:rsid w:val="001E57DD"/>
    <w:rsid w:val="001E5882"/>
    <w:rsid w:val="001E5A44"/>
    <w:rsid w:val="001E5C51"/>
    <w:rsid w:val="001E5C6A"/>
    <w:rsid w:val="001E5CC7"/>
    <w:rsid w:val="001E5DAD"/>
    <w:rsid w:val="001E5F30"/>
    <w:rsid w:val="001E5FE7"/>
    <w:rsid w:val="001E639B"/>
    <w:rsid w:val="001E6546"/>
    <w:rsid w:val="001E6A82"/>
    <w:rsid w:val="001E6B14"/>
    <w:rsid w:val="001E6B2F"/>
    <w:rsid w:val="001E6CAC"/>
    <w:rsid w:val="001E6D66"/>
    <w:rsid w:val="001E728F"/>
    <w:rsid w:val="001E7640"/>
    <w:rsid w:val="001E7768"/>
    <w:rsid w:val="001E7EA2"/>
    <w:rsid w:val="001E7EF8"/>
    <w:rsid w:val="001F01C1"/>
    <w:rsid w:val="001F039D"/>
    <w:rsid w:val="001F0431"/>
    <w:rsid w:val="001F06A2"/>
    <w:rsid w:val="001F0905"/>
    <w:rsid w:val="001F0D44"/>
    <w:rsid w:val="001F0D5A"/>
    <w:rsid w:val="001F0DC8"/>
    <w:rsid w:val="001F1040"/>
    <w:rsid w:val="001F10B2"/>
    <w:rsid w:val="001F134A"/>
    <w:rsid w:val="001F1403"/>
    <w:rsid w:val="001F14E3"/>
    <w:rsid w:val="001F1823"/>
    <w:rsid w:val="001F1BD6"/>
    <w:rsid w:val="001F1C25"/>
    <w:rsid w:val="001F1C27"/>
    <w:rsid w:val="001F1D52"/>
    <w:rsid w:val="001F1FFC"/>
    <w:rsid w:val="001F201E"/>
    <w:rsid w:val="001F21BB"/>
    <w:rsid w:val="001F22E5"/>
    <w:rsid w:val="001F230F"/>
    <w:rsid w:val="001F2658"/>
    <w:rsid w:val="001F2669"/>
    <w:rsid w:val="001F2812"/>
    <w:rsid w:val="001F291F"/>
    <w:rsid w:val="001F2D69"/>
    <w:rsid w:val="001F2D86"/>
    <w:rsid w:val="001F33B1"/>
    <w:rsid w:val="001F4037"/>
    <w:rsid w:val="001F424C"/>
    <w:rsid w:val="001F4352"/>
    <w:rsid w:val="001F4781"/>
    <w:rsid w:val="001F4957"/>
    <w:rsid w:val="001F4AC6"/>
    <w:rsid w:val="001F5508"/>
    <w:rsid w:val="001F550F"/>
    <w:rsid w:val="001F568E"/>
    <w:rsid w:val="001F5BFA"/>
    <w:rsid w:val="001F5C3D"/>
    <w:rsid w:val="001F6649"/>
    <w:rsid w:val="001F6745"/>
    <w:rsid w:val="001F682F"/>
    <w:rsid w:val="001F7136"/>
    <w:rsid w:val="001F72AE"/>
    <w:rsid w:val="001F75FA"/>
    <w:rsid w:val="001F7697"/>
    <w:rsid w:val="001F7A36"/>
    <w:rsid w:val="001F7FD4"/>
    <w:rsid w:val="0020064F"/>
    <w:rsid w:val="002007E4"/>
    <w:rsid w:val="00200963"/>
    <w:rsid w:val="00200E24"/>
    <w:rsid w:val="00200FE4"/>
    <w:rsid w:val="0020120A"/>
    <w:rsid w:val="00201E00"/>
    <w:rsid w:val="002020D2"/>
    <w:rsid w:val="002027E8"/>
    <w:rsid w:val="00202A27"/>
    <w:rsid w:val="002035A8"/>
    <w:rsid w:val="00203635"/>
    <w:rsid w:val="00203B9F"/>
    <w:rsid w:val="00204037"/>
    <w:rsid w:val="00204D7A"/>
    <w:rsid w:val="0020550E"/>
    <w:rsid w:val="00205770"/>
    <w:rsid w:val="002057C8"/>
    <w:rsid w:val="00205B2B"/>
    <w:rsid w:val="0020626D"/>
    <w:rsid w:val="002066DE"/>
    <w:rsid w:val="0020690E"/>
    <w:rsid w:val="00206916"/>
    <w:rsid w:val="00206BD7"/>
    <w:rsid w:val="00206DBA"/>
    <w:rsid w:val="00206E1F"/>
    <w:rsid w:val="00206EFC"/>
    <w:rsid w:val="00206F14"/>
    <w:rsid w:val="0020743F"/>
    <w:rsid w:val="002074CB"/>
    <w:rsid w:val="00210746"/>
    <w:rsid w:val="0021078D"/>
    <w:rsid w:val="00210907"/>
    <w:rsid w:val="00210F45"/>
    <w:rsid w:val="0021112C"/>
    <w:rsid w:val="0021144C"/>
    <w:rsid w:val="0021145D"/>
    <w:rsid w:val="0021164C"/>
    <w:rsid w:val="00211CD0"/>
    <w:rsid w:val="00211D78"/>
    <w:rsid w:val="0021202D"/>
    <w:rsid w:val="002122C7"/>
    <w:rsid w:val="002122F4"/>
    <w:rsid w:val="002124C6"/>
    <w:rsid w:val="0021265A"/>
    <w:rsid w:val="0021287D"/>
    <w:rsid w:val="00212B58"/>
    <w:rsid w:val="00212B6C"/>
    <w:rsid w:val="00212D15"/>
    <w:rsid w:val="00212F23"/>
    <w:rsid w:val="00213094"/>
    <w:rsid w:val="0021327E"/>
    <w:rsid w:val="00213340"/>
    <w:rsid w:val="00213360"/>
    <w:rsid w:val="0021336C"/>
    <w:rsid w:val="002133CE"/>
    <w:rsid w:val="0021343B"/>
    <w:rsid w:val="002134EA"/>
    <w:rsid w:val="00213D82"/>
    <w:rsid w:val="00213FC2"/>
    <w:rsid w:val="002142CB"/>
    <w:rsid w:val="002146F5"/>
    <w:rsid w:val="002149ED"/>
    <w:rsid w:val="00215113"/>
    <w:rsid w:val="0021512E"/>
    <w:rsid w:val="0021537E"/>
    <w:rsid w:val="00215409"/>
    <w:rsid w:val="00215513"/>
    <w:rsid w:val="002159CB"/>
    <w:rsid w:val="00215AF7"/>
    <w:rsid w:val="00215B4F"/>
    <w:rsid w:val="00215D94"/>
    <w:rsid w:val="00215EE3"/>
    <w:rsid w:val="0021668D"/>
    <w:rsid w:val="00216BBD"/>
    <w:rsid w:val="00216FBE"/>
    <w:rsid w:val="00217439"/>
    <w:rsid w:val="002175D2"/>
    <w:rsid w:val="00217714"/>
    <w:rsid w:val="002177BB"/>
    <w:rsid w:val="0021784E"/>
    <w:rsid w:val="0021791A"/>
    <w:rsid w:val="002179BD"/>
    <w:rsid w:val="00217CD0"/>
    <w:rsid w:val="002201DF"/>
    <w:rsid w:val="00220235"/>
    <w:rsid w:val="0022090C"/>
    <w:rsid w:val="00220B5A"/>
    <w:rsid w:val="00220DB5"/>
    <w:rsid w:val="00220E4B"/>
    <w:rsid w:val="00220E4C"/>
    <w:rsid w:val="00220F44"/>
    <w:rsid w:val="00220F51"/>
    <w:rsid w:val="00221318"/>
    <w:rsid w:val="002213CB"/>
    <w:rsid w:val="002217B8"/>
    <w:rsid w:val="00221AE4"/>
    <w:rsid w:val="00221B13"/>
    <w:rsid w:val="00221EB8"/>
    <w:rsid w:val="00221EE6"/>
    <w:rsid w:val="0022218E"/>
    <w:rsid w:val="002221E1"/>
    <w:rsid w:val="002225F1"/>
    <w:rsid w:val="002228AD"/>
    <w:rsid w:val="00222C23"/>
    <w:rsid w:val="00222FC0"/>
    <w:rsid w:val="00223169"/>
    <w:rsid w:val="002236D6"/>
    <w:rsid w:val="00223AEC"/>
    <w:rsid w:val="00223C26"/>
    <w:rsid w:val="002240DD"/>
    <w:rsid w:val="00224108"/>
    <w:rsid w:val="002249E5"/>
    <w:rsid w:val="00224A40"/>
    <w:rsid w:val="00224AEF"/>
    <w:rsid w:val="00224BB2"/>
    <w:rsid w:val="00224C4B"/>
    <w:rsid w:val="00224FDB"/>
    <w:rsid w:val="00224FE2"/>
    <w:rsid w:val="00225AC4"/>
    <w:rsid w:val="00225AE9"/>
    <w:rsid w:val="00225B0D"/>
    <w:rsid w:val="00226281"/>
    <w:rsid w:val="00226A14"/>
    <w:rsid w:val="00226EF7"/>
    <w:rsid w:val="00226F9F"/>
    <w:rsid w:val="00227594"/>
    <w:rsid w:val="002276C4"/>
    <w:rsid w:val="00227D7E"/>
    <w:rsid w:val="00230193"/>
    <w:rsid w:val="002302F7"/>
    <w:rsid w:val="00230538"/>
    <w:rsid w:val="0023106D"/>
    <w:rsid w:val="0023137B"/>
    <w:rsid w:val="00231386"/>
    <w:rsid w:val="0023170A"/>
    <w:rsid w:val="00231755"/>
    <w:rsid w:val="002319C2"/>
    <w:rsid w:val="00231C47"/>
    <w:rsid w:val="00231C68"/>
    <w:rsid w:val="00231DCD"/>
    <w:rsid w:val="0023257C"/>
    <w:rsid w:val="00232594"/>
    <w:rsid w:val="00232D1A"/>
    <w:rsid w:val="00232D71"/>
    <w:rsid w:val="00232D76"/>
    <w:rsid w:val="00232F01"/>
    <w:rsid w:val="002334FE"/>
    <w:rsid w:val="002338AE"/>
    <w:rsid w:val="002338EB"/>
    <w:rsid w:val="00233993"/>
    <w:rsid w:val="0023426E"/>
    <w:rsid w:val="00234316"/>
    <w:rsid w:val="00234A60"/>
    <w:rsid w:val="00235028"/>
    <w:rsid w:val="00235057"/>
    <w:rsid w:val="002351CE"/>
    <w:rsid w:val="0023524C"/>
    <w:rsid w:val="0023550F"/>
    <w:rsid w:val="002355DC"/>
    <w:rsid w:val="00235742"/>
    <w:rsid w:val="002358ED"/>
    <w:rsid w:val="0023618C"/>
    <w:rsid w:val="00236BE7"/>
    <w:rsid w:val="00236F0E"/>
    <w:rsid w:val="00236FAF"/>
    <w:rsid w:val="00237155"/>
    <w:rsid w:val="00237248"/>
    <w:rsid w:val="002373AB"/>
    <w:rsid w:val="0023766D"/>
    <w:rsid w:val="002376FA"/>
    <w:rsid w:val="00237C00"/>
    <w:rsid w:val="00237D43"/>
    <w:rsid w:val="002400B3"/>
    <w:rsid w:val="0024020C"/>
    <w:rsid w:val="00240669"/>
    <w:rsid w:val="002408A4"/>
    <w:rsid w:val="00240A31"/>
    <w:rsid w:val="00240E33"/>
    <w:rsid w:val="00240EA8"/>
    <w:rsid w:val="00240F88"/>
    <w:rsid w:val="002410B8"/>
    <w:rsid w:val="002412E7"/>
    <w:rsid w:val="002413A3"/>
    <w:rsid w:val="0024151D"/>
    <w:rsid w:val="002418C4"/>
    <w:rsid w:val="00241F72"/>
    <w:rsid w:val="0024283A"/>
    <w:rsid w:val="00242AB3"/>
    <w:rsid w:val="00242DC7"/>
    <w:rsid w:val="002437C0"/>
    <w:rsid w:val="002439BA"/>
    <w:rsid w:val="00243C19"/>
    <w:rsid w:val="00243C45"/>
    <w:rsid w:val="00243D06"/>
    <w:rsid w:val="0024403A"/>
    <w:rsid w:val="00244652"/>
    <w:rsid w:val="0024465A"/>
    <w:rsid w:val="002446E0"/>
    <w:rsid w:val="002447CC"/>
    <w:rsid w:val="00244995"/>
    <w:rsid w:val="00244A83"/>
    <w:rsid w:val="00245320"/>
    <w:rsid w:val="00245395"/>
    <w:rsid w:val="0024545E"/>
    <w:rsid w:val="00245B0B"/>
    <w:rsid w:val="00245F17"/>
    <w:rsid w:val="002462E9"/>
    <w:rsid w:val="002463C6"/>
    <w:rsid w:val="002464D1"/>
    <w:rsid w:val="0024671D"/>
    <w:rsid w:val="00246E01"/>
    <w:rsid w:val="00247185"/>
    <w:rsid w:val="002471A6"/>
    <w:rsid w:val="00247542"/>
    <w:rsid w:val="00247E0E"/>
    <w:rsid w:val="00250423"/>
    <w:rsid w:val="002505FD"/>
    <w:rsid w:val="00250631"/>
    <w:rsid w:val="002509CE"/>
    <w:rsid w:val="002512AC"/>
    <w:rsid w:val="002514D9"/>
    <w:rsid w:val="00251558"/>
    <w:rsid w:val="0025164D"/>
    <w:rsid w:val="0025192D"/>
    <w:rsid w:val="00251A47"/>
    <w:rsid w:val="00251D05"/>
    <w:rsid w:val="0025205A"/>
    <w:rsid w:val="00252106"/>
    <w:rsid w:val="0025218D"/>
    <w:rsid w:val="00252269"/>
    <w:rsid w:val="00252647"/>
    <w:rsid w:val="00252BE3"/>
    <w:rsid w:val="00252BEB"/>
    <w:rsid w:val="00252E42"/>
    <w:rsid w:val="00252EE4"/>
    <w:rsid w:val="00253006"/>
    <w:rsid w:val="00253043"/>
    <w:rsid w:val="002533AF"/>
    <w:rsid w:val="002534C4"/>
    <w:rsid w:val="002535B3"/>
    <w:rsid w:val="002535F0"/>
    <w:rsid w:val="002539B2"/>
    <w:rsid w:val="002539C6"/>
    <w:rsid w:val="00253B4E"/>
    <w:rsid w:val="00253D20"/>
    <w:rsid w:val="00253EE4"/>
    <w:rsid w:val="00254680"/>
    <w:rsid w:val="00254E86"/>
    <w:rsid w:val="00254F04"/>
    <w:rsid w:val="00254F83"/>
    <w:rsid w:val="00255336"/>
    <w:rsid w:val="00255462"/>
    <w:rsid w:val="0025563D"/>
    <w:rsid w:val="002556C3"/>
    <w:rsid w:val="00255917"/>
    <w:rsid w:val="0025599F"/>
    <w:rsid w:val="00255B6A"/>
    <w:rsid w:val="00255C1A"/>
    <w:rsid w:val="00256379"/>
    <w:rsid w:val="00256627"/>
    <w:rsid w:val="0025664C"/>
    <w:rsid w:val="002567CC"/>
    <w:rsid w:val="002573C2"/>
    <w:rsid w:val="0025750C"/>
    <w:rsid w:val="0025752B"/>
    <w:rsid w:val="002576A1"/>
    <w:rsid w:val="0025788E"/>
    <w:rsid w:val="00257D72"/>
    <w:rsid w:val="00260104"/>
    <w:rsid w:val="002607D0"/>
    <w:rsid w:val="00260944"/>
    <w:rsid w:val="00260B39"/>
    <w:rsid w:val="00260DDC"/>
    <w:rsid w:val="00260EEE"/>
    <w:rsid w:val="00260FE0"/>
    <w:rsid w:val="002611D6"/>
    <w:rsid w:val="00261287"/>
    <w:rsid w:val="00261322"/>
    <w:rsid w:val="00261830"/>
    <w:rsid w:val="00261B80"/>
    <w:rsid w:val="00261BF4"/>
    <w:rsid w:val="00261D9B"/>
    <w:rsid w:val="00261F28"/>
    <w:rsid w:val="002620BB"/>
    <w:rsid w:val="0026222B"/>
    <w:rsid w:val="0026237C"/>
    <w:rsid w:val="00262AE2"/>
    <w:rsid w:val="00262F3A"/>
    <w:rsid w:val="002630C1"/>
    <w:rsid w:val="00263417"/>
    <w:rsid w:val="002636E3"/>
    <w:rsid w:val="0026384A"/>
    <w:rsid w:val="00263B06"/>
    <w:rsid w:val="00263B36"/>
    <w:rsid w:val="00263EE2"/>
    <w:rsid w:val="00263F3B"/>
    <w:rsid w:val="002641BE"/>
    <w:rsid w:val="0026443A"/>
    <w:rsid w:val="00264A7F"/>
    <w:rsid w:val="00264AA5"/>
    <w:rsid w:val="00264C18"/>
    <w:rsid w:val="00264C62"/>
    <w:rsid w:val="00264CC4"/>
    <w:rsid w:val="00264CE7"/>
    <w:rsid w:val="00264F8C"/>
    <w:rsid w:val="00264FA0"/>
    <w:rsid w:val="0026568E"/>
    <w:rsid w:val="00265D6A"/>
    <w:rsid w:val="0026612F"/>
    <w:rsid w:val="002662D6"/>
    <w:rsid w:val="00266595"/>
    <w:rsid w:val="00266681"/>
    <w:rsid w:val="002666D0"/>
    <w:rsid w:val="00266801"/>
    <w:rsid w:val="00266A66"/>
    <w:rsid w:val="00266E2A"/>
    <w:rsid w:val="00266FEA"/>
    <w:rsid w:val="002670A6"/>
    <w:rsid w:val="002670E0"/>
    <w:rsid w:val="00267139"/>
    <w:rsid w:val="002677F3"/>
    <w:rsid w:val="00267886"/>
    <w:rsid w:val="002678B7"/>
    <w:rsid w:val="002679C5"/>
    <w:rsid w:val="00267CA2"/>
    <w:rsid w:val="00267E6E"/>
    <w:rsid w:val="00267FD1"/>
    <w:rsid w:val="00267FE4"/>
    <w:rsid w:val="002701D5"/>
    <w:rsid w:val="002708BE"/>
    <w:rsid w:val="00270A4D"/>
    <w:rsid w:val="00270D22"/>
    <w:rsid w:val="00271062"/>
    <w:rsid w:val="002714D1"/>
    <w:rsid w:val="00271519"/>
    <w:rsid w:val="00271590"/>
    <w:rsid w:val="002715D5"/>
    <w:rsid w:val="00271785"/>
    <w:rsid w:val="00271968"/>
    <w:rsid w:val="00271AE1"/>
    <w:rsid w:val="00271B21"/>
    <w:rsid w:val="00271C4D"/>
    <w:rsid w:val="00271DE4"/>
    <w:rsid w:val="00271DF0"/>
    <w:rsid w:val="00271F02"/>
    <w:rsid w:val="00272549"/>
    <w:rsid w:val="00272BF1"/>
    <w:rsid w:val="00272D23"/>
    <w:rsid w:val="00272FF8"/>
    <w:rsid w:val="002730C4"/>
    <w:rsid w:val="0027358C"/>
    <w:rsid w:val="00273909"/>
    <w:rsid w:val="00273AA3"/>
    <w:rsid w:val="00273AC6"/>
    <w:rsid w:val="00273B31"/>
    <w:rsid w:val="00273CB3"/>
    <w:rsid w:val="00273DC4"/>
    <w:rsid w:val="002743A3"/>
    <w:rsid w:val="002744D7"/>
    <w:rsid w:val="002745AD"/>
    <w:rsid w:val="0027471C"/>
    <w:rsid w:val="00274A5A"/>
    <w:rsid w:val="00274D13"/>
    <w:rsid w:val="00274E47"/>
    <w:rsid w:val="00274F6C"/>
    <w:rsid w:val="00274FD1"/>
    <w:rsid w:val="002750A5"/>
    <w:rsid w:val="0027519E"/>
    <w:rsid w:val="0027576C"/>
    <w:rsid w:val="0027580A"/>
    <w:rsid w:val="00275CB8"/>
    <w:rsid w:val="00275E94"/>
    <w:rsid w:val="00275EE0"/>
    <w:rsid w:val="00275F0C"/>
    <w:rsid w:val="002760A1"/>
    <w:rsid w:val="00276171"/>
    <w:rsid w:val="002761F2"/>
    <w:rsid w:val="002763BF"/>
    <w:rsid w:val="002766A5"/>
    <w:rsid w:val="00276C0A"/>
    <w:rsid w:val="00276D75"/>
    <w:rsid w:val="00276ED8"/>
    <w:rsid w:val="00276EE5"/>
    <w:rsid w:val="00276F2B"/>
    <w:rsid w:val="00276F9E"/>
    <w:rsid w:val="00277145"/>
    <w:rsid w:val="002773FE"/>
    <w:rsid w:val="00277529"/>
    <w:rsid w:val="00277634"/>
    <w:rsid w:val="002776E6"/>
    <w:rsid w:val="002779E4"/>
    <w:rsid w:val="00277C00"/>
    <w:rsid w:val="00277D29"/>
    <w:rsid w:val="002804C5"/>
    <w:rsid w:val="00280689"/>
    <w:rsid w:val="0028094E"/>
    <w:rsid w:val="00280ADF"/>
    <w:rsid w:val="002811ED"/>
    <w:rsid w:val="0028121B"/>
    <w:rsid w:val="00281256"/>
    <w:rsid w:val="00281350"/>
    <w:rsid w:val="002815B1"/>
    <w:rsid w:val="00281630"/>
    <w:rsid w:val="00281940"/>
    <w:rsid w:val="002819A0"/>
    <w:rsid w:val="00281C38"/>
    <w:rsid w:val="00281D25"/>
    <w:rsid w:val="00281FAF"/>
    <w:rsid w:val="00282357"/>
    <w:rsid w:val="00282436"/>
    <w:rsid w:val="00282582"/>
    <w:rsid w:val="0028259D"/>
    <w:rsid w:val="00282A81"/>
    <w:rsid w:val="00282A8C"/>
    <w:rsid w:val="00282C8A"/>
    <w:rsid w:val="00282FA3"/>
    <w:rsid w:val="00282FC7"/>
    <w:rsid w:val="00282FF5"/>
    <w:rsid w:val="0028306D"/>
    <w:rsid w:val="002832BE"/>
    <w:rsid w:val="002832BF"/>
    <w:rsid w:val="002837CB"/>
    <w:rsid w:val="00284380"/>
    <w:rsid w:val="00284399"/>
    <w:rsid w:val="002846F8"/>
    <w:rsid w:val="00284905"/>
    <w:rsid w:val="00284CB4"/>
    <w:rsid w:val="00284D2E"/>
    <w:rsid w:val="00284E92"/>
    <w:rsid w:val="00284F00"/>
    <w:rsid w:val="00284FE0"/>
    <w:rsid w:val="00285068"/>
    <w:rsid w:val="002853FD"/>
    <w:rsid w:val="00285500"/>
    <w:rsid w:val="0028564B"/>
    <w:rsid w:val="0028592F"/>
    <w:rsid w:val="00285C25"/>
    <w:rsid w:val="0028601A"/>
    <w:rsid w:val="00286180"/>
    <w:rsid w:val="002864D1"/>
    <w:rsid w:val="00286617"/>
    <w:rsid w:val="00286671"/>
    <w:rsid w:val="002866E1"/>
    <w:rsid w:val="00286715"/>
    <w:rsid w:val="0028684E"/>
    <w:rsid w:val="00286946"/>
    <w:rsid w:val="00286E90"/>
    <w:rsid w:val="0028713C"/>
    <w:rsid w:val="002877C5"/>
    <w:rsid w:val="002879DF"/>
    <w:rsid w:val="00287A16"/>
    <w:rsid w:val="00287AF6"/>
    <w:rsid w:val="00287F3A"/>
    <w:rsid w:val="002903DD"/>
    <w:rsid w:val="00290531"/>
    <w:rsid w:val="0029054D"/>
    <w:rsid w:val="002908F7"/>
    <w:rsid w:val="00290A72"/>
    <w:rsid w:val="00290A8F"/>
    <w:rsid w:val="00290DDB"/>
    <w:rsid w:val="00291383"/>
    <w:rsid w:val="002913DB"/>
    <w:rsid w:val="00291640"/>
    <w:rsid w:val="00291688"/>
    <w:rsid w:val="00291752"/>
    <w:rsid w:val="00291E58"/>
    <w:rsid w:val="00291F20"/>
    <w:rsid w:val="00291F3A"/>
    <w:rsid w:val="0029219E"/>
    <w:rsid w:val="002923B6"/>
    <w:rsid w:val="0029260A"/>
    <w:rsid w:val="002928E5"/>
    <w:rsid w:val="00292BCE"/>
    <w:rsid w:val="00292D7E"/>
    <w:rsid w:val="00293041"/>
    <w:rsid w:val="0029317D"/>
    <w:rsid w:val="0029359E"/>
    <w:rsid w:val="0029360A"/>
    <w:rsid w:val="00293641"/>
    <w:rsid w:val="00293747"/>
    <w:rsid w:val="00293EDC"/>
    <w:rsid w:val="00293EFE"/>
    <w:rsid w:val="00293F5B"/>
    <w:rsid w:val="002941C6"/>
    <w:rsid w:val="002942E5"/>
    <w:rsid w:val="002944E8"/>
    <w:rsid w:val="00294520"/>
    <w:rsid w:val="00294675"/>
    <w:rsid w:val="002946FB"/>
    <w:rsid w:val="0029489F"/>
    <w:rsid w:val="00294959"/>
    <w:rsid w:val="0029496A"/>
    <w:rsid w:val="00294998"/>
    <w:rsid w:val="002949E2"/>
    <w:rsid w:val="00294C8E"/>
    <w:rsid w:val="00294FA7"/>
    <w:rsid w:val="00295313"/>
    <w:rsid w:val="002953FB"/>
    <w:rsid w:val="0029553B"/>
    <w:rsid w:val="00295584"/>
    <w:rsid w:val="002959DF"/>
    <w:rsid w:val="00295BAB"/>
    <w:rsid w:val="00295BE5"/>
    <w:rsid w:val="0029672F"/>
    <w:rsid w:val="00296DEF"/>
    <w:rsid w:val="00296E18"/>
    <w:rsid w:val="0029712D"/>
    <w:rsid w:val="0029746D"/>
    <w:rsid w:val="0029757F"/>
    <w:rsid w:val="002975B1"/>
    <w:rsid w:val="002979C1"/>
    <w:rsid w:val="002A0193"/>
    <w:rsid w:val="002A0748"/>
    <w:rsid w:val="002A0AEF"/>
    <w:rsid w:val="002A0D70"/>
    <w:rsid w:val="002A0DDA"/>
    <w:rsid w:val="002A0F55"/>
    <w:rsid w:val="002A158A"/>
    <w:rsid w:val="002A19FB"/>
    <w:rsid w:val="002A1D27"/>
    <w:rsid w:val="002A1F25"/>
    <w:rsid w:val="002A29B6"/>
    <w:rsid w:val="002A2F3E"/>
    <w:rsid w:val="002A3079"/>
    <w:rsid w:val="002A30DA"/>
    <w:rsid w:val="002A38DB"/>
    <w:rsid w:val="002A3C96"/>
    <w:rsid w:val="002A3E96"/>
    <w:rsid w:val="002A3ED9"/>
    <w:rsid w:val="002A4267"/>
    <w:rsid w:val="002A447F"/>
    <w:rsid w:val="002A4561"/>
    <w:rsid w:val="002A4795"/>
    <w:rsid w:val="002A47F8"/>
    <w:rsid w:val="002A5020"/>
    <w:rsid w:val="002A5158"/>
    <w:rsid w:val="002A560C"/>
    <w:rsid w:val="002A58AA"/>
    <w:rsid w:val="002A5908"/>
    <w:rsid w:val="002A606B"/>
    <w:rsid w:val="002A62A4"/>
    <w:rsid w:val="002A6717"/>
    <w:rsid w:val="002A6930"/>
    <w:rsid w:val="002A6CDA"/>
    <w:rsid w:val="002A70A4"/>
    <w:rsid w:val="002A727B"/>
    <w:rsid w:val="002A7538"/>
    <w:rsid w:val="002A7552"/>
    <w:rsid w:val="002A797E"/>
    <w:rsid w:val="002A7D38"/>
    <w:rsid w:val="002A7DF3"/>
    <w:rsid w:val="002A7EF5"/>
    <w:rsid w:val="002B02DA"/>
    <w:rsid w:val="002B0364"/>
    <w:rsid w:val="002B0420"/>
    <w:rsid w:val="002B072F"/>
    <w:rsid w:val="002B07A7"/>
    <w:rsid w:val="002B0A34"/>
    <w:rsid w:val="002B0B2F"/>
    <w:rsid w:val="002B0CAE"/>
    <w:rsid w:val="002B0CDA"/>
    <w:rsid w:val="002B111D"/>
    <w:rsid w:val="002B14C9"/>
    <w:rsid w:val="002B1611"/>
    <w:rsid w:val="002B1BCE"/>
    <w:rsid w:val="002B1C21"/>
    <w:rsid w:val="002B2794"/>
    <w:rsid w:val="002B2914"/>
    <w:rsid w:val="002B2945"/>
    <w:rsid w:val="002B2B1B"/>
    <w:rsid w:val="002B2BB3"/>
    <w:rsid w:val="002B2C78"/>
    <w:rsid w:val="002B2D14"/>
    <w:rsid w:val="002B2D33"/>
    <w:rsid w:val="002B2EC9"/>
    <w:rsid w:val="002B34C7"/>
    <w:rsid w:val="002B3695"/>
    <w:rsid w:val="002B3781"/>
    <w:rsid w:val="002B3835"/>
    <w:rsid w:val="002B3BAA"/>
    <w:rsid w:val="002B3E0E"/>
    <w:rsid w:val="002B410B"/>
    <w:rsid w:val="002B42BF"/>
    <w:rsid w:val="002B4834"/>
    <w:rsid w:val="002B48DF"/>
    <w:rsid w:val="002B4A57"/>
    <w:rsid w:val="002B4EEE"/>
    <w:rsid w:val="002B54DB"/>
    <w:rsid w:val="002B551D"/>
    <w:rsid w:val="002B5729"/>
    <w:rsid w:val="002B580B"/>
    <w:rsid w:val="002B5967"/>
    <w:rsid w:val="002B5CA4"/>
    <w:rsid w:val="002B6141"/>
    <w:rsid w:val="002B6374"/>
    <w:rsid w:val="002B6462"/>
    <w:rsid w:val="002B6464"/>
    <w:rsid w:val="002B6741"/>
    <w:rsid w:val="002B674C"/>
    <w:rsid w:val="002B69B2"/>
    <w:rsid w:val="002B6E77"/>
    <w:rsid w:val="002B6FCE"/>
    <w:rsid w:val="002B7545"/>
    <w:rsid w:val="002B793F"/>
    <w:rsid w:val="002B7D76"/>
    <w:rsid w:val="002B7F7C"/>
    <w:rsid w:val="002C023A"/>
    <w:rsid w:val="002C034C"/>
    <w:rsid w:val="002C0826"/>
    <w:rsid w:val="002C089A"/>
    <w:rsid w:val="002C09EF"/>
    <w:rsid w:val="002C0B03"/>
    <w:rsid w:val="002C0C67"/>
    <w:rsid w:val="002C0D55"/>
    <w:rsid w:val="002C0EAB"/>
    <w:rsid w:val="002C104D"/>
    <w:rsid w:val="002C111F"/>
    <w:rsid w:val="002C117C"/>
    <w:rsid w:val="002C1404"/>
    <w:rsid w:val="002C1664"/>
    <w:rsid w:val="002C20E6"/>
    <w:rsid w:val="002C26BB"/>
    <w:rsid w:val="002C26EF"/>
    <w:rsid w:val="002C282D"/>
    <w:rsid w:val="002C2968"/>
    <w:rsid w:val="002C2DCC"/>
    <w:rsid w:val="002C2FA7"/>
    <w:rsid w:val="002C2FE4"/>
    <w:rsid w:val="002C3104"/>
    <w:rsid w:val="002C3270"/>
    <w:rsid w:val="002C335B"/>
    <w:rsid w:val="002C3472"/>
    <w:rsid w:val="002C359B"/>
    <w:rsid w:val="002C3671"/>
    <w:rsid w:val="002C37B5"/>
    <w:rsid w:val="002C3949"/>
    <w:rsid w:val="002C3AF2"/>
    <w:rsid w:val="002C3DD6"/>
    <w:rsid w:val="002C3F3A"/>
    <w:rsid w:val="002C3FB4"/>
    <w:rsid w:val="002C3FFE"/>
    <w:rsid w:val="002C4307"/>
    <w:rsid w:val="002C44F0"/>
    <w:rsid w:val="002C47C4"/>
    <w:rsid w:val="002C4ADA"/>
    <w:rsid w:val="002C4D87"/>
    <w:rsid w:val="002C4DA3"/>
    <w:rsid w:val="002C5460"/>
    <w:rsid w:val="002C5899"/>
    <w:rsid w:val="002C5943"/>
    <w:rsid w:val="002C59FD"/>
    <w:rsid w:val="002C5BFB"/>
    <w:rsid w:val="002C5C6E"/>
    <w:rsid w:val="002C5C7A"/>
    <w:rsid w:val="002C6178"/>
    <w:rsid w:val="002C6574"/>
    <w:rsid w:val="002C65C5"/>
    <w:rsid w:val="002C65D9"/>
    <w:rsid w:val="002C66C3"/>
    <w:rsid w:val="002C6827"/>
    <w:rsid w:val="002C69F3"/>
    <w:rsid w:val="002C6A38"/>
    <w:rsid w:val="002C7131"/>
    <w:rsid w:val="002C75C7"/>
    <w:rsid w:val="002C7ABE"/>
    <w:rsid w:val="002C7B0C"/>
    <w:rsid w:val="002C7BB3"/>
    <w:rsid w:val="002C7EDD"/>
    <w:rsid w:val="002D0045"/>
    <w:rsid w:val="002D010E"/>
    <w:rsid w:val="002D0418"/>
    <w:rsid w:val="002D04CB"/>
    <w:rsid w:val="002D056D"/>
    <w:rsid w:val="002D07E9"/>
    <w:rsid w:val="002D096C"/>
    <w:rsid w:val="002D0987"/>
    <w:rsid w:val="002D09F2"/>
    <w:rsid w:val="002D0CD5"/>
    <w:rsid w:val="002D1396"/>
    <w:rsid w:val="002D145D"/>
    <w:rsid w:val="002D1586"/>
    <w:rsid w:val="002D15D4"/>
    <w:rsid w:val="002D164C"/>
    <w:rsid w:val="002D16F2"/>
    <w:rsid w:val="002D173D"/>
    <w:rsid w:val="002D1C7C"/>
    <w:rsid w:val="002D1F16"/>
    <w:rsid w:val="002D205A"/>
    <w:rsid w:val="002D206C"/>
    <w:rsid w:val="002D207B"/>
    <w:rsid w:val="002D23BC"/>
    <w:rsid w:val="002D269E"/>
    <w:rsid w:val="002D30C6"/>
    <w:rsid w:val="002D30F6"/>
    <w:rsid w:val="002D3109"/>
    <w:rsid w:val="002D327B"/>
    <w:rsid w:val="002D341E"/>
    <w:rsid w:val="002D34AF"/>
    <w:rsid w:val="002D3704"/>
    <w:rsid w:val="002D3799"/>
    <w:rsid w:val="002D388D"/>
    <w:rsid w:val="002D3FAC"/>
    <w:rsid w:val="002D422B"/>
    <w:rsid w:val="002D4327"/>
    <w:rsid w:val="002D43FA"/>
    <w:rsid w:val="002D4656"/>
    <w:rsid w:val="002D4B11"/>
    <w:rsid w:val="002D50D3"/>
    <w:rsid w:val="002D5152"/>
    <w:rsid w:val="002D5C5D"/>
    <w:rsid w:val="002D63CE"/>
    <w:rsid w:val="002D6482"/>
    <w:rsid w:val="002D6978"/>
    <w:rsid w:val="002D6AFD"/>
    <w:rsid w:val="002D6FB0"/>
    <w:rsid w:val="002D7384"/>
    <w:rsid w:val="002D7651"/>
    <w:rsid w:val="002D7FA1"/>
    <w:rsid w:val="002E053F"/>
    <w:rsid w:val="002E0687"/>
    <w:rsid w:val="002E07C6"/>
    <w:rsid w:val="002E0EFB"/>
    <w:rsid w:val="002E0FE2"/>
    <w:rsid w:val="002E1039"/>
    <w:rsid w:val="002E11B9"/>
    <w:rsid w:val="002E123D"/>
    <w:rsid w:val="002E16A1"/>
    <w:rsid w:val="002E18BB"/>
    <w:rsid w:val="002E1C4B"/>
    <w:rsid w:val="002E1E26"/>
    <w:rsid w:val="002E1E54"/>
    <w:rsid w:val="002E1E9A"/>
    <w:rsid w:val="002E1F8F"/>
    <w:rsid w:val="002E218F"/>
    <w:rsid w:val="002E2214"/>
    <w:rsid w:val="002E23CC"/>
    <w:rsid w:val="002E2707"/>
    <w:rsid w:val="002E273F"/>
    <w:rsid w:val="002E2783"/>
    <w:rsid w:val="002E2D9E"/>
    <w:rsid w:val="002E324D"/>
    <w:rsid w:val="002E3648"/>
    <w:rsid w:val="002E3680"/>
    <w:rsid w:val="002E36BD"/>
    <w:rsid w:val="002E3AEB"/>
    <w:rsid w:val="002E3B0A"/>
    <w:rsid w:val="002E3C9A"/>
    <w:rsid w:val="002E3FF2"/>
    <w:rsid w:val="002E4199"/>
    <w:rsid w:val="002E41C4"/>
    <w:rsid w:val="002E41ED"/>
    <w:rsid w:val="002E445F"/>
    <w:rsid w:val="002E4694"/>
    <w:rsid w:val="002E47B5"/>
    <w:rsid w:val="002E4920"/>
    <w:rsid w:val="002E4B43"/>
    <w:rsid w:val="002E4B5E"/>
    <w:rsid w:val="002E4B84"/>
    <w:rsid w:val="002E508E"/>
    <w:rsid w:val="002E5250"/>
    <w:rsid w:val="002E5304"/>
    <w:rsid w:val="002E5461"/>
    <w:rsid w:val="002E5594"/>
    <w:rsid w:val="002E578B"/>
    <w:rsid w:val="002E5826"/>
    <w:rsid w:val="002E59C5"/>
    <w:rsid w:val="002E5D6B"/>
    <w:rsid w:val="002E60C3"/>
    <w:rsid w:val="002E6263"/>
    <w:rsid w:val="002E6346"/>
    <w:rsid w:val="002E64C7"/>
    <w:rsid w:val="002E6544"/>
    <w:rsid w:val="002E654A"/>
    <w:rsid w:val="002E66E8"/>
    <w:rsid w:val="002E670A"/>
    <w:rsid w:val="002E691B"/>
    <w:rsid w:val="002E69B6"/>
    <w:rsid w:val="002E6A27"/>
    <w:rsid w:val="002E6A2B"/>
    <w:rsid w:val="002E6A4B"/>
    <w:rsid w:val="002E6CD8"/>
    <w:rsid w:val="002E6D2A"/>
    <w:rsid w:val="002E6E07"/>
    <w:rsid w:val="002E70AC"/>
    <w:rsid w:val="002E7D41"/>
    <w:rsid w:val="002F004E"/>
    <w:rsid w:val="002F04F3"/>
    <w:rsid w:val="002F0669"/>
    <w:rsid w:val="002F0A1F"/>
    <w:rsid w:val="002F0B9F"/>
    <w:rsid w:val="002F0DAB"/>
    <w:rsid w:val="002F0EE7"/>
    <w:rsid w:val="002F12B4"/>
    <w:rsid w:val="002F158C"/>
    <w:rsid w:val="002F169C"/>
    <w:rsid w:val="002F17CD"/>
    <w:rsid w:val="002F182A"/>
    <w:rsid w:val="002F1CCE"/>
    <w:rsid w:val="002F21FB"/>
    <w:rsid w:val="002F23A9"/>
    <w:rsid w:val="002F272C"/>
    <w:rsid w:val="002F2991"/>
    <w:rsid w:val="002F2AD0"/>
    <w:rsid w:val="002F2D0E"/>
    <w:rsid w:val="002F2E2C"/>
    <w:rsid w:val="002F3398"/>
    <w:rsid w:val="002F3CA8"/>
    <w:rsid w:val="002F3CC7"/>
    <w:rsid w:val="002F3DF0"/>
    <w:rsid w:val="002F41FD"/>
    <w:rsid w:val="002F4488"/>
    <w:rsid w:val="002F4688"/>
    <w:rsid w:val="002F4DCB"/>
    <w:rsid w:val="002F4E28"/>
    <w:rsid w:val="002F53BB"/>
    <w:rsid w:val="002F5436"/>
    <w:rsid w:val="002F545B"/>
    <w:rsid w:val="002F5954"/>
    <w:rsid w:val="002F5C8B"/>
    <w:rsid w:val="002F6148"/>
    <w:rsid w:val="002F6535"/>
    <w:rsid w:val="002F686A"/>
    <w:rsid w:val="002F6E5F"/>
    <w:rsid w:val="002F6F0F"/>
    <w:rsid w:val="002F70A4"/>
    <w:rsid w:val="002F7266"/>
    <w:rsid w:val="002F76AD"/>
    <w:rsid w:val="002F78FE"/>
    <w:rsid w:val="002F7EC6"/>
    <w:rsid w:val="00300449"/>
    <w:rsid w:val="00300A58"/>
    <w:rsid w:val="00300DA1"/>
    <w:rsid w:val="00300E04"/>
    <w:rsid w:val="00300FD3"/>
    <w:rsid w:val="003012D5"/>
    <w:rsid w:val="003013DF"/>
    <w:rsid w:val="003016DF"/>
    <w:rsid w:val="0030195D"/>
    <w:rsid w:val="00301B7C"/>
    <w:rsid w:val="00301BA2"/>
    <w:rsid w:val="00301BA3"/>
    <w:rsid w:val="00301C45"/>
    <w:rsid w:val="00301C87"/>
    <w:rsid w:val="003021AC"/>
    <w:rsid w:val="00302233"/>
    <w:rsid w:val="00302816"/>
    <w:rsid w:val="00302A31"/>
    <w:rsid w:val="00303D2C"/>
    <w:rsid w:val="00303D9F"/>
    <w:rsid w:val="00303E5A"/>
    <w:rsid w:val="003045DB"/>
    <w:rsid w:val="00304887"/>
    <w:rsid w:val="0030490B"/>
    <w:rsid w:val="00304C33"/>
    <w:rsid w:val="00304CBB"/>
    <w:rsid w:val="00304D2A"/>
    <w:rsid w:val="00304D37"/>
    <w:rsid w:val="00305680"/>
    <w:rsid w:val="003058C8"/>
    <w:rsid w:val="003059D7"/>
    <w:rsid w:val="00305B63"/>
    <w:rsid w:val="00305DE2"/>
    <w:rsid w:val="0030619E"/>
    <w:rsid w:val="00306571"/>
    <w:rsid w:val="00306591"/>
    <w:rsid w:val="003067CD"/>
    <w:rsid w:val="00307835"/>
    <w:rsid w:val="00307F4A"/>
    <w:rsid w:val="00310368"/>
    <w:rsid w:val="003104B4"/>
    <w:rsid w:val="0031082F"/>
    <w:rsid w:val="0031098F"/>
    <w:rsid w:val="00310CA5"/>
    <w:rsid w:val="00310D95"/>
    <w:rsid w:val="0031107D"/>
    <w:rsid w:val="003115AF"/>
    <w:rsid w:val="00311886"/>
    <w:rsid w:val="00311C08"/>
    <w:rsid w:val="00311C74"/>
    <w:rsid w:val="00311E2A"/>
    <w:rsid w:val="003120C1"/>
    <w:rsid w:val="003121E9"/>
    <w:rsid w:val="0031221A"/>
    <w:rsid w:val="00312448"/>
    <w:rsid w:val="00312705"/>
    <w:rsid w:val="003128A1"/>
    <w:rsid w:val="00312C07"/>
    <w:rsid w:val="00312F0E"/>
    <w:rsid w:val="00313335"/>
    <w:rsid w:val="0031352A"/>
    <w:rsid w:val="003136E0"/>
    <w:rsid w:val="00313761"/>
    <w:rsid w:val="0031386B"/>
    <w:rsid w:val="00313956"/>
    <w:rsid w:val="00314611"/>
    <w:rsid w:val="00314A2B"/>
    <w:rsid w:val="00314F4D"/>
    <w:rsid w:val="003150D0"/>
    <w:rsid w:val="003152C3"/>
    <w:rsid w:val="0031557E"/>
    <w:rsid w:val="003156E2"/>
    <w:rsid w:val="0031585A"/>
    <w:rsid w:val="00315A88"/>
    <w:rsid w:val="00315B88"/>
    <w:rsid w:val="00315C3E"/>
    <w:rsid w:val="00316271"/>
    <w:rsid w:val="0031686F"/>
    <w:rsid w:val="003168AE"/>
    <w:rsid w:val="00316A5F"/>
    <w:rsid w:val="00316D7B"/>
    <w:rsid w:val="00317197"/>
    <w:rsid w:val="003177CF"/>
    <w:rsid w:val="00317B0E"/>
    <w:rsid w:val="00317BF2"/>
    <w:rsid w:val="00317CE4"/>
    <w:rsid w:val="00317ED0"/>
    <w:rsid w:val="00320167"/>
    <w:rsid w:val="003201E8"/>
    <w:rsid w:val="00320235"/>
    <w:rsid w:val="003204AA"/>
    <w:rsid w:val="00320609"/>
    <w:rsid w:val="00320786"/>
    <w:rsid w:val="00320883"/>
    <w:rsid w:val="00320980"/>
    <w:rsid w:val="00320A90"/>
    <w:rsid w:val="00320C21"/>
    <w:rsid w:val="003211D3"/>
    <w:rsid w:val="0032128B"/>
    <w:rsid w:val="0032138B"/>
    <w:rsid w:val="0032161D"/>
    <w:rsid w:val="00321678"/>
    <w:rsid w:val="003216C4"/>
    <w:rsid w:val="003219CA"/>
    <w:rsid w:val="00321A2E"/>
    <w:rsid w:val="00321F89"/>
    <w:rsid w:val="00321FCB"/>
    <w:rsid w:val="00322029"/>
    <w:rsid w:val="003224C8"/>
    <w:rsid w:val="003225C1"/>
    <w:rsid w:val="00322830"/>
    <w:rsid w:val="003228F0"/>
    <w:rsid w:val="0032299E"/>
    <w:rsid w:val="003229EE"/>
    <w:rsid w:val="00322AE5"/>
    <w:rsid w:val="00323274"/>
    <w:rsid w:val="00323296"/>
    <w:rsid w:val="0032372C"/>
    <w:rsid w:val="0032392D"/>
    <w:rsid w:val="003239F2"/>
    <w:rsid w:val="00323E6F"/>
    <w:rsid w:val="00323E9F"/>
    <w:rsid w:val="00324055"/>
    <w:rsid w:val="003246BD"/>
    <w:rsid w:val="00324722"/>
    <w:rsid w:val="0032475E"/>
    <w:rsid w:val="00324A47"/>
    <w:rsid w:val="00324CC9"/>
    <w:rsid w:val="00324E94"/>
    <w:rsid w:val="00324EF1"/>
    <w:rsid w:val="00324F1D"/>
    <w:rsid w:val="00325002"/>
    <w:rsid w:val="003251F1"/>
    <w:rsid w:val="00325245"/>
    <w:rsid w:val="00325363"/>
    <w:rsid w:val="00325395"/>
    <w:rsid w:val="00325409"/>
    <w:rsid w:val="00325436"/>
    <w:rsid w:val="0032587A"/>
    <w:rsid w:val="003259FB"/>
    <w:rsid w:val="00325C89"/>
    <w:rsid w:val="00325E2B"/>
    <w:rsid w:val="0032630A"/>
    <w:rsid w:val="00326968"/>
    <w:rsid w:val="00326BD3"/>
    <w:rsid w:val="00326E79"/>
    <w:rsid w:val="00327542"/>
    <w:rsid w:val="003275AD"/>
    <w:rsid w:val="00327AA5"/>
    <w:rsid w:val="003304C3"/>
    <w:rsid w:val="003305DC"/>
    <w:rsid w:val="003307ED"/>
    <w:rsid w:val="0033080E"/>
    <w:rsid w:val="00330D37"/>
    <w:rsid w:val="00331012"/>
    <w:rsid w:val="00331FAF"/>
    <w:rsid w:val="0033248D"/>
    <w:rsid w:val="003324D3"/>
    <w:rsid w:val="00332B6C"/>
    <w:rsid w:val="00332D37"/>
    <w:rsid w:val="00332E69"/>
    <w:rsid w:val="003336D7"/>
    <w:rsid w:val="003337F5"/>
    <w:rsid w:val="00333D78"/>
    <w:rsid w:val="0033411A"/>
    <w:rsid w:val="00334360"/>
    <w:rsid w:val="003346C9"/>
    <w:rsid w:val="0033540D"/>
    <w:rsid w:val="003354B0"/>
    <w:rsid w:val="0033595E"/>
    <w:rsid w:val="00335FD2"/>
    <w:rsid w:val="0033666D"/>
    <w:rsid w:val="00336C5F"/>
    <w:rsid w:val="00336CB6"/>
    <w:rsid w:val="00336E60"/>
    <w:rsid w:val="0033705E"/>
    <w:rsid w:val="0033717F"/>
    <w:rsid w:val="003372E1"/>
    <w:rsid w:val="003373FF"/>
    <w:rsid w:val="00337710"/>
    <w:rsid w:val="0033781D"/>
    <w:rsid w:val="00337865"/>
    <w:rsid w:val="00337B99"/>
    <w:rsid w:val="00337F1E"/>
    <w:rsid w:val="00340183"/>
    <w:rsid w:val="003402F2"/>
    <w:rsid w:val="0034035A"/>
    <w:rsid w:val="00340488"/>
    <w:rsid w:val="003405BA"/>
    <w:rsid w:val="0034067C"/>
    <w:rsid w:val="003406D2"/>
    <w:rsid w:val="00340903"/>
    <w:rsid w:val="00340A77"/>
    <w:rsid w:val="00340B3D"/>
    <w:rsid w:val="00340BDC"/>
    <w:rsid w:val="00340F3A"/>
    <w:rsid w:val="003411FB"/>
    <w:rsid w:val="0034145B"/>
    <w:rsid w:val="003414A7"/>
    <w:rsid w:val="00341949"/>
    <w:rsid w:val="00341954"/>
    <w:rsid w:val="003419B6"/>
    <w:rsid w:val="0034200B"/>
    <w:rsid w:val="00342385"/>
    <w:rsid w:val="0034248D"/>
    <w:rsid w:val="00342745"/>
    <w:rsid w:val="00342F65"/>
    <w:rsid w:val="0034311A"/>
    <w:rsid w:val="003431FA"/>
    <w:rsid w:val="00343208"/>
    <w:rsid w:val="00343CF4"/>
    <w:rsid w:val="00343F37"/>
    <w:rsid w:val="0034428D"/>
    <w:rsid w:val="00344396"/>
    <w:rsid w:val="003444FC"/>
    <w:rsid w:val="00344573"/>
    <w:rsid w:val="0034461F"/>
    <w:rsid w:val="00344669"/>
    <w:rsid w:val="0034474E"/>
    <w:rsid w:val="003447BF"/>
    <w:rsid w:val="00344BAE"/>
    <w:rsid w:val="00344C27"/>
    <w:rsid w:val="00344EE9"/>
    <w:rsid w:val="0034570C"/>
    <w:rsid w:val="0034585A"/>
    <w:rsid w:val="00345A8C"/>
    <w:rsid w:val="00345F58"/>
    <w:rsid w:val="00346236"/>
    <w:rsid w:val="0034625F"/>
    <w:rsid w:val="003462C3"/>
    <w:rsid w:val="003462CE"/>
    <w:rsid w:val="003463C0"/>
    <w:rsid w:val="003468FB"/>
    <w:rsid w:val="00346E51"/>
    <w:rsid w:val="00347044"/>
    <w:rsid w:val="0034705E"/>
    <w:rsid w:val="003471CF"/>
    <w:rsid w:val="003478EA"/>
    <w:rsid w:val="003479E2"/>
    <w:rsid w:val="003500F9"/>
    <w:rsid w:val="003501A3"/>
    <w:rsid w:val="003501B0"/>
    <w:rsid w:val="003501C6"/>
    <w:rsid w:val="00350436"/>
    <w:rsid w:val="00350617"/>
    <w:rsid w:val="00350981"/>
    <w:rsid w:val="00350B67"/>
    <w:rsid w:val="00350E77"/>
    <w:rsid w:val="00350EBE"/>
    <w:rsid w:val="0035132E"/>
    <w:rsid w:val="003515EA"/>
    <w:rsid w:val="003516F5"/>
    <w:rsid w:val="00351862"/>
    <w:rsid w:val="00351A1D"/>
    <w:rsid w:val="00351E8E"/>
    <w:rsid w:val="00351EF8"/>
    <w:rsid w:val="00351FD5"/>
    <w:rsid w:val="00351FF1"/>
    <w:rsid w:val="003520FD"/>
    <w:rsid w:val="003521A3"/>
    <w:rsid w:val="0035226C"/>
    <w:rsid w:val="0035241B"/>
    <w:rsid w:val="003525EF"/>
    <w:rsid w:val="00352AAF"/>
    <w:rsid w:val="00353120"/>
    <w:rsid w:val="003532ED"/>
    <w:rsid w:val="003533FD"/>
    <w:rsid w:val="00353421"/>
    <w:rsid w:val="00353505"/>
    <w:rsid w:val="00353CC6"/>
    <w:rsid w:val="00353D59"/>
    <w:rsid w:val="00353E91"/>
    <w:rsid w:val="00353EA3"/>
    <w:rsid w:val="00353EE2"/>
    <w:rsid w:val="003540F5"/>
    <w:rsid w:val="00354592"/>
    <w:rsid w:val="00354677"/>
    <w:rsid w:val="00354A25"/>
    <w:rsid w:val="00354AAD"/>
    <w:rsid w:val="00354B85"/>
    <w:rsid w:val="003550F6"/>
    <w:rsid w:val="003550F7"/>
    <w:rsid w:val="00355415"/>
    <w:rsid w:val="00355B3C"/>
    <w:rsid w:val="00355CA8"/>
    <w:rsid w:val="00356139"/>
    <w:rsid w:val="00356249"/>
    <w:rsid w:val="00356691"/>
    <w:rsid w:val="00356B84"/>
    <w:rsid w:val="00356D3D"/>
    <w:rsid w:val="00356FC7"/>
    <w:rsid w:val="0035702A"/>
    <w:rsid w:val="003572C3"/>
    <w:rsid w:val="00357ABD"/>
    <w:rsid w:val="00360526"/>
    <w:rsid w:val="00360727"/>
    <w:rsid w:val="003608A0"/>
    <w:rsid w:val="00360B1E"/>
    <w:rsid w:val="00360E98"/>
    <w:rsid w:val="003610E5"/>
    <w:rsid w:val="00361243"/>
    <w:rsid w:val="00361475"/>
    <w:rsid w:val="00361797"/>
    <w:rsid w:val="00362640"/>
    <w:rsid w:val="00362B64"/>
    <w:rsid w:val="00362CC4"/>
    <w:rsid w:val="00363011"/>
    <w:rsid w:val="003630C8"/>
    <w:rsid w:val="003631A2"/>
    <w:rsid w:val="0036327F"/>
    <w:rsid w:val="003632F5"/>
    <w:rsid w:val="00363515"/>
    <w:rsid w:val="003637DE"/>
    <w:rsid w:val="00363A86"/>
    <w:rsid w:val="00363D11"/>
    <w:rsid w:val="00363DF6"/>
    <w:rsid w:val="00363E7F"/>
    <w:rsid w:val="00363EB2"/>
    <w:rsid w:val="0036409F"/>
    <w:rsid w:val="003642E0"/>
    <w:rsid w:val="00364415"/>
    <w:rsid w:val="00364444"/>
    <w:rsid w:val="00364509"/>
    <w:rsid w:val="0036450D"/>
    <w:rsid w:val="00364725"/>
    <w:rsid w:val="00364D1B"/>
    <w:rsid w:val="00364E1F"/>
    <w:rsid w:val="00364F40"/>
    <w:rsid w:val="00364F63"/>
    <w:rsid w:val="00365342"/>
    <w:rsid w:val="00365475"/>
    <w:rsid w:val="00365938"/>
    <w:rsid w:val="0036593F"/>
    <w:rsid w:val="00365C3F"/>
    <w:rsid w:val="00365C83"/>
    <w:rsid w:val="003661CC"/>
    <w:rsid w:val="00366642"/>
    <w:rsid w:val="003667E1"/>
    <w:rsid w:val="00366A9F"/>
    <w:rsid w:val="00366AC3"/>
    <w:rsid w:val="00366BA7"/>
    <w:rsid w:val="00366F0A"/>
    <w:rsid w:val="00366F69"/>
    <w:rsid w:val="00367546"/>
    <w:rsid w:val="003679C8"/>
    <w:rsid w:val="00367B5D"/>
    <w:rsid w:val="00367BF8"/>
    <w:rsid w:val="00367C61"/>
    <w:rsid w:val="00367E27"/>
    <w:rsid w:val="00370104"/>
    <w:rsid w:val="00370125"/>
    <w:rsid w:val="003701A1"/>
    <w:rsid w:val="003702BA"/>
    <w:rsid w:val="003703AE"/>
    <w:rsid w:val="00370AAC"/>
    <w:rsid w:val="00370B56"/>
    <w:rsid w:val="00370BBC"/>
    <w:rsid w:val="00371322"/>
    <w:rsid w:val="003713D8"/>
    <w:rsid w:val="0037149D"/>
    <w:rsid w:val="00371A1B"/>
    <w:rsid w:val="00371BC1"/>
    <w:rsid w:val="00371C22"/>
    <w:rsid w:val="00372125"/>
    <w:rsid w:val="00372126"/>
    <w:rsid w:val="00372232"/>
    <w:rsid w:val="00372384"/>
    <w:rsid w:val="003723B1"/>
    <w:rsid w:val="0037248A"/>
    <w:rsid w:val="0037268B"/>
    <w:rsid w:val="00372E61"/>
    <w:rsid w:val="003732C8"/>
    <w:rsid w:val="0037338E"/>
    <w:rsid w:val="0037352F"/>
    <w:rsid w:val="00373582"/>
    <w:rsid w:val="0037358F"/>
    <w:rsid w:val="0037378B"/>
    <w:rsid w:val="0037385B"/>
    <w:rsid w:val="00373B0E"/>
    <w:rsid w:val="00373E60"/>
    <w:rsid w:val="00374070"/>
    <w:rsid w:val="003742E8"/>
    <w:rsid w:val="00374775"/>
    <w:rsid w:val="003747C7"/>
    <w:rsid w:val="00374880"/>
    <w:rsid w:val="0037496D"/>
    <w:rsid w:val="00374B36"/>
    <w:rsid w:val="00374C75"/>
    <w:rsid w:val="00374EED"/>
    <w:rsid w:val="00374F1F"/>
    <w:rsid w:val="00374F34"/>
    <w:rsid w:val="003750D1"/>
    <w:rsid w:val="003751C9"/>
    <w:rsid w:val="00375367"/>
    <w:rsid w:val="0037543F"/>
    <w:rsid w:val="00375579"/>
    <w:rsid w:val="003755C8"/>
    <w:rsid w:val="00375819"/>
    <w:rsid w:val="003758E3"/>
    <w:rsid w:val="00375E1B"/>
    <w:rsid w:val="00375E76"/>
    <w:rsid w:val="00375E94"/>
    <w:rsid w:val="003761D6"/>
    <w:rsid w:val="00376350"/>
    <w:rsid w:val="003765B8"/>
    <w:rsid w:val="00376B44"/>
    <w:rsid w:val="00376BB8"/>
    <w:rsid w:val="00376CB5"/>
    <w:rsid w:val="00376FFE"/>
    <w:rsid w:val="00377450"/>
    <w:rsid w:val="00377483"/>
    <w:rsid w:val="00377587"/>
    <w:rsid w:val="00377590"/>
    <w:rsid w:val="003775D5"/>
    <w:rsid w:val="003777BA"/>
    <w:rsid w:val="00377B83"/>
    <w:rsid w:val="00377CE9"/>
    <w:rsid w:val="00380391"/>
    <w:rsid w:val="00380685"/>
    <w:rsid w:val="00380742"/>
    <w:rsid w:val="00380F19"/>
    <w:rsid w:val="00381147"/>
    <w:rsid w:val="00381661"/>
    <w:rsid w:val="00381A94"/>
    <w:rsid w:val="00382295"/>
    <w:rsid w:val="0038245B"/>
    <w:rsid w:val="00382490"/>
    <w:rsid w:val="00382D1E"/>
    <w:rsid w:val="00382D22"/>
    <w:rsid w:val="00383333"/>
    <w:rsid w:val="003834A6"/>
    <w:rsid w:val="0038390B"/>
    <w:rsid w:val="00383EE0"/>
    <w:rsid w:val="00383F73"/>
    <w:rsid w:val="00384389"/>
    <w:rsid w:val="00384664"/>
    <w:rsid w:val="0038473B"/>
    <w:rsid w:val="00384DEB"/>
    <w:rsid w:val="00385070"/>
    <w:rsid w:val="003850EA"/>
    <w:rsid w:val="00385438"/>
    <w:rsid w:val="00385CFC"/>
    <w:rsid w:val="00385D5C"/>
    <w:rsid w:val="00385E3D"/>
    <w:rsid w:val="00385E7A"/>
    <w:rsid w:val="003862DF"/>
    <w:rsid w:val="0038635E"/>
    <w:rsid w:val="00386B2D"/>
    <w:rsid w:val="00386C16"/>
    <w:rsid w:val="00386C22"/>
    <w:rsid w:val="00386C81"/>
    <w:rsid w:val="00386EE3"/>
    <w:rsid w:val="00386F2C"/>
    <w:rsid w:val="0038704A"/>
    <w:rsid w:val="0038706E"/>
    <w:rsid w:val="0038730D"/>
    <w:rsid w:val="00387416"/>
    <w:rsid w:val="003875FC"/>
    <w:rsid w:val="00387776"/>
    <w:rsid w:val="00390105"/>
    <w:rsid w:val="0039016E"/>
    <w:rsid w:val="003905D0"/>
    <w:rsid w:val="0039082A"/>
    <w:rsid w:val="00390F61"/>
    <w:rsid w:val="00391167"/>
    <w:rsid w:val="00391191"/>
    <w:rsid w:val="00391448"/>
    <w:rsid w:val="0039154B"/>
    <w:rsid w:val="0039163D"/>
    <w:rsid w:val="00391871"/>
    <w:rsid w:val="00391AC6"/>
    <w:rsid w:val="00392005"/>
    <w:rsid w:val="00392A0E"/>
    <w:rsid w:val="003930D5"/>
    <w:rsid w:val="00393296"/>
    <w:rsid w:val="00393742"/>
    <w:rsid w:val="00393832"/>
    <w:rsid w:val="003938A2"/>
    <w:rsid w:val="0039399F"/>
    <w:rsid w:val="003939EB"/>
    <w:rsid w:val="00393A01"/>
    <w:rsid w:val="00393AB0"/>
    <w:rsid w:val="00393C5C"/>
    <w:rsid w:val="00393CFB"/>
    <w:rsid w:val="00393EFE"/>
    <w:rsid w:val="003941CE"/>
    <w:rsid w:val="0039425E"/>
    <w:rsid w:val="003942E4"/>
    <w:rsid w:val="00394841"/>
    <w:rsid w:val="0039486C"/>
    <w:rsid w:val="00394C3D"/>
    <w:rsid w:val="00394D58"/>
    <w:rsid w:val="0039530F"/>
    <w:rsid w:val="00395454"/>
    <w:rsid w:val="003959C4"/>
    <w:rsid w:val="00395AE7"/>
    <w:rsid w:val="003968BF"/>
    <w:rsid w:val="00396B45"/>
    <w:rsid w:val="00396DDB"/>
    <w:rsid w:val="00396E48"/>
    <w:rsid w:val="00396F0B"/>
    <w:rsid w:val="0039703B"/>
    <w:rsid w:val="00397190"/>
    <w:rsid w:val="00397286"/>
    <w:rsid w:val="00397CAF"/>
    <w:rsid w:val="003A01C4"/>
    <w:rsid w:val="003A098B"/>
    <w:rsid w:val="003A0EFE"/>
    <w:rsid w:val="003A1157"/>
    <w:rsid w:val="003A1946"/>
    <w:rsid w:val="003A1EA3"/>
    <w:rsid w:val="003A20B0"/>
    <w:rsid w:val="003A2328"/>
    <w:rsid w:val="003A2471"/>
    <w:rsid w:val="003A2785"/>
    <w:rsid w:val="003A290F"/>
    <w:rsid w:val="003A2948"/>
    <w:rsid w:val="003A2993"/>
    <w:rsid w:val="003A2DDB"/>
    <w:rsid w:val="003A31ED"/>
    <w:rsid w:val="003A37C1"/>
    <w:rsid w:val="003A41C7"/>
    <w:rsid w:val="003A43C8"/>
    <w:rsid w:val="003A445D"/>
    <w:rsid w:val="003A44B3"/>
    <w:rsid w:val="003A4578"/>
    <w:rsid w:val="003A45D5"/>
    <w:rsid w:val="003A45EC"/>
    <w:rsid w:val="003A4876"/>
    <w:rsid w:val="003A4C58"/>
    <w:rsid w:val="003A5BFA"/>
    <w:rsid w:val="003A5E64"/>
    <w:rsid w:val="003A5FD8"/>
    <w:rsid w:val="003A61D2"/>
    <w:rsid w:val="003A63C6"/>
    <w:rsid w:val="003A65BF"/>
    <w:rsid w:val="003A664E"/>
    <w:rsid w:val="003A670F"/>
    <w:rsid w:val="003A679F"/>
    <w:rsid w:val="003A67C4"/>
    <w:rsid w:val="003A6906"/>
    <w:rsid w:val="003A693E"/>
    <w:rsid w:val="003A699A"/>
    <w:rsid w:val="003A6D7B"/>
    <w:rsid w:val="003A6DAB"/>
    <w:rsid w:val="003A6E34"/>
    <w:rsid w:val="003A6EFB"/>
    <w:rsid w:val="003A70F2"/>
    <w:rsid w:val="003A7576"/>
    <w:rsid w:val="003A7775"/>
    <w:rsid w:val="003A784D"/>
    <w:rsid w:val="003A7A36"/>
    <w:rsid w:val="003A7A81"/>
    <w:rsid w:val="003A7C2F"/>
    <w:rsid w:val="003B0255"/>
    <w:rsid w:val="003B08CB"/>
    <w:rsid w:val="003B09BE"/>
    <w:rsid w:val="003B0A44"/>
    <w:rsid w:val="003B0BE2"/>
    <w:rsid w:val="003B0C7D"/>
    <w:rsid w:val="003B0C7E"/>
    <w:rsid w:val="003B0CA7"/>
    <w:rsid w:val="003B0E99"/>
    <w:rsid w:val="003B0FA9"/>
    <w:rsid w:val="003B12A2"/>
    <w:rsid w:val="003B14EA"/>
    <w:rsid w:val="003B15C6"/>
    <w:rsid w:val="003B1954"/>
    <w:rsid w:val="003B1D54"/>
    <w:rsid w:val="003B1D78"/>
    <w:rsid w:val="003B1EB0"/>
    <w:rsid w:val="003B203A"/>
    <w:rsid w:val="003B22BA"/>
    <w:rsid w:val="003B22DA"/>
    <w:rsid w:val="003B2488"/>
    <w:rsid w:val="003B252B"/>
    <w:rsid w:val="003B2618"/>
    <w:rsid w:val="003B268A"/>
    <w:rsid w:val="003B2D0F"/>
    <w:rsid w:val="003B2D6B"/>
    <w:rsid w:val="003B3503"/>
    <w:rsid w:val="003B351D"/>
    <w:rsid w:val="003B3983"/>
    <w:rsid w:val="003B3B93"/>
    <w:rsid w:val="003B3F95"/>
    <w:rsid w:val="003B4116"/>
    <w:rsid w:val="003B4292"/>
    <w:rsid w:val="003B438A"/>
    <w:rsid w:val="003B46E0"/>
    <w:rsid w:val="003B4797"/>
    <w:rsid w:val="003B48E8"/>
    <w:rsid w:val="003B4D0D"/>
    <w:rsid w:val="003B4EE1"/>
    <w:rsid w:val="003B4F0B"/>
    <w:rsid w:val="003B50D2"/>
    <w:rsid w:val="003B51F9"/>
    <w:rsid w:val="003B559A"/>
    <w:rsid w:val="003B5663"/>
    <w:rsid w:val="003B578F"/>
    <w:rsid w:val="003B59A7"/>
    <w:rsid w:val="003B59BD"/>
    <w:rsid w:val="003B5A30"/>
    <w:rsid w:val="003B5FFB"/>
    <w:rsid w:val="003B62FC"/>
    <w:rsid w:val="003B6356"/>
    <w:rsid w:val="003B6BBA"/>
    <w:rsid w:val="003B6C8F"/>
    <w:rsid w:val="003B6FB5"/>
    <w:rsid w:val="003B7078"/>
    <w:rsid w:val="003B7448"/>
    <w:rsid w:val="003B74A3"/>
    <w:rsid w:val="003B7559"/>
    <w:rsid w:val="003B78FE"/>
    <w:rsid w:val="003B79CF"/>
    <w:rsid w:val="003B7A03"/>
    <w:rsid w:val="003B7C6E"/>
    <w:rsid w:val="003B7E9C"/>
    <w:rsid w:val="003B7F25"/>
    <w:rsid w:val="003C006F"/>
    <w:rsid w:val="003C0243"/>
    <w:rsid w:val="003C0768"/>
    <w:rsid w:val="003C0B49"/>
    <w:rsid w:val="003C1759"/>
    <w:rsid w:val="003C1900"/>
    <w:rsid w:val="003C19E9"/>
    <w:rsid w:val="003C1B74"/>
    <w:rsid w:val="003C1B7E"/>
    <w:rsid w:val="003C1C04"/>
    <w:rsid w:val="003C1DEA"/>
    <w:rsid w:val="003C211E"/>
    <w:rsid w:val="003C3077"/>
    <w:rsid w:val="003C30A8"/>
    <w:rsid w:val="003C30FC"/>
    <w:rsid w:val="003C321A"/>
    <w:rsid w:val="003C3236"/>
    <w:rsid w:val="003C323A"/>
    <w:rsid w:val="003C32AB"/>
    <w:rsid w:val="003C33EA"/>
    <w:rsid w:val="003C3616"/>
    <w:rsid w:val="003C36C5"/>
    <w:rsid w:val="003C44B8"/>
    <w:rsid w:val="003C451B"/>
    <w:rsid w:val="003C46F7"/>
    <w:rsid w:val="003C4D86"/>
    <w:rsid w:val="003C4E91"/>
    <w:rsid w:val="003C4F35"/>
    <w:rsid w:val="003C5045"/>
    <w:rsid w:val="003C5164"/>
    <w:rsid w:val="003C52F1"/>
    <w:rsid w:val="003C5814"/>
    <w:rsid w:val="003C5B2F"/>
    <w:rsid w:val="003C5D46"/>
    <w:rsid w:val="003C5E63"/>
    <w:rsid w:val="003C66FE"/>
    <w:rsid w:val="003C6D96"/>
    <w:rsid w:val="003C6EE6"/>
    <w:rsid w:val="003C743D"/>
    <w:rsid w:val="003C763B"/>
    <w:rsid w:val="003C76A9"/>
    <w:rsid w:val="003C7AA7"/>
    <w:rsid w:val="003C7F24"/>
    <w:rsid w:val="003D0192"/>
    <w:rsid w:val="003D0597"/>
    <w:rsid w:val="003D08E1"/>
    <w:rsid w:val="003D0CB5"/>
    <w:rsid w:val="003D0D89"/>
    <w:rsid w:val="003D0F4A"/>
    <w:rsid w:val="003D13F1"/>
    <w:rsid w:val="003D1419"/>
    <w:rsid w:val="003D16D7"/>
    <w:rsid w:val="003D1753"/>
    <w:rsid w:val="003D1769"/>
    <w:rsid w:val="003D1CB8"/>
    <w:rsid w:val="003D2171"/>
    <w:rsid w:val="003D231D"/>
    <w:rsid w:val="003D2321"/>
    <w:rsid w:val="003D25E8"/>
    <w:rsid w:val="003D2975"/>
    <w:rsid w:val="003D2B25"/>
    <w:rsid w:val="003D2B3F"/>
    <w:rsid w:val="003D302F"/>
    <w:rsid w:val="003D31C6"/>
    <w:rsid w:val="003D355B"/>
    <w:rsid w:val="003D371F"/>
    <w:rsid w:val="003D37D2"/>
    <w:rsid w:val="003D3A88"/>
    <w:rsid w:val="003D3E62"/>
    <w:rsid w:val="003D3F36"/>
    <w:rsid w:val="003D40A2"/>
    <w:rsid w:val="003D4432"/>
    <w:rsid w:val="003D4728"/>
    <w:rsid w:val="003D47F9"/>
    <w:rsid w:val="003D48B9"/>
    <w:rsid w:val="003D49F1"/>
    <w:rsid w:val="003D5149"/>
    <w:rsid w:val="003D53A4"/>
    <w:rsid w:val="003D5727"/>
    <w:rsid w:val="003D5729"/>
    <w:rsid w:val="003D5AB2"/>
    <w:rsid w:val="003D5D6B"/>
    <w:rsid w:val="003D6008"/>
    <w:rsid w:val="003D6160"/>
    <w:rsid w:val="003D632D"/>
    <w:rsid w:val="003D66FF"/>
    <w:rsid w:val="003D674E"/>
    <w:rsid w:val="003D675A"/>
    <w:rsid w:val="003D6770"/>
    <w:rsid w:val="003D6957"/>
    <w:rsid w:val="003D6BA4"/>
    <w:rsid w:val="003D768B"/>
    <w:rsid w:val="003D7B24"/>
    <w:rsid w:val="003D7B6B"/>
    <w:rsid w:val="003D7BD2"/>
    <w:rsid w:val="003D7D3F"/>
    <w:rsid w:val="003D7E5D"/>
    <w:rsid w:val="003D7E65"/>
    <w:rsid w:val="003E0322"/>
    <w:rsid w:val="003E0441"/>
    <w:rsid w:val="003E0520"/>
    <w:rsid w:val="003E0529"/>
    <w:rsid w:val="003E05A2"/>
    <w:rsid w:val="003E09A0"/>
    <w:rsid w:val="003E0BBD"/>
    <w:rsid w:val="003E0E7A"/>
    <w:rsid w:val="003E1371"/>
    <w:rsid w:val="003E14DF"/>
    <w:rsid w:val="003E1508"/>
    <w:rsid w:val="003E18A8"/>
    <w:rsid w:val="003E1A5E"/>
    <w:rsid w:val="003E1B51"/>
    <w:rsid w:val="003E1E29"/>
    <w:rsid w:val="003E1ECF"/>
    <w:rsid w:val="003E1F3D"/>
    <w:rsid w:val="003E20BF"/>
    <w:rsid w:val="003E20DC"/>
    <w:rsid w:val="003E25C8"/>
    <w:rsid w:val="003E298E"/>
    <w:rsid w:val="003E2C4B"/>
    <w:rsid w:val="003E2D64"/>
    <w:rsid w:val="003E2DA6"/>
    <w:rsid w:val="003E37C3"/>
    <w:rsid w:val="003E3BA3"/>
    <w:rsid w:val="003E3C55"/>
    <w:rsid w:val="003E4137"/>
    <w:rsid w:val="003E428A"/>
    <w:rsid w:val="003E42A8"/>
    <w:rsid w:val="003E43FD"/>
    <w:rsid w:val="003E4A5B"/>
    <w:rsid w:val="003E4BAF"/>
    <w:rsid w:val="003E5199"/>
    <w:rsid w:val="003E531B"/>
    <w:rsid w:val="003E5B7B"/>
    <w:rsid w:val="003E5CA8"/>
    <w:rsid w:val="003E5CF6"/>
    <w:rsid w:val="003E610E"/>
    <w:rsid w:val="003E6170"/>
    <w:rsid w:val="003E61B4"/>
    <w:rsid w:val="003E643B"/>
    <w:rsid w:val="003E6767"/>
    <w:rsid w:val="003E68AE"/>
    <w:rsid w:val="003E6B2D"/>
    <w:rsid w:val="003E6B47"/>
    <w:rsid w:val="003E6B51"/>
    <w:rsid w:val="003E6DA8"/>
    <w:rsid w:val="003E6F5C"/>
    <w:rsid w:val="003E70AD"/>
    <w:rsid w:val="003E71E5"/>
    <w:rsid w:val="003E749E"/>
    <w:rsid w:val="003E769F"/>
    <w:rsid w:val="003E7750"/>
    <w:rsid w:val="003E7DE7"/>
    <w:rsid w:val="003F02D5"/>
    <w:rsid w:val="003F06E0"/>
    <w:rsid w:val="003F0A0A"/>
    <w:rsid w:val="003F11B9"/>
    <w:rsid w:val="003F12BA"/>
    <w:rsid w:val="003F14A7"/>
    <w:rsid w:val="003F15F1"/>
    <w:rsid w:val="003F1D71"/>
    <w:rsid w:val="003F2371"/>
    <w:rsid w:val="003F2691"/>
    <w:rsid w:val="003F26BC"/>
    <w:rsid w:val="003F299C"/>
    <w:rsid w:val="003F2A5C"/>
    <w:rsid w:val="003F2DC4"/>
    <w:rsid w:val="003F2E99"/>
    <w:rsid w:val="003F30DE"/>
    <w:rsid w:val="003F32C7"/>
    <w:rsid w:val="003F3B72"/>
    <w:rsid w:val="003F40BC"/>
    <w:rsid w:val="003F45AE"/>
    <w:rsid w:val="003F45EE"/>
    <w:rsid w:val="003F4809"/>
    <w:rsid w:val="003F4B0A"/>
    <w:rsid w:val="003F4B47"/>
    <w:rsid w:val="003F4EF9"/>
    <w:rsid w:val="003F4FEB"/>
    <w:rsid w:val="003F50FE"/>
    <w:rsid w:val="003F51F9"/>
    <w:rsid w:val="003F52B1"/>
    <w:rsid w:val="003F5370"/>
    <w:rsid w:val="003F5587"/>
    <w:rsid w:val="003F58B5"/>
    <w:rsid w:val="003F59DD"/>
    <w:rsid w:val="003F5F93"/>
    <w:rsid w:val="003F691B"/>
    <w:rsid w:val="003F69AA"/>
    <w:rsid w:val="003F6A43"/>
    <w:rsid w:val="003F6EED"/>
    <w:rsid w:val="003F6F6B"/>
    <w:rsid w:val="003F6FFC"/>
    <w:rsid w:val="003F7110"/>
    <w:rsid w:val="003F73D6"/>
    <w:rsid w:val="003F76DE"/>
    <w:rsid w:val="003F77E8"/>
    <w:rsid w:val="003F78CD"/>
    <w:rsid w:val="003F7964"/>
    <w:rsid w:val="003F7CD5"/>
    <w:rsid w:val="00400474"/>
    <w:rsid w:val="00400BF7"/>
    <w:rsid w:val="00400C4F"/>
    <w:rsid w:val="00400D4A"/>
    <w:rsid w:val="00400DAA"/>
    <w:rsid w:val="00400E68"/>
    <w:rsid w:val="00400FB3"/>
    <w:rsid w:val="0040134C"/>
    <w:rsid w:val="00401777"/>
    <w:rsid w:val="00401C27"/>
    <w:rsid w:val="00401D17"/>
    <w:rsid w:val="00401F2A"/>
    <w:rsid w:val="004021A8"/>
    <w:rsid w:val="00402218"/>
    <w:rsid w:val="004025D3"/>
    <w:rsid w:val="004025F8"/>
    <w:rsid w:val="00402639"/>
    <w:rsid w:val="00402839"/>
    <w:rsid w:val="0040286C"/>
    <w:rsid w:val="004029A8"/>
    <w:rsid w:val="004033D4"/>
    <w:rsid w:val="00403760"/>
    <w:rsid w:val="004038D9"/>
    <w:rsid w:val="00403993"/>
    <w:rsid w:val="00403AD2"/>
    <w:rsid w:val="00404053"/>
    <w:rsid w:val="0040410C"/>
    <w:rsid w:val="0040442D"/>
    <w:rsid w:val="004044F0"/>
    <w:rsid w:val="00404E44"/>
    <w:rsid w:val="00405038"/>
    <w:rsid w:val="004051EB"/>
    <w:rsid w:val="00405317"/>
    <w:rsid w:val="004058C5"/>
    <w:rsid w:val="0040596D"/>
    <w:rsid w:val="00405B93"/>
    <w:rsid w:val="00405BDF"/>
    <w:rsid w:val="00405F1D"/>
    <w:rsid w:val="004060B1"/>
    <w:rsid w:val="0040623C"/>
    <w:rsid w:val="00406830"/>
    <w:rsid w:val="00406948"/>
    <w:rsid w:val="004069E0"/>
    <w:rsid w:val="00406D04"/>
    <w:rsid w:val="00406F9B"/>
    <w:rsid w:val="00407149"/>
    <w:rsid w:val="004071DB"/>
    <w:rsid w:val="00407762"/>
    <w:rsid w:val="00407B3E"/>
    <w:rsid w:val="00407DC1"/>
    <w:rsid w:val="00407F12"/>
    <w:rsid w:val="00410124"/>
    <w:rsid w:val="00410304"/>
    <w:rsid w:val="004104F9"/>
    <w:rsid w:val="00410B94"/>
    <w:rsid w:val="00410E26"/>
    <w:rsid w:val="004111CD"/>
    <w:rsid w:val="004113C0"/>
    <w:rsid w:val="004113D6"/>
    <w:rsid w:val="004119F3"/>
    <w:rsid w:val="00411E9A"/>
    <w:rsid w:val="00411EB9"/>
    <w:rsid w:val="004120A3"/>
    <w:rsid w:val="004120AA"/>
    <w:rsid w:val="004121F7"/>
    <w:rsid w:val="004122B0"/>
    <w:rsid w:val="004123AD"/>
    <w:rsid w:val="004123BA"/>
    <w:rsid w:val="004123DE"/>
    <w:rsid w:val="00412401"/>
    <w:rsid w:val="0041270D"/>
    <w:rsid w:val="00412A96"/>
    <w:rsid w:val="00412C62"/>
    <w:rsid w:val="00412E3F"/>
    <w:rsid w:val="004133EC"/>
    <w:rsid w:val="0041349C"/>
    <w:rsid w:val="004139E4"/>
    <w:rsid w:val="00413B6A"/>
    <w:rsid w:val="00413CFA"/>
    <w:rsid w:val="00413CFD"/>
    <w:rsid w:val="00413F4F"/>
    <w:rsid w:val="00413F93"/>
    <w:rsid w:val="00414022"/>
    <w:rsid w:val="004147C6"/>
    <w:rsid w:val="00415100"/>
    <w:rsid w:val="0041527B"/>
    <w:rsid w:val="0041541C"/>
    <w:rsid w:val="004154AD"/>
    <w:rsid w:val="00415665"/>
    <w:rsid w:val="00415666"/>
    <w:rsid w:val="0041574C"/>
    <w:rsid w:val="00415BA7"/>
    <w:rsid w:val="00415BE9"/>
    <w:rsid w:val="00415C62"/>
    <w:rsid w:val="004160BA"/>
    <w:rsid w:val="00416392"/>
    <w:rsid w:val="004164E5"/>
    <w:rsid w:val="00416521"/>
    <w:rsid w:val="0041671E"/>
    <w:rsid w:val="004167BA"/>
    <w:rsid w:val="004175CE"/>
    <w:rsid w:val="00417708"/>
    <w:rsid w:val="00417C35"/>
    <w:rsid w:val="00417D2B"/>
    <w:rsid w:val="00417E72"/>
    <w:rsid w:val="004201B6"/>
    <w:rsid w:val="004204B1"/>
    <w:rsid w:val="00420613"/>
    <w:rsid w:val="00420845"/>
    <w:rsid w:val="004208BF"/>
    <w:rsid w:val="00420974"/>
    <w:rsid w:val="00420B89"/>
    <w:rsid w:val="00420BB5"/>
    <w:rsid w:val="00420C95"/>
    <w:rsid w:val="00420DA8"/>
    <w:rsid w:val="004210F2"/>
    <w:rsid w:val="004210F6"/>
    <w:rsid w:val="00421381"/>
    <w:rsid w:val="00421573"/>
    <w:rsid w:val="004215D7"/>
    <w:rsid w:val="0042187D"/>
    <w:rsid w:val="00421B5C"/>
    <w:rsid w:val="00421C7A"/>
    <w:rsid w:val="00421D58"/>
    <w:rsid w:val="004224E7"/>
    <w:rsid w:val="0042279B"/>
    <w:rsid w:val="00422BEB"/>
    <w:rsid w:val="00422CB0"/>
    <w:rsid w:val="00423074"/>
    <w:rsid w:val="0042395A"/>
    <w:rsid w:val="00424470"/>
    <w:rsid w:val="00424611"/>
    <w:rsid w:val="00424634"/>
    <w:rsid w:val="00424B96"/>
    <w:rsid w:val="004257F6"/>
    <w:rsid w:val="00425CA9"/>
    <w:rsid w:val="00425CC0"/>
    <w:rsid w:val="00425E0E"/>
    <w:rsid w:val="00425FEF"/>
    <w:rsid w:val="00426027"/>
    <w:rsid w:val="0042614A"/>
    <w:rsid w:val="00426308"/>
    <w:rsid w:val="004263E6"/>
    <w:rsid w:val="00426548"/>
    <w:rsid w:val="00426A19"/>
    <w:rsid w:val="0042718E"/>
    <w:rsid w:val="00427235"/>
    <w:rsid w:val="004273F7"/>
    <w:rsid w:val="004275FC"/>
    <w:rsid w:val="004276E6"/>
    <w:rsid w:val="00427C05"/>
    <w:rsid w:val="00427F7E"/>
    <w:rsid w:val="00427FED"/>
    <w:rsid w:val="00430002"/>
    <w:rsid w:val="004301DE"/>
    <w:rsid w:val="0043022E"/>
    <w:rsid w:val="00430D3F"/>
    <w:rsid w:val="00430D56"/>
    <w:rsid w:val="00430E61"/>
    <w:rsid w:val="00431439"/>
    <w:rsid w:val="00431483"/>
    <w:rsid w:val="0043160D"/>
    <w:rsid w:val="00431702"/>
    <w:rsid w:val="0043175C"/>
    <w:rsid w:val="00431B4E"/>
    <w:rsid w:val="0043226C"/>
    <w:rsid w:val="0043237E"/>
    <w:rsid w:val="00432775"/>
    <w:rsid w:val="0043277B"/>
    <w:rsid w:val="00432B27"/>
    <w:rsid w:val="00432E81"/>
    <w:rsid w:val="0043313A"/>
    <w:rsid w:val="00433268"/>
    <w:rsid w:val="004339A9"/>
    <w:rsid w:val="00433E0A"/>
    <w:rsid w:val="00434695"/>
    <w:rsid w:val="00434B99"/>
    <w:rsid w:val="00434D50"/>
    <w:rsid w:val="00434DB8"/>
    <w:rsid w:val="00434E8D"/>
    <w:rsid w:val="004354A0"/>
    <w:rsid w:val="004356E4"/>
    <w:rsid w:val="00435A9C"/>
    <w:rsid w:val="00435AEA"/>
    <w:rsid w:val="00435E13"/>
    <w:rsid w:val="00435E6F"/>
    <w:rsid w:val="00436163"/>
    <w:rsid w:val="00436221"/>
    <w:rsid w:val="00436AEB"/>
    <w:rsid w:val="00436CA7"/>
    <w:rsid w:val="00436D4E"/>
    <w:rsid w:val="00436DF7"/>
    <w:rsid w:val="0043708B"/>
    <w:rsid w:val="0043728C"/>
    <w:rsid w:val="0043740F"/>
    <w:rsid w:val="0043749A"/>
    <w:rsid w:val="004377EA"/>
    <w:rsid w:val="004379DB"/>
    <w:rsid w:val="00437A44"/>
    <w:rsid w:val="00437C12"/>
    <w:rsid w:val="00437FDB"/>
    <w:rsid w:val="00440222"/>
    <w:rsid w:val="00440223"/>
    <w:rsid w:val="00440507"/>
    <w:rsid w:val="0044082A"/>
    <w:rsid w:val="00440BAE"/>
    <w:rsid w:val="00440CCF"/>
    <w:rsid w:val="0044109D"/>
    <w:rsid w:val="00441279"/>
    <w:rsid w:val="00441580"/>
    <w:rsid w:val="004418D0"/>
    <w:rsid w:val="00441B12"/>
    <w:rsid w:val="00441C43"/>
    <w:rsid w:val="00441DA4"/>
    <w:rsid w:val="00441E8F"/>
    <w:rsid w:val="00442334"/>
    <w:rsid w:val="00442426"/>
    <w:rsid w:val="00442598"/>
    <w:rsid w:val="00442851"/>
    <w:rsid w:val="00442E5D"/>
    <w:rsid w:val="00442FEC"/>
    <w:rsid w:val="0044306F"/>
    <w:rsid w:val="0044312A"/>
    <w:rsid w:val="00443495"/>
    <w:rsid w:val="00443A36"/>
    <w:rsid w:val="00443D5B"/>
    <w:rsid w:val="00443F3C"/>
    <w:rsid w:val="00443FF9"/>
    <w:rsid w:val="0044447A"/>
    <w:rsid w:val="004444DD"/>
    <w:rsid w:val="004445A6"/>
    <w:rsid w:val="00444650"/>
    <w:rsid w:val="0044478C"/>
    <w:rsid w:val="004449E0"/>
    <w:rsid w:val="00444C94"/>
    <w:rsid w:val="00445741"/>
    <w:rsid w:val="0044575A"/>
    <w:rsid w:val="00445833"/>
    <w:rsid w:val="0044628D"/>
    <w:rsid w:val="004463CE"/>
    <w:rsid w:val="00446448"/>
    <w:rsid w:val="004465FD"/>
    <w:rsid w:val="0044682F"/>
    <w:rsid w:val="00446903"/>
    <w:rsid w:val="0044690C"/>
    <w:rsid w:val="00446D5A"/>
    <w:rsid w:val="00446FE6"/>
    <w:rsid w:val="00447144"/>
    <w:rsid w:val="00447544"/>
    <w:rsid w:val="00447960"/>
    <w:rsid w:val="00447BAE"/>
    <w:rsid w:val="00447DBE"/>
    <w:rsid w:val="00450122"/>
    <w:rsid w:val="00450311"/>
    <w:rsid w:val="004503BF"/>
    <w:rsid w:val="00450421"/>
    <w:rsid w:val="00450597"/>
    <w:rsid w:val="004506B4"/>
    <w:rsid w:val="00450B24"/>
    <w:rsid w:val="00450DE2"/>
    <w:rsid w:val="00450FCB"/>
    <w:rsid w:val="00451124"/>
    <w:rsid w:val="00451476"/>
    <w:rsid w:val="004518D8"/>
    <w:rsid w:val="00451D7B"/>
    <w:rsid w:val="0045202D"/>
    <w:rsid w:val="0045207D"/>
    <w:rsid w:val="0045219C"/>
    <w:rsid w:val="00452224"/>
    <w:rsid w:val="00452CAE"/>
    <w:rsid w:val="00452E6C"/>
    <w:rsid w:val="00452F35"/>
    <w:rsid w:val="00453522"/>
    <w:rsid w:val="004537A5"/>
    <w:rsid w:val="0045392F"/>
    <w:rsid w:val="004539E5"/>
    <w:rsid w:val="00453E0B"/>
    <w:rsid w:val="004544C3"/>
    <w:rsid w:val="00454AB2"/>
    <w:rsid w:val="00454D13"/>
    <w:rsid w:val="00454ED9"/>
    <w:rsid w:val="004550BD"/>
    <w:rsid w:val="004559FA"/>
    <w:rsid w:val="00455DF7"/>
    <w:rsid w:val="004563FD"/>
    <w:rsid w:val="00456405"/>
    <w:rsid w:val="00456543"/>
    <w:rsid w:val="0045691D"/>
    <w:rsid w:val="004569B9"/>
    <w:rsid w:val="00456BE0"/>
    <w:rsid w:val="00456EE4"/>
    <w:rsid w:val="00457003"/>
    <w:rsid w:val="00457094"/>
    <w:rsid w:val="0045747C"/>
    <w:rsid w:val="004576A4"/>
    <w:rsid w:val="00457799"/>
    <w:rsid w:val="0045790D"/>
    <w:rsid w:val="00457B96"/>
    <w:rsid w:val="00457CDF"/>
    <w:rsid w:val="00457DDC"/>
    <w:rsid w:val="004604AB"/>
    <w:rsid w:val="00460516"/>
    <w:rsid w:val="00460541"/>
    <w:rsid w:val="0046066F"/>
    <w:rsid w:val="004607DE"/>
    <w:rsid w:val="00460EA4"/>
    <w:rsid w:val="00460F97"/>
    <w:rsid w:val="0046119E"/>
    <w:rsid w:val="004611F5"/>
    <w:rsid w:val="00461440"/>
    <w:rsid w:val="004616E1"/>
    <w:rsid w:val="0046175B"/>
    <w:rsid w:val="00461852"/>
    <w:rsid w:val="004618DC"/>
    <w:rsid w:val="00461BC4"/>
    <w:rsid w:val="00461C0D"/>
    <w:rsid w:val="00461E8C"/>
    <w:rsid w:val="00461F79"/>
    <w:rsid w:val="00462206"/>
    <w:rsid w:val="00462351"/>
    <w:rsid w:val="004628AC"/>
    <w:rsid w:val="00462B89"/>
    <w:rsid w:val="00462BD3"/>
    <w:rsid w:val="00462BE6"/>
    <w:rsid w:val="00462D6B"/>
    <w:rsid w:val="00462E50"/>
    <w:rsid w:val="004631D5"/>
    <w:rsid w:val="0046325A"/>
    <w:rsid w:val="00463A1C"/>
    <w:rsid w:val="00463E19"/>
    <w:rsid w:val="00463FCB"/>
    <w:rsid w:val="004640D0"/>
    <w:rsid w:val="004646A5"/>
    <w:rsid w:val="00464B8E"/>
    <w:rsid w:val="00465258"/>
    <w:rsid w:val="004653A5"/>
    <w:rsid w:val="004653B5"/>
    <w:rsid w:val="0046547A"/>
    <w:rsid w:val="00465554"/>
    <w:rsid w:val="004655B7"/>
    <w:rsid w:val="004655E1"/>
    <w:rsid w:val="00465611"/>
    <w:rsid w:val="00465CD8"/>
    <w:rsid w:val="00465ED2"/>
    <w:rsid w:val="0046621C"/>
    <w:rsid w:val="004667D5"/>
    <w:rsid w:val="00466933"/>
    <w:rsid w:val="00466937"/>
    <w:rsid w:val="00466BC0"/>
    <w:rsid w:val="00467024"/>
    <w:rsid w:val="004670E8"/>
    <w:rsid w:val="004670FE"/>
    <w:rsid w:val="0046736F"/>
    <w:rsid w:val="00467B7B"/>
    <w:rsid w:val="00467C72"/>
    <w:rsid w:val="00467CD9"/>
    <w:rsid w:val="00467D59"/>
    <w:rsid w:val="00467D5D"/>
    <w:rsid w:val="00467D81"/>
    <w:rsid w:val="00467E12"/>
    <w:rsid w:val="00467EB3"/>
    <w:rsid w:val="00470444"/>
    <w:rsid w:val="0047061E"/>
    <w:rsid w:val="00470824"/>
    <w:rsid w:val="00470925"/>
    <w:rsid w:val="00470A44"/>
    <w:rsid w:val="00470AC8"/>
    <w:rsid w:val="00470E45"/>
    <w:rsid w:val="00471176"/>
    <w:rsid w:val="00471557"/>
    <w:rsid w:val="00471801"/>
    <w:rsid w:val="00471888"/>
    <w:rsid w:val="00471CA0"/>
    <w:rsid w:val="00471DC9"/>
    <w:rsid w:val="00471EB1"/>
    <w:rsid w:val="00471EF4"/>
    <w:rsid w:val="00472222"/>
    <w:rsid w:val="00472815"/>
    <w:rsid w:val="00472B4F"/>
    <w:rsid w:val="00472BB2"/>
    <w:rsid w:val="00473271"/>
    <w:rsid w:val="00473294"/>
    <w:rsid w:val="00473428"/>
    <w:rsid w:val="0047357B"/>
    <w:rsid w:val="00473950"/>
    <w:rsid w:val="00473A4D"/>
    <w:rsid w:val="00473B42"/>
    <w:rsid w:val="00473EA5"/>
    <w:rsid w:val="00473F14"/>
    <w:rsid w:val="00474181"/>
    <w:rsid w:val="004745E7"/>
    <w:rsid w:val="004746B0"/>
    <w:rsid w:val="004747AC"/>
    <w:rsid w:val="004749C1"/>
    <w:rsid w:val="00474A35"/>
    <w:rsid w:val="00474D2A"/>
    <w:rsid w:val="00474E64"/>
    <w:rsid w:val="00474EC0"/>
    <w:rsid w:val="00475098"/>
    <w:rsid w:val="00475122"/>
    <w:rsid w:val="00475743"/>
    <w:rsid w:val="0047588D"/>
    <w:rsid w:val="00475D91"/>
    <w:rsid w:val="004760BC"/>
    <w:rsid w:val="004764DF"/>
    <w:rsid w:val="004765AC"/>
    <w:rsid w:val="004767F6"/>
    <w:rsid w:val="00476A22"/>
    <w:rsid w:val="00476A4B"/>
    <w:rsid w:val="00476F99"/>
    <w:rsid w:val="00476FAD"/>
    <w:rsid w:val="004771A8"/>
    <w:rsid w:val="004771C6"/>
    <w:rsid w:val="00477573"/>
    <w:rsid w:val="004775B5"/>
    <w:rsid w:val="0047774E"/>
    <w:rsid w:val="00477D31"/>
    <w:rsid w:val="00477F66"/>
    <w:rsid w:val="00480007"/>
    <w:rsid w:val="00480185"/>
    <w:rsid w:val="004804EB"/>
    <w:rsid w:val="004805E3"/>
    <w:rsid w:val="00480711"/>
    <w:rsid w:val="00480712"/>
    <w:rsid w:val="00480BBE"/>
    <w:rsid w:val="00480BEA"/>
    <w:rsid w:val="0048101A"/>
    <w:rsid w:val="004814DC"/>
    <w:rsid w:val="004814F9"/>
    <w:rsid w:val="0048165F"/>
    <w:rsid w:val="00481813"/>
    <w:rsid w:val="00481BF4"/>
    <w:rsid w:val="004820D0"/>
    <w:rsid w:val="00482191"/>
    <w:rsid w:val="004821BD"/>
    <w:rsid w:val="00482494"/>
    <w:rsid w:val="0048263E"/>
    <w:rsid w:val="00482683"/>
    <w:rsid w:val="00482952"/>
    <w:rsid w:val="00482A48"/>
    <w:rsid w:val="00482AEA"/>
    <w:rsid w:val="00482CB8"/>
    <w:rsid w:val="00482DDE"/>
    <w:rsid w:val="00482EDC"/>
    <w:rsid w:val="00482F6C"/>
    <w:rsid w:val="00483069"/>
    <w:rsid w:val="004830A7"/>
    <w:rsid w:val="004831E2"/>
    <w:rsid w:val="004835C3"/>
    <w:rsid w:val="00483724"/>
    <w:rsid w:val="00483751"/>
    <w:rsid w:val="00483832"/>
    <w:rsid w:val="004838EB"/>
    <w:rsid w:val="00484327"/>
    <w:rsid w:val="004843B3"/>
    <w:rsid w:val="0048471B"/>
    <w:rsid w:val="004847A9"/>
    <w:rsid w:val="0048495E"/>
    <w:rsid w:val="00484E98"/>
    <w:rsid w:val="00485443"/>
    <w:rsid w:val="004854D1"/>
    <w:rsid w:val="0048550E"/>
    <w:rsid w:val="00485566"/>
    <w:rsid w:val="004855AB"/>
    <w:rsid w:val="004857D1"/>
    <w:rsid w:val="00485AA2"/>
    <w:rsid w:val="00485AD2"/>
    <w:rsid w:val="00485DE3"/>
    <w:rsid w:val="004867DB"/>
    <w:rsid w:val="00486904"/>
    <w:rsid w:val="00486909"/>
    <w:rsid w:val="0048691E"/>
    <w:rsid w:val="00486A0E"/>
    <w:rsid w:val="00486DA2"/>
    <w:rsid w:val="0048708F"/>
    <w:rsid w:val="004872A8"/>
    <w:rsid w:val="00487A3D"/>
    <w:rsid w:val="00490435"/>
    <w:rsid w:val="004904DE"/>
    <w:rsid w:val="00490515"/>
    <w:rsid w:val="0049099E"/>
    <w:rsid w:val="00490D94"/>
    <w:rsid w:val="00490FB6"/>
    <w:rsid w:val="00490FBC"/>
    <w:rsid w:val="00491636"/>
    <w:rsid w:val="0049185C"/>
    <w:rsid w:val="00491877"/>
    <w:rsid w:val="00491967"/>
    <w:rsid w:val="00491DB4"/>
    <w:rsid w:val="00492054"/>
    <w:rsid w:val="004921D4"/>
    <w:rsid w:val="004922D7"/>
    <w:rsid w:val="004925F6"/>
    <w:rsid w:val="0049267F"/>
    <w:rsid w:val="00492A14"/>
    <w:rsid w:val="00492B3A"/>
    <w:rsid w:val="00492F1A"/>
    <w:rsid w:val="004930EB"/>
    <w:rsid w:val="004931BD"/>
    <w:rsid w:val="0049326D"/>
    <w:rsid w:val="004932F4"/>
    <w:rsid w:val="0049332F"/>
    <w:rsid w:val="004935BC"/>
    <w:rsid w:val="004935DE"/>
    <w:rsid w:val="00493696"/>
    <w:rsid w:val="0049384C"/>
    <w:rsid w:val="00493C98"/>
    <w:rsid w:val="00493D8A"/>
    <w:rsid w:val="004943B5"/>
    <w:rsid w:val="00494463"/>
    <w:rsid w:val="00494566"/>
    <w:rsid w:val="0049477A"/>
    <w:rsid w:val="00494A48"/>
    <w:rsid w:val="00494D15"/>
    <w:rsid w:val="00494E98"/>
    <w:rsid w:val="004950AC"/>
    <w:rsid w:val="0049532C"/>
    <w:rsid w:val="004954B7"/>
    <w:rsid w:val="004955FA"/>
    <w:rsid w:val="00495BF4"/>
    <w:rsid w:val="004960CB"/>
    <w:rsid w:val="004961BC"/>
    <w:rsid w:val="00496313"/>
    <w:rsid w:val="004963E8"/>
    <w:rsid w:val="00497064"/>
    <w:rsid w:val="00497133"/>
    <w:rsid w:val="00497295"/>
    <w:rsid w:val="00497306"/>
    <w:rsid w:val="004973AE"/>
    <w:rsid w:val="00497517"/>
    <w:rsid w:val="00497851"/>
    <w:rsid w:val="00497B2C"/>
    <w:rsid w:val="004A0353"/>
    <w:rsid w:val="004A03B5"/>
    <w:rsid w:val="004A0FA8"/>
    <w:rsid w:val="004A1178"/>
    <w:rsid w:val="004A12AA"/>
    <w:rsid w:val="004A13B3"/>
    <w:rsid w:val="004A195A"/>
    <w:rsid w:val="004A2103"/>
    <w:rsid w:val="004A22DE"/>
    <w:rsid w:val="004A265A"/>
    <w:rsid w:val="004A2718"/>
    <w:rsid w:val="004A284A"/>
    <w:rsid w:val="004A289C"/>
    <w:rsid w:val="004A2B69"/>
    <w:rsid w:val="004A3252"/>
    <w:rsid w:val="004A35D3"/>
    <w:rsid w:val="004A39A7"/>
    <w:rsid w:val="004A3AC2"/>
    <w:rsid w:val="004A3C2D"/>
    <w:rsid w:val="004A4074"/>
    <w:rsid w:val="004A40CF"/>
    <w:rsid w:val="004A4530"/>
    <w:rsid w:val="004A4CF8"/>
    <w:rsid w:val="004A51F4"/>
    <w:rsid w:val="004A553B"/>
    <w:rsid w:val="004A5676"/>
    <w:rsid w:val="004A5C55"/>
    <w:rsid w:val="004A5C85"/>
    <w:rsid w:val="004A62CD"/>
    <w:rsid w:val="004A6360"/>
    <w:rsid w:val="004A664C"/>
    <w:rsid w:val="004A6A7D"/>
    <w:rsid w:val="004A6C0C"/>
    <w:rsid w:val="004A6F62"/>
    <w:rsid w:val="004A736D"/>
    <w:rsid w:val="004A7386"/>
    <w:rsid w:val="004A7598"/>
    <w:rsid w:val="004A79A3"/>
    <w:rsid w:val="004A7B1B"/>
    <w:rsid w:val="004A7E87"/>
    <w:rsid w:val="004A7EF6"/>
    <w:rsid w:val="004B0081"/>
    <w:rsid w:val="004B00FE"/>
    <w:rsid w:val="004B01B7"/>
    <w:rsid w:val="004B03F5"/>
    <w:rsid w:val="004B070E"/>
    <w:rsid w:val="004B0C62"/>
    <w:rsid w:val="004B0D93"/>
    <w:rsid w:val="004B13C8"/>
    <w:rsid w:val="004B14AC"/>
    <w:rsid w:val="004B15CB"/>
    <w:rsid w:val="004B173A"/>
    <w:rsid w:val="004B1A45"/>
    <w:rsid w:val="004B25B6"/>
    <w:rsid w:val="004B25EE"/>
    <w:rsid w:val="004B2AEE"/>
    <w:rsid w:val="004B2C6B"/>
    <w:rsid w:val="004B2EB4"/>
    <w:rsid w:val="004B34C6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285"/>
    <w:rsid w:val="004B440E"/>
    <w:rsid w:val="004B4511"/>
    <w:rsid w:val="004B4AEB"/>
    <w:rsid w:val="004B4C0B"/>
    <w:rsid w:val="004B52AE"/>
    <w:rsid w:val="004B5540"/>
    <w:rsid w:val="004B5B8D"/>
    <w:rsid w:val="004B5BFC"/>
    <w:rsid w:val="004B5DAA"/>
    <w:rsid w:val="004B5F06"/>
    <w:rsid w:val="004B5F9F"/>
    <w:rsid w:val="004B652C"/>
    <w:rsid w:val="004B699F"/>
    <w:rsid w:val="004B6A52"/>
    <w:rsid w:val="004B6BB8"/>
    <w:rsid w:val="004B6C9C"/>
    <w:rsid w:val="004B6D98"/>
    <w:rsid w:val="004B6DD6"/>
    <w:rsid w:val="004B6EF2"/>
    <w:rsid w:val="004B6FC1"/>
    <w:rsid w:val="004B70E0"/>
    <w:rsid w:val="004B7167"/>
    <w:rsid w:val="004B71CA"/>
    <w:rsid w:val="004B73CD"/>
    <w:rsid w:val="004B7683"/>
    <w:rsid w:val="004B787D"/>
    <w:rsid w:val="004B78B7"/>
    <w:rsid w:val="004B7AAC"/>
    <w:rsid w:val="004B7DE1"/>
    <w:rsid w:val="004B7EF8"/>
    <w:rsid w:val="004B7F8D"/>
    <w:rsid w:val="004C0778"/>
    <w:rsid w:val="004C07AF"/>
    <w:rsid w:val="004C0957"/>
    <w:rsid w:val="004C0C74"/>
    <w:rsid w:val="004C0D03"/>
    <w:rsid w:val="004C12DE"/>
    <w:rsid w:val="004C156C"/>
    <w:rsid w:val="004C18CD"/>
    <w:rsid w:val="004C18F0"/>
    <w:rsid w:val="004C1B68"/>
    <w:rsid w:val="004C1F8C"/>
    <w:rsid w:val="004C2021"/>
    <w:rsid w:val="004C2174"/>
    <w:rsid w:val="004C21F0"/>
    <w:rsid w:val="004C223F"/>
    <w:rsid w:val="004C229A"/>
    <w:rsid w:val="004C2742"/>
    <w:rsid w:val="004C2C3D"/>
    <w:rsid w:val="004C2CA6"/>
    <w:rsid w:val="004C31AC"/>
    <w:rsid w:val="004C331E"/>
    <w:rsid w:val="004C3385"/>
    <w:rsid w:val="004C3A85"/>
    <w:rsid w:val="004C3C66"/>
    <w:rsid w:val="004C3C83"/>
    <w:rsid w:val="004C3EEC"/>
    <w:rsid w:val="004C3F86"/>
    <w:rsid w:val="004C40AD"/>
    <w:rsid w:val="004C42D5"/>
    <w:rsid w:val="004C43EB"/>
    <w:rsid w:val="004C443F"/>
    <w:rsid w:val="004C45D4"/>
    <w:rsid w:val="004C45E3"/>
    <w:rsid w:val="004C4611"/>
    <w:rsid w:val="004C47CB"/>
    <w:rsid w:val="004C48E7"/>
    <w:rsid w:val="004C4BF0"/>
    <w:rsid w:val="004C4E40"/>
    <w:rsid w:val="004C4E91"/>
    <w:rsid w:val="004C534F"/>
    <w:rsid w:val="004C5372"/>
    <w:rsid w:val="004C57DF"/>
    <w:rsid w:val="004C5A2C"/>
    <w:rsid w:val="004C5B0E"/>
    <w:rsid w:val="004C5C9A"/>
    <w:rsid w:val="004C5F93"/>
    <w:rsid w:val="004C5FD4"/>
    <w:rsid w:val="004C6516"/>
    <w:rsid w:val="004C692D"/>
    <w:rsid w:val="004C7023"/>
    <w:rsid w:val="004C7084"/>
    <w:rsid w:val="004C718F"/>
    <w:rsid w:val="004C729A"/>
    <w:rsid w:val="004C74C7"/>
    <w:rsid w:val="004C7715"/>
    <w:rsid w:val="004D011B"/>
    <w:rsid w:val="004D02AF"/>
    <w:rsid w:val="004D04A4"/>
    <w:rsid w:val="004D08CA"/>
    <w:rsid w:val="004D11EE"/>
    <w:rsid w:val="004D19E4"/>
    <w:rsid w:val="004D1B22"/>
    <w:rsid w:val="004D2325"/>
    <w:rsid w:val="004D2348"/>
    <w:rsid w:val="004D238B"/>
    <w:rsid w:val="004D2621"/>
    <w:rsid w:val="004D2D44"/>
    <w:rsid w:val="004D2DAA"/>
    <w:rsid w:val="004D316D"/>
    <w:rsid w:val="004D3248"/>
    <w:rsid w:val="004D32C2"/>
    <w:rsid w:val="004D341B"/>
    <w:rsid w:val="004D34F8"/>
    <w:rsid w:val="004D3503"/>
    <w:rsid w:val="004D3832"/>
    <w:rsid w:val="004D3845"/>
    <w:rsid w:val="004D38AE"/>
    <w:rsid w:val="004D3955"/>
    <w:rsid w:val="004D3EC0"/>
    <w:rsid w:val="004D3FA8"/>
    <w:rsid w:val="004D41B4"/>
    <w:rsid w:val="004D483A"/>
    <w:rsid w:val="004D4A6A"/>
    <w:rsid w:val="004D4BD9"/>
    <w:rsid w:val="004D4C46"/>
    <w:rsid w:val="004D4C85"/>
    <w:rsid w:val="004D4D32"/>
    <w:rsid w:val="004D4DA6"/>
    <w:rsid w:val="004D4E98"/>
    <w:rsid w:val="004D5D03"/>
    <w:rsid w:val="004D5ED4"/>
    <w:rsid w:val="004D5FEA"/>
    <w:rsid w:val="004D60ED"/>
    <w:rsid w:val="004D642D"/>
    <w:rsid w:val="004D6737"/>
    <w:rsid w:val="004D6834"/>
    <w:rsid w:val="004D68F7"/>
    <w:rsid w:val="004D6910"/>
    <w:rsid w:val="004D6EDB"/>
    <w:rsid w:val="004D6FCD"/>
    <w:rsid w:val="004D717E"/>
    <w:rsid w:val="004D72C8"/>
    <w:rsid w:val="004D7723"/>
    <w:rsid w:val="004D788D"/>
    <w:rsid w:val="004D7955"/>
    <w:rsid w:val="004D798A"/>
    <w:rsid w:val="004D7A83"/>
    <w:rsid w:val="004D7BA3"/>
    <w:rsid w:val="004D7F11"/>
    <w:rsid w:val="004E00A3"/>
    <w:rsid w:val="004E00BE"/>
    <w:rsid w:val="004E031E"/>
    <w:rsid w:val="004E0482"/>
    <w:rsid w:val="004E0683"/>
    <w:rsid w:val="004E06C4"/>
    <w:rsid w:val="004E06F3"/>
    <w:rsid w:val="004E0F0F"/>
    <w:rsid w:val="004E1067"/>
    <w:rsid w:val="004E10DF"/>
    <w:rsid w:val="004E1700"/>
    <w:rsid w:val="004E1859"/>
    <w:rsid w:val="004E1975"/>
    <w:rsid w:val="004E1AFE"/>
    <w:rsid w:val="004E1BC4"/>
    <w:rsid w:val="004E1C0C"/>
    <w:rsid w:val="004E260B"/>
    <w:rsid w:val="004E289C"/>
    <w:rsid w:val="004E2A57"/>
    <w:rsid w:val="004E2DFC"/>
    <w:rsid w:val="004E304E"/>
    <w:rsid w:val="004E3060"/>
    <w:rsid w:val="004E30BA"/>
    <w:rsid w:val="004E32F7"/>
    <w:rsid w:val="004E3374"/>
    <w:rsid w:val="004E390B"/>
    <w:rsid w:val="004E3A1B"/>
    <w:rsid w:val="004E3C21"/>
    <w:rsid w:val="004E3C3D"/>
    <w:rsid w:val="004E3E44"/>
    <w:rsid w:val="004E4055"/>
    <w:rsid w:val="004E422C"/>
    <w:rsid w:val="004E4469"/>
    <w:rsid w:val="004E4592"/>
    <w:rsid w:val="004E46D7"/>
    <w:rsid w:val="004E46E7"/>
    <w:rsid w:val="004E4794"/>
    <w:rsid w:val="004E483C"/>
    <w:rsid w:val="004E4844"/>
    <w:rsid w:val="004E5294"/>
    <w:rsid w:val="004E586B"/>
    <w:rsid w:val="004E594D"/>
    <w:rsid w:val="004E5978"/>
    <w:rsid w:val="004E5A5A"/>
    <w:rsid w:val="004E5BD5"/>
    <w:rsid w:val="004E5CA2"/>
    <w:rsid w:val="004E5E55"/>
    <w:rsid w:val="004E6067"/>
    <w:rsid w:val="004E6093"/>
    <w:rsid w:val="004E60CD"/>
    <w:rsid w:val="004E6125"/>
    <w:rsid w:val="004E63DB"/>
    <w:rsid w:val="004E68EC"/>
    <w:rsid w:val="004E697A"/>
    <w:rsid w:val="004E69C2"/>
    <w:rsid w:val="004E6B2E"/>
    <w:rsid w:val="004E6B51"/>
    <w:rsid w:val="004E6BDE"/>
    <w:rsid w:val="004E6CE6"/>
    <w:rsid w:val="004E6ED3"/>
    <w:rsid w:val="004E6FB4"/>
    <w:rsid w:val="004E6FEE"/>
    <w:rsid w:val="004E70DA"/>
    <w:rsid w:val="004E70E9"/>
    <w:rsid w:val="004E779D"/>
    <w:rsid w:val="004E7C71"/>
    <w:rsid w:val="004E7DD4"/>
    <w:rsid w:val="004E7F3A"/>
    <w:rsid w:val="004F0286"/>
    <w:rsid w:val="004F0297"/>
    <w:rsid w:val="004F02A9"/>
    <w:rsid w:val="004F02CF"/>
    <w:rsid w:val="004F05DB"/>
    <w:rsid w:val="004F0BA9"/>
    <w:rsid w:val="004F1104"/>
    <w:rsid w:val="004F1418"/>
    <w:rsid w:val="004F16FD"/>
    <w:rsid w:val="004F1758"/>
    <w:rsid w:val="004F1939"/>
    <w:rsid w:val="004F1D09"/>
    <w:rsid w:val="004F1DED"/>
    <w:rsid w:val="004F1E9D"/>
    <w:rsid w:val="004F20FE"/>
    <w:rsid w:val="004F230E"/>
    <w:rsid w:val="004F253D"/>
    <w:rsid w:val="004F264F"/>
    <w:rsid w:val="004F2B8D"/>
    <w:rsid w:val="004F2F9C"/>
    <w:rsid w:val="004F348D"/>
    <w:rsid w:val="004F37BC"/>
    <w:rsid w:val="004F3823"/>
    <w:rsid w:val="004F38B0"/>
    <w:rsid w:val="004F38D3"/>
    <w:rsid w:val="004F3B01"/>
    <w:rsid w:val="004F3B80"/>
    <w:rsid w:val="004F3C15"/>
    <w:rsid w:val="004F4531"/>
    <w:rsid w:val="004F467F"/>
    <w:rsid w:val="004F484D"/>
    <w:rsid w:val="004F49B1"/>
    <w:rsid w:val="004F4F0C"/>
    <w:rsid w:val="004F4F5D"/>
    <w:rsid w:val="004F508E"/>
    <w:rsid w:val="004F5213"/>
    <w:rsid w:val="004F5D07"/>
    <w:rsid w:val="004F5F2E"/>
    <w:rsid w:val="004F62CA"/>
    <w:rsid w:val="004F6357"/>
    <w:rsid w:val="004F6604"/>
    <w:rsid w:val="004F68C1"/>
    <w:rsid w:val="004F712D"/>
    <w:rsid w:val="004F7391"/>
    <w:rsid w:val="004F74BA"/>
    <w:rsid w:val="004F7A56"/>
    <w:rsid w:val="004F7B85"/>
    <w:rsid w:val="004F7B9B"/>
    <w:rsid w:val="004F7C81"/>
    <w:rsid w:val="004F7E25"/>
    <w:rsid w:val="004F7EB1"/>
    <w:rsid w:val="0050030F"/>
    <w:rsid w:val="00500346"/>
    <w:rsid w:val="00500628"/>
    <w:rsid w:val="00500934"/>
    <w:rsid w:val="00500AD2"/>
    <w:rsid w:val="00500B89"/>
    <w:rsid w:val="00500BE1"/>
    <w:rsid w:val="0050105B"/>
    <w:rsid w:val="00501060"/>
    <w:rsid w:val="005017B0"/>
    <w:rsid w:val="00501928"/>
    <w:rsid w:val="00502323"/>
    <w:rsid w:val="005029D3"/>
    <w:rsid w:val="00502AE8"/>
    <w:rsid w:val="00502CF7"/>
    <w:rsid w:val="005035CA"/>
    <w:rsid w:val="005038E5"/>
    <w:rsid w:val="00503D60"/>
    <w:rsid w:val="00504049"/>
    <w:rsid w:val="005041E7"/>
    <w:rsid w:val="00504331"/>
    <w:rsid w:val="0050463C"/>
    <w:rsid w:val="00504723"/>
    <w:rsid w:val="00504AA8"/>
    <w:rsid w:val="00504F4E"/>
    <w:rsid w:val="005051CF"/>
    <w:rsid w:val="0050529F"/>
    <w:rsid w:val="005053E6"/>
    <w:rsid w:val="005055A1"/>
    <w:rsid w:val="00505869"/>
    <w:rsid w:val="005058CC"/>
    <w:rsid w:val="00505DBA"/>
    <w:rsid w:val="00505FDA"/>
    <w:rsid w:val="00506383"/>
    <w:rsid w:val="0050648F"/>
    <w:rsid w:val="0050687E"/>
    <w:rsid w:val="00506A47"/>
    <w:rsid w:val="005073CB"/>
    <w:rsid w:val="005078C7"/>
    <w:rsid w:val="00507919"/>
    <w:rsid w:val="00507EE7"/>
    <w:rsid w:val="00510BCB"/>
    <w:rsid w:val="00511148"/>
    <w:rsid w:val="005111A2"/>
    <w:rsid w:val="00511B60"/>
    <w:rsid w:val="00511D98"/>
    <w:rsid w:val="00511F9B"/>
    <w:rsid w:val="005120C0"/>
    <w:rsid w:val="00512133"/>
    <w:rsid w:val="005121B3"/>
    <w:rsid w:val="00512207"/>
    <w:rsid w:val="005126E1"/>
    <w:rsid w:val="00512AD0"/>
    <w:rsid w:val="00512B2B"/>
    <w:rsid w:val="00512BA5"/>
    <w:rsid w:val="00512EA2"/>
    <w:rsid w:val="00512EFE"/>
    <w:rsid w:val="005132B2"/>
    <w:rsid w:val="0051380D"/>
    <w:rsid w:val="00513D47"/>
    <w:rsid w:val="005142CA"/>
    <w:rsid w:val="00514779"/>
    <w:rsid w:val="00514AE6"/>
    <w:rsid w:val="00514B82"/>
    <w:rsid w:val="00514B99"/>
    <w:rsid w:val="0051507D"/>
    <w:rsid w:val="00515D00"/>
    <w:rsid w:val="00515F3F"/>
    <w:rsid w:val="00515F65"/>
    <w:rsid w:val="005163EB"/>
    <w:rsid w:val="00516480"/>
    <w:rsid w:val="00516550"/>
    <w:rsid w:val="00516A90"/>
    <w:rsid w:val="00516AB1"/>
    <w:rsid w:val="005171DC"/>
    <w:rsid w:val="00517567"/>
    <w:rsid w:val="005177DA"/>
    <w:rsid w:val="00517F6E"/>
    <w:rsid w:val="00520002"/>
    <w:rsid w:val="005200AE"/>
    <w:rsid w:val="0052018C"/>
    <w:rsid w:val="00520752"/>
    <w:rsid w:val="00520AF7"/>
    <w:rsid w:val="00520AFE"/>
    <w:rsid w:val="00520CDB"/>
    <w:rsid w:val="00520EC1"/>
    <w:rsid w:val="00521257"/>
    <w:rsid w:val="005215B9"/>
    <w:rsid w:val="0052165F"/>
    <w:rsid w:val="00521933"/>
    <w:rsid w:val="00522066"/>
    <w:rsid w:val="005224B7"/>
    <w:rsid w:val="00522518"/>
    <w:rsid w:val="00522576"/>
    <w:rsid w:val="0052259C"/>
    <w:rsid w:val="005225B3"/>
    <w:rsid w:val="005226D0"/>
    <w:rsid w:val="00522A1C"/>
    <w:rsid w:val="00522C08"/>
    <w:rsid w:val="00522E1B"/>
    <w:rsid w:val="00522FC1"/>
    <w:rsid w:val="005230BD"/>
    <w:rsid w:val="00523302"/>
    <w:rsid w:val="005233B5"/>
    <w:rsid w:val="00523593"/>
    <w:rsid w:val="00523832"/>
    <w:rsid w:val="0052393E"/>
    <w:rsid w:val="00523F4E"/>
    <w:rsid w:val="00523F92"/>
    <w:rsid w:val="0052413C"/>
    <w:rsid w:val="00524429"/>
    <w:rsid w:val="00524728"/>
    <w:rsid w:val="0052487B"/>
    <w:rsid w:val="00524896"/>
    <w:rsid w:val="00524A04"/>
    <w:rsid w:val="00524CC5"/>
    <w:rsid w:val="00524D6A"/>
    <w:rsid w:val="00524E16"/>
    <w:rsid w:val="0052510F"/>
    <w:rsid w:val="0052598B"/>
    <w:rsid w:val="00525C5F"/>
    <w:rsid w:val="00525D3D"/>
    <w:rsid w:val="00525D95"/>
    <w:rsid w:val="00525EA8"/>
    <w:rsid w:val="0052601E"/>
    <w:rsid w:val="005263E0"/>
    <w:rsid w:val="0052640B"/>
    <w:rsid w:val="0052712F"/>
    <w:rsid w:val="00527218"/>
    <w:rsid w:val="00527285"/>
    <w:rsid w:val="005301B7"/>
    <w:rsid w:val="005305A1"/>
    <w:rsid w:val="005305AF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D65"/>
    <w:rsid w:val="005321C9"/>
    <w:rsid w:val="00532260"/>
    <w:rsid w:val="005325AD"/>
    <w:rsid w:val="005330BD"/>
    <w:rsid w:val="00533195"/>
    <w:rsid w:val="00533B62"/>
    <w:rsid w:val="00533D9A"/>
    <w:rsid w:val="00533FA7"/>
    <w:rsid w:val="00534058"/>
    <w:rsid w:val="005341EE"/>
    <w:rsid w:val="0053422E"/>
    <w:rsid w:val="005345A3"/>
    <w:rsid w:val="00534769"/>
    <w:rsid w:val="00534798"/>
    <w:rsid w:val="00534830"/>
    <w:rsid w:val="005348E9"/>
    <w:rsid w:val="00534903"/>
    <w:rsid w:val="0053492E"/>
    <w:rsid w:val="00534B31"/>
    <w:rsid w:val="00534C6C"/>
    <w:rsid w:val="00534E65"/>
    <w:rsid w:val="00534EB7"/>
    <w:rsid w:val="00534FED"/>
    <w:rsid w:val="0053510C"/>
    <w:rsid w:val="00535174"/>
    <w:rsid w:val="005351FD"/>
    <w:rsid w:val="00535738"/>
    <w:rsid w:val="00535AC4"/>
    <w:rsid w:val="00535E1A"/>
    <w:rsid w:val="005363CD"/>
    <w:rsid w:val="0053688B"/>
    <w:rsid w:val="00536918"/>
    <w:rsid w:val="00536E51"/>
    <w:rsid w:val="00536F21"/>
    <w:rsid w:val="00536FAE"/>
    <w:rsid w:val="00537101"/>
    <w:rsid w:val="00537145"/>
    <w:rsid w:val="005371EF"/>
    <w:rsid w:val="00537454"/>
    <w:rsid w:val="005375F1"/>
    <w:rsid w:val="00537690"/>
    <w:rsid w:val="00537AFD"/>
    <w:rsid w:val="00537ED2"/>
    <w:rsid w:val="00537F97"/>
    <w:rsid w:val="005405FD"/>
    <w:rsid w:val="00540706"/>
    <w:rsid w:val="00540778"/>
    <w:rsid w:val="0054080D"/>
    <w:rsid w:val="00540AF3"/>
    <w:rsid w:val="00540D94"/>
    <w:rsid w:val="00540EE8"/>
    <w:rsid w:val="005414AF"/>
    <w:rsid w:val="005414B9"/>
    <w:rsid w:val="005415EF"/>
    <w:rsid w:val="00541700"/>
    <w:rsid w:val="00541848"/>
    <w:rsid w:val="005418DA"/>
    <w:rsid w:val="00541928"/>
    <w:rsid w:val="00541DDC"/>
    <w:rsid w:val="00542330"/>
    <w:rsid w:val="0054234C"/>
    <w:rsid w:val="005424A5"/>
    <w:rsid w:val="00542677"/>
    <w:rsid w:val="0054276D"/>
    <w:rsid w:val="005427D9"/>
    <w:rsid w:val="005427DE"/>
    <w:rsid w:val="00542993"/>
    <w:rsid w:val="00542C43"/>
    <w:rsid w:val="00542D37"/>
    <w:rsid w:val="00542EDC"/>
    <w:rsid w:val="00543005"/>
    <w:rsid w:val="005434C7"/>
    <w:rsid w:val="0054355F"/>
    <w:rsid w:val="00543669"/>
    <w:rsid w:val="00543730"/>
    <w:rsid w:val="0054383F"/>
    <w:rsid w:val="00543849"/>
    <w:rsid w:val="00543A0B"/>
    <w:rsid w:val="00543CA4"/>
    <w:rsid w:val="00543EC7"/>
    <w:rsid w:val="00543F13"/>
    <w:rsid w:val="00543F3C"/>
    <w:rsid w:val="00543FBD"/>
    <w:rsid w:val="00544043"/>
    <w:rsid w:val="0054433C"/>
    <w:rsid w:val="005448BB"/>
    <w:rsid w:val="00544943"/>
    <w:rsid w:val="00544B6A"/>
    <w:rsid w:val="00544DBF"/>
    <w:rsid w:val="00544DD2"/>
    <w:rsid w:val="00544E9A"/>
    <w:rsid w:val="005457B8"/>
    <w:rsid w:val="0054599E"/>
    <w:rsid w:val="005459FB"/>
    <w:rsid w:val="00545A01"/>
    <w:rsid w:val="00545A3B"/>
    <w:rsid w:val="00545CB0"/>
    <w:rsid w:val="00545CDD"/>
    <w:rsid w:val="00545FA2"/>
    <w:rsid w:val="005460B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BD5"/>
    <w:rsid w:val="00547E36"/>
    <w:rsid w:val="00547F47"/>
    <w:rsid w:val="00550020"/>
    <w:rsid w:val="005500C4"/>
    <w:rsid w:val="00550317"/>
    <w:rsid w:val="0055081A"/>
    <w:rsid w:val="0055086C"/>
    <w:rsid w:val="0055087B"/>
    <w:rsid w:val="00550AB6"/>
    <w:rsid w:val="00550EAA"/>
    <w:rsid w:val="005510CB"/>
    <w:rsid w:val="00551145"/>
    <w:rsid w:val="00551269"/>
    <w:rsid w:val="00551281"/>
    <w:rsid w:val="005513FE"/>
    <w:rsid w:val="0055142F"/>
    <w:rsid w:val="00551494"/>
    <w:rsid w:val="005519C4"/>
    <w:rsid w:val="00551CF5"/>
    <w:rsid w:val="00551F84"/>
    <w:rsid w:val="005528DF"/>
    <w:rsid w:val="00552C6E"/>
    <w:rsid w:val="00552E8B"/>
    <w:rsid w:val="00552F90"/>
    <w:rsid w:val="0055308F"/>
    <w:rsid w:val="0055327F"/>
    <w:rsid w:val="00553570"/>
    <w:rsid w:val="00553590"/>
    <w:rsid w:val="00553A26"/>
    <w:rsid w:val="00553B66"/>
    <w:rsid w:val="00553E2F"/>
    <w:rsid w:val="00553F6D"/>
    <w:rsid w:val="0055425D"/>
    <w:rsid w:val="00554628"/>
    <w:rsid w:val="005549C0"/>
    <w:rsid w:val="00555111"/>
    <w:rsid w:val="00555454"/>
    <w:rsid w:val="0055560B"/>
    <w:rsid w:val="00555674"/>
    <w:rsid w:val="0055568B"/>
    <w:rsid w:val="0055594E"/>
    <w:rsid w:val="00555C15"/>
    <w:rsid w:val="00555D5B"/>
    <w:rsid w:val="00555EE1"/>
    <w:rsid w:val="00556345"/>
    <w:rsid w:val="0055656A"/>
    <w:rsid w:val="005566EA"/>
    <w:rsid w:val="00556857"/>
    <w:rsid w:val="00556F3D"/>
    <w:rsid w:val="00557056"/>
    <w:rsid w:val="0055766A"/>
    <w:rsid w:val="00557D19"/>
    <w:rsid w:val="00557DFE"/>
    <w:rsid w:val="00557E08"/>
    <w:rsid w:val="00557FCA"/>
    <w:rsid w:val="005604EE"/>
    <w:rsid w:val="00560874"/>
    <w:rsid w:val="0056096C"/>
    <w:rsid w:val="00560B47"/>
    <w:rsid w:val="00560E76"/>
    <w:rsid w:val="005613A5"/>
    <w:rsid w:val="005615D3"/>
    <w:rsid w:val="005617ED"/>
    <w:rsid w:val="005618F5"/>
    <w:rsid w:val="005619A6"/>
    <w:rsid w:val="005619E2"/>
    <w:rsid w:val="00561ACF"/>
    <w:rsid w:val="0056211B"/>
    <w:rsid w:val="00562166"/>
    <w:rsid w:val="0056219D"/>
    <w:rsid w:val="005622C4"/>
    <w:rsid w:val="00562729"/>
    <w:rsid w:val="00562CA3"/>
    <w:rsid w:val="0056331B"/>
    <w:rsid w:val="00563525"/>
    <w:rsid w:val="005636BC"/>
    <w:rsid w:val="00563960"/>
    <w:rsid w:val="00563BAE"/>
    <w:rsid w:val="00563BB5"/>
    <w:rsid w:val="00563F80"/>
    <w:rsid w:val="0056431F"/>
    <w:rsid w:val="0056488A"/>
    <w:rsid w:val="00564C8E"/>
    <w:rsid w:val="00564E9E"/>
    <w:rsid w:val="00565469"/>
    <w:rsid w:val="005654C0"/>
    <w:rsid w:val="005659BD"/>
    <w:rsid w:val="00565CD9"/>
    <w:rsid w:val="0056606E"/>
    <w:rsid w:val="00566092"/>
    <w:rsid w:val="005661F3"/>
    <w:rsid w:val="00566563"/>
    <w:rsid w:val="005665A4"/>
    <w:rsid w:val="00566A31"/>
    <w:rsid w:val="00566A5A"/>
    <w:rsid w:val="00566D94"/>
    <w:rsid w:val="005670D4"/>
    <w:rsid w:val="00567137"/>
    <w:rsid w:val="005672C9"/>
    <w:rsid w:val="005674A8"/>
    <w:rsid w:val="0056753A"/>
    <w:rsid w:val="00567998"/>
    <w:rsid w:val="00567D06"/>
    <w:rsid w:val="00567F97"/>
    <w:rsid w:val="005700EA"/>
    <w:rsid w:val="005703CC"/>
    <w:rsid w:val="005704E1"/>
    <w:rsid w:val="005707DD"/>
    <w:rsid w:val="005709E0"/>
    <w:rsid w:val="00570AD2"/>
    <w:rsid w:val="00570E1D"/>
    <w:rsid w:val="00570F60"/>
    <w:rsid w:val="00571315"/>
    <w:rsid w:val="00571710"/>
    <w:rsid w:val="00571791"/>
    <w:rsid w:val="00571C98"/>
    <w:rsid w:val="0057213F"/>
    <w:rsid w:val="005729C5"/>
    <w:rsid w:val="00572EC4"/>
    <w:rsid w:val="00573152"/>
    <w:rsid w:val="00573398"/>
    <w:rsid w:val="00573468"/>
    <w:rsid w:val="005735A4"/>
    <w:rsid w:val="00573C9A"/>
    <w:rsid w:val="00573FF2"/>
    <w:rsid w:val="005741F2"/>
    <w:rsid w:val="005742E6"/>
    <w:rsid w:val="00574532"/>
    <w:rsid w:val="00574611"/>
    <w:rsid w:val="0057472A"/>
    <w:rsid w:val="0057472E"/>
    <w:rsid w:val="00575000"/>
    <w:rsid w:val="00575241"/>
    <w:rsid w:val="005753A8"/>
    <w:rsid w:val="005754C2"/>
    <w:rsid w:val="005754FE"/>
    <w:rsid w:val="00575DFF"/>
    <w:rsid w:val="00575E5B"/>
    <w:rsid w:val="00575E66"/>
    <w:rsid w:val="00575E9D"/>
    <w:rsid w:val="00575EB2"/>
    <w:rsid w:val="00575EC0"/>
    <w:rsid w:val="00575F3E"/>
    <w:rsid w:val="00575F73"/>
    <w:rsid w:val="00576766"/>
    <w:rsid w:val="00576A12"/>
    <w:rsid w:val="00576A38"/>
    <w:rsid w:val="00576F6B"/>
    <w:rsid w:val="00577034"/>
    <w:rsid w:val="005771A7"/>
    <w:rsid w:val="005774B7"/>
    <w:rsid w:val="00577664"/>
    <w:rsid w:val="00577A09"/>
    <w:rsid w:val="00577A14"/>
    <w:rsid w:val="00577B01"/>
    <w:rsid w:val="00577B93"/>
    <w:rsid w:val="00577DF9"/>
    <w:rsid w:val="0058001F"/>
    <w:rsid w:val="0058005A"/>
    <w:rsid w:val="00580393"/>
    <w:rsid w:val="00580419"/>
    <w:rsid w:val="00580562"/>
    <w:rsid w:val="0058073E"/>
    <w:rsid w:val="00580756"/>
    <w:rsid w:val="0058086C"/>
    <w:rsid w:val="005808F8"/>
    <w:rsid w:val="00580956"/>
    <w:rsid w:val="00580CC3"/>
    <w:rsid w:val="00580CC6"/>
    <w:rsid w:val="00580ECC"/>
    <w:rsid w:val="00580F58"/>
    <w:rsid w:val="00580F82"/>
    <w:rsid w:val="0058145F"/>
    <w:rsid w:val="0058150D"/>
    <w:rsid w:val="0058184A"/>
    <w:rsid w:val="00581882"/>
    <w:rsid w:val="00581950"/>
    <w:rsid w:val="00581955"/>
    <w:rsid w:val="00581A0F"/>
    <w:rsid w:val="00581B0E"/>
    <w:rsid w:val="00581C09"/>
    <w:rsid w:val="00581C32"/>
    <w:rsid w:val="00581D83"/>
    <w:rsid w:val="005820CC"/>
    <w:rsid w:val="00582348"/>
    <w:rsid w:val="005825C2"/>
    <w:rsid w:val="00583189"/>
    <w:rsid w:val="0058367E"/>
    <w:rsid w:val="005837D7"/>
    <w:rsid w:val="005838B6"/>
    <w:rsid w:val="005838E0"/>
    <w:rsid w:val="00583AD9"/>
    <w:rsid w:val="00583D81"/>
    <w:rsid w:val="00583E5B"/>
    <w:rsid w:val="0058472E"/>
    <w:rsid w:val="00584792"/>
    <w:rsid w:val="00584968"/>
    <w:rsid w:val="00584C6D"/>
    <w:rsid w:val="00584F8D"/>
    <w:rsid w:val="0058518E"/>
    <w:rsid w:val="005855FE"/>
    <w:rsid w:val="00585679"/>
    <w:rsid w:val="005857AC"/>
    <w:rsid w:val="00586088"/>
    <w:rsid w:val="005860A5"/>
    <w:rsid w:val="00586110"/>
    <w:rsid w:val="005863E2"/>
    <w:rsid w:val="00586916"/>
    <w:rsid w:val="0058694E"/>
    <w:rsid w:val="00586E4D"/>
    <w:rsid w:val="00586F66"/>
    <w:rsid w:val="00586FB7"/>
    <w:rsid w:val="00586FE2"/>
    <w:rsid w:val="0058730E"/>
    <w:rsid w:val="0058741D"/>
    <w:rsid w:val="00587943"/>
    <w:rsid w:val="00587A51"/>
    <w:rsid w:val="00587AEF"/>
    <w:rsid w:val="00590213"/>
    <w:rsid w:val="005902E5"/>
    <w:rsid w:val="00590676"/>
    <w:rsid w:val="005906D6"/>
    <w:rsid w:val="0059095F"/>
    <w:rsid w:val="00590E57"/>
    <w:rsid w:val="005911E6"/>
    <w:rsid w:val="005912F2"/>
    <w:rsid w:val="00591625"/>
    <w:rsid w:val="00591E63"/>
    <w:rsid w:val="00591FC7"/>
    <w:rsid w:val="005921A6"/>
    <w:rsid w:val="0059261E"/>
    <w:rsid w:val="005926A7"/>
    <w:rsid w:val="00592715"/>
    <w:rsid w:val="00592774"/>
    <w:rsid w:val="00592B71"/>
    <w:rsid w:val="00592DEB"/>
    <w:rsid w:val="00592F92"/>
    <w:rsid w:val="00593002"/>
    <w:rsid w:val="005930CA"/>
    <w:rsid w:val="005933D2"/>
    <w:rsid w:val="00593421"/>
    <w:rsid w:val="0059346C"/>
    <w:rsid w:val="0059380B"/>
    <w:rsid w:val="005939F9"/>
    <w:rsid w:val="00593B64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A7B"/>
    <w:rsid w:val="00594B3C"/>
    <w:rsid w:val="00594C5D"/>
    <w:rsid w:val="00594DD6"/>
    <w:rsid w:val="0059524F"/>
    <w:rsid w:val="00595354"/>
    <w:rsid w:val="00595389"/>
    <w:rsid w:val="005956A6"/>
    <w:rsid w:val="005956EC"/>
    <w:rsid w:val="00595831"/>
    <w:rsid w:val="00595A78"/>
    <w:rsid w:val="0059621A"/>
    <w:rsid w:val="005964A7"/>
    <w:rsid w:val="00596934"/>
    <w:rsid w:val="00596A21"/>
    <w:rsid w:val="005971D1"/>
    <w:rsid w:val="005972E0"/>
    <w:rsid w:val="005974E2"/>
    <w:rsid w:val="00597D93"/>
    <w:rsid w:val="00597F53"/>
    <w:rsid w:val="005A04B7"/>
    <w:rsid w:val="005A04DF"/>
    <w:rsid w:val="005A04F3"/>
    <w:rsid w:val="005A06AD"/>
    <w:rsid w:val="005A0796"/>
    <w:rsid w:val="005A07A7"/>
    <w:rsid w:val="005A0B91"/>
    <w:rsid w:val="005A0C39"/>
    <w:rsid w:val="005A11AD"/>
    <w:rsid w:val="005A11CF"/>
    <w:rsid w:val="005A130B"/>
    <w:rsid w:val="005A1374"/>
    <w:rsid w:val="005A1437"/>
    <w:rsid w:val="005A19E0"/>
    <w:rsid w:val="005A1E6F"/>
    <w:rsid w:val="005A22BE"/>
    <w:rsid w:val="005A23C7"/>
    <w:rsid w:val="005A23E6"/>
    <w:rsid w:val="005A24A3"/>
    <w:rsid w:val="005A26D1"/>
    <w:rsid w:val="005A2C18"/>
    <w:rsid w:val="005A2FB2"/>
    <w:rsid w:val="005A3015"/>
    <w:rsid w:val="005A3356"/>
    <w:rsid w:val="005A356F"/>
    <w:rsid w:val="005A3905"/>
    <w:rsid w:val="005A3C35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F68"/>
    <w:rsid w:val="005A516B"/>
    <w:rsid w:val="005A53AA"/>
    <w:rsid w:val="005A5437"/>
    <w:rsid w:val="005A54F2"/>
    <w:rsid w:val="005A5568"/>
    <w:rsid w:val="005A55F8"/>
    <w:rsid w:val="005A56E2"/>
    <w:rsid w:val="005A5BEE"/>
    <w:rsid w:val="005A5E86"/>
    <w:rsid w:val="005A5FF9"/>
    <w:rsid w:val="005A615C"/>
    <w:rsid w:val="005A6206"/>
    <w:rsid w:val="005A6243"/>
    <w:rsid w:val="005A632B"/>
    <w:rsid w:val="005A6594"/>
    <w:rsid w:val="005A687E"/>
    <w:rsid w:val="005A6C17"/>
    <w:rsid w:val="005A6CB7"/>
    <w:rsid w:val="005A6F24"/>
    <w:rsid w:val="005A7011"/>
    <w:rsid w:val="005A7411"/>
    <w:rsid w:val="005A74C2"/>
    <w:rsid w:val="005A7659"/>
    <w:rsid w:val="005A77B7"/>
    <w:rsid w:val="005A7A0E"/>
    <w:rsid w:val="005A7E0B"/>
    <w:rsid w:val="005A7F0C"/>
    <w:rsid w:val="005A7F7A"/>
    <w:rsid w:val="005B0049"/>
    <w:rsid w:val="005B0061"/>
    <w:rsid w:val="005B0067"/>
    <w:rsid w:val="005B0202"/>
    <w:rsid w:val="005B0CBC"/>
    <w:rsid w:val="005B0E68"/>
    <w:rsid w:val="005B1505"/>
    <w:rsid w:val="005B157F"/>
    <w:rsid w:val="005B15EE"/>
    <w:rsid w:val="005B1653"/>
    <w:rsid w:val="005B17A9"/>
    <w:rsid w:val="005B19C4"/>
    <w:rsid w:val="005B1DF1"/>
    <w:rsid w:val="005B273E"/>
    <w:rsid w:val="005B2A98"/>
    <w:rsid w:val="005B2E0D"/>
    <w:rsid w:val="005B2E66"/>
    <w:rsid w:val="005B3158"/>
    <w:rsid w:val="005B352B"/>
    <w:rsid w:val="005B3609"/>
    <w:rsid w:val="005B3770"/>
    <w:rsid w:val="005B3BD0"/>
    <w:rsid w:val="005B3D5F"/>
    <w:rsid w:val="005B4121"/>
    <w:rsid w:val="005B41E3"/>
    <w:rsid w:val="005B4286"/>
    <w:rsid w:val="005B44B0"/>
    <w:rsid w:val="005B468E"/>
    <w:rsid w:val="005B557D"/>
    <w:rsid w:val="005B55BD"/>
    <w:rsid w:val="005B5BFD"/>
    <w:rsid w:val="005B5FD0"/>
    <w:rsid w:val="005B62B4"/>
    <w:rsid w:val="005B6431"/>
    <w:rsid w:val="005B6594"/>
    <w:rsid w:val="005B68A8"/>
    <w:rsid w:val="005B6A54"/>
    <w:rsid w:val="005B6DCF"/>
    <w:rsid w:val="005B6F5D"/>
    <w:rsid w:val="005B71B7"/>
    <w:rsid w:val="005B73B8"/>
    <w:rsid w:val="005B755C"/>
    <w:rsid w:val="005B7762"/>
    <w:rsid w:val="005B790F"/>
    <w:rsid w:val="005B7A57"/>
    <w:rsid w:val="005B7B9C"/>
    <w:rsid w:val="005B7BBA"/>
    <w:rsid w:val="005B7CE5"/>
    <w:rsid w:val="005C064F"/>
    <w:rsid w:val="005C09E4"/>
    <w:rsid w:val="005C0AD2"/>
    <w:rsid w:val="005C0BCB"/>
    <w:rsid w:val="005C0C48"/>
    <w:rsid w:val="005C0E37"/>
    <w:rsid w:val="005C12FE"/>
    <w:rsid w:val="005C159F"/>
    <w:rsid w:val="005C15FF"/>
    <w:rsid w:val="005C182D"/>
    <w:rsid w:val="005C1921"/>
    <w:rsid w:val="005C22C1"/>
    <w:rsid w:val="005C22ED"/>
    <w:rsid w:val="005C2385"/>
    <w:rsid w:val="005C24F7"/>
    <w:rsid w:val="005C29F9"/>
    <w:rsid w:val="005C2D5A"/>
    <w:rsid w:val="005C3011"/>
    <w:rsid w:val="005C3476"/>
    <w:rsid w:val="005C3481"/>
    <w:rsid w:val="005C3AC2"/>
    <w:rsid w:val="005C3ED0"/>
    <w:rsid w:val="005C405E"/>
    <w:rsid w:val="005C4186"/>
    <w:rsid w:val="005C418F"/>
    <w:rsid w:val="005C4256"/>
    <w:rsid w:val="005C43EB"/>
    <w:rsid w:val="005C477C"/>
    <w:rsid w:val="005C4CB2"/>
    <w:rsid w:val="005C503A"/>
    <w:rsid w:val="005C51E3"/>
    <w:rsid w:val="005C523F"/>
    <w:rsid w:val="005C52B8"/>
    <w:rsid w:val="005C567F"/>
    <w:rsid w:val="005C5877"/>
    <w:rsid w:val="005C5AB2"/>
    <w:rsid w:val="005C5ADD"/>
    <w:rsid w:val="005C6095"/>
    <w:rsid w:val="005C60A0"/>
    <w:rsid w:val="005C64FD"/>
    <w:rsid w:val="005C6CE8"/>
    <w:rsid w:val="005C736F"/>
    <w:rsid w:val="005C77D4"/>
    <w:rsid w:val="005C7ABE"/>
    <w:rsid w:val="005C7DCA"/>
    <w:rsid w:val="005D0478"/>
    <w:rsid w:val="005D0725"/>
    <w:rsid w:val="005D07B2"/>
    <w:rsid w:val="005D0B8F"/>
    <w:rsid w:val="005D0DF8"/>
    <w:rsid w:val="005D1409"/>
    <w:rsid w:val="005D1A10"/>
    <w:rsid w:val="005D1D21"/>
    <w:rsid w:val="005D24E4"/>
    <w:rsid w:val="005D27D7"/>
    <w:rsid w:val="005D28A3"/>
    <w:rsid w:val="005D2B4A"/>
    <w:rsid w:val="005D344E"/>
    <w:rsid w:val="005D34FB"/>
    <w:rsid w:val="005D3B60"/>
    <w:rsid w:val="005D427E"/>
    <w:rsid w:val="005D42C3"/>
    <w:rsid w:val="005D4411"/>
    <w:rsid w:val="005D4459"/>
    <w:rsid w:val="005D44D4"/>
    <w:rsid w:val="005D4510"/>
    <w:rsid w:val="005D493B"/>
    <w:rsid w:val="005D5384"/>
    <w:rsid w:val="005D5561"/>
    <w:rsid w:val="005D56DF"/>
    <w:rsid w:val="005D5A5E"/>
    <w:rsid w:val="005D5B94"/>
    <w:rsid w:val="005D5C6B"/>
    <w:rsid w:val="005D5DA1"/>
    <w:rsid w:val="005D5F26"/>
    <w:rsid w:val="005D5FD6"/>
    <w:rsid w:val="005D61A2"/>
    <w:rsid w:val="005D64A3"/>
    <w:rsid w:val="005D6606"/>
    <w:rsid w:val="005D6918"/>
    <w:rsid w:val="005D6BF5"/>
    <w:rsid w:val="005D72D8"/>
    <w:rsid w:val="005D7386"/>
    <w:rsid w:val="005D79A6"/>
    <w:rsid w:val="005D7CC7"/>
    <w:rsid w:val="005E0703"/>
    <w:rsid w:val="005E079A"/>
    <w:rsid w:val="005E0AB9"/>
    <w:rsid w:val="005E0B98"/>
    <w:rsid w:val="005E0EDC"/>
    <w:rsid w:val="005E0F48"/>
    <w:rsid w:val="005E104A"/>
    <w:rsid w:val="005E121C"/>
    <w:rsid w:val="005E1376"/>
    <w:rsid w:val="005E164E"/>
    <w:rsid w:val="005E1923"/>
    <w:rsid w:val="005E1A8A"/>
    <w:rsid w:val="005E1DC4"/>
    <w:rsid w:val="005E1F9F"/>
    <w:rsid w:val="005E204B"/>
    <w:rsid w:val="005E205D"/>
    <w:rsid w:val="005E211C"/>
    <w:rsid w:val="005E2692"/>
    <w:rsid w:val="005E27D5"/>
    <w:rsid w:val="005E2C5D"/>
    <w:rsid w:val="005E3047"/>
    <w:rsid w:val="005E324E"/>
    <w:rsid w:val="005E3671"/>
    <w:rsid w:val="005E3A94"/>
    <w:rsid w:val="005E3ACD"/>
    <w:rsid w:val="005E3B33"/>
    <w:rsid w:val="005E3B75"/>
    <w:rsid w:val="005E3CA1"/>
    <w:rsid w:val="005E3D47"/>
    <w:rsid w:val="005E3F88"/>
    <w:rsid w:val="005E3FE4"/>
    <w:rsid w:val="005E418B"/>
    <w:rsid w:val="005E4A90"/>
    <w:rsid w:val="005E4B39"/>
    <w:rsid w:val="005E4FB9"/>
    <w:rsid w:val="005E4FEB"/>
    <w:rsid w:val="005E536B"/>
    <w:rsid w:val="005E5C03"/>
    <w:rsid w:val="005E5D85"/>
    <w:rsid w:val="005E608B"/>
    <w:rsid w:val="005E6092"/>
    <w:rsid w:val="005E60B7"/>
    <w:rsid w:val="005E6437"/>
    <w:rsid w:val="005E64EF"/>
    <w:rsid w:val="005E6B64"/>
    <w:rsid w:val="005E6DCF"/>
    <w:rsid w:val="005E719B"/>
    <w:rsid w:val="005E7410"/>
    <w:rsid w:val="005E798E"/>
    <w:rsid w:val="005E79A2"/>
    <w:rsid w:val="005E7B2C"/>
    <w:rsid w:val="005F014D"/>
    <w:rsid w:val="005F03FB"/>
    <w:rsid w:val="005F0B3B"/>
    <w:rsid w:val="005F0B79"/>
    <w:rsid w:val="005F0C13"/>
    <w:rsid w:val="005F152A"/>
    <w:rsid w:val="005F153F"/>
    <w:rsid w:val="005F17FF"/>
    <w:rsid w:val="005F18CC"/>
    <w:rsid w:val="005F1AFB"/>
    <w:rsid w:val="005F1D60"/>
    <w:rsid w:val="005F1FD9"/>
    <w:rsid w:val="005F1FFC"/>
    <w:rsid w:val="005F2A91"/>
    <w:rsid w:val="005F2B7A"/>
    <w:rsid w:val="005F2CE4"/>
    <w:rsid w:val="005F34C5"/>
    <w:rsid w:val="005F3808"/>
    <w:rsid w:val="005F3A99"/>
    <w:rsid w:val="005F3E86"/>
    <w:rsid w:val="005F4014"/>
    <w:rsid w:val="005F41A2"/>
    <w:rsid w:val="005F41F3"/>
    <w:rsid w:val="005F4618"/>
    <w:rsid w:val="005F4712"/>
    <w:rsid w:val="005F487D"/>
    <w:rsid w:val="005F4B3B"/>
    <w:rsid w:val="005F4EDA"/>
    <w:rsid w:val="005F51C0"/>
    <w:rsid w:val="005F52B5"/>
    <w:rsid w:val="005F52FC"/>
    <w:rsid w:val="005F5732"/>
    <w:rsid w:val="005F5CA2"/>
    <w:rsid w:val="005F5D54"/>
    <w:rsid w:val="005F6005"/>
    <w:rsid w:val="005F62EF"/>
    <w:rsid w:val="005F6469"/>
    <w:rsid w:val="005F6666"/>
    <w:rsid w:val="005F695F"/>
    <w:rsid w:val="005F6A34"/>
    <w:rsid w:val="005F6A8B"/>
    <w:rsid w:val="005F6EB5"/>
    <w:rsid w:val="005F6FAB"/>
    <w:rsid w:val="005F6FF9"/>
    <w:rsid w:val="005F702A"/>
    <w:rsid w:val="005F71E5"/>
    <w:rsid w:val="005F74BD"/>
    <w:rsid w:val="005F74FC"/>
    <w:rsid w:val="005F7B9B"/>
    <w:rsid w:val="005F7B9F"/>
    <w:rsid w:val="006000B1"/>
    <w:rsid w:val="0060013C"/>
    <w:rsid w:val="006003CD"/>
    <w:rsid w:val="006009D4"/>
    <w:rsid w:val="00600CB2"/>
    <w:rsid w:val="00600FAA"/>
    <w:rsid w:val="00601184"/>
    <w:rsid w:val="00601516"/>
    <w:rsid w:val="006019E5"/>
    <w:rsid w:val="00601A21"/>
    <w:rsid w:val="00601A5A"/>
    <w:rsid w:val="00601E65"/>
    <w:rsid w:val="00601E73"/>
    <w:rsid w:val="006020D1"/>
    <w:rsid w:val="00602392"/>
    <w:rsid w:val="006026CF"/>
    <w:rsid w:val="00602990"/>
    <w:rsid w:val="00602AFE"/>
    <w:rsid w:val="00602D28"/>
    <w:rsid w:val="00602FB4"/>
    <w:rsid w:val="006034DD"/>
    <w:rsid w:val="00603727"/>
    <w:rsid w:val="006038D9"/>
    <w:rsid w:val="00603AC6"/>
    <w:rsid w:val="006040AC"/>
    <w:rsid w:val="006042D0"/>
    <w:rsid w:val="006045C4"/>
    <w:rsid w:val="00604CED"/>
    <w:rsid w:val="00604D13"/>
    <w:rsid w:val="00604DAE"/>
    <w:rsid w:val="00604DD7"/>
    <w:rsid w:val="00604DE7"/>
    <w:rsid w:val="00604F3A"/>
    <w:rsid w:val="00605102"/>
    <w:rsid w:val="0060546D"/>
    <w:rsid w:val="00605915"/>
    <w:rsid w:val="00605CFB"/>
    <w:rsid w:val="00605F29"/>
    <w:rsid w:val="006061A2"/>
    <w:rsid w:val="006067C6"/>
    <w:rsid w:val="006067F7"/>
    <w:rsid w:val="0060686B"/>
    <w:rsid w:val="00606B26"/>
    <w:rsid w:val="0060719B"/>
    <w:rsid w:val="00607228"/>
    <w:rsid w:val="006073E0"/>
    <w:rsid w:val="006073F7"/>
    <w:rsid w:val="006075DA"/>
    <w:rsid w:val="0060795A"/>
    <w:rsid w:val="00607B83"/>
    <w:rsid w:val="00607D96"/>
    <w:rsid w:val="00607DB5"/>
    <w:rsid w:val="00610074"/>
    <w:rsid w:val="006100F0"/>
    <w:rsid w:val="0061054A"/>
    <w:rsid w:val="00610657"/>
    <w:rsid w:val="00610728"/>
    <w:rsid w:val="00610B0B"/>
    <w:rsid w:val="00610B42"/>
    <w:rsid w:val="00610DAE"/>
    <w:rsid w:val="00610DE3"/>
    <w:rsid w:val="00611244"/>
    <w:rsid w:val="0061163B"/>
    <w:rsid w:val="00611BE7"/>
    <w:rsid w:val="00611CDA"/>
    <w:rsid w:val="00611EF3"/>
    <w:rsid w:val="00612077"/>
    <w:rsid w:val="00612159"/>
    <w:rsid w:val="006124BB"/>
    <w:rsid w:val="00612605"/>
    <w:rsid w:val="00612D6A"/>
    <w:rsid w:val="00612FEB"/>
    <w:rsid w:val="006130C0"/>
    <w:rsid w:val="00613528"/>
    <w:rsid w:val="00613B95"/>
    <w:rsid w:val="00614002"/>
    <w:rsid w:val="006141B5"/>
    <w:rsid w:val="006142A5"/>
    <w:rsid w:val="006145CB"/>
    <w:rsid w:val="00614885"/>
    <w:rsid w:val="00614DB2"/>
    <w:rsid w:val="00614DFC"/>
    <w:rsid w:val="00615537"/>
    <w:rsid w:val="00615549"/>
    <w:rsid w:val="00615680"/>
    <w:rsid w:val="00615804"/>
    <w:rsid w:val="0061594D"/>
    <w:rsid w:val="006159A7"/>
    <w:rsid w:val="00615A72"/>
    <w:rsid w:val="006160C4"/>
    <w:rsid w:val="00616326"/>
    <w:rsid w:val="00616688"/>
    <w:rsid w:val="006167C6"/>
    <w:rsid w:val="00616F5F"/>
    <w:rsid w:val="006174B2"/>
    <w:rsid w:val="00617B35"/>
    <w:rsid w:val="00617E1C"/>
    <w:rsid w:val="00620244"/>
    <w:rsid w:val="00620296"/>
    <w:rsid w:val="00620362"/>
    <w:rsid w:val="006208BB"/>
    <w:rsid w:val="00620955"/>
    <w:rsid w:val="00620A41"/>
    <w:rsid w:val="00620B4E"/>
    <w:rsid w:val="00620FB2"/>
    <w:rsid w:val="0062175B"/>
    <w:rsid w:val="00621855"/>
    <w:rsid w:val="00621B09"/>
    <w:rsid w:val="00621E72"/>
    <w:rsid w:val="00621EB1"/>
    <w:rsid w:val="00621EF2"/>
    <w:rsid w:val="0062211A"/>
    <w:rsid w:val="006223AE"/>
    <w:rsid w:val="00622784"/>
    <w:rsid w:val="00622818"/>
    <w:rsid w:val="00622AB5"/>
    <w:rsid w:val="00622F65"/>
    <w:rsid w:val="00623558"/>
    <w:rsid w:val="006235B5"/>
    <w:rsid w:val="0062372F"/>
    <w:rsid w:val="006239FC"/>
    <w:rsid w:val="00623C31"/>
    <w:rsid w:val="00623C46"/>
    <w:rsid w:val="006240A7"/>
    <w:rsid w:val="00624166"/>
    <w:rsid w:val="00624712"/>
    <w:rsid w:val="0062478D"/>
    <w:rsid w:val="00624ABB"/>
    <w:rsid w:val="00624DE0"/>
    <w:rsid w:val="0062502F"/>
    <w:rsid w:val="00625230"/>
    <w:rsid w:val="006252F0"/>
    <w:rsid w:val="00625398"/>
    <w:rsid w:val="006255E8"/>
    <w:rsid w:val="0062560F"/>
    <w:rsid w:val="00625668"/>
    <w:rsid w:val="006257B0"/>
    <w:rsid w:val="006257B7"/>
    <w:rsid w:val="006258EB"/>
    <w:rsid w:val="00625A64"/>
    <w:rsid w:val="00625CE3"/>
    <w:rsid w:val="00625E6F"/>
    <w:rsid w:val="00626416"/>
    <w:rsid w:val="006265F6"/>
    <w:rsid w:val="00626642"/>
    <w:rsid w:val="0062688D"/>
    <w:rsid w:val="00626C6E"/>
    <w:rsid w:val="00626C71"/>
    <w:rsid w:val="00626D94"/>
    <w:rsid w:val="006278E9"/>
    <w:rsid w:val="006279E2"/>
    <w:rsid w:val="00627A77"/>
    <w:rsid w:val="00627C90"/>
    <w:rsid w:val="00627E26"/>
    <w:rsid w:val="00627E2C"/>
    <w:rsid w:val="00627F38"/>
    <w:rsid w:val="006304F5"/>
    <w:rsid w:val="00630A46"/>
    <w:rsid w:val="00630AA0"/>
    <w:rsid w:val="006311B5"/>
    <w:rsid w:val="0063129D"/>
    <w:rsid w:val="006315B4"/>
    <w:rsid w:val="006318FA"/>
    <w:rsid w:val="00631908"/>
    <w:rsid w:val="00631C94"/>
    <w:rsid w:val="006324AE"/>
    <w:rsid w:val="0063262A"/>
    <w:rsid w:val="00632667"/>
    <w:rsid w:val="006327A9"/>
    <w:rsid w:val="006329CD"/>
    <w:rsid w:val="00632BE9"/>
    <w:rsid w:val="00632C9F"/>
    <w:rsid w:val="006332A9"/>
    <w:rsid w:val="006332AB"/>
    <w:rsid w:val="006333A9"/>
    <w:rsid w:val="00633423"/>
    <w:rsid w:val="00633A93"/>
    <w:rsid w:val="00634434"/>
    <w:rsid w:val="006346EF"/>
    <w:rsid w:val="00634DFD"/>
    <w:rsid w:val="00634F15"/>
    <w:rsid w:val="00635081"/>
    <w:rsid w:val="0063527B"/>
    <w:rsid w:val="006352A1"/>
    <w:rsid w:val="00635359"/>
    <w:rsid w:val="0063547C"/>
    <w:rsid w:val="006355E9"/>
    <w:rsid w:val="00635CBA"/>
    <w:rsid w:val="00635ECB"/>
    <w:rsid w:val="0063638D"/>
    <w:rsid w:val="006363BA"/>
    <w:rsid w:val="006368E0"/>
    <w:rsid w:val="00636C8E"/>
    <w:rsid w:val="00636DD8"/>
    <w:rsid w:val="00637516"/>
    <w:rsid w:val="006376CA"/>
    <w:rsid w:val="006377A6"/>
    <w:rsid w:val="006378D3"/>
    <w:rsid w:val="00637FC3"/>
    <w:rsid w:val="00640495"/>
    <w:rsid w:val="006404B4"/>
    <w:rsid w:val="00640BD1"/>
    <w:rsid w:val="00640CD3"/>
    <w:rsid w:val="0064106A"/>
    <w:rsid w:val="0064116C"/>
    <w:rsid w:val="0064131A"/>
    <w:rsid w:val="00641B82"/>
    <w:rsid w:val="00641F48"/>
    <w:rsid w:val="006425AA"/>
    <w:rsid w:val="00642AF4"/>
    <w:rsid w:val="006432AD"/>
    <w:rsid w:val="00643330"/>
    <w:rsid w:val="00643378"/>
    <w:rsid w:val="006435A9"/>
    <w:rsid w:val="0064397E"/>
    <w:rsid w:val="006439E2"/>
    <w:rsid w:val="00644054"/>
    <w:rsid w:val="00644656"/>
    <w:rsid w:val="0064491D"/>
    <w:rsid w:val="0064499B"/>
    <w:rsid w:val="00644A04"/>
    <w:rsid w:val="00644E0D"/>
    <w:rsid w:val="00644FA2"/>
    <w:rsid w:val="006450C5"/>
    <w:rsid w:val="00645531"/>
    <w:rsid w:val="006456F6"/>
    <w:rsid w:val="00645CE0"/>
    <w:rsid w:val="00646268"/>
    <w:rsid w:val="0064694E"/>
    <w:rsid w:val="0064697B"/>
    <w:rsid w:val="00646B91"/>
    <w:rsid w:val="00646C98"/>
    <w:rsid w:val="00646CB6"/>
    <w:rsid w:val="00646CB8"/>
    <w:rsid w:val="00647071"/>
    <w:rsid w:val="0064716E"/>
    <w:rsid w:val="00647195"/>
    <w:rsid w:val="0064734D"/>
    <w:rsid w:val="006473C4"/>
    <w:rsid w:val="006477C0"/>
    <w:rsid w:val="00647A0B"/>
    <w:rsid w:val="00647BAC"/>
    <w:rsid w:val="00647F4C"/>
    <w:rsid w:val="00650390"/>
    <w:rsid w:val="0065078A"/>
    <w:rsid w:val="00650873"/>
    <w:rsid w:val="00650AF8"/>
    <w:rsid w:val="006514F5"/>
    <w:rsid w:val="006517F7"/>
    <w:rsid w:val="00651D2C"/>
    <w:rsid w:val="00651E4F"/>
    <w:rsid w:val="0065205B"/>
    <w:rsid w:val="00652066"/>
    <w:rsid w:val="00652160"/>
    <w:rsid w:val="00652329"/>
    <w:rsid w:val="0065240A"/>
    <w:rsid w:val="00652727"/>
    <w:rsid w:val="00652854"/>
    <w:rsid w:val="0065293E"/>
    <w:rsid w:val="00652998"/>
    <w:rsid w:val="00653193"/>
    <w:rsid w:val="0065339D"/>
    <w:rsid w:val="006533AB"/>
    <w:rsid w:val="0065389D"/>
    <w:rsid w:val="006538D7"/>
    <w:rsid w:val="00653C4E"/>
    <w:rsid w:val="00654100"/>
    <w:rsid w:val="006544A3"/>
    <w:rsid w:val="006544EC"/>
    <w:rsid w:val="00654896"/>
    <w:rsid w:val="00654A8B"/>
    <w:rsid w:val="00654F23"/>
    <w:rsid w:val="0065505B"/>
    <w:rsid w:val="0065540B"/>
    <w:rsid w:val="006555C6"/>
    <w:rsid w:val="006556CA"/>
    <w:rsid w:val="00655E38"/>
    <w:rsid w:val="006562D4"/>
    <w:rsid w:val="00656348"/>
    <w:rsid w:val="00656872"/>
    <w:rsid w:val="00657115"/>
    <w:rsid w:val="00657572"/>
    <w:rsid w:val="006577EE"/>
    <w:rsid w:val="00657A7C"/>
    <w:rsid w:val="00657F55"/>
    <w:rsid w:val="006602D5"/>
    <w:rsid w:val="006607D1"/>
    <w:rsid w:val="006608E2"/>
    <w:rsid w:val="006609A2"/>
    <w:rsid w:val="006609BA"/>
    <w:rsid w:val="00660ACF"/>
    <w:rsid w:val="00660BB7"/>
    <w:rsid w:val="00660DB9"/>
    <w:rsid w:val="00660E00"/>
    <w:rsid w:val="006610CD"/>
    <w:rsid w:val="00661334"/>
    <w:rsid w:val="006613A8"/>
    <w:rsid w:val="0066177C"/>
    <w:rsid w:val="006617DE"/>
    <w:rsid w:val="00661D6D"/>
    <w:rsid w:val="00661EBE"/>
    <w:rsid w:val="00662676"/>
    <w:rsid w:val="006628B3"/>
    <w:rsid w:val="006629ED"/>
    <w:rsid w:val="00662BB5"/>
    <w:rsid w:val="00663559"/>
    <w:rsid w:val="006636D4"/>
    <w:rsid w:val="00663896"/>
    <w:rsid w:val="006638FA"/>
    <w:rsid w:val="00663F66"/>
    <w:rsid w:val="00664307"/>
    <w:rsid w:val="00664481"/>
    <w:rsid w:val="00664DB3"/>
    <w:rsid w:val="00664E92"/>
    <w:rsid w:val="0066542F"/>
    <w:rsid w:val="006654C2"/>
    <w:rsid w:val="006655D2"/>
    <w:rsid w:val="0066566C"/>
    <w:rsid w:val="00665A3D"/>
    <w:rsid w:val="00665B35"/>
    <w:rsid w:val="00665CC3"/>
    <w:rsid w:val="00665F70"/>
    <w:rsid w:val="006660D8"/>
    <w:rsid w:val="00666157"/>
    <w:rsid w:val="00666216"/>
    <w:rsid w:val="00666419"/>
    <w:rsid w:val="006664A8"/>
    <w:rsid w:val="00666734"/>
    <w:rsid w:val="00666B2C"/>
    <w:rsid w:val="00667096"/>
    <w:rsid w:val="006673C6"/>
    <w:rsid w:val="006679EA"/>
    <w:rsid w:val="00667AA5"/>
    <w:rsid w:val="00667FEB"/>
    <w:rsid w:val="00670032"/>
    <w:rsid w:val="0067004B"/>
    <w:rsid w:val="00670690"/>
    <w:rsid w:val="00671030"/>
    <w:rsid w:val="00671422"/>
    <w:rsid w:val="00671522"/>
    <w:rsid w:val="006717B5"/>
    <w:rsid w:val="006717CE"/>
    <w:rsid w:val="006717EA"/>
    <w:rsid w:val="006718F9"/>
    <w:rsid w:val="00671A40"/>
    <w:rsid w:val="00671BC3"/>
    <w:rsid w:val="00672287"/>
    <w:rsid w:val="00672429"/>
    <w:rsid w:val="006725BC"/>
    <w:rsid w:val="006728B7"/>
    <w:rsid w:val="00672972"/>
    <w:rsid w:val="0067326A"/>
    <w:rsid w:val="006732BA"/>
    <w:rsid w:val="00673359"/>
    <w:rsid w:val="006733E3"/>
    <w:rsid w:val="00673548"/>
    <w:rsid w:val="006737C8"/>
    <w:rsid w:val="006738FD"/>
    <w:rsid w:val="00674073"/>
    <w:rsid w:val="00674369"/>
    <w:rsid w:val="006743DE"/>
    <w:rsid w:val="006744E1"/>
    <w:rsid w:val="00674780"/>
    <w:rsid w:val="006747B5"/>
    <w:rsid w:val="006748F5"/>
    <w:rsid w:val="00674C57"/>
    <w:rsid w:val="00674CA8"/>
    <w:rsid w:val="00675539"/>
    <w:rsid w:val="00675997"/>
    <w:rsid w:val="00675D67"/>
    <w:rsid w:val="00676270"/>
    <w:rsid w:val="00676DC4"/>
    <w:rsid w:val="0067778F"/>
    <w:rsid w:val="006777F5"/>
    <w:rsid w:val="0067796F"/>
    <w:rsid w:val="00677C9B"/>
    <w:rsid w:val="00677D11"/>
    <w:rsid w:val="00680B90"/>
    <w:rsid w:val="0068135D"/>
    <w:rsid w:val="0068168F"/>
    <w:rsid w:val="0068169D"/>
    <w:rsid w:val="0068178F"/>
    <w:rsid w:val="00681798"/>
    <w:rsid w:val="00681C2D"/>
    <w:rsid w:val="00682014"/>
    <w:rsid w:val="006822CF"/>
    <w:rsid w:val="0068237E"/>
    <w:rsid w:val="00682A1B"/>
    <w:rsid w:val="00682AE3"/>
    <w:rsid w:val="00682C91"/>
    <w:rsid w:val="00682E14"/>
    <w:rsid w:val="00683023"/>
    <w:rsid w:val="00683276"/>
    <w:rsid w:val="006832EB"/>
    <w:rsid w:val="00683D1B"/>
    <w:rsid w:val="00683EFD"/>
    <w:rsid w:val="0068436B"/>
    <w:rsid w:val="00684661"/>
    <w:rsid w:val="00684A14"/>
    <w:rsid w:val="00684E5B"/>
    <w:rsid w:val="00684E9F"/>
    <w:rsid w:val="0068505B"/>
    <w:rsid w:val="0068531A"/>
    <w:rsid w:val="006853EE"/>
    <w:rsid w:val="00685444"/>
    <w:rsid w:val="006854AE"/>
    <w:rsid w:val="006854F6"/>
    <w:rsid w:val="0068558B"/>
    <w:rsid w:val="0068566E"/>
    <w:rsid w:val="00685682"/>
    <w:rsid w:val="006859A1"/>
    <w:rsid w:val="00685EC0"/>
    <w:rsid w:val="006862D1"/>
    <w:rsid w:val="006865F8"/>
    <w:rsid w:val="00686723"/>
    <w:rsid w:val="006869BE"/>
    <w:rsid w:val="00686CE1"/>
    <w:rsid w:val="00686FB5"/>
    <w:rsid w:val="00686FCA"/>
    <w:rsid w:val="00686FF5"/>
    <w:rsid w:val="00687083"/>
    <w:rsid w:val="00687415"/>
    <w:rsid w:val="0068741E"/>
    <w:rsid w:val="00687A88"/>
    <w:rsid w:val="00687D3D"/>
    <w:rsid w:val="00687D80"/>
    <w:rsid w:val="00687DBA"/>
    <w:rsid w:val="0069007E"/>
    <w:rsid w:val="00690256"/>
    <w:rsid w:val="00690545"/>
    <w:rsid w:val="006905A4"/>
    <w:rsid w:val="0069096E"/>
    <w:rsid w:val="00690986"/>
    <w:rsid w:val="00690CAB"/>
    <w:rsid w:val="006914A3"/>
    <w:rsid w:val="00691878"/>
    <w:rsid w:val="0069191A"/>
    <w:rsid w:val="006919BA"/>
    <w:rsid w:val="00691BD4"/>
    <w:rsid w:val="00691D71"/>
    <w:rsid w:val="00692036"/>
    <w:rsid w:val="00692566"/>
    <w:rsid w:val="00692699"/>
    <w:rsid w:val="006927BF"/>
    <w:rsid w:val="006928E1"/>
    <w:rsid w:val="006929CD"/>
    <w:rsid w:val="00692AA9"/>
    <w:rsid w:val="00692E07"/>
    <w:rsid w:val="00692E24"/>
    <w:rsid w:val="00692F94"/>
    <w:rsid w:val="00692FD9"/>
    <w:rsid w:val="00693014"/>
    <w:rsid w:val="0069313F"/>
    <w:rsid w:val="00693741"/>
    <w:rsid w:val="006937EC"/>
    <w:rsid w:val="00693829"/>
    <w:rsid w:val="00693A60"/>
    <w:rsid w:val="00693E8C"/>
    <w:rsid w:val="00693FB7"/>
    <w:rsid w:val="00693FCF"/>
    <w:rsid w:val="006942BD"/>
    <w:rsid w:val="00694374"/>
    <w:rsid w:val="006944F1"/>
    <w:rsid w:val="006944F6"/>
    <w:rsid w:val="0069476A"/>
    <w:rsid w:val="00694797"/>
    <w:rsid w:val="00694F1A"/>
    <w:rsid w:val="00695108"/>
    <w:rsid w:val="006954EC"/>
    <w:rsid w:val="00695764"/>
    <w:rsid w:val="00695C30"/>
    <w:rsid w:val="00695C51"/>
    <w:rsid w:val="00695D87"/>
    <w:rsid w:val="00695E82"/>
    <w:rsid w:val="00695F50"/>
    <w:rsid w:val="00696047"/>
    <w:rsid w:val="00696183"/>
    <w:rsid w:val="006966AD"/>
    <w:rsid w:val="00696BE0"/>
    <w:rsid w:val="00696E0B"/>
    <w:rsid w:val="00696F52"/>
    <w:rsid w:val="0069718C"/>
    <w:rsid w:val="006972BB"/>
    <w:rsid w:val="00697554"/>
    <w:rsid w:val="00697B49"/>
    <w:rsid w:val="006A000D"/>
    <w:rsid w:val="006A0094"/>
    <w:rsid w:val="006A01DA"/>
    <w:rsid w:val="006A02A6"/>
    <w:rsid w:val="006A03C3"/>
    <w:rsid w:val="006A0742"/>
    <w:rsid w:val="006A0988"/>
    <w:rsid w:val="006A0E32"/>
    <w:rsid w:val="006A1308"/>
    <w:rsid w:val="006A1510"/>
    <w:rsid w:val="006A152B"/>
    <w:rsid w:val="006A16BA"/>
    <w:rsid w:val="006A1761"/>
    <w:rsid w:val="006A1B37"/>
    <w:rsid w:val="006A1CDF"/>
    <w:rsid w:val="006A1D4C"/>
    <w:rsid w:val="006A1EBB"/>
    <w:rsid w:val="006A22CD"/>
    <w:rsid w:val="006A2543"/>
    <w:rsid w:val="006A2695"/>
    <w:rsid w:val="006A2BC8"/>
    <w:rsid w:val="006A2CF7"/>
    <w:rsid w:val="006A2E45"/>
    <w:rsid w:val="006A30AD"/>
    <w:rsid w:val="006A3921"/>
    <w:rsid w:val="006A3BCA"/>
    <w:rsid w:val="006A3C75"/>
    <w:rsid w:val="006A4213"/>
    <w:rsid w:val="006A4284"/>
    <w:rsid w:val="006A4AC0"/>
    <w:rsid w:val="006A4C38"/>
    <w:rsid w:val="006A4C9C"/>
    <w:rsid w:val="006A5083"/>
    <w:rsid w:val="006A554D"/>
    <w:rsid w:val="006A5587"/>
    <w:rsid w:val="006A5809"/>
    <w:rsid w:val="006A5815"/>
    <w:rsid w:val="006A5A8D"/>
    <w:rsid w:val="006A5B9A"/>
    <w:rsid w:val="006A60B9"/>
    <w:rsid w:val="006A6820"/>
    <w:rsid w:val="006A6A4F"/>
    <w:rsid w:val="006A6C5D"/>
    <w:rsid w:val="006A708F"/>
    <w:rsid w:val="006A73BC"/>
    <w:rsid w:val="006A74D8"/>
    <w:rsid w:val="006A759A"/>
    <w:rsid w:val="006A7BE5"/>
    <w:rsid w:val="006A7E0B"/>
    <w:rsid w:val="006A7E93"/>
    <w:rsid w:val="006B0212"/>
    <w:rsid w:val="006B0AE3"/>
    <w:rsid w:val="006B10FB"/>
    <w:rsid w:val="006B124E"/>
    <w:rsid w:val="006B1257"/>
    <w:rsid w:val="006B1274"/>
    <w:rsid w:val="006B1505"/>
    <w:rsid w:val="006B15D2"/>
    <w:rsid w:val="006B1697"/>
    <w:rsid w:val="006B1757"/>
    <w:rsid w:val="006B17F6"/>
    <w:rsid w:val="006B1927"/>
    <w:rsid w:val="006B1E99"/>
    <w:rsid w:val="006B1FC2"/>
    <w:rsid w:val="006B2685"/>
    <w:rsid w:val="006B278B"/>
    <w:rsid w:val="006B31AD"/>
    <w:rsid w:val="006B348C"/>
    <w:rsid w:val="006B3950"/>
    <w:rsid w:val="006B3A40"/>
    <w:rsid w:val="006B3C3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8D3"/>
    <w:rsid w:val="006B4AF5"/>
    <w:rsid w:val="006B4D16"/>
    <w:rsid w:val="006B4D50"/>
    <w:rsid w:val="006B50AA"/>
    <w:rsid w:val="006B55C9"/>
    <w:rsid w:val="006B5832"/>
    <w:rsid w:val="006B5947"/>
    <w:rsid w:val="006B5DD6"/>
    <w:rsid w:val="006B6334"/>
    <w:rsid w:val="006B634A"/>
    <w:rsid w:val="006B6955"/>
    <w:rsid w:val="006B6D36"/>
    <w:rsid w:val="006B7539"/>
    <w:rsid w:val="006B77F5"/>
    <w:rsid w:val="006B7D69"/>
    <w:rsid w:val="006B7E49"/>
    <w:rsid w:val="006B7E6F"/>
    <w:rsid w:val="006C01F9"/>
    <w:rsid w:val="006C0279"/>
    <w:rsid w:val="006C02FE"/>
    <w:rsid w:val="006C049D"/>
    <w:rsid w:val="006C052F"/>
    <w:rsid w:val="006C05E6"/>
    <w:rsid w:val="006C0ADF"/>
    <w:rsid w:val="006C0B66"/>
    <w:rsid w:val="006C0C28"/>
    <w:rsid w:val="006C0CD3"/>
    <w:rsid w:val="006C0D18"/>
    <w:rsid w:val="006C0EDD"/>
    <w:rsid w:val="006C0FF6"/>
    <w:rsid w:val="006C0FFC"/>
    <w:rsid w:val="006C1302"/>
    <w:rsid w:val="006C17C1"/>
    <w:rsid w:val="006C1802"/>
    <w:rsid w:val="006C19BE"/>
    <w:rsid w:val="006C1C84"/>
    <w:rsid w:val="006C1D22"/>
    <w:rsid w:val="006C1F4A"/>
    <w:rsid w:val="006C22B6"/>
    <w:rsid w:val="006C22E2"/>
    <w:rsid w:val="006C23CD"/>
    <w:rsid w:val="006C28B3"/>
    <w:rsid w:val="006C2A15"/>
    <w:rsid w:val="006C2D03"/>
    <w:rsid w:val="006C2D4E"/>
    <w:rsid w:val="006C354D"/>
    <w:rsid w:val="006C3557"/>
    <w:rsid w:val="006C356F"/>
    <w:rsid w:val="006C3A01"/>
    <w:rsid w:val="006C3CE3"/>
    <w:rsid w:val="006C3E10"/>
    <w:rsid w:val="006C3F07"/>
    <w:rsid w:val="006C4154"/>
    <w:rsid w:val="006C43DC"/>
    <w:rsid w:val="006C441F"/>
    <w:rsid w:val="006C4435"/>
    <w:rsid w:val="006C448F"/>
    <w:rsid w:val="006C497A"/>
    <w:rsid w:val="006C4BF7"/>
    <w:rsid w:val="006C4EAF"/>
    <w:rsid w:val="006C4F56"/>
    <w:rsid w:val="006C5028"/>
    <w:rsid w:val="006C53E1"/>
    <w:rsid w:val="006C55DF"/>
    <w:rsid w:val="006C57F3"/>
    <w:rsid w:val="006C5A17"/>
    <w:rsid w:val="006C5E96"/>
    <w:rsid w:val="006C665B"/>
    <w:rsid w:val="006C6AF4"/>
    <w:rsid w:val="006C6C52"/>
    <w:rsid w:val="006C6D89"/>
    <w:rsid w:val="006C6FA7"/>
    <w:rsid w:val="006C70BF"/>
    <w:rsid w:val="006C72B6"/>
    <w:rsid w:val="006C7346"/>
    <w:rsid w:val="006C79E6"/>
    <w:rsid w:val="006C7C45"/>
    <w:rsid w:val="006C7DB3"/>
    <w:rsid w:val="006C7EF2"/>
    <w:rsid w:val="006C7F70"/>
    <w:rsid w:val="006D0039"/>
    <w:rsid w:val="006D0246"/>
    <w:rsid w:val="006D0706"/>
    <w:rsid w:val="006D076D"/>
    <w:rsid w:val="006D0BB5"/>
    <w:rsid w:val="006D0C4B"/>
    <w:rsid w:val="006D0CB1"/>
    <w:rsid w:val="006D0E6D"/>
    <w:rsid w:val="006D0F4A"/>
    <w:rsid w:val="006D15DF"/>
    <w:rsid w:val="006D16CA"/>
    <w:rsid w:val="006D1B68"/>
    <w:rsid w:val="006D1EDB"/>
    <w:rsid w:val="006D1F39"/>
    <w:rsid w:val="006D20E4"/>
    <w:rsid w:val="006D210C"/>
    <w:rsid w:val="006D234B"/>
    <w:rsid w:val="006D2528"/>
    <w:rsid w:val="006D280B"/>
    <w:rsid w:val="006D2DDD"/>
    <w:rsid w:val="006D2EAD"/>
    <w:rsid w:val="006D31FB"/>
    <w:rsid w:val="006D3287"/>
    <w:rsid w:val="006D32E8"/>
    <w:rsid w:val="006D36AA"/>
    <w:rsid w:val="006D36B6"/>
    <w:rsid w:val="006D37BA"/>
    <w:rsid w:val="006D382B"/>
    <w:rsid w:val="006D3AE9"/>
    <w:rsid w:val="006D3B71"/>
    <w:rsid w:val="006D3BDF"/>
    <w:rsid w:val="006D3EC7"/>
    <w:rsid w:val="006D3FED"/>
    <w:rsid w:val="006D4126"/>
    <w:rsid w:val="006D44AE"/>
    <w:rsid w:val="006D48AB"/>
    <w:rsid w:val="006D492E"/>
    <w:rsid w:val="006D4A24"/>
    <w:rsid w:val="006D4A54"/>
    <w:rsid w:val="006D4AF8"/>
    <w:rsid w:val="006D4D0C"/>
    <w:rsid w:val="006D4EB2"/>
    <w:rsid w:val="006D50A9"/>
    <w:rsid w:val="006D525F"/>
    <w:rsid w:val="006D5391"/>
    <w:rsid w:val="006D565C"/>
    <w:rsid w:val="006D56BD"/>
    <w:rsid w:val="006D5708"/>
    <w:rsid w:val="006D581C"/>
    <w:rsid w:val="006D58C1"/>
    <w:rsid w:val="006D5BEE"/>
    <w:rsid w:val="006D5EDF"/>
    <w:rsid w:val="006D5FA4"/>
    <w:rsid w:val="006D60A0"/>
    <w:rsid w:val="006D630A"/>
    <w:rsid w:val="006D63A9"/>
    <w:rsid w:val="006D64AF"/>
    <w:rsid w:val="006D6841"/>
    <w:rsid w:val="006D6F5E"/>
    <w:rsid w:val="006D727E"/>
    <w:rsid w:val="006D739E"/>
    <w:rsid w:val="006D7516"/>
    <w:rsid w:val="006D7620"/>
    <w:rsid w:val="006D7914"/>
    <w:rsid w:val="006D7AB6"/>
    <w:rsid w:val="006D7B84"/>
    <w:rsid w:val="006E0187"/>
    <w:rsid w:val="006E0758"/>
    <w:rsid w:val="006E0797"/>
    <w:rsid w:val="006E0A9F"/>
    <w:rsid w:val="006E0E52"/>
    <w:rsid w:val="006E16EE"/>
    <w:rsid w:val="006E1752"/>
    <w:rsid w:val="006E1959"/>
    <w:rsid w:val="006E1A3C"/>
    <w:rsid w:val="006E1B17"/>
    <w:rsid w:val="006E1D6F"/>
    <w:rsid w:val="006E1E0D"/>
    <w:rsid w:val="006E2988"/>
    <w:rsid w:val="006E2F71"/>
    <w:rsid w:val="006E2FB6"/>
    <w:rsid w:val="006E3077"/>
    <w:rsid w:val="006E35E3"/>
    <w:rsid w:val="006E37A1"/>
    <w:rsid w:val="006E3843"/>
    <w:rsid w:val="006E38BF"/>
    <w:rsid w:val="006E3C32"/>
    <w:rsid w:val="006E3FA4"/>
    <w:rsid w:val="006E44B2"/>
    <w:rsid w:val="006E468D"/>
    <w:rsid w:val="006E474F"/>
    <w:rsid w:val="006E4D76"/>
    <w:rsid w:val="006E4FD5"/>
    <w:rsid w:val="006E50ED"/>
    <w:rsid w:val="006E54CB"/>
    <w:rsid w:val="006E5626"/>
    <w:rsid w:val="006E5A59"/>
    <w:rsid w:val="006E5C15"/>
    <w:rsid w:val="006E5C1C"/>
    <w:rsid w:val="006E5E89"/>
    <w:rsid w:val="006E61F1"/>
    <w:rsid w:val="006E62BB"/>
    <w:rsid w:val="006E6640"/>
    <w:rsid w:val="006E669D"/>
    <w:rsid w:val="006E7005"/>
    <w:rsid w:val="006E780D"/>
    <w:rsid w:val="006E7B54"/>
    <w:rsid w:val="006E7BDA"/>
    <w:rsid w:val="006E7CE4"/>
    <w:rsid w:val="006F0290"/>
    <w:rsid w:val="006F039E"/>
    <w:rsid w:val="006F04FA"/>
    <w:rsid w:val="006F0511"/>
    <w:rsid w:val="006F05A1"/>
    <w:rsid w:val="006F0842"/>
    <w:rsid w:val="006F1205"/>
    <w:rsid w:val="006F129B"/>
    <w:rsid w:val="006F1591"/>
    <w:rsid w:val="006F169D"/>
    <w:rsid w:val="006F1A10"/>
    <w:rsid w:val="006F1A98"/>
    <w:rsid w:val="006F1D04"/>
    <w:rsid w:val="006F1E07"/>
    <w:rsid w:val="006F1E1D"/>
    <w:rsid w:val="006F1F6C"/>
    <w:rsid w:val="006F207B"/>
    <w:rsid w:val="006F24BD"/>
    <w:rsid w:val="006F26D3"/>
    <w:rsid w:val="006F274A"/>
    <w:rsid w:val="006F290E"/>
    <w:rsid w:val="006F2A99"/>
    <w:rsid w:val="006F2AD9"/>
    <w:rsid w:val="006F2C08"/>
    <w:rsid w:val="006F30BF"/>
    <w:rsid w:val="006F3540"/>
    <w:rsid w:val="006F35F3"/>
    <w:rsid w:val="006F360A"/>
    <w:rsid w:val="006F3674"/>
    <w:rsid w:val="006F3754"/>
    <w:rsid w:val="006F37C5"/>
    <w:rsid w:val="006F3C7D"/>
    <w:rsid w:val="006F3D29"/>
    <w:rsid w:val="006F3D40"/>
    <w:rsid w:val="006F3DCC"/>
    <w:rsid w:val="006F4056"/>
    <w:rsid w:val="006F4268"/>
    <w:rsid w:val="006F4520"/>
    <w:rsid w:val="006F488E"/>
    <w:rsid w:val="006F4A52"/>
    <w:rsid w:val="006F4A56"/>
    <w:rsid w:val="006F4D8D"/>
    <w:rsid w:val="006F4DBB"/>
    <w:rsid w:val="006F4E82"/>
    <w:rsid w:val="006F4FCA"/>
    <w:rsid w:val="006F54E8"/>
    <w:rsid w:val="006F5506"/>
    <w:rsid w:val="006F5683"/>
    <w:rsid w:val="006F57A7"/>
    <w:rsid w:val="006F59C4"/>
    <w:rsid w:val="006F5B58"/>
    <w:rsid w:val="006F61AB"/>
    <w:rsid w:val="006F6410"/>
    <w:rsid w:val="006F6435"/>
    <w:rsid w:val="006F66B2"/>
    <w:rsid w:val="006F6885"/>
    <w:rsid w:val="006F6969"/>
    <w:rsid w:val="006F6C6B"/>
    <w:rsid w:val="006F6FB5"/>
    <w:rsid w:val="006F7185"/>
    <w:rsid w:val="006F7451"/>
    <w:rsid w:val="006F7EC5"/>
    <w:rsid w:val="00700561"/>
    <w:rsid w:val="00700AFC"/>
    <w:rsid w:val="00700DF3"/>
    <w:rsid w:val="00700E3A"/>
    <w:rsid w:val="00700EC0"/>
    <w:rsid w:val="0070142E"/>
    <w:rsid w:val="00701528"/>
    <w:rsid w:val="007015E4"/>
    <w:rsid w:val="007020B9"/>
    <w:rsid w:val="00702279"/>
    <w:rsid w:val="00702383"/>
    <w:rsid w:val="007023A6"/>
    <w:rsid w:val="0070265F"/>
    <w:rsid w:val="00702A6F"/>
    <w:rsid w:val="00702A9F"/>
    <w:rsid w:val="00702E70"/>
    <w:rsid w:val="00702F73"/>
    <w:rsid w:val="0070314F"/>
    <w:rsid w:val="0070325F"/>
    <w:rsid w:val="007034B6"/>
    <w:rsid w:val="0070367F"/>
    <w:rsid w:val="0070380A"/>
    <w:rsid w:val="0070396C"/>
    <w:rsid w:val="00703C79"/>
    <w:rsid w:val="00703CC1"/>
    <w:rsid w:val="00703D51"/>
    <w:rsid w:val="007040AF"/>
    <w:rsid w:val="00704273"/>
    <w:rsid w:val="00704786"/>
    <w:rsid w:val="007049E8"/>
    <w:rsid w:val="00704DB7"/>
    <w:rsid w:val="00704F0B"/>
    <w:rsid w:val="00705266"/>
    <w:rsid w:val="0070527A"/>
    <w:rsid w:val="00705339"/>
    <w:rsid w:val="00705369"/>
    <w:rsid w:val="0070558C"/>
    <w:rsid w:val="00705885"/>
    <w:rsid w:val="00705CC1"/>
    <w:rsid w:val="00706272"/>
    <w:rsid w:val="007063AF"/>
    <w:rsid w:val="0070648C"/>
    <w:rsid w:val="007065BB"/>
    <w:rsid w:val="00706E07"/>
    <w:rsid w:val="00706EBE"/>
    <w:rsid w:val="00707251"/>
    <w:rsid w:val="0070756D"/>
    <w:rsid w:val="007076F2"/>
    <w:rsid w:val="007077B5"/>
    <w:rsid w:val="007078AF"/>
    <w:rsid w:val="00707D79"/>
    <w:rsid w:val="00707FEA"/>
    <w:rsid w:val="0071006A"/>
    <w:rsid w:val="0071014B"/>
    <w:rsid w:val="0071026B"/>
    <w:rsid w:val="00710549"/>
    <w:rsid w:val="00710676"/>
    <w:rsid w:val="00710AA6"/>
    <w:rsid w:val="00710CA1"/>
    <w:rsid w:val="00710CC7"/>
    <w:rsid w:val="0071119A"/>
    <w:rsid w:val="0071124B"/>
    <w:rsid w:val="007113DE"/>
    <w:rsid w:val="00711655"/>
    <w:rsid w:val="00711BD9"/>
    <w:rsid w:val="00711BE8"/>
    <w:rsid w:val="00711D61"/>
    <w:rsid w:val="00711E7A"/>
    <w:rsid w:val="00711E9A"/>
    <w:rsid w:val="0071244E"/>
    <w:rsid w:val="00712500"/>
    <w:rsid w:val="00712CAD"/>
    <w:rsid w:val="00712D85"/>
    <w:rsid w:val="00712D86"/>
    <w:rsid w:val="00712F07"/>
    <w:rsid w:val="007130C2"/>
    <w:rsid w:val="0071329B"/>
    <w:rsid w:val="007139BC"/>
    <w:rsid w:val="00713A24"/>
    <w:rsid w:val="00713C21"/>
    <w:rsid w:val="00713D63"/>
    <w:rsid w:val="007142B9"/>
    <w:rsid w:val="00714470"/>
    <w:rsid w:val="00714637"/>
    <w:rsid w:val="007149AA"/>
    <w:rsid w:val="00714ED0"/>
    <w:rsid w:val="0071519E"/>
    <w:rsid w:val="00715234"/>
    <w:rsid w:val="0071547E"/>
    <w:rsid w:val="00715A22"/>
    <w:rsid w:val="00715C33"/>
    <w:rsid w:val="00715D75"/>
    <w:rsid w:val="00715E21"/>
    <w:rsid w:val="00715F13"/>
    <w:rsid w:val="00715F1E"/>
    <w:rsid w:val="00715F2C"/>
    <w:rsid w:val="0071617B"/>
    <w:rsid w:val="00716195"/>
    <w:rsid w:val="007163DF"/>
    <w:rsid w:val="007165D1"/>
    <w:rsid w:val="00716601"/>
    <w:rsid w:val="0071660C"/>
    <w:rsid w:val="007168CC"/>
    <w:rsid w:val="00716926"/>
    <w:rsid w:val="0071694A"/>
    <w:rsid w:val="007169CF"/>
    <w:rsid w:val="00716B4B"/>
    <w:rsid w:val="00717124"/>
    <w:rsid w:val="00717275"/>
    <w:rsid w:val="00717424"/>
    <w:rsid w:val="0071773C"/>
    <w:rsid w:val="00717781"/>
    <w:rsid w:val="00717CC8"/>
    <w:rsid w:val="00717DCA"/>
    <w:rsid w:val="00717DEF"/>
    <w:rsid w:val="00717E4A"/>
    <w:rsid w:val="00717E77"/>
    <w:rsid w:val="00717E78"/>
    <w:rsid w:val="00717F39"/>
    <w:rsid w:val="0072006E"/>
    <w:rsid w:val="0072030F"/>
    <w:rsid w:val="007203D4"/>
    <w:rsid w:val="00720575"/>
    <w:rsid w:val="007206CE"/>
    <w:rsid w:val="00720938"/>
    <w:rsid w:val="00720A0E"/>
    <w:rsid w:val="00720AFA"/>
    <w:rsid w:val="00720C66"/>
    <w:rsid w:val="00720F6A"/>
    <w:rsid w:val="007211D5"/>
    <w:rsid w:val="00721448"/>
    <w:rsid w:val="007214C4"/>
    <w:rsid w:val="00721674"/>
    <w:rsid w:val="00721842"/>
    <w:rsid w:val="00721FB7"/>
    <w:rsid w:val="0072201C"/>
    <w:rsid w:val="00722122"/>
    <w:rsid w:val="0072260F"/>
    <w:rsid w:val="0072296F"/>
    <w:rsid w:val="00722B86"/>
    <w:rsid w:val="00722C5C"/>
    <w:rsid w:val="00722C88"/>
    <w:rsid w:val="00722D45"/>
    <w:rsid w:val="00723296"/>
    <w:rsid w:val="00723A7E"/>
    <w:rsid w:val="00723F39"/>
    <w:rsid w:val="0072468A"/>
    <w:rsid w:val="007247AA"/>
    <w:rsid w:val="00724906"/>
    <w:rsid w:val="00724A3B"/>
    <w:rsid w:val="00724AF2"/>
    <w:rsid w:val="007252E4"/>
    <w:rsid w:val="00725350"/>
    <w:rsid w:val="00725720"/>
    <w:rsid w:val="00725775"/>
    <w:rsid w:val="007258F5"/>
    <w:rsid w:val="0072598C"/>
    <w:rsid w:val="00725D00"/>
    <w:rsid w:val="00726129"/>
    <w:rsid w:val="00726253"/>
    <w:rsid w:val="0072657E"/>
    <w:rsid w:val="007268A2"/>
    <w:rsid w:val="00726DFE"/>
    <w:rsid w:val="00726EFD"/>
    <w:rsid w:val="007272DF"/>
    <w:rsid w:val="00727872"/>
    <w:rsid w:val="007278DF"/>
    <w:rsid w:val="00727C1F"/>
    <w:rsid w:val="00727DC9"/>
    <w:rsid w:val="00727EB1"/>
    <w:rsid w:val="007301F6"/>
    <w:rsid w:val="0073089B"/>
    <w:rsid w:val="007308CA"/>
    <w:rsid w:val="00730990"/>
    <w:rsid w:val="00730A86"/>
    <w:rsid w:val="00730B4D"/>
    <w:rsid w:val="00730C5E"/>
    <w:rsid w:val="007310EB"/>
    <w:rsid w:val="007316C3"/>
    <w:rsid w:val="00732268"/>
    <w:rsid w:val="00732CF5"/>
    <w:rsid w:val="007335EE"/>
    <w:rsid w:val="00733939"/>
    <w:rsid w:val="0073393D"/>
    <w:rsid w:val="00733AC3"/>
    <w:rsid w:val="00733D43"/>
    <w:rsid w:val="007341C6"/>
    <w:rsid w:val="00734369"/>
    <w:rsid w:val="007343D2"/>
    <w:rsid w:val="007346FC"/>
    <w:rsid w:val="007348CC"/>
    <w:rsid w:val="0073492C"/>
    <w:rsid w:val="007349DB"/>
    <w:rsid w:val="00734B59"/>
    <w:rsid w:val="00734E20"/>
    <w:rsid w:val="00735025"/>
    <w:rsid w:val="00735067"/>
    <w:rsid w:val="00735177"/>
    <w:rsid w:val="00735254"/>
    <w:rsid w:val="00735B06"/>
    <w:rsid w:val="00735B87"/>
    <w:rsid w:val="007366D1"/>
    <w:rsid w:val="00736715"/>
    <w:rsid w:val="00736895"/>
    <w:rsid w:val="007368CB"/>
    <w:rsid w:val="00736A4E"/>
    <w:rsid w:val="00736A69"/>
    <w:rsid w:val="00736AEF"/>
    <w:rsid w:val="00736AF2"/>
    <w:rsid w:val="00736BE8"/>
    <w:rsid w:val="00736DD8"/>
    <w:rsid w:val="00736E66"/>
    <w:rsid w:val="00736F65"/>
    <w:rsid w:val="00737504"/>
    <w:rsid w:val="007375E6"/>
    <w:rsid w:val="00737A34"/>
    <w:rsid w:val="00737E7C"/>
    <w:rsid w:val="00737FCF"/>
    <w:rsid w:val="00737FE6"/>
    <w:rsid w:val="0074012B"/>
    <w:rsid w:val="0074045D"/>
    <w:rsid w:val="007404D2"/>
    <w:rsid w:val="0074081C"/>
    <w:rsid w:val="00740843"/>
    <w:rsid w:val="00740A8A"/>
    <w:rsid w:val="00741130"/>
    <w:rsid w:val="0074136C"/>
    <w:rsid w:val="00741486"/>
    <w:rsid w:val="0074172A"/>
    <w:rsid w:val="007418BA"/>
    <w:rsid w:val="0074197A"/>
    <w:rsid w:val="00741D73"/>
    <w:rsid w:val="00741D79"/>
    <w:rsid w:val="00741F46"/>
    <w:rsid w:val="0074266B"/>
    <w:rsid w:val="00742786"/>
    <w:rsid w:val="007429CE"/>
    <w:rsid w:val="00742A12"/>
    <w:rsid w:val="00743012"/>
    <w:rsid w:val="00743155"/>
    <w:rsid w:val="007431CD"/>
    <w:rsid w:val="00743382"/>
    <w:rsid w:val="00743459"/>
    <w:rsid w:val="00743580"/>
    <w:rsid w:val="007441FC"/>
    <w:rsid w:val="00744DF7"/>
    <w:rsid w:val="00744F2E"/>
    <w:rsid w:val="00745097"/>
    <w:rsid w:val="0074520A"/>
    <w:rsid w:val="00745303"/>
    <w:rsid w:val="00745B24"/>
    <w:rsid w:val="00745C5F"/>
    <w:rsid w:val="00745CBB"/>
    <w:rsid w:val="007460E5"/>
    <w:rsid w:val="007461C4"/>
    <w:rsid w:val="00746499"/>
    <w:rsid w:val="00746550"/>
    <w:rsid w:val="0074689E"/>
    <w:rsid w:val="00746935"/>
    <w:rsid w:val="00746A42"/>
    <w:rsid w:val="00747354"/>
    <w:rsid w:val="0074779B"/>
    <w:rsid w:val="00747A49"/>
    <w:rsid w:val="00747AF0"/>
    <w:rsid w:val="00747C40"/>
    <w:rsid w:val="007501BE"/>
    <w:rsid w:val="00750414"/>
    <w:rsid w:val="007504DA"/>
    <w:rsid w:val="007508BE"/>
    <w:rsid w:val="00750AD1"/>
    <w:rsid w:val="00750C13"/>
    <w:rsid w:val="00750DD7"/>
    <w:rsid w:val="00750EC8"/>
    <w:rsid w:val="00750ECE"/>
    <w:rsid w:val="007513B4"/>
    <w:rsid w:val="00751563"/>
    <w:rsid w:val="00751B1C"/>
    <w:rsid w:val="00751C70"/>
    <w:rsid w:val="00751F43"/>
    <w:rsid w:val="00752026"/>
    <w:rsid w:val="007524F1"/>
    <w:rsid w:val="00752716"/>
    <w:rsid w:val="00752892"/>
    <w:rsid w:val="00752973"/>
    <w:rsid w:val="00753221"/>
    <w:rsid w:val="007532DB"/>
    <w:rsid w:val="00753468"/>
    <w:rsid w:val="007537AA"/>
    <w:rsid w:val="0075395C"/>
    <w:rsid w:val="00753F43"/>
    <w:rsid w:val="00754748"/>
    <w:rsid w:val="007547FD"/>
    <w:rsid w:val="007548ED"/>
    <w:rsid w:val="00754CC1"/>
    <w:rsid w:val="00755408"/>
    <w:rsid w:val="0075584B"/>
    <w:rsid w:val="0075591F"/>
    <w:rsid w:val="00755D2A"/>
    <w:rsid w:val="00755DD9"/>
    <w:rsid w:val="007560C3"/>
    <w:rsid w:val="007561AE"/>
    <w:rsid w:val="007561CF"/>
    <w:rsid w:val="00756318"/>
    <w:rsid w:val="007563EC"/>
    <w:rsid w:val="00756423"/>
    <w:rsid w:val="00756600"/>
    <w:rsid w:val="00756781"/>
    <w:rsid w:val="00756A28"/>
    <w:rsid w:val="00756B91"/>
    <w:rsid w:val="00756D37"/>
    <w:rsid w:val="00756FD4"/>
    <w:rsid w:val="00757032"/>
    <w:rsid w:val="0075748D"/>
    <w:rsid w:val="0075799D"/>
    <w:rsid w:val="00757BDB"/>
    <w:rsid w:val="007600AE"/>
    <w:rsid w:val="007601A2"/>
    <w:rsid w:val="00760A2C"/>
    <w:rsid w:val="00760C66"/>
    <w:rsid w:val="00761123"/>
    <w:rsid w:val="007618AB"/>
    <w:rsid w:val="00761A35"/>
    <w:rsid w:val="00761D91"/>
    <w:rsid w:val="00761EF0"/>
    <w:rsid w:val="0076247B"/>
    <w:rsid w:val="007625BD"/>
    <w:rsid w:val="00762844"/>
    <w:rsid w:val="00762A46"/>
    <w:rsid w:val="00762AF9"/>
    <w:rsid w:val="00762BF5"/>
    <w:rsid w:val="00762D47"/>
    <w:rsid w:val="00763A7A"/>
    <w:rsid w:val="00764125"/>
    <w:rsid w:val="007642B3"/>
    <w:rsid w:val="0076436E"/>
    <w:rsid w:val="007644A6"/>
    <w:rsid w:val="0076485C"/>
    <w:rsid w:val="00764919"/>
    <w:rsid w:val="00764D03"/>
    <w:rsid w:val="00764D7E"/>
    <w:rsid w:val="00764DF1"/>
    <w:rsid w:val="00765058"/>
    <w:rsid w:val="007650B8"/>
    <w:rsid w:val="0076511D"/>
    <w:rsid w:val="00765507"/>
    <w:rsid w:val="00765625"/>
    <w:rsid w:val="0076568A"/>
    <w:rsid w:val="00765718"/>
    <w:rsid w:val="007658CC"/>
    <w:rsid w:val="00765B13"/>
    <w:rsid w:val="00765B42"/>
    <w:rsid w:val="00765D74"/>
    <w:rsid w:val="00766558"/>
    <w:rsid w:val="00766589"/>
    <w:rsid w:val="00766812"/>
    <w:rsid w:val="00766CA7"/>
    <w:rsid w:val="00766EDB"/>
    <w:rsid w:val="00766FC4"/>
    <w:rsid w:val="00767532"/>
    <w:rsid w:val="00767C9D"/>
    <w:rsid w:val="00767CAE"/>
    <w:rsid w:val="0077038D"/>
    <w:rsid w:val="0077071E"/>
    <w:rsid w:val="00770B61"/>
    <w:rsid w:val="00770C35"/>
    <w:rsid w:val="00770F10"/>
    <w:rsid w:val="00771016"/>
    <w:rsid w:val="007710A3"/>
    <w:rsid w:val="0077151A"/>
    <w:rsid w:val="007717E5"/>
    <w:rsid w:val="00771874"/>
    <w:rsid w:val="00771DDF"/>
    <w:rsid w:val="00771EFE"/>
    <w:rsid w:val="007720F8"/>
    <w:rsid w:val="0077235C"/>
    <w:rsid w:val="00772726"/>
    <w:rsid w:val="0077295A"/>
    <w:rsid w:val="00772C00"/>
    <w:rsid w:val="00772D9A"/>
    <w:rsid w:val="00772EF7"/>
    <w:rsid w:val="00772F53"/>
    <w:rsid w:val="007732E1"/>
    <w:rsid w:val="00773839"/>
    <w:rsid w:val="00773B8D"/>
    <w:rsid w:val="00773E08"/>
    <w:rsid w:val="00774015"/>
    <w:rsid w:val="007741F4"/>
    <w:rsid w:val="0077426A"/>
    <w:rsid w:val="00774B7F"/>
    <w:rsid w:val="00775000"/>
    <w:rsid w:val="00775026"/>
    <w:rsid w:val="007750A3"/>
    <w:rsid w:val="0077521A"/>
    <w:rsid w:val="00775343"/>
    <w:rsid w:val="007755FD"/>
    <w:rsid w:val="00775D69"/>
    <w:rsid w:val="007762CD"/>
    <w:rsid w:val="007763D0"/>
    <w:rsid w:val="007764A4"/>
    <w:rsid w:val="0077663B"/>
    <w:rsid w:val="007766AE"/>
    <w:rsid w:val="007767F0"/>
    <w:rsid w:val="007768B5"/>
    <w:rsid w:val="00776C81"/>
    <w:rsid w:val="00776F25"/>
    <w:rsid w:val="007772C3"/>
    <w:rsid w:val="007772F8"/>
    <w:rsid w:val="00777366"/>
    <w:rsid w:val="007775F0"/>
    <w:rsid w:val="0077765E"/>
    <w:rsid w:val="007776B2"/>
    <w:rsid w:val="0077772B"/>
    <w:rsid w:val="007778B4"/>
    <w:rsid w:val="00777B9E"/>
    <w:rsid w:val="00777C3C"/>
    <w:rsid w:val="0078024B"/>
    <w:rsid w:val="007803EF"/>
    <w:rsid w:val="0078040E"/>
    <w:rsid w:val="0078100C"/>
    <w:rsid w:val="00781503"/>
    <w:rsid w:val="00781705"/>
    <w:rsid w:val="007818EE"/>
    <w:rsid w:val="00781B6F"/>
    <w:rsid w:val="00781BA7"/>
    <w:rsid w:val="00781C36"/>
    <w:rsid w:val="0078201A"/>
    <w:rsid w:val="0078232A"/>
    <w:rsid w:val="007823CB"/>
    <w:rsid w:val="0078271B"/>
    <w:rsid w:val="0078284C"/>
    <w:rsid w:val="00783397"/>
    <w:rsid w:val="00783641"/>
    <w:rsid w:val="0078387F"/>
    <w:rsid w:val="0078394A"/>
    <w:rsid w:val="00783AA4"/>
    <w:rsid w:val="00783B27"/>
    <w:rsid w:val="00783DFF"/>
    <w:rsid w:val="0078420C"/>
    <w:rsid w:val="007843E4"/>
    <w:rsid w:val="0078483E"/>
    <w:rsid w:val="007849F8"/>
    <w:rsid w:val="00784CDD"/>
    <w:rsid w:val="00784FF6"/>
    <w:rsid w:val="00785126"/>
    <w:rsid w:val="0078512A"/>
    <w:rsid w:val="007851B8"/>
    <w:rsid w:val="0078555D"/>
    <w:rsid w:val="007855B7"/>
    <w:rsid w:val="007855F2"/>
    <w:rsid w:val="0078599C"/>
    <w:rsid w:val="007859EF"/>
    <w:rsid w:val="00785DD4"/>
    <w:rsid w:val="00785E85"/>
    <w:rsid w:val="007860A2"/>
    <w:rsid w:val="0078614E"/>
    <w:rsid w:val="007861F6"/>
    <w:rsid w:val="00786394"/>
    <w:rsid w:val="0078641F"/>
    <w:rsid w:val="00786457"/>
    <w:rsid w:val="00786480"/>
    <w:rsid w:val="00786671"/>
    <w:rsid w:val="00786721"/>
    <w:rsid w:val="0078690C"/>
    <w:rsid w:val="00786AB4"/>
    <w:rsid w:val="00786C25"/>
    <w:rsid w:val="00787819"/>
    <w:rsid w:val="00787B03"/>
    <w:rsid w:val="00787BA4"/>
    <w:rsid w:val="00787C6A"/>
    <w:rsid w:val="00787E23"/>
    <w:rsid w:val="00787EA2"/>
    <w:rsid w:val="00790513"/>
    <w:rsid w:val="007907C4"/>
    <w:rsid w:val="00790B89"/>
    <w:rsid w:val="0079117D"/>
    <w:rsid w:val="007911E5"/>
    <w:rsid w:val="00791D69"/>
    <w:rsid w:val="00792050"/>
    <w:rsid w:val="007922F6"/>
    <w:rsid w:val="0079247B"/>
    <w:rsid w:val="0079249C"/>
    <w:rsid w:val="00792581"/>
    <w:rsid w:val="007927AA"/>
    <w:rsid w:val="00792D72"/>
    <w:rsid w:val="00793178"/>
    <w:rsid w:val="00793293"/>
    <w:rsid w:val="007933E1"/>
    <w:rsid w:val="00793464"/>
    <w:rsid w:val="0079352E"/>
    <w:rsid w:val="007938C6"/>
    <w:rsid w:val="00793A45"/>
    <w:rsid w:val="00793BAA"/>
    <w:rsid w:val="00793D1F"/>
    <w:rsid w:val="00793F2C"/>
    <w:rsid w:val="00793FFC"/>
    <w:rsid w:val="0079413D"/>
    <w:rsid w:val="0079466A"/>
    <w:rsid w:val="00794784"/>
    <w:rsid w:val="00794841"/>
    <w:rsid w:val="007948BC"/>
    <w:rsid w:val="00794B1E"/>
    <w:rsid w:val="00794D18"/>
    <w:rsid w:val="00794F41"/>
    <w:rsid w:val="0079554A"/>
    <w:rsid w:val="00795963"/>
    <w:rsid w:val="00795C8A"/>
    <w:rsid w:val="00795CD1"/>
    <w:rsid w:val="00795FE8"/>
    <w:rsid w:val="00796042"/>
    <w:rsid w:val="0079610F"/>
    <w:rsid w:val="00796AB8"/>
    <w:rsid w:val="00796BC2"/>
    <w:rsid w:val="0079700D"/>
    <w:rsid w:val="00797418"/>
    <w:rsid w:val="0079765B"/>
    <w:rsid w:val="007978B9"/>
    <w:rsid w:val="00797B3E"/>
    <w:rsid w:val="00797DC3"/>
    <w:rsid w:val="00797F2B"/>
    <w:rsid w:val="007A01C7"/>
    <w:rsid w:val="007A0344"/>
    <w:rsid w:val="007A0359"/>
    <w:rsid w:val="007A03BA"/>
    <w:rsid w:val="007A081D"/>
    <w:rsid w:val="007A0D5A"/>
    <w:rsid w:val="007A1272"/>
    <w:rsid w:val="007A12AE"/>
    <w:rsid w:val="007A1D6B"/>
    <w:rsid w:val="007A1DA3"/>
    <w:rsid w:val="007A1E74"/>
    <w:rsid w:val="007A2399"/>
    <w:rsid w:val="007A23C1"/>
    <w:rsid w:val="007A2463"/>
    <w:rsid w:val="007A2480"/>
    <w:rsid w:val="007A27DA"/>
    <w:rsid w:val="007A297A"/>
    <w:rsid w:val="007A302F"/>
    <w:rsid w:val="007A31BB"/>
    <w:rsid w:val="007A332F"/>
    <w:rsid w:val="007A363C"/>
    <w:rsid w:val="007A37C1"/>
    <w:rsid w:val="007A3832"/>
    <w:rsid w:val="007A3A04"/>
    <w:rsid w:val="007A3A8E"/>
    <w:rsid w:val="007A3BA2"/>
    <w:rsid w:val="007A488A"/>
    <w:rsid w:val="007A48F2"/>
    <w:rsid w:val="007A4935"/>
    <w:rsid w:val="007A49B4"/>
    <w:rsid w:val="007A4A63"/>
    <w:rsid w:val="007A50FA"/>
    <w:rsid w:val="007A547A"/>
    <w:rsid w:val="007A5816"/>
    <w:rsid w:val="007A5953"/>
    <w:rsid w:val="007A5D63"/>
    <w:rsid w:val="007A5DB6"/>
    <w:rsid w:val="007A6457"/>
    <w:rsid w:val="007A64EA"/>
    <w:rsid w:val="007A6814"/>
    <w:rsid w:val="007A6970"/>
    <w:rsid w:val="007A6B5D"/>
    <w:rsid w:val="007A70DF"/>
    <w:rsid w:val="007A7184"/>
    <w:rsid w:val="007A7980"/>
    <w:rsid w:val="007A7A5F"/>
    <w:rsid w:val="007A7E8E"/>
    <w:rsid w:val="007B0175"/>
    <w:rsid w:val="007B0A41"/>
    <w:rsid w:val="007B0A4E"/>
    <w:rsid w:val="007B0B10"/>
    <w:rsid w:val="007B0B25"/>
    <w:rsid w:val="007B0EA8"/>
    <w:rsid w:val="007B0F0D"/>
    <w:rsid w:val="007B1159"/>
    <w:rsid w:val="007B1318"/>
    <w:rsid w:val="007B13AF"/>
    <w:rsid w:val="007B17BD"/>
    <w:rsid w:val="007B1B15"/>
    <w:rsid w:val="007B1E51"/>
    <w:rsid w:val="007B200F"/>
    <w:rsid w:val="007B24FF"/>
    <w:rsid w:val="007B2543"/>
    <w:rsid w:val="007B2BF0"/>
    <w:rsid w:val="007B30D6"/>
    <w:rsid w:val="007B3549"/>
    <w:rsid w:val="007B377F"/>
    <w:rsid w:val="007B3880"/>
    <w:rsid w:val="007B38DF"/>
    <w:rsid w:val="007B3A07"/>
    <w:rsid w:val="007B3A09"/>
    <w:rsid w:val="007B3BCA"/>
    <w:rsid w:val="007B4102"/>
    <w:rsid w:val="007B425D"/>
    <w:rsid w:val="007B42A1"/>
    <w:rsid w:val="007B43F5"/>
    <w:rsid w:val="007B48C6"/>
    <w:rsid w:val="007B4A13"/>
    <w:rsid w:val="007B4A17"/>
    <w:rsid w:val="007B4DAD"/>
    <w:rsid w:val="007B5146"/>
    <w:rsid w:val="007B56C5"/>
    <w:rsid w:val="007B56F6"/>
    <w:rsid w:val="007B588C"/>
    <w:rsid w:val="007B5E1D"/>
    <w:rsid w:val="007B5EBA"/>
    <w:rsid w:val="007B6115"/>
    <w:rsid w:val="007B61E8"/>
    <w:rsid w:val="007B6383"/>
    <w:rsid w:val="007B68B3"/>
    <w:rsid w:val="007B697C"/>
    <w:rsid w:val="007B6B0C"/>
    <w:rsid w:val="007B6BD9"/>
    <w:rsid w:val="007B6E7A"/>
    <w:rsid w:val="007B6F95"/>
    <w:rsid w:val="007B7114"/>
    <w:rsid w:val="007B7243"/>
    <w:rsid w:val="007B7377"/>
    <w:rsid w:val="007B74D9"/>
    <w:rsid w:val="007B76D3"/>
    <w:rsid w:val="007B7DA1"/>
    <w:rsid w:val="007C031C"/>
    <w:rsid w:val="007C0416"/>
    <w:rsid w:val="007C0530"/>
    <w:rsid w:val="007C06E7"/>
    <w:rsid w:val="007C0A27"/>
    <w:rsid w:val="007C0D7F"/>
    <w:rsid w:val="007C0ECD"/>
    <w:rsid w:val="007C0F3A"/>
    <w:rsid w:val="007C10AA"/>
    <w:rsid w:val="007C1348"/>
    <w:rsid w:val="007C1A22"/>
    <w:rsid w:val="007C1C62"/>
    <w:rsid w:val="007C1FAB"/>
    <w:rsid w:val="007C22B7"/>
    <w:rsid w:val="007C25C4"/>
    <w:rsid w:val="007C25D3"/>
    <w:rsid w:val="007C2966"/>
    <w:rsid w:val="007C2A69"/>
    <w:rsid w:val="007C2AB9"/>
    <w:rsid w:val="007C3177"/>
    <w:rsid w:val="007C359B"/>
    <w:rsid w:val="007C3A79"/>
    <w:rsid w:val="007C3E7F"/>
    <w:rsid w:val="007C4196"/>
    <w:rsid w:val="007C455D"/>
    <w:rsid w:val="007C468B"/>
    <w:rsid w:val="007C4A08"/>
    <w:rsid w:val="007C4B96"/>
    <w:rsid w:val="007C4CA2"/>
    <w:rsid w:val="007C4DD5"/>
    <w:rsid w:val="007C4E87"/>
    <w:rsid w:val="007C5665"/>
    <w:rsid w:val="007C5B0E"/>
    <w:rsid w:val="007C5BD3"/>
    <w:rsid w:val="007C60A0"/>
    <w:rsid w:val="007C614F"/>
    <w:rsid w:val="007C6295"/>
    <w:rsid w:val="007C6496"/>
    <w:rsid w:val="007C654B"/>
    <w:rsid w:val="007C67BB"/>
    <w:rsid w:val="007C6C93"/>
    <w:rsid w:val="007C7249"/>
    <w:rsid w:val="007C7512"/>
    <w:rsid w:val="007C78C7"/>
    <w:rsid w:val="007C7E62"/>
    <w:rsid w:val="007C7F99"/>
    <w:rsid w:val="007D007E"/>
    <w:rsid w:val="007D008B"/>
    <w:rsid w:val="007D0352"/>
    <w:rsid w:val="007D077C"/>
    <w:rsid w:val="007D07D6"/>
    <w:rsid w:val="007D07F0"/>
    <w:rsid w:val="007D080A"/>
    <w:rsid w:val="007D0EA1"/>
    <w:rsid w:val="007D0ED6"/>
    <w:rsid w:val="007D1117"/>
    <w:rsid w:val="007D1361"/>
    <w:rsid w:val="007D1515"/>
    <w:rsid w:val="007D1573"/>
    <w:rsid w:val="007D15EA"/>
    <w:rsid w:val="007D16FE"/>
    <w:rsid w:val="007D1CC8"/>
    <w:rsid w:val="007D1D72"/>
    <w:rsid w:val="007D1D84"/>
    <w:rsid w:val="007D1DB9"/>
    <w:rsid w:val="007D1F2E"/>
    <w:rsid w:val="007D20E3"/>
    <w:rsid w:val="007D2318"/>
    <w:rsid w:val="007D2333"/>
    <w:rsid w:val="007D25ED"/>
    <w:rsid w:val="007D28CF"/>
    <w:rsid w:val="007D2964"/>
    <w:rsid w:val="007D2AC9"/>
    <w:rsid w:val="007D2FF2"/>
    <w:rsid w:val="007D340F"/>
    <w:rsid w:val="007D36F9"/>
    <w:rsid w:val="007D3983"/>
    <w:rsid w:val="007D3AD2"/>
    <w:rsid w:val="007D3C2B"/>
    <w:rsid w:val="007D3E9F"/>
    <w:rsid w:val="007D40B6"/>
    <w:rsid w:val="007D4155"/>
    <w:rsid w:val="007D41A5"/>
    <w:rsid w:val="007D42C4"/>
    <w:rsid w:val="007D4359"/>
    <w:rsid w:val="007D4503"/>
    <w:rsid w:val="007D4590"/>
    <w:rsid w:val="007D4891"/>
    <w:rsid w:val="007D499D"/>
    <w:rsid w:val="007D4E87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6A"/>
    <w:rsid w:val="007D5DD4"/>
    <w:rsid w:val="007D6190"/>
    <w:rsid w:val="007D6441"/>
    <w:rsid w:val="007D662B"/>
    <w:rsid w:val="007D6775"/>
    <w:rsid w:val="007D6D7E"/>
    <w:rsid w:val="007D70B0"/>
    <w:rsid w:val="007D72CC"/>
    <w:rsid w:val="007D737B"/>
    <w:rsid w:val="007D752C"/>
    <w:rsid w:val="007D788C"/>
    <w:rsid w:val="007D7E26"/>
    <w:rsid w:val="007D7EEE"/>
    <w:rsid w:val="007E02E9"/>
    <w:rsid w:val="007E0747"/>
    <w:rsid w:val="007E079D"/>
    <w:rsid w:val="007E09DF"/>
    <w:rsid w:val="007E0B47"/>
    <w:rsid w:val="007E0C15"/>
    <w:rsid w:val="007E0D16"/>
    <w:rsid w:val="007E10E7"/>
    <w:rsid w:val="007E13E1"/>
    <w:rsid w:val="007E16C6"/>
    <w:rsid w:val="007E1D69"/>
    <w:rsid w:val="007E1F0D"/>
    <w:rsid w:val="007E2330"/>
    <w:rsid w:val="007E250C"/>
    <w:rsid w:val="007E25C0"/>
    <w:rsid w:val="007E27F1"/>
    <w:rsid w:val="007E2CBB"/>
    <w:rsid w:val="007E2D35"/>
    <w:rsid w:val="007E2D80"/>
    <w:rsid w:val="007E2F84"/>
    <w:rsid w:val="007E302E"/>
    <w:rsid w:val="007E314F"/>
    <w:rsid w:val="007E343B"/>
    <w:rsid w:val="007E3954"/>
    <w:rsid w:val="007E3CB6"/>
    <w:rsid w:val="007E3F8E"/>
    <w:rsid w:val="007E42A7"/>
    <w:rsid w:val="007E472C"/>
    <w:rsid w:val="007E47A7"/>
    <w:rsid w:val="007E480F"/>
    <w:rsid w:val="007E4BF4"/>
    <w:rsid w:val="007E558E"/>
    <w:rsid w:val="007E55F4"/>
    <w:rsid w:val="007E5906"/>
    <w:rsid w:val="007E5A13"/>
    <w:rsid w:val="007E5B37"/>
    <w:rsid w:val="007E5EC1"/>
    <w:rsid w:val="007E6002"/>
    <w:rsid w:val="007E6054"/>
    <w:rsid w:val="007E63AD"/>
    <w:rsid w:val="007E672F"/>
    <w:rsid w:val="007E67C4"/>
    <w:rsid w:val="007E69B0"/>
    <w:rsid w:val="007E6A40"/>
    <w:rsid w:val="007E6A56"/>
    <w:rsid w:val="007E6AEE"/>
    <w:rsid w:val="007E6BE7"/>
    <w:rsid w:val="007E6E12"/>
    <w:rsid w:val="007E6EA1"/>
    <w:rsid w:val="007E6F26"/>
    <w:rsid w:val="007E72EF"/>
    <w:rsid w:val="007E73A7"/>
    <w:rsid w:val="007E7559"/>
    <w:rsid w:val="007E7AA7"/>
    <w:rsid w:val="007E7DEE"/>
    <w:rsid w:val="007E7F2D"/>
    <w:rsid w:val="007F0232"/>
    <w:rsid w:val="007F03D3"/>
    <w:rsid w:val="007F046C"/>
    <w:rsid w:val="007F0848"/>
    <w:rsid w:val="007F0991"/>
    <w:rsid w:val="007F0F98"/>
    <w:rsid w:val="007F1060"/>
    <w:rsid w:val="007F157B"/>
    <w:rsid w:val="007F17BC"/>
    <w:rsid w:val="007F17F6"/>
    <w:rsid w:val="007F246D"/>
    <w:rsid w:val="007F24DA"/>
    <w:rsid w:val="007F2766"/>
    <w:rsid w:val="007F27D4"/>
    <w:rsid w:val="007F296C"/>
    <w:rsid w:val="007F2A7A"/>
    <w:rsid w:val="007F2E6C"/>
    <w:rsid w:val="007F2F93"/>
    <w:rsid w:val="007F3144"/>
    <w:rsid w:val="007F3937"/>
    <w:rsid w:val="007F3D9C"/>
    <w:rsid w:val="007F3F70"/>
    <w:rsid w:val="007F449B"/>
    <w:rsid w:val="007F45EA"/>
    <w:rsid w:val="007F46E0"/>
    <w:rsid w:val="007F4998"/>
    <w:rsid w:val="007F4D5D"/>
    <w:rsid w:val="007F5198"/>
    <w:rsid w:val="007F550A"/>
    <w:rsid w:val="007F55B4"/>
    <w:rsid w:val="007F5A21"/>
    <w:rsid w:val="007F5B0B"/>
    <w:rsid w:val="007F5E6B"/>
    <w:rsid w:val="007F61CE"/>
    <w:rsid w:val="007F6387"/>
    <w:rsid w:val="007F64EF"/>
    <w:rsid w:val="007F6672"/>
    <w:rsid w:val="007F66E6"/>
    <w:rsid w:val="007F6A1F"/>
    <w:rsid w:val="007F6B5C"/>
    <w:rsid w:val="007F6D56"/>
    <w:rsid w:val="007F6EBC"/>
    <w:rsid w:val="007F7155"/>
    <w:rsid w:val="007F71A9"/>
    <w:rsid w:val="007F78B1"/>
    <w:rsid w:val="007F7CC6"/>
    <w:rsid w:val="007F7D25"/>
    <w:rsid w:val="0080003F"/>
    <w:rsid w:val="0080026A"/>
    <w:rsid w:val="008002FD"/>
    <w:rsid w:val="008003B8"/>
    <w:rsid w:val="00800708"/>
    <w:rsid w:val="00800C70"/>
    <w:rsid w:val="00800D22"/>
    <w:rsid w:val="00800E47"/>
    <w:rsid w:val="0080143D"/>
    <w:rsid w:val="008018C6"/>
    <w:rsid w:val="00801979"/>
    <w:rsid w:val="00801A5D"/>
    <w:rsid w:val="0080231E"/>
    <w:rsid w:val="00802707"/>
    <w:rsid w:val="00802ADA"/>
    <w:rsid w:val="00802C40"/>
    <w:rsid w:val="00802D8E"/>
    <w:rsid w:val="00803250"/>
    <w:rsid w:val="0080352A"/>
    <w:rsid w:val="00803717"/>
    <w:rsid w:val="008037B2"/>
    <w:rsid w:val="00803A47"/>
    <w:rsid w:val="00803D0E"/>
    <w:rsid w:val="0080454C"/>
    <w:rsid w:val="00804B81"/>
    <w:rsid w:val="00804D76"/>
    <w:rsid w:val="0080516A"/>
    <w:rsid w:val="00805229"/>
    <w:rsid w:val="008052A3"/>
    <w:rsid w:val="008054B0"/>
    <w:rsid w:val="0080550C"/>
    <w:rsid w:val="00805893"/>
    <w:rsid w:val="00805B73"/>
    <w:rsid w:val="00805C4D"/>
    <w:rsid w:val="00805F70"/>
    <w:rsid w:val="00806067"/>
    <w:rsid w:val="0080640F"/>
    <w:rsid w:val="00806766"/>
    <w:rsid w:val="0080685E"/>
    <w:rsid w:val="0080793C"/>
    <w:rsid w:val="0080798A"/>
    <w:rsid w:val="008079BD"/>
    <w:rsid w:val="00807B10"/>
    <w:rsid w:val="00807B5A"/>
    <w:rsid w:val="00807EF6"/>
    <w:rsid w:val="00807FDE"/>
    <w:rsid w:val="00807FF6"/>
    <w:rsid w:val="0081002F"/>
    <w:rsid w:val="008101C4"/>
    <w:rsid w:val="0081077D"/>
    <w:rsid w:val="00810791"/>
    <w:rsid w:val="00810B1D"/>
    <w:rsid w:val="00811179"/>
    <w:rsid w:val="008115F6"/>
    <w:rsid w:val="00811D11"/>
    <w:rsid w:val="00811FCB"/>
    <w:rsid w:val="008121C2"/>
    <w:rsid w:val="008124A9"/>
    <w:rsid w:val="008124DB"/>
    <w:rsid w:val="008125C0"/>
    <w:rsid w:val="008126D3"/>
    <w:rsid w:val="00812A98"/>
    <w:rsid w:val="00812BF5"/>
    <w:rsid w:val="00812D80"/>
    <w:rsid w:val="0081306A"/>
    <w:rsid w:val="00813079"/>
    <w:rsid w:val="00813142"/>
    <w:rsid w:val="008134A6"/>
    <w:rsid w:val="00813823"/>
    <w:rsid w:val="00813A17"/>
    <w:rsid w:val="00813BD8"/>
    <w:rsid w:val="008142DB"/>
    <w:rsid w:val="00814695"/>
    <w:rsid w:val="00814848"/>
    <w:rsid w:val="00814964"/>
    <w:rsid w:val="008149E7"/>
    <w:rsid w:val="00814A7A"/>
    <w:rsid w:val="00815005"/>
    <w:rsid w:val="00815026"/>
    <w:rsid w:val="008150BD"/>
    <w:rsid w:val="00815341"/>
    <w:rsid w:val="0081540F"/>
    <w:rsid w:val="00815483"/>
    <w:rsid w:val="008154D6"/>
    <w:rsid w:val="00815BE1"/>
    <w:rsid w:val="00815C8C"/>
    <w:rsid w:val="00816156"/>
    <w:rsid w:val="00816395"/>
    <w:rsid w:val="008167C8"/>
    <w:rsid w:val="00816809"/>
    <w:rsid w:val="008169BE"/>
    <w:rsid w:val="00816DE8"/>
    <w:rsid w:val="00816E13"/>
    <w:rsid w:val="008171B7"/>
    <w:rsid w:val="008173D6"/>
    <w:rsid w:val="008174C5"/>
    <w:rsid w:val="00817B83"/>
    <w:rsid w:val="00817C4B"/>
    <w:rsid w:val="00817D6D"/>
    <w:rsid w:val="00817E72"/>
    <w:rsid w:val="008204FF"/>
    <w:rsid w:val="00820553"/>
    <w:rsid w:val="0082059D"/>
    <w:rsid w:val="0082064D"/>
    <w:rsid w:val="00820678"/>
    <w:rsid w:val="008208FA"/>
    <w:rsid w:val="00820A65"/>
    <w:rsid w:val="00820ABA"/>
    <w:rsid w:val="00820D40"/>
    <w:rsid w:val="0082143C"/>
    <w:rsid w:val="008214DC"/>
    <w:rsid w:val="00821634"/>
    <w:rsid w:val="00821638"/>
    <w:rsid w:val="00821655"/>
    <w:rsid w:val="00821B0D"/>
    <w:rsid w:val="00822023"/>
    <w:rsid w:val="008221A4"/>
    <w:rsid w:val="008225B5"/>
    <w:rsid w:val="0082263B"/>
    <w:rsid w:val="00822A55"/>
    <w:rsid w:val="00822C80"/>
    <w:rsid w:val="008233FF"/>
    <w:rsid w:val="00823417"/>
    <w:rsid w:val="00823460"/>
    <w:rsid w:val="0082374F"/>
    <w:rsid w:val="00823989"/>
    <w:rsid w:val="0082404E"/>
    <w:rsid w:val="0082411E"/>
    <w:rsid w:val="008243B9"/>
    <w:rsid w:val="0082459B"/>
    <w:rsid w:val="008248BC"/>
    <w:rsid w:val="00825171"/>
    <w:rsid w:val="00825353"/>
    <w:rsid w:val="008254B1"/>
    <w:rsid w:val="008259F8"/>
    <w:rsid w:val="00825A55"/>
    <w:rsid w:val="0082612F"/>
    <w:rsid w:val="008261E4"/>
    <w:rsid w:val="00826952"/>
    <w:rsid w:val="0082699C"/>
    <w:rsid w:val="008269A7"/>
    <w:rsid w:val="00826BC6"/>
    <w:rsid w:val="00826F73"/>
    <w:rsid w:val="00826FB1"/>
    <w:rsid w:val="008270A9"/>
    <w:rsid w:val="008270B5"/>
    <w:rsid w:val="00827250"/>
    <w:rsid w:val="00827900"/>
    <w:rsid w:val="00827986"/>
    <w:rsid w:val="00827D23"/>
    <w:rsid w:val="00827E19"/>
    <w:rsid w:val="00827EF8"/>
    <w:rsid w:val="00827FB7"/>
    <w:rsid w:val="0083001D"/>
    <w:rsid w:val="00830026"/>
    <w:rsid w:val="00830117"/>
    <w:rsid w:val="008302AE"/>
    <w:rsid w:val="0083054F"/>
    <w:rsid w:val="00830654"/>
    <w:rsid w:val="00830939"/>
    <w:rsid w:val="00830C64"/>
    <w:rsid w:val="00830E92"/>
    <w:rsid w:val="00830F40"/>
    <w:rsid w:val="008311C0"/>
    <w:rsid w:val="0083128F"/>
    <w:rsid w:val="008314E9"/>
    <w:rsid w:val="0083176E"/>
    <w:rsid w:val="00831817"/>
    <w:rsid w:val="00831B16"/>
    <w:rsid w:val="00831E71"/>
    <w:rsid w:val="0083215C"/>
    <w:rsid w:val="0083232C"/>
    <w:rsid w:val="0083250B"/>
    <w:rsid w:val="00832674"/>
    <w:rsid w:val="00832985"/>
    <w:rsid w:val="008329E6"/>
    <w:rsid w:val="00832A1C"/>
    <w:rsid w:val="00832D65"/>
    <w:rsid w:val="00832E48"/>
    <w:rsid w:val="00833077"/>
    <w:rsid w:val="008333C7"/>
    <w:rsid w:val="00833660"/>
    <w:rsid w:val="00833702"/>
    <w:rsid w:val="00833796"/>
    <w:rsid w:val="00833ABF"/>
    <w:rsid w:val="00833E3F"/>
    <w:rsid w:val="008345F6"/>
    <w:rsid w:val="008347B5"/>
    <w:rsid w:val="00834C9A"/>
    <w:rsid w:val="00835099"/>
    <w:rsid w:val="00835233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F75"/>
    <w:rsid w:val="008362A9"/>
    <w:rsid w:val="0083698F"/>
    <w:rsid w:val="00836EA5"/>
    <w:rsid w:val="00836EBA"/>
    <w:rsid w:val="00836F7B"/>
    <w:rsid w:val="0083709D"/>
    <w:rsid w:val="00837165"/>
    <w:rsid w:val="0083774E"/>
    <w:rsid w:val="008378DB"/>
    <w:rsid w:val="00837A96"/>
    <w:rsid w:val="00837C1B"/>
    <w:rsid w:val="00837E71"/>
    <w:rsid w:val="00837EF9"/>
    <w:rsid w:val="00837F1A"/>
    <w:rsid w:val="0084013B"/>
    <w:rsid w:val="008404A3"/>
    <w:rsid w:val="0084054A"/>
    <w:rsid w:val="00840E33"/>
    <w:rsid w:val="008412B8"/>
    <w:rsid w:val="0084136F"/>
    <w:rsid w:val="00841404"/>
    <w:rsid w:val="00841A0B"/>
    <w:rsid w:val="00841E00"/>
    <w:rsid w:val="00841E0D"/>
    <w:rsid w:val="00841E5C"/>
    <w:rsid w:val="00842153"/>
    <w:rsid w:val="00842217"/>
    <w:rsid w:val="008424B9"/>
    <w:rsid w:val="008425B5"/>
    <w:rsid w:val="00842809"/>
    <w:rsid w:val="00842CF1"/>
    <w:rsid w:val="00842E74"/>
    <w:rsid w:val="00843710"/>
    <w:rsid w:val="00843A8C"/>
    <w:rsid w:val="00843C22"/>
    <w:rsid w:val="00844345"/>
    <w:rsid w:val="00844663"/>
    <w:rsid w:val="008449CF"/>
    <w:rsid w:val="00844F03"/>
    <w:rsid w:val="00845439"/>
    <w:rsid w:val="008455FC"/>
    <w:rsid w:val="0084570B"/>
    <w:rsid w:val="00845E20"/>
    <w:rsid w:val="00845E30"/>
    <w:rsid w:val="00845EBD"/>
    <w:rsid w:val="00845F87"/>
    <w:rsid w:val="00846506"/>
    <w:rsid w:val="0084664D"/>
    <w:rsid w:val="00846A87"/>
    <w:rsid w:val="00846BF6"/>
    <w:rsid w:val="00846F03"/>
    <w:rsid w:val="008470BF"/>
    <w:rsid w:val="00847391"/>
    <w:rsid w:val="0084743F"/>
    <w:rsid w:val="00847749"/>
    <w:rsid w:val="00847836"/>
    <w:rsid w:val="00847BFF"/>
    <w:rsid w:val="00847CD3"/>
    <w:rsid w:val="00847F46"/>
    <w:rsid w:val="00850545"/>
    <w:rsid w:val="0085065E"/>
    <w:rsid w:val="0085088A"/>
    <w:rsid w:val="00850AA2"/>
    <w:rsid w:val="00850EA1"/>
    <w:rsid w:val="008511BD"/>
    <w:rsid w:val="008513E3"/>
    <w:rsid w:val="008514F3"/>
    <w:rsid w:val="00851702"/>
    <w:rsid w:val="00851A71"/>
    <w:rsid w:val="00851D59"/>
    <w:rsid w:val="008527BA"/>
    <w:rsid w:val="008528AA"/>
    <w:rsid w:val="0085295B"/>
    <w:rsid w:val="00852C9D"/>
    <w:rsid w:val="00852FA8"/>
    <w:rsid w:val="0085305D"/>
    <w:rsid w:val="008535DB"/>
    <w:rsid w:val="0085363C"/>
    <w:rsid w:val="008539EC"/>
    <w:rsid w:val="00853D89"/>
    <w:rsid w:val="00853DAA"/>
    <w:rsid w:val="00853E23"/>
    <w:rsid w:val="00853E93"/>
    <w:rsid w:val="00853FA4"/>
    <w:rsid w:val="00854354"/>
    <w:rsid w:val="00854455"/>
    <w:rsid w:val="008547C2"/>
    <w:rsid w:val="00854882"/>
    <w:rsid w:val="00854AEB"/>
    <w:rsid w:val="00854B67"/>
    <w:rsid w:val="00854C97"/>
    <w:rsid w:val="00854E80"/>
    <w:rsid w:val="00854FCB"/>
    <w:rsid w:val="00855182"/>
    <w:rsid w:val="008551E5"/>
    <w:rsid w:val="0085537D"/>
    <w:rsid w:val="00855427"/>
    <w:rsid w:val="0085568B"/>
    <w:rsid w:val="0085569C"/>
    <w:rsid w:val="00855935"/>
    <w:rsid w:val="00855B09"/>
    <w:rsid w:val="00855E79"/>
    <w:rsid w:val="00855F38"/>
    <w:rsid w:val="00856022"/>
    <w:rsid w:val="0085603F"/>
    <w:rsid w:val="00856164"/>
    <w:rsid w:val="0085643B"/>
    <w:rsid w:val="008564E5"/>
    <w:rsid w:val="0085663D"/>
    <w:rsid w:val="00856794"/>
    <w:rsid w:val="00856CE8"/>
    <w:rsid w:val="00856DAC"/>
    <w:rsid w:val="008572E9"/>
    <w:rsid w:val="008574D6"/>
    <w:rsid w:val="00857971"/>
    <w:rsid w:val="00857CCD"/>
    <w:rsid w:val="00857D80"/>
    <w:rsid w:val="00857E37"/>
    <w:rsid w:val="008601AD"/>
    <w:rsid w:val="00860391"/>
    <w:rsid w:val="0086064D"/>
    <w:rsid w:val="0086093E"/>
    <w:rsid w:val="00860A0E"/>
    <w:rsid w:val="00860A2F"/>
    <w:rsid w:val="00860BF1"/>
    <w:rsid w:val="00860F8F"/>
    <w:rsid w:val="0086126F"/>
    <w:rsid w:val="00861320"/>
    <w:rsid w:val="008616C4"/>
    <w:rsid w:val="00861848"/>
    <w:rsid w:val="00861B48"/>
    <w:rsid w:val="008620A9"/>
    <w:rsid w:val="0086273E"/>
    <w:rsid w:val="00862950"/>
    <w:rsid w:val="008629F7"/>
    <w:rsid w:val="00862A41"/>
    <w:rsid w:val="00862A8A"/>
    <w:rsid w:val="00862BA3"/>
    <w:rsid w:val="00862F8A"/>
    <w:rsid w:val="00863030"/>
    <w:rsid w:val="008632DA"/>
    <w:rsid w:val="00863457"/>
    <w:rsid w:val="008635F2"/>
    <w:rsid w:val="00863641"/>
    <w:rsid w:val="008637A5"/>
    <w:rsid w:val="00863D6D"/>
    <w:rsid w:val="00863E0F"/>
    <w:rsid w:val="00863E96"/>
    <w:rsid w:val="0086462F"/>
    <w:rsid w:val="00864892"/>
    <w:rsid w:val="00864AF5"/>
    <w:rsid w:val="00864BBC"/>
    <w:rsid w:val="00864D9C"/>
    <w:rsid w:val="00865131"/>
    <w:rsid w:val="00865252"/>
    <w:rsid w:val="00865354"/>
    <w:rsid w:val="008659BC"/>
    <w:rsid w:val="00865C3F"/>
    <w:rsid w:val="008666D0"/>
    <w:rsid w:val="00866720"/>
    <w:rsid w:val="0086706F"/>
    <w:rsid w:val="008670D2"/>
    <w:rsid w:val="0086739F"/>
    <w:rsid w:val="008673E0"/>
    <w:rsid w:val="008673E1"/>
    <w:rsid w:val="00867900"/>
    <w:rsid w:val="00867903"/>
    <w:rsid w:val="00867AB2"/>
    <w:rsid w:val="00867B3E"/>
    <w:rsid w:val="008703A9"/>
    <w:rsid w:val="008703CD"/>
    <w:rsid w:val="008706E9"/>
    <w:rsid w:val="008709AE"/>
    <w:rsid w:val="0087101E"/>
    <w:rsid w:val="008712DE"/>
    <w:rsid w:val="008713FE"/>
    <w:rsid w:val="00871676"/>
    <w:rsid w:val="00871757"/>
    <w:rsid w:val="008719DA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0F"/>
    <w:rsid w:val="00872C2E"/>
    <w:rsid w:val="00872C83"/>
    <w:rsid w:val="00872F6A"/>
    <w:rsid w:val="0087342C"/>
    <w:rsid w:val="008737CB"/>
    <w:rsid w:val="00873C80"/>
    <w:rsid w:val="00873EBC"/>
    <w:rsid w:val="0087406F"/>
    <w:rsid w:val="008740EF"/>
    <w:rsid w:val="00874113"/>
    <w:rsid w:val="00874594"/>
    <w:rsid w:val="00874666"/>
    <w:rsid w:val="00874B46"/>
    <w:rsid w:val="00874CB4"/>
    <w:rsid w:val="00874E38"/>
    <w:rsid w:val="008750E9"/>
    <w:rsid w:val="008752E7"/>
    <w:rsid w:val="00875383"/>
    <w:rsid w:val="0087552E"/>
    <w:rsid w:val="0087574C"/>
    <w:rsid w:val="008757B8"/>
    <w:rsid w:val="00875C0A"/>
    <w:rsid w:val="008766D3"/>
    <w:rsid w:val="00876890"/>
    <w:rsid w:val="00876B6F"/>
    <w:rsid w:val="00876D3B"/>
    <w:rsid w:val="00876DEF"/>
    <w:rsid w:val="00876F39"/>
    <w:rsid w:val="00877056"/>
    <w:rsid w:val="008771C9"/>
    <w:rsid w:val="00877283"/>
    <w:rsid w:val="008773CA"/>
    <w:rsid w:val="00877405"/>
    <w:rsid w:val="008775F2"/>
    <w:rsid w:val="00877635"/>
    <w:rsid w:val="00877915"/>
    <w:rsid w:val="00877A12"/>
    <w:rsid w:val="00877D25"/>
    <w:rsid w:val="008806C2"/>
    <w:rsid w:val="00880FE7"/>
    <w:rsid w:val="00881578"/>
    <w:rsid w:val="00881B27"/>
    <w:rsid w:val="00881E11"/>
    <w:rsid w:val="00881ECE"/>
    <w:rsid w:val="008821FB"/>
    <w:rsid w:val="008822F9"/>
    <w:rsid w:val="00882A6C"/>
    <w:rsid w:val="0088301A"/>
    <w:rsid w:val="008832A6"/>
    <w:rsid w:val="008832E2"/>
    <w:rsid w:val="0088343B"/>
    <w:rsid w:val="00883486"/>
    <w:rsid w:val="008837DE"/>
    <w:rsid w:val="008838FE"/>
    <w:rsid w:val="00883AF5"/>
    <w:rsid w:val="00883C34"/>
    <w:rsid w:val="00883CF9"/>
    <w:rsid w:val="008847D2"/>
    <w:rsid w:val="0088490E"/>
    <w:rsid w:val="00884AE3"/>
    <w:rsid w:val="00884BC6"/>
    <w:rsid w:val="00884CAF"/>
    <w:rsid w:val="00884E88"/>
    <w:rsid w:val="00884EA9"/>
    <w:rsid w:val="00884F36"/>
    <w:rsid w:val="00884FBE"/>
    <w:rsid w:val="0088508C"/>
    <w:rsid w:val="00885142"/>
    <w:rsid w:val="008851BB"/>
    <w:rsid w:val="008855C2"/>
    <w:rsid w:val="008855CB"/>
    <w:rsid w:val="0088574A"/>
    <w:rsid w:val="0088578C"/>
    <w:rsid w:val="00885DB7"/>
    <w:rsid w:val="00885E2D"/>
    <w:rsid w:val="00885E55"/>
    <w:rsid w:val="00885E58"/>
    <w:rsid w:val="008862A9"/>
    <w:rsid w:val="008862ED"/>
    <w:rsid w:val="00886F2E"/>
    <w:rsid w:val="008870E9"/>
    <w:rsid w:val="0088725A"/>
    <w:rsid w:val="008872BA"/>
    <w:rsid w:val="008875A6"/>
    <w:rsid w:val="0088772F"/>
    <w:rsid w:val="00887FEC"/>
    <w:rsid w:val="00887FF9"/>
    <w:rsid w:val="008902C8"/>
    <w:rsid w:val="0089035F"/>
    <w:rsid w:val="008906F3"/>
    <w:rsid w:val="00890743"/>
    <w:rsid w:val="00890898"/>
    <w:rsid w:val="00890AA6"/>
    <w:rsid w:val="0089101D"/>
    <w:rsid w:val="00891359"/>
    <w:rsid w:val="00891467"/>
    <w:rsid w:val="00891580"/>
    <w:rsid w:val="00891F59"/>
    <w:rsid w:val="00891FE2"/>
    <w:rsid w:val="00892151"/>
    <w:rsid w:val="00892227"/>
    <w:rsid w:val="00892438"/>
    <w:rsid w:val="00892559"/>
    <w:rsid w:val="00892894"/>
    <w:rsid w:val="008928DE"/>
    <w:rsid w:val="00892C5D"/>
    <w:rsid w:val="00892E72"/>
    <w:rsid w:val="00892EBB"/>
    <w:rsid w:val="00893044"/>
    <w:rsid w:val="008930F4"/>
    <w:rsid w:val="008934CF"/>
    <w:rsid w:val="008934E2"/>
    <w:rsid w:val="0089356E"/>
    <w:rsid w:val="00893F1F"/>
    <w:rsid w:val="00893FAC"/>
    <w:rsid w:val="0089411C"/>
    <w:rsid w:val="0089420F"/>
    <w:rsid w:val="00894305"/>
    <w:rsid w:val="00894516"/>
    <w:rsid w:val="008947A2"/>
    <w:rsid w:val="00894A1B"/>
    <w:rsid w:val="00894E61"/>
    <w:rsid w:val="00895096"/>
    <w:rsid w:val="00895102"/>
    <w:rsid w:val="008951FB"/>
    <w:rsid w:val="008952DA"/>
    <w:rsid w:val="00895624"/>
    <w:rsid w:val="00895713"/>
    <w:rsid w:val="00895A90"/>
    <w:rsid w:val="00895B8C"/>
    <w:rsid w:val="00895CEB"/>
    <w:rsid w:val="00895D79"/>
    <w:rsid w:val="00895E5A"/>
    <w:rsid w:val="0089614D"/>
    <w:rsid w:val="008961A2"/>
    <w:rsid w:val="00896361"/>
    <w:rsid w:val="00896465"/>
    <w:rsid w:val="0089673D"/>
    <w:rsid w:val="00896837"/>
    <w:rsid w:val="00896A99"/>
    <w:rsid w:val="00896BA2"/>
    <w:rsid w:val="00896E93"/>
    <w:rsid w:val="00897459"/>
    <w:rsid w:val="00897532"/>
    <w:rsid w:val="00897DAB"/>
    <w:rsid w:val="00897EFC"/>
    <w:rsid w:val="008A0A0A"/>
    <w:rsid w:val="008A0FC0"/>
    <w:rsid w:val="008A0FD5"/>
    <w:rsid w:val="008A1145"/>
    <w:rsid w:val="008A143E"/>
    <w:rsid w:val="008A1689"/>
    <w:rsid w:val="008A16B1"/>
    <w:rsid w:val="008A182A"/>
    <w:rsid w:val="008A1ADA"/>
    <w:rsid w:val="008A2126"/>
    <w:rsid w:val="008A238C"/>
    <w:rsid w:val="008A23E2"/>
    <w:rsid w:val="008A27EC"/>
    <w:rsid w:val="008A28B9"/>
    <w:rsid w:val="008A2BC7"/>
    <w:rsid w:val="008A2E44"/>
    <w:rsid w:val="008A2E49"/>
    <w:rsid w:val="008A3014"/>
    <w:rsid w:val="008A3CDA"/>
    <w:rsid w:val="008A3E1F"/>
    <w:rsid w:val="008A3F84"/>
    <w:rsid w:val="008A4363"/>
    <w:rsid w:val="008A43EA"/>
    <w:rsid w:val="008A44B3"/>
    <w:rsid w:val="008A4D27"/>
    <w:rsid w:val="008A51F9"/>
    <w:rsid w:val="008A5378"/>
    <w:rsid w:val="008A5DF2"/>
    <w:rsid w:val="008A6118"/>
    <w:rsid w:val="008A660D"/>
    <w:rsid w:val="008A66AF"/>
    <w:rsid w:val="008A6852"/>
    <w:rsid w:val="008A6A4C"/>
    <w:rsid w:val="008A6CC0"/>
    <w:rsid w:val="008A6E1C"/>
    <w:rsid w:val="008A701D"/>
    <w:rsid w:val="008A7388"/>
    <w:rsid w:val="008A73B3"/>
    <w:rsid w:val="008A74D7"/>
    <w:rsid w:val="008A78E4"/>
    <w:rsid w:val="008A7ECD"/>
    <w:rsid w:val="008B0322"/>
    <w:rsid w:val="008B054E"/>
    <w:rsid w:val="008B05B9"/>
    <w:rsid w:val="008B08D2"/>
    <w:rsid w:val="008B0A7B"/>
    <w:rsid w:val="008B0B9C"/>
    <w:rsid w:val="008B0BB3"/>
    <w:rsid w:val="008B0BD7"/>
    <w:rsid w:val="008B0C25"/>
    <w:rsid w:val="008B0C8C"/>
    <w:rsid w:val="008B0E56"/>
    <w:rsid w:val="008B0F80"/>
    <w:rsid w:val="008B10F1"/>
    <w:rsid w:val="008B11DC"/>
    <w:rsid w:val="008B15C8"/>
    <w:rsid w:val="008B1694"/>
    <w:rsid w:val="008B16F7"/>
    <w:rsid w:val="008B1A5E"/>
    <w:rsid w:val="008B1B4A"/>
    <w:rsid w:val="008B1DCD"/>
    <w:rsid w:val="008B210C"/>
    <w:rsid w:val="008B2197"/>
    <w:rsid w:val="008B232D"/>
    <w:rsid w:val="008B24BC"/>
    <w:rsid w:val="008B255D"/>
    <w:rsid w:val="008B292A"/>
    <w:rsid w:val="008B2A09"/>
    <w:rsid w:val="008B2A8D"/>
    <w:rsid w:val="008B2B3E"/>
    <w:rsid w:val="008B2D2A"/>
    <w:rsid w:val="008B2D53"/>
    <w:rsid w:val="008B2D73"/>
    <w:rsid w:val="008B31FC"/>
    <w:rsid w:val="008B367B"/>
    <w:rsid w:val="008B379C"/>
    <w:rsid w:val="008B3A33"/>
    <w:rsid w:val="008B4261"/>
    <w:rsid w:val="008B451B"/>
    <w:rsid w:val="008B46DC"/>
    <w:rsid w:val="008B49D0"/>
    <w:rsid w:val="008B4A03"/>
    <w:rsid w:val="008B4A77"/>
    <w:rsid w:val="008B4CEC"/>
    <w:rsid w:val="008B4D77"/>
    <w:rsid w:val="008B5360"/>
    <w:rsid w:val="008B585E"/>
    <w:rsid w:val="008B5A47"/>
    <w:rsid w:val="008B5B5A"/>
    <w:rsid w:val="008B5BEF"/>
    <w:rsid w:val="008B5C21"/>
    <w:rsid w:val="008B5C65"/>
    <w:rsid w:val="008B5CD6"/>
    <w:rsid w:val="008B5D82"/>
    <w:rsid w:val="008B615E"/>
    <w:rsid w:val="008B6546"/>
    <w:rsid w:val="008B67E6"/>
    <w:rsid w:val="008B6895"/>
    <w:rsid w:val="008B6E5E"/>
    <w:rsid w:val="008B6F91"/>
    <w:rsid w:val="008B70D7"/>
    <w:rsid w:val="008B72EA"/>
    <w:rsid w:val="008B73B4"/>
    <w:rsid w:val="008B751A"/>
    <w:rsid w:val="008B76F7"/>
    <w:rsid w:val="008B7735"/>
    <w:rsid w:val="008B7B8B"/>
    <w:rsid w:val="008B7CE5"/>
    <w:rsid w:val="008B7D94"/>
    <w:rsid w:val="008C01D9"/>
    <w:rsid w:val="008C04F0"/>
    <w:rsid w:val="008C0516"/>
    <w:rsid w:val="008C05DD"/>
    <w:rsid w:val="008C07AA"/>
    <w:rsid w:val="008C0949"/>
    <w:rsid w:val="008C0B1C"/>
    <w:rsid w:val="008C0C55"/>
    <w:rsid w:val="008C0D17"/>
    <w:rsid w:val="008C0D85"/>
    <w:rsid w:val="008C1635"/>
    <w:rsid w:val="008C1883"/>
    <w:rsid w:val="008C1A43"/>
    <w:rsid w:val="008C1BED"/>
    <w:rsid w:val="008C1FF2"/>
    <w:rsid w:val="008C2002"/>
    <w:rsid w:val="008C21C0"/>
    <w:rsid w:val="008C21D0"/>
    <w:rsid w:val="008C2333"/>
    <w:rsid w:val="008C2673"/>
    <w:rsid w:val="008C28F5"/>
    <w:rsid w:val="008C2A37"/>
    <w:rsid w:val="008C2AA2"/>
    <w:rsid w:val="008C2C8B"/>
    <w:rsid w:val="008C2F09"/>
    <w:rsid w:val="008C2F2C"/>
    <w:rsid w:val="008C3725"/>
    <w:rsid w:val="008C384C"/>
    <w:rsid w:val="008C387A"/>
    <w:rsid w:val="008C3C23"/>
    <w:rsid w:val="008C416D"/>
    <w:rsid w:val="008C41BE"/>
    <w:rsid w:val="008C4505"/>
    <w:rsid w:val="008C459A"/>
    <w:rsid w:val="008C4BEF"/>
    <w:rsid w:val="008C4DB7"/>
    <w:rsid w:val="008C4E2E"/>
    <w:rsid w:val="008C4E77"/>
    <w:rsid w:val="008C52C6"/>
    <w:rsid w:val="008C538B"/>
    <w:rsid w:val="008C5ADD"/>
    <w:rsid w:val="008C5D14"/>
    <w:rsid w:val="008C5E0D"/>
    <w:rsid w:val="008C5EF2"/>
    <w:rsid w:val="008C61E3"/>
    <w:rsid w:val="008C6285"/>
    <w:rsid w:val="008C69A6"/>
    <w:rsid w:val="008C6C8A"/>
    <w:rsid w:val="008C6DE1"/>
    <w:rsid w:val="008C6E5F"/>
    <w:rsid w:val="008C752B"/>
    <w:rsid w:val="008C78D9"/>
    <w:rsid w:val="008C7A79"/>
    <w:rsid w:val="008C7AB3"/>
    <w:rsid w:val="008D0072"/>
    <w:rsid w:val="008D008D"/>
    <w:rsid w:val="008D019B"/>
    <w:rsid w:val="008D0AA6"/>
    <w:rsid w:val="008D0CF9"/>
    <w:rsid w:val="008D0E80"/>
    <w:rsid w:val="008D0FBA"/>
    <w:rsid w:val="008D10DE"/>
    <w:rsid w:val="008D1157"/>
    <w:rsid w:val="008D142E"/>
    <w:rsid w:val="008D14F1"/>
    <w:rsid w:val="008D18C7"/>
    <w:rsid w:val="008D1923"/>
    <w:rsid w:val="008D1D8A"/>
    <w:rsid w:val="008D1F82"/>
    <w:rsid w:val="008D2326"/>
    <w:rsid w:val="008D26A2"/>
    <w:rsid w:val="008D2B12"/>
    <w:rsid w:val="008D2DBA"/>
    <w:rsid w:val="008D2E81"/>
    <w:rsid w:val="008D2F78"/>
    <w:rsid w:val="008D3037"/>
    <w:rsid w:val="008D3149"/>
    <w:rsid w:val="008D320B"/>
    <w:rsid w:val="008D331A"/>
    <w:rsid w:val="008D3606"/>
    <w:rsid w:val="008D3706"/>
    <w:rsid w:val="008D38A0"/>
    <w:rsid w:val="008D39B7"/>
    <w:rsid w:val="008D3E13"/>
    <w:rsid w:val="008D434D"/>
    <w:rsid w:val="008D4535"/>
    <w:rsid w:val="008D4924"/>
    <w:rsid w:val="008D4E9E"/>
    <w:rsid w:val="008D5311"/>
    <w:rsid w:val="008D58C9"/>
    <w:rsid w:val="008D5950"/>
    <w:rsid w:val="008D5959"/>
    <w:rsid w:val="008D598E"/>
    <w:rsid w:val="008D5AD8"/>
    <w:rsid w:val="008D6058"/>
    <w:rsid w:val="008D60B0"/>
    <w:rsid w:val="008D62BE"/>
    <w:rsid w:val="008D6364"/>
    <w:rsid w:val="008D63E8"/>
    <w:rsid w:val="008D6759"/>
    <w:rsid w:val="008D6889"/>
    <w:rsid w:val="008D6904"/>
    <w:rsid w:val="008D6B9A"/>
    <w:rsid w:val="008D7924"/>
    <w:rsid w:val="008D7935"/>
    <w:rsid w:val="008D7994"/>
    <w:rsid w:val="008D7AB8"/>
    <w:rsid w:val="008E038B"/>
    <w:rsid w:val="008E03BD"/>
    <w:rsid w:val="008E0402"/>
    <w:rsid w:val="008E09B0"/>
    <w:rsid w:val="008E0A14"/>
    <w:rsid w:val="008E0CCB"/>
    <w:rsid w:val="008E1345"/>
    <w:rsid w:val="008E15EE"/>
    <w:rsid w:val="008E1E2D"/>
    <w:rsid w:val="008E1E55"/>
    <w:rsid w:val="008E1E6C"/>
    <w:rsid w:val="008E1F60"/>
    <w:rsid w:val="008E1FBA"/>
    <w:rsid w:val="008E22C6"/>
    <w:rsid w:val="008E232B"/>
    <w:rsid w:val="008E261C"/>
    <w:rsid w:val="008E276B"/>
    <w:rsid w:val="008E2962"/>
    <w:rsid w:val="008E2BBC"/>
    <w:rsid w:val="008E3032"/>
    <w:rsid w:val="008E3382"/>
    <w:rsid w:val="008E33BF"/>
    <w:rsid w:val="008E344F"/>
    <w:rsid w:val="008E3542"/>
    <w:rsid w:val="008E3582"/>
    <w:rsid w:val="008E37FE"/>
    <w:rsid w:val="008E39F5"/>
    <w:rsid w:val="008E3C1A"/>
    <w:rsid w:val="008E3E5D"/>
    <w:rsid w:val="008E40D8"/>
    <w:rsid w:val="008E40E9"/>
    <w:rsid w:val="008E412A"/>
    <w:rsid w:val="008E43F9"/>
    <w:rsid w:val="008E4468"/>
    <w:rsid w:val="008E4691"/>
    <w:rsid w:val="008E484A"/>
    <w:rsid w:val="008E4C90"/>
    <w:rsid w:val="008E4DD6"/>
    <w:rsid w:val="008E52D1"/>
    <w:rsid w:val="008E57ED"/>
    <w:rsid w:val="008E609E"/>
    <w:rsid w:val="008E6720"/>
    <w:rsid w:val="008E69B4"/>
    <w:rsid w:val="008E6B52"/>
    <w:rsid w:val="008E6D06"/>
    <w:rsid w:val="008E6E0F"/>
    <w:rsid w:val="008E734C"/>
    <w:rsid w:val="008E76EA"/>
    <w:rsid w:val="008E7761"/>
    <w:rsid w:val="008E7770"/>
    <w:rsid w:val="008E7891"/>
    <w:rsid w:val="008E7979"/>
    <w:rsid w:val="008E7B98"/>
    <w:rsid w:val="008F0059"/>
    <w:rsid w:val="008F044A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455"/>
    <w:rsid w:val="008F14D0"/>
    <w:rsid w:val="008F1828"/>
    <w:rsid w:val="008F184B"/>
    <w:rsid w:val="008F1AB4"/>
    <w:rsid w:val="008F1B96"/>
    <w:rsid w:val="008F2062"/>
    <w:rsid w:val="008F219B"/>
    <w:rsid w:val="008F21DC"/>
    <w:rsid w:val="008F2387"/>
    <w:rsid w:val="008F279A"/>
    <w:rsid w:val="008F279C"/>
    <w:rsid w:val="008F281E"/>
    <w:rsid w:val="008F28E2"/>
    <w:rsid w:val="008F2C46"/>
    <w:rsid w:val="008F3143"/>
    <w:rsid w:val="008F34B8"/>
    <w:rsid w:val="008F35F7"/>
    <w:rsid w:val="008F3702"/>
    <w:rsid w:val="008F3C94"/>
    <w:rsid w:val="008F3F48"/>
    <w:rsid w:val="008F402D"/>
    <w:rsid w:val="008F4620"/>
    <w:rsid w:val="008F472C"/>
    <w:rsid w:val="008F495C"/>
    <w:rsid w:val="008F4D2B"/>
    <w:rsid w:val="008F51FF"/>
    <w:rsid w:val="008F59F8"/>
    <w:rsid w:val="008F5BD6"/>
    <w:rsid w:val="008F5C0A"/>
    <w:rsid w:val="008F5D72"/>
    <w:rsid w:val="008F65E1"/>
    <w:rsid w:val="008F6713"/>
    <w:rsid w:val="008F7035"/>
    <w:rsid w:val="008F7180"/>
    <w:rsid w:val="008F7324"/>
    <w:rsid w:val="008F7523"/>
    <w:rsid w:val="008F7700"/>
    <w:rsid w:val="008F78B7"/>
    <w:rsid w:val="008F7E17"/>
    <w:rsid w:val="0090039A"/>
    <w:rsid w:val="00900450"/>
    <w:rsid w:val="009007E6"/>
    <w:rsid w:val="00900928"/>
    <w:rsid w:val="009009EF"/>
    <w:rsid w:val="00900BDB"/>
    <w:rsid w:val="00900E0B"/>
    <w:rsid w:val="00900FC2"/>
    <w:rsid w:val="00900FDB"/>
    <w:rsid w:val="009011E6"/>
    <w:rsid w:val="00901731"/>
    <w:rsid w:val="0090198F"/>
    <w:rsid w:val="00901C46"/>
    <w:rsid w:val="00901D0E"/>
    <w:rsid w:val="00902232"/>
    <w:rsid w:val="0090256B"/>
    <w:rsid w:val="0090256C"/>
    <w:rsid w:val="009025FD"/>
    <w:rsid w:val="00902791"/>
    <w:rsid w:val="009029E8"/>
    <w:rsid w:val="00903001"/>
    <w:rsid w:val="009032BF"/>
    <w:rsid w:val="00903B32"/>
    <w:rsid w:val="00903BB9"/>
    <w:rsid w:val="00903C74"/>
    <w:rsid w:val="0090418D"/>
    <w:rsid w:val="00904510"/>
    <w:rsid w:val="00904A1D"/>
    <w:rsid w:val="00904BE6"/>
    <w:rsid w:val="0090556B"/>
    <w:rsid w:val="00905685"/>
    <w:rsid w:val="0090576F"/>
    <w:rsid w:val="00905DD8"/>
    <w:rsid w:val="00905EF1"/>
    <w:rsid w:val="00906058"/>
    <w:rsid w:val="00906180"/>
    <w:rsid w:val="009065DF"/>
    <w:rsid w:val="00906689"/>
    <w:rsid w:val="009069E5"/>
    <w:rsid w:val="00906C0A"/>
    <w:rsid w:val="00906F14"/>
    <w:rsid w:val="009074F0"/>
    <w:rsid w:val="0090770C"/>
    <w:rsid w:val="00907787"/>
    <w:rsid w:val="0090795F"/>
    <w:rsid w:val="009079E5"/>
    <w:rsid w:val="00907A9C"/>
    <w:rsid w:val="00907B0C"/>
    <w:rsid w:val="009100F8"/>
    <w:rsid w:val="009102F2"/>
    <w:rsid w:val="00910608"/>
    <w:rsid w:val="009107D6"/>
    <w:rsid w:val="00910801"/>
    <w:rsid w:val="0091097A"/>
    <w:rsid w:val="00910E34"/>
    <w:rsid w:val="00910F38"/>
    <w:rsid w:val="00910FBD"/>
    <w:rsid w:val="009112DF"/>
    <w:rsid w:val="00911337"/>
    <w:rsid w:val="0091146D"/>
    <w:rsid w:val="00911537"/>
    <w:rsid w:val="00911699"/>
    <w:rsid w:val="00911846"/>
    <w:rsid w:val="00911864"/>
    <w:rsid w:val="00911B83"/>
    <w:rsid w:val="00911C5F"/>
    <w:rsid w:val="00911D49"/>
    <w:rsid w:val="00911E4A"/>
    <w:rsid w:val="00911EC9"/>
    <w:rsid w:val="00911FF2"/>
    <w:rsid w:val="0091218F"/>
    <w:rsid w:val="009121C9"/>
    <w:rsid w:val="00912219"/>
    <w:rsid w:val="00912751"/>
    <w:rsid w:val="009127D2"/>
    <w:rsid w:val="00912C0E"/>
    <w:rsid w:val="00912D15"/>
    <w:rsid w:val="0091331E"/>
    <w:rsid w:val="009134E9"/>
    <w:rsid w:val="00913584"/>
    <w:rsid w:val="009137DF"/>
    <w:rsid w:val="00913908"/>
    <w:rsid w:val="00913BAD"/>
    <w:rsid w:val="00913D81"/>
    <w:rsid w:val="00913E7F"/>
    <w:rsid w:val="00914264"/>
    <w:rsid w:val="0091483A"/>
    <w:rsid w:val="00914EB7"/>
    <w:rsid w:val="00914F78"/>
    <w:rsid w:val="009150F4"/>
    <w:rsid w:val="009151D6"/>
    <w:rsid w:val="009153C6"/>
    <w:rsid w:val="00915568"/>
    <w:rsid w:val="00915626"/>
    <w:rsid w:val="00915704"/>
    <w:rsid w:val="00915AE7"/>
    <w:rsid w:val="00915B09"/>
    <w:rsid w:val="00915C2E"/>
    <w:rsid w:val="00915D40"/>
    <w:rsid w:val="0091617E"/>
    <w:rsid w:val="00916502"/>
    <w:rsid w:val="009165C0"/>
    <w:rsid w:val="00916B48"/>
    <w:rsid w:val="00916F1A"/>
    <w:rsid w:val="00916FEB"/>
    <w:rsid w:val="009170DF"/>
    <w:rsid w:val="009173BF"/>
    <w:rsid w:val="00917866"/>
    <w:rsid w:val="00917890"/>
    <w:rsid w:val="009179CE"/>
    <w:rsid w:val="00917DDC"/>
    <w:rsid w:val="00917EBB"/>
    <w:rsid w:val="009202D1"/>
    <w:rsid w:val="009206C0"/>
    <w:rsid w:val="009209D1"/>
    <w:rsid w:val="009210F3"/>
    <w:rsid w:val="00921170"/>
    <w:rsid w:val="009212B0"/>
    <w:rsid w:val="00921A17"/>
    <w:rsid w:val="00921FBB"/>
    <w:rsid w:val="00922CF1"/>
    <w:rsid w:val="00922EB0"/>
    <w:rsid w:val="00922F6D"/>
    <w:rsid w:val="0092311E"/>
    <w:rsid w:val="009232CE"/>
    <w:rsid w:val="009233A4"/>
    <w:rsid w:val="00923C52"/>
    <w:rsid w:val="00923CA1"/>
    <w:rsid w:val="00923DAC"/>
    <w:rsid w:val="00924114"/>
    <w:rsid w:val="00924365"/>
    <w:rsid w:val="00924524"/>
    <w:rsid w:val="00924C40"/>
    <w:rsid w:val="00924C84"/>
    <w:rsid w:val="00924CCF"/>
    <w:rsid w:val="00924E01"/>
    <w:rsid w:val="0092519B"/>
    <w:rsid w:val="009256B4"/>
    <w:rsid w:val="00925742"/>
    <w:rsid w:val="00925AFC"/>
    <w:rsid w:val="00925AFE"/>
    <w:rsid w:val="0092641B"/>
    <w:rsid w:val="009268A1"/>
    <w:rsid w:val="00926AAD"/>
    <w:rsid w:val="00926C06"/>
    <w:rsid w:val="00926C77"/>
    <w:rsid w:val="00926E4A"/>
    <w:rsid w:val="0092703C"/>
    <w:rsid w:val="009273BF"/>
    <w:rsid w:val="0093005E"/>
    <w:rsid w:val="00930177"/>
    <w:rsid w:val="0093050F"/>
    <w:rsid w:val="009305A1"/>
    <w:rsid w:val="00930C02"/>
    <w:rsid w:val="00930D3E"/>
    <w:rsid w:val="00931018"/>
    <w:rsid w:val="00931104"/>
    <w:rsid w:val="0093132F"/>
    <w:rsid w:val="00931587"/>
    <w:rsid w:val="009315B9"/>
    <w:rsid w:val="00931F88"/>
    <w:rsid w:val="0093286F"/>
    <w:rsid w:val="0093297A"/>
    <w:rsid w:val="009329B9"/>
    <w:rsid w:val="0093309E"/>
    <w:rsid w:val="009330CB"/>
    <w:rsid w:val="00933275"/>
    <w:rsid w:val="00933BB7"/>
    <w:rsid w:val="0093406C"/>
    <w:rsid w:val="0093430B"/>
    <w:rsid w:val="00934B1C"/>
    <w:rsid w:val="009353F2"/>
    <w:rsid w:val="00935ABC"/>
    <w:rsid w:val="00935D1B"/>
    <w:rsid w:val="00936088"/>
    <w:rsid w:val="00936189"/>
    <w:rsid w:val="00936808"/>
    <w:rsid w:val="00936AE5"/>
    <w:rsid w:val="00936BDB"/>
    <w:rsid w:val="00936CA8"/>
    <w:rsid w:val="00937346"/>
    <w:rsid w:val="00937505"/>
    <w:rsid w:val="0093759A"/>
    <w:rsid w:val="0093772D"/>
    <w:rsid w:val="00937AF9"/>
    <w:rsid w:val="00937DBF"/>
    <w:rsid w:val="00940161"/>
    <w:rsid w:val="00940433"/>
    <w:rsid w:val="00940DD4"/>
    <w:rsid w:val="00940F8E"/>
    <w:rsid w:val="00941BE5"/>
    <w:rsid w:val="00941F49"/>
    <w:rsid w:val="009428DE"/>
    <w:rsid w:val="0094297F"/>
    <w:rsid w:val="00942E28"/>
    <w:rsid w:val="00942EFD"/>
    <w:rsid w:val="009431C1"/>
    <w:rsid w:val="009434C2"/>
    <w:rsid w:val="00943513"/>
    <w:rsid w:val="0094359C"/>
    <w:rsid w:val="00943608"/>
    <w:rsid w:val="00943C10"/>
    <w:rsid w:val="0094426C"/>
    <w:rsid w:val="0094440B"/>
    <w:rsid w:val="00944477"/>
    <w:rsid w:val="009444BA"/>
    <w:rsid w:val="00944A9B"/>
    <w:rsid w:val="00944A9F"/>
    <w:rsid w:val="00944C0A"/>
    <w:rsid w:val="00944D01"/>
    <w:rsid w:val="00944D7C"/>
    <w:rsid w:val="00944E1C"/>
    <w:rsid w:val="00944E27"/>
    <w:rsid w:val="00944F76"/>
    <w:rsid w:val="0094550E"/>
    <w:rsid w:val="00945C99"/>
    <w:rsid w:val="0094703E"/>
    <w:rsid w:val="00947146"/>
    <w:rsid w:val="0094751A"/>
    <w:rsid w:val="00947589"/>
    <w:rsid w:val="009475A3"/>
    <w:rsid w:val="00947671"/>
    <w:rsid w:val="00947777"/>
    <w:rsid w:val="009479CA"/>
    <w:rsid w:val="00947E42"/>
    <w:rsid w:val="00947ECE"/>
    <w:rsid w:val="00947F7B"/>
    <w:rsid w:val="00950011"/>
    <w:rsid w:val="00950099"/>
    <w:rsid w:val="009500A4"/>
    <w:rsid w:val="0095045B"/>
    <w:rsid w:val="0095093A"/>
    <w:rsid w:val="00950DE6"/>
    <w:rsid w:val="00951236"/>
    <w:rsid w:val="00951284"/>
    <w:rsid w:val="0095155B"/>
    <w:rsid w:val="00951567"/>
    <w:rsid w:val="00951940"/>
    <w:rsid w:val="00951A39"/>
    <w:rsid w:val="00951DCA"/>
    <w:rsid w:val="00951E8B"/>
    <w:rsid w:val="00952085"/>
    <w:rsid w:val="009520A0"/>
    <w:rsid w:val="00952114"/>
    <w:rsid w:val="0095212E"/>
    <w:rsid w:val="00952226"/>
    <w:rsid w:val="009522E2"/>
    <w:rsid w:val="00952341"/>
    <w:rsid w:val="00952853"/>
    <w:rsid w:val="00952A1D"/>
    <w:rsid w:val="00952A39"/>
    <w:rsid w:val="00952DD4"/>
    <w:rsid w:val="00952F64"/>
    <w:rsid w:val="0095303A"/>
    <w:rsid w:val="00953090"/>
    <w:rsid w:val="009534A5"/>
    <w:rsid w:val="00953791"/>
    <w:rsid w:val="00953A55"/>
    <w:rsid w:val="00953D31"/>
    <w:rsid w:val="00953F4E"/>
    <w:rsid w:val="0095403A"/>
    <w:rsid w:val="00954F5D"/>
    <w:rsid w:val="009553B2"/>
    <w:rsid w:val="00955825"/>
    <w:rsid w:val="00955933"/>
    <w:rsid w:val="00955A12"/>
    <w:rsid w:val="009564F8"/>
    <w:rsid w:val="009567BF"/>
    <w:rsid w:val="00956B21"/>
    <w:rsid w:val="00956DE6"/>
    <w:rsid w:val="0095787C"/>
    <w:rsid w:val="00957983"/>
    <w:rsid w:val="00957AF5"/>
    <w:rsid w:val="00957D11"/>
    <w:rsid w:val="00957E7A"/>
    <w:rsid w:val="00960585"/>
    <w:rsid w:val="00960964"/>
    <w:rsid w:val="00960B19"/>
    <w:rsid w:val="0096117C"/>
    <w:rsid w:val="00961B83"/>
    <w:rsid w:val="00961BDA"/>
    <w:rsid w:val="00961F65"/>
    <w:rsid w:val="00962126"/>
    <w:rsid w:val="009621F1"/>
    <w:rsid w:val="00962358"/>
    <w:rsid w:val="00962731"/>
    <w:rsid w:val="009627D8"/>
    <w:rsid w:val="00962893"/>
    <w:rsid w:val="009628E4"/>
    <w:rsid w:val="00962977"/>
    <w:rsid w:val="009629D0"/>
    <w:rsid w:val="00962B79"/>
    <w:rsid w:val="00962D07"/>
    <w:rsid w:val="00962F27"/>
    <w:rsid w:val="00962FD4"/>
    <w:rsid w:val="009633F0"/>
    <w:rsid w:val="0096347C"/>
    <w:rsid w:val="00963838"/>
    <w:rsid w:val="00963874"/>
    <w:rsid w:val="009642B4"/>
    <w:rsid w:val="009642D2"/>
    <w:rsid w:val="00964512"/>
    <w:rsid w:val="00964930"/>
    <w:rsid w:val="009649D7"/>
    <w:rsid w:val="00964D80"/>
    <w:rsid w:val="00964F25"/>
    <w:rsid w:val="00965310"/>
    <w:rsid w:val="0096565F"/>
    <w:rsid w:val="00965782"/>
    <w:rsid w:val="0096585A"/>
    <w:rsid w:val="00965CE7"/>
    <w:rsid w:val="00965F19"/>
    <w:rsid w:val="009662CC"/>
    <w:rsid w:val="009662F0"/>
    <w:rsid w:val="009663C3"/>
    <w:rsid w:val="0096647B"/>
    <w:rsid w:val="009666EA"/>
    <w:rsid w:val="009668D3"/>
    <w:rsid w:val="00966A75"/>
    <w:rsid w:val="00966B40"/>
    <w:rsid w:val="009670FB"/>
    <w:rsid w:val="00967323"/>
    <w:rsid w:val="00967476"/>
    <w:rsid w:val="00967CB3"/>
    <w:rsid w:val="00967E53"/>
    <w:rsid w:val="00970744"/>
    <w:rsid w:val="00970B0A"/>
    <w:rsid w:val="00970C0E"/>
    <w:rsid w:val="00970DCE"/>
    <w:rsid w:val="00970F1A"/>
    <w:rsid w:val="00970F81"/>
    <w:rsid w:val="00971B82"/>
    <w:rsid w:val="0097238A"/>
    <w:rsid w:val="00972683"/>
    <w:rsid w:val="00972866"/>
    <w:rsid w:val="00972BBE"/>
    <w:rsid w:val="00972D17"/>
    <w:rsid w:val="00972E81"/>
    <w:rsid w:val="009730A1"/>
    <w:rsid w:val="00973895"/>
    <w:rsid w:val="009738F7"/>
    <w:rsid w:val="00973910"/>
    <w:rsid w:val="0097396F"/>
    <w:rsid w:val="009739CC"/>
    <w:rsid w:val="00973A32"/>
    <w:rsid w:val="00973ECF"/>
    <w:rsid w:val="00973F32"/>
    <w:rsid w:val="0097414E"/>
    <w:rsid w:val="00974A99"/>
    <w:rsid w:val="00974CF4"/>
    <w:rsid w:val="00974F1E"/>
    <w:rsid w:val="00975475"/>
    <w:rsid w:val="00975681"/>
    <w:rsid w:val="0097572A"/>
    <w:rsid w:val="009757D2"/>
    <w:rsid w:val="0097589D"/>
    <w:rsid w:val="00975A0B"/>
    <w:rsid w:val="00975B80"/>
    <w:rsid w:val="00975E95"/>
    <w:rsid w:val="00975EC4"/>
    <w:rsid w:val="00976022"/>
    <w:rsid w:val="00976483"/>
    <w:rsid w:val="00976920"/>
    <w:rsid w:val="00976AD4"/>
    <w:rsid w:val="00976B6F"/>
    <w:rsid w:val="00976CBE"/>
    <w:rsid w:val="00977166"/>
    <w:rsid w:val="00977C5B"/>
    <w:rsid w:val="00977C97"/>
    <w:rsid w:val="0098027B"/>
    <w:rsid w:val="00980939"/>
    <w:rsid w:val="00980A27"/>
    <w:rsid w:val="00980C9F"/>
    <w:rsid w:val="00981119"/>
    <w:rsid w:val="00981615"/>
    <w:rsid w:val="009816F3"/>
    <w:rsid w:val="00981B9E"/>
    <w:rsid w:val="00981C59"/>
    <w:rsid w:val="00981D60"/>
    <w:rsid w:val="00981E62"/>
    <w:rsid w:val="00981E80"/>
    <w:rsid w:val="00982385"/>
    <w:rsid w:val="0098247F"/>
    <w:rsid w:val="0098298C"/>
    <w:rsid w:val="00982997"/>
    <w:rsid w:val="00983301"/>
    <w:rsid w:val="00983464"/>
    <w:rsid w:val="0098346B"/>
    <w:rsid w:val="00983503"/>
    <w:rsid w:val="00983ACE"/>
    <w:rsid w:val="00983D73"/>
    <w:rsid w:val="00984281"/>
    <w:rsid w:val="009842D4"/>
    <w:rsid w:val="00984385"/>
    <w:rsid w:val="009843FA"/>
    <w:rsid w:val="009846F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2EC"/>
    <w:rsid w:val="009869D7"/>
    <w:rsid w:val="00986B57"/>
    <w:rsid w:val="0098719E"/>
    <w:rsid w:val="00987209"/>
    <w:rsid w:val="00987386"/>
    <w:rsid w:val="0098746E"/>
    <w:rsid w:val="009878CE"/>
    <w:rsid w:val="00987C1E"/>
    <w:rsid w:val="009903A6"/>
    <w:rsid w:val="009905CD"/>
    <w:rsid w:val="00990C5C"/>
    <w:rsid w:val="00990FCD"/>
    <w:rsid w:val="00991273"/>
    <w:rsid w:val="009913EB"/>
    <w:rsid w:val="0099147F"/>
    <w:rsid w:val="00991749"/>
    <w:rsid w:val="009918CC"/>
    <w:rsid w:val="00991CF8"/>
    <w:rsid w:val="00991E7B"/>
    <w:rsid w:val="009920A2"/>
    <w:rsid w:val="0099267E"/>
    <w:rsid w:val="0099270F"/>
    <w:rsid w:val="0099272D"/>
    <w:rsid w:val="009928A5"/>
    <w:rsid w:val="009928E1"/>
    <w:rsid w:val="009929AC"/>
    <w:rsid w:val="00993A4B"/>
    <w:rsid w:val="00994380"/>
    <w:rsid w:val="0099461E"/>
    <w:rsid w:val="00994816"/>
    <w:rsid w:val="00995488"/>
    <w:rsid w:val="00995954"/>
    <w:rsid w:val="009959B4"/>
    <w:rsid w:val="00996403"/>
    <w:rsid w:val="00996561"/>
    <w:rsid w:val="0099674B"/>
    <w:rsid w:val="00996887"/>
    <w:rsid w:val="00996B31"/>
    <w:rsid w:val="00996C3F"/>
    <w:rsid w:val="00996F6D"/>
    <w:rsid w:val="00997299"/>
    <w:rsid w:val="009973D7"/>
    <w:rsid w:val="0099757D"/>
    <w:rsid w:val="0099777F"/>
    <w:rsid w:val="0099781C"/>
    <w:rsid w:val="00997A7B"/>
    <w:rsid w:val="00997E0C"/>
    <w:rsid w:val="009A021B"/>
    <w:rsid w:val="009A023A"/>
    <w:rsid w:val="009A06A1"/>
    <w:rsid w:val="009A0731"/>
    <w:rsid w:val="009A085A"/>
    <w:rsid w:val="009A0ADC"/>
    <w:rsid w:val="009A0E1E"/>
    <w:rsid w:val="009A0FA2"/>
    <w:rsid w:val="009A0FF2"/>
    <w:rsid w:val="009A10B4"/>
    <w:rsid w:val="009A10B6"/>
    <w:rsid w:val="009A159E"/>
    <w:rsid w:val="009A173B"/>
    <w:rsid w:val="009A17E9"/>
    <w:rsid w:val="009A1A0F"/>
    <w:rsid w:val="009A1CAD"/>
    <w:rsid w:val="009A1CF6"/>
    <w:rsid w:val="009A1E8E"/>
    <w:rsid w:val="009A20EC"/>
    <w:rsid w:val="009A2409"/>
    <w:rsid w:val="009A24D7"/>
    <w:rsid w:val="009A2531"/>
    <w:rsid w:val="009A267F"/>
    <w:rsid w:val="009A26D5"/>
    <w:rsid w:val="009A298B"/>
    <w:rsid w:val="009A2A6C"/>
    <w:rsid w:val="009A3146"/>
    <w:rsid w:val="009A3420"/>
    <w:rsid w:val="009A3792"/>
    <w:rsid w:val="009A3B8B"/>
    <w:rsid w:val="009A3C40"/>
    <w:rsid w:val="009A3D9F"/>
    <w:rsid w:val="009A3F56"/>
    <w:rsid w:val="009A3FB5"/>
    <w:rsid w:val="009A4530"/>
    <w:rsid w:val="009A4745"/>
    <w:rsid w:val="009A486B"/>
    <w:rsid w:val="009A4C37"/>
    <w:rsid w:val="009A4D72"/>
    <w:rsid w:val="009A533D"/>
    <w:rsid w:val="009A56E9"/>
    <w:rsid w:val="009A57EA"/>
    <w:rsid w:val="009A594B"/>
    <w:rsid w:val="009A5F50"/>
    <w:rsid w:val="009A6828"/>
    <w:rsid w:val="009A698B"/>
    <w:rsid w:val="009A6EF3"/>
    <w:rsid w:val="009A70AB"/>
    <w:rsid w:val="009A71CC"/>
    <w:rsid w:val="009A722B"/>
    <w:rsid w:val="009A75D9"/>
    <w:rsid w:val="009A770A"/>
    <w:rsid w:val="009A780C"/>
    <w:rsid w:val="009A7B5F"/>
    <w:rsid w:val="009A7BD5"/>
    <w:rsid w:val="009A7DDC"/>
    <w:rsid w:val="009A7E95"/>
    <w:rsid w:val="009A7EF8"/>
    <w:rsid w:val="009A7FF4"/>
    <w:rsid w:val="009B0136"/>
    <w:rsid w:val="009B0196"/>
    <w:rsid w:val="009B0351"/>
    <w:rsid w:val="009B0457"/>
    <w:rsid w:val="009B054C"/>
    <w:rsid w:val="009B05FB"/>
    <w:rsid w:val="009B08A5"/>
    <w:rsid w:val="009B13CF"/>
    <w:rsid w:val="009B196F"/>
    <w:rsid w:val="009B1FCD"/>
    <w:rsid w:val="009B202A"/>
    <w:rsid w:val="009B2156"/>
    <w:rsid w:val="009B2280"/>
    <w:rsid w:val="009B230D"/>
    <w:rsid w:val="009B24BF"/>
    <w:rsid w:val="009B2897"/>
    <w:rsid w:val="009B2A02"/>
    <w:rsid w:val="009B2CEA"/>
    <w:rsid w:val="009B2E93"/>
    <w:rsid w:val="009B2FE9"/>
    <w:rsid w:val="009B30AC"/>
    <w:rsid w:val="009B32CA"/>
    <w:rsid w:val="009B3427"/>
    <w:rsid w:val="009B3662"/>
    <w:rsid w:val="009B381F"/>
    <w:rsid w:val="009B3E9F"/>
    <w:rsid w:val="009B3F1B"/>
    <w:rsid w:val="009B3F1F"/>
    <w:rsid w:val="009B4046"/>
    <w:rsid w:val="009B41AE"/>
    <w:rsid w:val="009B4212"/>
    <w:rsid w:val="009B44A9"/>
    <w:rsid w:val="009B45C5"/>
    <w:rsid w:val="009B4920"/>
    <w:rsid w:val="009B4A14"/>
    <w:rsid w:val="009B4D97"/>
    <w:rsid w:val="009B4FE7"/>
    <w:rsid w:val="009B50AA"/>
    <w:rsid w:val="009B5178"/>
    <w:rsid w:val="009B5519"/>
    <w:rsid w:val="009B5646"/>
    <w:rsid w:val="009B6557"/>
    <w:rsid w:val="009B6BD6"/>
    <w:rsid w:val="009B6C76"/>
    <w:rsid w:val="009B6EA6"/>
    <w:rsid w:val="009B6FA5"/>
    <w:rsid w:val="009B7794"/>
    <w:rsid w:val="009B7845"/>
    <w:rsid w:val="009B7E66"/>
    <w:rsid w:val="009B7FE6"/>
    <w:rsid w:val="009C009A"/>
    <w:rsid w:val="009C018E"/>
    <w:rsid w:val="009C0773"/>
    <w:rsid w:val="009C0ABE"/>
    <w:rsid w:val="009C0C30"/>
    <w:rsid w:val="009C12A2"/>
    <w:rsid w:val="009C1538"/>
    <w:rsid w:val="009C170B"/>
    <w:rsid w:val="009C192F"/>
    <w:rsid w:val="009C1A16"/>
    <w:rsid w:val="009C1B77"/>
    <w:rsid w:val="009C1BEB"/>
    <w:rsid w:val="009C1DE5"/>
    <w:rsid w:val="009C2027"/>
    <w:rsid w:val="009C204B"/>
    <w:rsid w:val="009C24AE"/>
    <w:rsid w:val="009C2537"/>
    <w:rsid w:val="009C259C"/>
    <w:rsid w:val="009C2600"/>
    <w:rsid w:val="009C260D"/>
    <w:rsid w:val="009C2797"/>
    <w:rsid w:val="009C28CE"/>
    <w:rsid w:val="009C28FD"/>
    <w:rsid w:val="009C2A5B"/>
    <w:rsid w:val="009C3042"/>
    <w:rsid w:val="009C31DB"/>
    <w:rsid w:val="009C3859"/>
    <w:rsid w:val="009C39E7"/>
    <w:rsid w:val="009C3A8F"/>
    <w:rsid w:val="009C3C30"/>
    <w:rsid w:val="009C3EB9"/>
    <w:rsid w:val="009C441B"/>
    <w:rsid w:val="009C47BF"/>
    <w:rsid w:val="009C49CF"/>
    <w:rsid w:val="009C4FAE"/>
    <w:rsid w:val="009C5169"/>
    <w:rsid w:val="009C554C"/>
    <w:rsid w:val="009C58DE"/>
    <w:rsid w:val="009C5987"/>
    <w:rsid w:val="009C5AC4"/>
    <w:rsid w:val="009C5CA2"/>
    <w:rsid w:val="009C5CDF"/>
    <w:rsid w:val="009C5D8A"/>
    <w:rsid w:val="009C5DFD"/>
    <w:rsid w:val="009C61F0"/>
    <w:rsid w:val="009C6364"/>
    <w:rsid w:val="009C6854"/>
    <w:rsid w:val="009C6855"/>
    <w:rsid w:val="009C7093"/>
    <w:rsid w:val="009C70B5"/>
    <w:rsid w:val="009C771C"/>
    <w:rsid w:val="009C7A2D"/>
    <w:rsid w:val="009C7D6E"/>
    <w:rsid w:val="009C7F59"/>
    <w:rsid w:val="009D06C2"/>
    <w:rsid w:val="009D06DE"/>
    <w:rsid w:val="009D07F9"/>
    <w:rsid w:val="009D0E39"/>
    <w:rsid w:val="009D132C"/>
    <w:rsid w:val="009D16A3"/>
    <w:rsid w:val="009D1877"/>
    <w:rsid w:val="009D1A97"/>
    <w:rsid w:val="009D1C6A"/>
    <w:rsid w:val="009D1E7F"/>
    <w:rsid w:val="009D2140"/>
    <w:rsid w:val="009D21D8"/>
    <w:rsid w:val="009D2250"/>
    <w:rsid w:val="009D2335"/>
    <w:rsid w:val="009D243A"/>
    <w:rsid w:val="009D24B6"/>
    <w:rsid w:val="009D28F6"/>
    <w:rsid w:val="009D2900"/>
    <w:rsid w:val="009D2993"/>
    <w:rsid w:val="009D2A4D"/>
    <w:rsid w:val="009D2A71"/>
    <w:rsid w:val="009D2CA7"/>
    <w:rsid w:val="009D32F9"/>
    <w:rsid w:val="009D38B8"/>
    <w:rsid w:val="009D3979"/>
    <w:rsid w:val="009D3A5A"/>
    <w:rsid w:val="009D4063"/>
    <w:rsid w:val="009D4268"/>
    <w:rsid w:val="009D43C8"/>
    <w:rsid w:val="009D45B5"/>
    <w:rsid w:val="009D46CC"/>
    <w:rsid w:val="009D48E9"/>
    <w:rsid w:val="009D4BA7"/>
    <w:rsid w:val="009D513C"/>
    <w:rsid w:val="009D51C6"/>
    <w:rsid w:val="009D5389"/>
    <w:rsid w:val="009D54AA"/>
    <w:rsid w:val="009D54B9"/>
    <w:rsid w:val="009D56B9"/>
    <w:rsid w:val="009D58E9"/>
    <w:rsid w:val="009D5B4C"/>
    <w:rsid w:val="009D5C46"/>
    <w:rsid w:val="009D60E5"/>
    <w:rsid w:val="009D64E0"/>
    <w:rsid w:val="009D65D3"/>
    <w:rsid w:val="009D6656"/>
    <w:rsid w:val="009D66B6"/>
    <w:rsid w:val="009D67C5"/>
    <w:rsid w:val="009D67F6"/>
    <w:rsid w:val="009D6B88"/>
    <w:rsid w:val="009D6CD2"/>
    <w:rsid w:val="009D6FC2"/>
    <w:rsid w:val="009D7205"/>
    <w:rsid w:val="009D7727"/>
    <w:rsid w:val="009D797E"/>
    <w:rsid w:val="009D7CF3"/>
    <w:rsid w:val="009D7D69"/>
    <w:rsid w:val="009D7DC9"/>
    <w:rsid w:val="009D7F03"/>
    <w:rsid w:val="009E0023"/>
    <w:rsid w:val="009E0386"/>
    <w:rsid w:val="009E0405"/>
    <w:rsid w:val="009E045C"/>
    <w:rsid w:val="009E0780"/>
    <w:rsid w:val="009E07CB"/>
    <w:rsid w:val="009E10A7"/>
    <w:rsid w:val="009E12F3"/>
    <w:rsid w:val="009E142B"/>
    <w:rsid w:val="009E14C7"/>
    <w:rsid w:val="009E156C"/>
    <w:rsid w:val="009E1BCD"/>
    <w:rsid w:val="009E1C5A"/>
    <w:rsid w:val="009E1D52"/>
    <w:rsid w:val="009E2026"/>
    <w:rsid w:val="009E203A"/>
    <w:rsid w:val="009E23C3"/>
    <w:rsid w:val="009E2CC1"/>
    <w:rsid w:val="009E2D59"/>
    <w:rsid w:val="009E2DCD"/>
    <w:rsid w:val="009E2EC1"/>
    <w:rsid w:val="009E37A6"/>
    <w:rsid w:val="009E399E"/>
    <w:rsid w:val="009E41E9"/>
    <w:rsid w:val="009E43C5"/>
    <w:rsid w:val="009E4408"/>
    <w:rsid w:val="009E4434"/>
    <w:rsid w:val="009E448C"/>
    <w:rsid w:val="009E4925"/>
    <w:rsid w:val="009E4A18"/>
    <w:rsid w:val="009E4A19"/>
    <w:rsid w:val="009E4BF9"/>
    <w:rsid w:val="009E4C11"/>
    <w:rsid w:val="009E4D19"/>
    <w:rsid w:val="009E4D6A"/>
    <w:rsid w:val="009E4E2D"/>
    <w:rsid w:val="009E517C"/>
    <w:rsid w:val="009E54C4"/>
    <w:rsid w:val="009E561B"/>
    <w:rsid w:val="009E5800"/>
    <w:rsid w:val="009E5BB0"/>
    <w:rsid w:val="009E5DF0"/>
    <w:rsid w:val="009E6011"/>
    <w:rsid w:val="009E603D"/>
    <w:rsid w:val="009E6212"/>
    <w:rsid w:val="009E66FB"/>
    <w:rsid w:val="009E675F"/>
    <w:rsid w:val="009E6A99"/>
    <w:rsid w:val="009E6C18"/>
    <w:rsid w:val="009E6C41"/>
    <w:rsid w:val="009E6D9B"/>
    <w:rsid w:val="009E7312"/>
    <w:rsid w:val="009E73B2"/>
    <w:rsid w:val="009E77BE"/>
    <w:rsid w:val="009E79D3"/>
    <w:rsid w:val="009F0078"/>
    <w:rsid w:val="009F00FD"/>
    <w:rsid w:val="009F0355"/>
    <w:rsid w:val="009F0546"/>
    <w:rsid w:val="009F05F3"/>
    <w:rsid w:val="009F0B19"/>
    <w:rsid w:val="009F0E98"/>
    <w:rsid w:val="009F10C7"/>
    <w:rsid w:val="009F131F"/>
    <w:rsid w:val="009F13C3"/>
    <w:rsid w:val="009F1533"/>
    <w:rsid w:val="009F195B"/>
    <w:rsid w:val="009F1971"/>
    <w:rsid w:val="009F1A43"/>
    <w:rsid w:val="009F1F29"/>
    <w:rsid w:val="009F2384"/>
    <w:rsid w:val="009F2698"/>
    <w:rsid w:val="009F27EF"/>
    <w:rsid w:val="009F2BC3"/>
    <w:rsid w:val="009F2E53"/>
    <w:rsid w:val="009F2E6D"/>
    <w:rsid w:val="009F2FA9"/>
    <w:rsid w:val="009F30C3"/>
    <w:rsid w:val="009F3251"/>
    <w:rsid w:val="009F33ED"/>
    <w:rsid w:val="009F36CE"/>
    <w:rsid w:val="009F3CDD"/>
    <w:rsid w:val="009F3F8D"/>
    <w:rsid w:val="009F44AE"/>
    <w:rsid w:val="009F46F8"/>
    <w:rsid w:val="009F47D3"/>
    <w:rsid w:val="009F4AB0"/>
    <w:rsid w:val="009F4AD3"/>
    <w:rsid w:val="009F4B7B"/>
    <w:rsid w:val="009F5171"/>
    <w:rsid w:val="009F5208"/>
    <w:rsid w:val="009F5288"/>
    <w:rsid w:val="009F5303"/>
    <w:rsid w:val="009F5338"/>
    <w:rsid w:val="009F5E6D"/>
    <w:rsid w:val="009F60E1"/>
    <w:rsid w:val="009F66DA"/>
    <w:rsid w:val="009F670A"/>
    <w:rsid w:val="009F6763"/>
    <w:rsid w:val="009F67B7"/>
    <w:rsid w:val="009F6958"/>
    <w:rsid w:val="009F6BF2"/>
    <w:rsid w:val="009F6C76"/>
    <w:rsid w:val="009F6F51"/>
    <w:rsid w:val="009F6FF6"/>
    <w:rsid w:val="009F74E5"/>
    <w:rsid w:val="009F75A1"/>
    <w:rsid w:val="009F7807"/>
    <w:rsid w:val="009F79C7"/>
    <w:rsid w:val="009F7E41"/>
    <w:rsid w:val="009F7F3F"/>
    <w:rsid w:val="009F7FFB"/>
    <w:rsid w:val="00A00005"/>
    <w:rsid w:val="00A00176"/>
    <w:rsid w:val="00A006E5"/>
    <w:rsid w:val="00A00AF7"/>
    <w:rsid w:val="00A010F9"/>
    <w:rsid w:val="00A01145"/>
    <w:rsid w:val="00A015E2"/>
    <w:rsid w:val="00A017B8"/>
    <w:rsid w:val="00A01A3C"/>
    <w:rsid w:val="00A01F3D"/>
    <w:rsid w:val="00A023A1"/>
    <w:rsid w:val="00A024CD"/>
    <w:rsid w:val="00A02503"/>
    <w:rsid w:val="00A02779"/>
    <w:rsid w:val="00A027DB"/>
    <w:rsid w:val="00A0295E"/>
    <w:rsid w:val="00A02F47"/>
    <w:rsid w:val="00A034DA"/>
    <w:rsid w:val="00A037E3"/>
    <w:rsid w:val="00A03A07"/>
    <w:rsid w:val="00A03A69"/>
    <w:rsid w:val="00A03E68"/>
    <w:rsid w:val="00A03F57"/>
    <w:rsid w:val="00A04475"/>
    <w:rsid w:val="00A047B4"/>
    <w:rsid w:val="00A0541C"/>
    <w:rsid w:val="00A059B2"/>
    <w:rsid w:val="00A05C3B"/>
    <w:rsid w:val="00A05C4A"/>
    <w:rsid w:val="00A05E24"/>
    <w:rsid w:val="00A0631C"/>
    <w:rsid w:val="00A06624"/>
    <w:rsid w:val="00A06A0E"/>
    <w:rsid w:val="00A06B58"/>
    <w:rsid w:val="00A06B68"/>
    <w:rsid w:val="00A06DD1"/>
    <w:rsid w:val="00A0721C"/>
    <w:rsid w:val="00A07758"/>
    <w:rsid w:val="00A07816"/>
    <w:rsid w:val="00A10A24"/>
    <w:rsid w:val="00A10A7D"/>
    <w:rsid w:val="00A10B73"/>
    <w:rsid w:val="00A10C29"/>
    <w:rsid w:val="00A10FF7"/>
    <w:rsid w:val="00A113AB"/>
    <w:rsid w:val="00A11542"/>
    <w:rsid w:val="00A1174C"/>
    <w:rsid w:val="00A11898"/>
    <w:rsid w:val="00A118E3"/>
    <w:rsid w:val="00A11D60"/>
    <w:rsid w:val="00A11EAD"/>
    <w:rsid w:val="00A12479"/>
    <w:rsid w:val="00A124F4"/>
    <w:rsid w:val="00A125B6"/>
    <w:rsid w:val="00A12A77"/>
    <w:rsid w:val="00A12C94"/>
    <w:rsid w:val="00A12CFD"/>
    <w:rsid w:val="00A12D9B"/>
    <w:rsid w:val="00A12DF4"/>
    <w:rsid w:val="00A13659"/>
    <w:rsid w:val="00A136F0"/>
    <w:rsid w:val="00A136F6"/>
    <w:rsid w:val="00A13947"/>
    <w:rsid w:val="00A1428A"/>
    <w:rsid w:val="00A14353"/>
    <w:rsid w:val="00A143CD"/>
    <w:rsid w:val="00A1473D"/>
    <w:rsid w:val="00A1496C"/>
    <w:rsid w:val="00A14B08"/>
    <w:rsid w:val="00A14CAB"/>
    <w:rsid w:val="00A1510D"/>
    <w:rsid w:val="00A15120"/>
    <w:rsid w:val="00A15264"/>
    <w:rsid w:val="00A152A9"/>
    <w:rsid w:val="00A155B8"/>
    <w:rsid w:val="00A15721"/>
    <w:rsid w:val="00A15C8B"/>
    <w:rsid w:val="00A15F5F"/>
    <w:rsid w:val="00A15FD4"/>
    <w:rsid w:val="00A16064"/>
    <w:rsid w:val="00A16161"/>
    <w:rsid w:val="00A16172"/>
    <w:rsid w:val="00A1670A"/>
    <w:rsid w:val="00A16777"/>
    <w:rsid w:val="00A169D4"/>
    <w:rsid w:val="00A16BF0"/>
    <w:rsid w:val="00A16DBB"/>
    <w:rsid w:val="00A16ED3"/>
    <w:rsid w:val="00A16F78"/>
    <w:rsid w:val="00A17228"/>
    <w:rsid w:val="00A172DF"/>
    <w:rsid w:val="00A17447"/>
    <w:rsid w:val="00A1779F"/>
    <w:rsid w:val="00A2030C"/>
    <w:rsid w:val="00A2038D"/>
    <w:rsid w:val="00A205D6"/>
    <w:rsid w:val="00A2079C"/>
    <w:rsid w:val="00A20A65"/>
    <w:rsid w:val="00A20BAD"/>
    <w:rsid w:val="00A20E48"/>
    <w:rsid w:val="00A21378"/>
    <w:rsid w:val="00A21439"/>
    <w:rsid w:val="00A21531"/>
    <w:rsid w:val="00A21551"/>
    <w:rsid w:val="00A2167B"/>
    <w:rsid w:val="00A217BE"/>
    <w:rsid w:val="00A21D4E"/>
    <w:rsid w:val="00A21FC4"/>
    <w:rsid w:val="00A220A5"/>
    <w:rsid w:val="00A22430"/>
    <w:rsid w:val="00A2278D"/>
    <w:rsid w:val="00A229A9"/>
    <w:rsid w:val="00A229AA"/>
    <w:rsid w:val="00A23852"/>
    <w:rsid w:val="00A23A46"/>
    <w:rsid w:val="00A23AA5"/>
    <w:rsid w:val="00A23CC9"/>
    <w:rsid w:val="00A23CDB"/>
    <w:rsid w:val="00A23D3C"/>
    <w:rsid w:val="00A23D54"/>
    <w:rsid w:val="00A240FF"/>
    <w:rsid w:val="00A242E0"/>
    <w:rsid w:val="00A246DB"/>
    <w:rsid w:val="00A24702"/>
    <w:rsid w:val="00A24B40"/>
    <w:rsid w:val="00A24CAF"/>
    <w:rsid w:val="00A24D9C"/>
    <w:rsid w:val="00A250A1"/>
    <w:rsid w:val="00A25354"/>
    <w:rsid w:val="00A256BB"/>
    <w:rsid w:val="00A2589B"/>
    <w:rsid w:val="00A25969"/>
    <w:rsid w:val="00A25F1A"/>
    <w:rsid w:val="00A25F3E"/>
    <w:rsid w:val="00A26D95"/>
    <w:rsid w:val="00A26DC3"/>
    <w:rsid w:val="00A26DD5"/>
    <w:rsid w:val="00A26EE5"/>
    <w:rsid w:val="00A27020"/>
    <w:rsid w:val="00A27058"/>
    <w:rsid w:val="00A270E2"/>
    <w:rsid w:val="00A2716E"/>
    <w:rsid w:val="00A2797B"/>
    <w:rsid w:val="00A27A3F"/>
    <w:rsid w:val="00A3014D"/>
    <w:rsid w:val="00A304C2"/>
    <w:rsid w:val="00A3087F"/>
    <w:rsid w:val="00A308B0"/>
    <w:rsid w:val="00A3099A"/>
    <w:rsid w:val="00A30A8A"/>
    <w:rsid w:val="00A30BE0"/>
    <w:rsid w:val="00A30FE0"/>
    <w:rsid w:val="00A31032"/>
    <w:rsid w:val="00A31151"/>
    <w:rsid w:val="00A3117A"/>
    <w:rsid w:val="00A312F7"/>
    <w:rsid w:val="00A313E6"/>
    <w:rsid w:val="00A31413"/>
    <w:rsid w:val="00A31689"/>
    <w:rsid w:val="00A3174E"/>
    <w:rsid w:val="00A31842"/>
    <w:rsid w:val="00A318E1"/>
    <w:rsid w:val="00A31AA5"/>
    <w:rsid w:val="00A31CAB"/>
    <w:rsid w:val="00A32063"/>
    <w:rsid w:val="00A3251B"/>
    <w:rsid w:val="00A325C3"/>
    <w:rsid w:val="00A32685"/>
    <w:rsid w:val="00A32989"/>
    <w:rsid w:val="00A32CD1"/>
    <w:rsid w:val="00A32F9C"/>
    <w:rsid w:val="00A33098"/>
    <w:rsid w:val="00A3346B"/>
    <w:rsid w:val="00A33B0F"/>
    <w:rsid w:val="00A33B6C"/>
    <w:rsid w:val="00A33CDF"/>
    <w:rsid w:val="00A3420F"/>
    <w:rsid w:val="00A347C4"/>
    <w:rsid w:val="00A3481F"/>
    <w:rsid w:val="00A35103"/>
    <w:rsid w:val="00A35604"/>
    <w:rsid w:val="00A3577C"/>
    <w:rsid w:val="00A35A4B"/>
    <w:rsid w:val="00A35EA2"/>
    <w:rsid w:val="00A35FF5"/>
    <w:rsid w:val="00A36040"/>
    <w:rsid w:val="00A36368"/>
    <w:rsid w:val="00A36A0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81C"/>
    <w:rsid w:val="00A37AE2"/>
    <w:rsid w:val="00A40B67"/>
    <w:rsid w:val="00A40D0D"/>
    <w:rsid w:val="00A40F19"/>
    <w:rsid w:val="00A410D4"/>
    <w:rsid w:val="00A411C7"/>
    <w:rsid w:val="00A41D84"/>
    <w:rsid w:val="00A41E23"/>
    <w:rsid w:val="00A41FAF"/>
    <w:rsid w:val="00A42169"/>
    <w:rsid w:val="00A4230F"/>
    <w:rsid w:val="00A42C4A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3B1"/>
    <w:rsid w:val="00A45529"/>
    <w:rsid w:val="00A4568A"/>
    <w:rsid w:val="00A457B2"/>
    <w:rsid w:val="00A46319"/>
    <w:rsid w:val="00A463F6"/>
    <w:rsid w:val="00A467AF"/>
    <w:rsid w:val="00A467B0"/>
    <w:rsid w:val="00A46E16"/>
    <w:rsid w:val="00A472CB"/>
    <w:rsid w:val="00A47481"/>
    <w:rsid w:val="00A474F4"/>
    <w:rsid w:val="00A4750F"/>
    <w:rsid w:val="00A4783A"/>
    <w:rsid w:val="00A47B3C"/>
    <w:rsid w:val="00A47F9A"/>
    <w:rsid w:val="00A50276"/>
    <w:rsid w:val="00A504EB"/>
    <w:rsid w:val="00A50733"/>
    <w:rsid w:val="00A50766"/>
    <w:rsid w:val="00A50832"/>
    <w:rsid w:val="00A5139C"/>
    <w:rsid w:val="00A51E16"/>
    <w:rsid w:val="00A51E94"/>
    <w:rsid w:val="00A51F2B"/>
    <w:rsid w:val="00A51F5E"/>
    <w:rsid w:val="00A5201D"/>
    <w:rsid w:val="00A5202B"/>
    <w:rsid w:val="00A52197"/>
    <w:rsid w:val="00A521AE"/>
    <w:rsid w:val="00A5243C"/>
    <w:rsid w:val="00A52527"/>
    <w:rsid w:val="00A525A2"/>
    <w:rsid w:val="00A528C8"/>
    <w:rsid w:val="00A52AB3"/>
    <w:rsid w:val="00A52C29"/>
    <w:rsid w:val="00A52CCD"/>
    <w:rsid w:val="00A52E73"/>
    <w:rsid w:val="00A5333F"/>
    <w:rsid w:val="00A5351C"/>
    <w:rsid w:val="00A535F9"/>
    <w:rsid w:val="00A53618"/>
    <w:rsid w:val="00A53725"/>
    <w:rsid w:val="00A53AB9"/>
    <w:rsid w:val="00A53B06"/>
    <w:rsid w:val="00A53B87"/>
    <w:rsid w:val="00A53BE4"/>
    <w:rsid w:val="00A53E69"/>
    <w:rsid w:val="00A53F88"/>
    <w:rsid w:val="00A53FC5"/>
    <w:rsid w:val="00A5408A"/>
    <w:rsid w:val="00A542BE"/>
    <w:rsid w:val="00A543CF"/>
    <w:rsid w:val="00A5443E"/>
    <w:rsid w:val="00A545DE"/>
    <w:rsid w:val="00A545FC"/>
    <w:rsid w:val="00A545FF"/>
    <w:rsid w:val="00A546F0"/>
    <w:rsid w:val="00A548E8"/>
    <w:rsid w:val="00A54AFE"/>
    <w:rsid w:val="00A54B47"/>
    <w:rsid w:val="00A54CF5"/>
    <w:rsid w:val="00A54E58"/>
    <w:rsid w:val="00A55154"/>
    <w:rsid w:val="00A553CE"/>
    <w:rsid w:val="00A556A0"/>
    <w:rsid w:val="00A558B2"/>
    <w:rsid w:val="00A55AAD"/>
    <w:rsid w:val="00A55BE7"/>
    <w:rsid w:val="00A55CAC"/>
    <w:rsid w:val="00A564CA"/>
    <w:rsid w:val="00A5654D"/>
    <w:rsid w:val="00A56563"/>
    <w:rsid w:val="00A56A5B"/>
    <w:rsid w:val="00A570D3"/>
    <w:rsid w:val="00A570FA"/>
    <w:rsid w:val="00A57855"/>
    <w:rsid w:val="00A57892"/>
    <w:rsid w:val="00A57B65"/>
    <w:rsid w:val="00A57C5A"/>
    <w:rsid w:val="00A57D4D"/>
    <w:rsid w:val="00A57D8C"/>
    <w:rsid w:val="00A61437"/>
    <w:rsid w:val="00A61C92"/>
    <w:rsid w:val="00A62049"/>
    <w:rsid w:val="00A621FF"/>
    <w:rsid w:val="00A626BF"/>
    <w:rsid w:val="00A62855"/>
    <w:rsid w:val="00A628F0"/>
    <w:rsid w:val="00A62942"/>
    <w:rsid w:val="00A62D93"/>
    <w:rsid w:val="00A62FEF"/>
    <w:rsid w:val="00A63128"/>
    <w:rsid w:val="00A633B6"/>
    <w:rsid w:val="00A636F0"/>
    <w:rsid w:val="00A638B9"/>
    <w:rsid w:val="00A63D8E"/>
    <w:rsid w:val="00A63E4E"/>
    <w:rsid w:val="00A64979"/>
    <w:rsid w:val="00A64BAA"/>
    <w:rsid w:val="00A64C1C"/>
    <w:rsid w:val="00A64C89"/>
    <w:rsid w:val="00A6563B"/>
    <w:rsid w:val="00A65A84"/>
    <w:rsid w:val="00A65DCD"/>
    <w:rsid w:val="00A66152"/>
    <w:rsid w:val="00A6641C"/>
    <w:rsid w:val="00A6646D"/>
    <w:rsid w:val="00A666FE"/>
    <w:rsid w:val="00A66C2E"/>
    <w:rsid w:val="00A671DC"/>
    <w:rsid w:val="00A67460"/>
    <w:rsid w:val="00A67783"/>
    <w:rsid w:val="00A67801"/>
    <w:rsid w:val="00A6799D"/>
    <w:rsid w:val="00A679AE"/>
    <w:rsid w:val="00A67C0B"/>
    <w:rsid w:val="00A67D27"/>
    <w:rsid w:val="00A67E1B"/>
    <w:rsid w:val="00A70227"/>
    <w:rsid w:val="00A70295"/>
    <w:rsid w:val="00A705CB"/>
    <w:rsid w:val="00A70627"/>
    <w:rsid w:val="00A70A73"/>
    <w:rsid w:val="00A70A76"/>
    <w:rsid w:val="00A70DF7"/>
    <w:rsid w:val="00A710A3"/>
    <w:rsid w:val="00A726A1"/>
    <w:rsid w:val="00A72802"/>
    <w:rsid w:val="00A72919"/>
    <w:rsid w:val="00A72EF8"/>
    <w:rsid w:val="00A734C3"/>
    <w:rsid w:val="00A73554"/>
    <w:rsid w:val="00A735EE"/>
    <w:rsid w:val="00A739E7"/>
    <w:rsid w:val="00A73A61"/>
    <w:rsid w:val="00A73A69"/>
    <w:rsid w:val="00A73A7A"/>
    <w:rsid w:val="00A73D42"/>
    <w:rsid w:val="00A741CC"/>
    <w:rsid w:val="00A74461"/>
    <w:rsid w:val="00A7485E"/>
    <w:rsid w:val="00A74936"/>
    <w:rsid w:val="00A74A24"/>
    <w:rsid w:val="00A74BC5"/>
    <w:rsid w:val="00A75111"/>
    <w:rsid w:val="00A751B0"/>
    <w:rsid w:val="00A75398"/>
    <w:rsid w:val="00A75509"/>
    <w:rsid w:val="00A75647"/>
    <w:rsid w:val="00A762AC"/>
    <w:rsid w:val="00A7630B"/>
    <w:rsid w:val="00A76AC4"/>
    <w:rsid w:val="00A76D41"/>
    <w:rsid w:val="00A76D84"/>
    <w:rsid w:val="00A76DC3"/>
    <w:rsid w:val="00A77149"/>
    <w:rsid w:val="00A77409"/>
    <w:rsid w:val="00A77548"/>
    <w:rsid w:val="00A775F1"/>
    <w:rsid w:val="00A776DE"/>
    <w:rsid w:val="00A77A10"/>
    <w:rsid w:val="00A80179"/>
    <w:rsid w:val="00A80394"/>
    <w:rsid w:val="00A80490"/>
    <w:rsid w:val="00A80509"/>
    <w:rsid w:val="00A80639"/>
    <w:rsid w:val="00A806CB"/>
    <w:rsid w:val="00A81724"/>
    <w:rsid w:val="00A81995"/>
    <w:rsid w:val="00A81B73"/>
    <w:rsid w:val="00A821C8"/>
    <w:rsid w:val="00A82299"/>
    <w:rsid w:val="00A82393"/>
    <w:rsid w:val="00A82458"/>
    <w:rsid w:val="00A8252B"/>
    <w:rsid w:val="00A8267A"/>
    <w:rsid w:val="00A827C5"/>
    <w:rsid w:val="00A829C6"/>
    <w:rsid w:val="00A82DEF"/>
    <w:rsid w:val="00A8305C"/>
    <w:rsid w:val="00A834F3"/>
    <w:rsid w:val="00A835D4"/>
    <w:rsid w:val="00A836ED"/>
    <w:rsid w:val="00A8395E"/>
    <w:rsid w:val="00A83E33"/>
    <w:rsid w:val="00A83F97"/>
    <w:rsid w:val="00A840AD"/>
    <w:rsid w:val="00A841F4"/>
    <w:rsid w:val="00A8485E"/>
    <w:rsid w:val="00A84C6C"/>
    <w:rsid w:val="00A84FB8"/>
    <w:rsid w:val="00A852DD"/>
    <w:rsid w:val="00A8530D"/>
    <w:rsid w:val="00A853A4"/>
    <w:rsid w:val="00A85A72"/>
    <w:rsid w:val="00A85AEF"/>
    <w:rsid w:val="00A85F81"/>
    <w:rsid w:val="00A860C0"/>
    <w:rsid w:val="00A86186"/>
    <w:rsid w:val="00A86722"/>
    <w:rsid w:val="00A86BCC"/>
    <w:rsid w:val="00A86C1B"/>
    <w:rsid w:val="00A872E1"/>
    <w:rsid w:val="00A87D01"/>
    <w:rsid w:val="00A87D46"/>
    <w:rsid w:val="00A90552"/>
    <w:rsid w:val="00A90604"/>
    <w:rsid w:val="00A908C8"/>
    <w:rsid w:val="00A90A13"/>
    <w:rsid w:val="00A90A2E"/>
    <w:rsid w:val="00A90B50"/>
    <w:rsid w:val="00A910E3"/>
    <w:rsid w:val="00A91363"/>
    <w:rsid w:val="00A913D8"/>
    <w:rsid w:val="00A9162A"/>
    <w:rsid w:val="00A91801"/>
    <w:rsid w:val="00A919FC"/>
    <w:rsid w:val="00A920E9"/>
    <w:rsid w:val="00A921AF"/>
    <w:rsid w:val="00A923C1"/>
    <w:rsid w:val="00A92686"/>
    <w:rsid w:val="00A92EA7"/>
    <w:rsid w:val="00A931AA"/>
    <w:rsid w:val="00A938C1"/>
    <w:rsid w:val="00A93B63"/>
    <w:rsid w:val="00A93C94"/>
    <w:rsid w:val="00A93CB8"/>
    <w:rsid w:val="00A9402A"/>
    <w:rsid w:val="00A94600"/>
    <w:rsid w:val="00A9476E"/>
    <w:rsid w:val="00A947B5"/>
    <w:rsid w:val="00A954BA"/>
    <w:rsid w:val="00A955D8"/>
    <w:rsid w:val="00A957A6"/>
    <w:rsid w:val="00A963A1"/>
    <w:rsid w:val="00A9690C"/>
    <w:rsid w:val="00A96BBF"/>
    <w:rsid w:val="00A96C48"/>
    <w:rsid w:val="00A96DF0"/>
    <w:rsid w:val="00A96F14"/>
    <w:rsid w:val="00A977E0"/>
    <w:rsid w:val="00A97911"/>
    <w:rsid w:val="00A97AE4"/>
    <w:rsid w:val="00A97CAC"/>
    <w:rsid w:val="00A97DB6"/>
    <w:rsid w:val="00AA0068"/>
    <w:rsid w:val="00AA0081"/>
    <w:rsid w:val="00AA0810"/>
    <w:rsid w:val="00AA0AB3"/>
    <w:rsid w:val="00AA0F0C"/>
    <w:rsid w:val="00AA0FA0"/>
    <w:rsid w:val="00AA0FA9"/>
    <w:rsid w:val="00AA1095"/>
    <w:rsid w:val="00AA183C"/>
    <w:rsid w:val="00AA199B"/>
    <w:rsid w:val="00AA201E"/>
    <w:rsid w:val="00AA2133"/>
    <w:rsid w:val="00AA21C8"/>
    <w:rsid w:val="00AA2427"/>
    <w:rsid w:val="00AA2669"/>
    <w:rsid w:val="00AA2752"/>
    <w:rsid w:val="00AA2A16"/>
    <w:rsid w:val="00AA2A98"/>
    <w:rsid w:val="00AA3152"/>
    <w:rsid w:val="00AA31BE"/>
    <w:rsid w:val="00AA3435"/>
    <w:rsid w:val="00AA3496"/>
    <w:rsid w:val="00AA3557"/>
    <w:rsid w:val="00AA359C"/>
    <w:rsid w:val="00AA3752"/>
    <w:rsid w:val="00AA384B"/>
    <w:rsid w:val="00AA3950"/>
    <w:rsid w:val="00AA3B0C"/>
    <w:rsid w:val="00AA3C6A"/>
    <w:rsid w:val="00AA3CBB"/>
    <w:rsid w:val="00AA3DD7"/>
    <w:rsid w:val="00AA438B"/>
    <w:rsid w:val="00AA4A86"/>
    <w:rsid w:val="00AA4A9C"/>
    <w:rsid w:val="00AA4AE3"/>
    <w:rsid w:val="00AA4BC3"/>
    <w:rsid w:val="00AA4EA5"/>
    <w:rsid w:val="00AA50F1"/>
    <w:rsid w:val="00AA540F"/>
    <w:rsid w:val="00AA55C6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71A1"/>
    <w:rsid w:val="00AA71F2"/>
    <w:rsid w:val="00AA7431"/>
    <w:rsid w:val="00AA75F0"/>
    <w:rsid w:val="00AA77ED"/>
    <w:rsid w:val="00AA7BE1"/>
    <w:rsid w:val="00AA7EE6"/>
    <w:rsid w:val="00AA7FED"/>
    <w:rsid w:val="00AB0182"/>
    <w:rsid w:val="00AB0811"/>
    <w:rsid w:val="00AB0E93"/>
    <w:rsid w:val="00AB0F6C"/>
    <w:rsid w:val="00AB1565"/>
    <w:rsid w:val="00AB19D2"/>
    <w:rsid w:val="00AB1C0E"/>
    <w:rsid w:val="00AB1CE8"/>
    <w:rsid w:val="00AB22A2"/>
    <w:rsid w:val="00AB2612"/>
    <w:rsid w:val="00AB26BB"/>
    <w:rsid w:val="00AB2869"/>
    <w:rsid w:val="00AB2AA9"/>
    <w:rsid w:val="00AB2B27"/>
    <w:rsid w:val="00AB2D81"/>
    <w:rsid w:val="00AB2F3F"/>
    <w:rsid w:val="00AB33AD"/>
    <w:rsid w:val="00AB3442"/>
    <w:rsid w:val="00AB39A5"/>
    <w:rsid w:val="00AB3AA5"/>
    <w:rsid w:val="00AB3D9B"/>
    <w:rsid w:val="00AB3DF3"/>
    <w:rsid w:val="00AB3ED0"/>
    <w:rsid w:val="00AB4279"/>
    <w:rsid w:val="00AB44C4"/>
    <w:rsid w:val="00AB4534"/>
    <w:rsid w:val="00AB46EC"/>
    <w:rsid w:val="00AB4D28"/>
    <w:rsid w:val="00AB4EEF"/>
    <w:rsid w:val="00AB4F56"/>
    <w:rsid w:val="00AB51B9"/>
    <w:rsid w:val="00AB51EC"/>
    <w:rsid w:val="00AB5310"/>
    <w:rsid w:val="00AB5590"/>
    <w:rsid w:val="00AB56AC"/>
    <w:rsid w:val="00AB574A"/>
    <w:rsid w:val="00AB58FA"/>
    <w:rsid w:val="00AB59EC"/>
    <w:rsid w:val="00AB5A11"/>
    <w:rsid w:val="00AB5A3B"/>
    <w:rsid w:val="00AB5AA9"/>
    <w:rsid w:val="00AB5B42"/>
    <w:rsid w:val="00AB62C8"/>
    <w:rsid w:val="00AB63C2"/>
    <w:rsid w:val="00AB6404"/>
    <w:rsid w:val="00AB654C"/>
    <w:rsid w:val="00AB6842"/>
    <w:rsid w:val="00AB6A8A"/>
    <w:rsid w:val="00AB6B91"/>
    <w:rsid w:val="00AB6C92"/>
    <w:rsid w:val="00AB70E3"/>
    <w:rsid w:val="00AB724B"/>
    <w:rsid w:val="00AB73B9"/>
    <w:rsid w:val="00AB74BD"/>
    <w:rsid w:val="00AB7502"/>
    <w:rsid w:val="00AB79BB"/>
    <w:rsid w:val="00AB7A18"/>
    <w:rsid w:val="00AB7A1C"/>
    <w:rsid w:val="00AB7A3F"/>
    <w:rsid w:val="00AB7AC3"/>
    <w:rsid w:val="00AB7BF0"/>
    <w:rsid w:val="00AB7DC2"/>
    <w:rsid w:val="00AB7F7E"/>
    <w:rsid w:val="00AC049F"/>
    <w:rsid w:val="00AC04BA"/>
    <w:rsid w:val="00AC0942"/>
    <w:rsid w:val="00AC09E6"/>
    <w:rsid w:val="00AC0AC7"/>
    <w:rsid w:val="00AC0FC5"/>
    <w:rsid w:val="00AC121C"/>
    <w:rsid w:val="00AC1551"/>
    <w:rsid w:val="00AC1785"/>
    <w:rsid w:val="00AC2803"/>
    <w:rsid w:val="00AC2A86"/>
    <w:rsid w:val="00AC2E64"/>
    <w:rsid w:val="00AC31EC"/>
    <w:rsid w:val="00AC324A"/>
    <w:rsid w:val="00AC356B"/>
    <w:rsid w:val="00AC3C3A"/>
    <w:rsid w:val="00AC3CB4"/>
    <w:rsid w:val="00AC42E4"/>
    <w:rsid w:val="00AC452D"/>
    <w:rsid w:val="00AC4541"/>
    <w:rsid w:val="00AC4658"/>
    <w:rsid w:val="00AC4A0B"/>
    <w:rsid w:val="00AC4A0D"/>
    <w:rsid w:val="00AC4AFC"/>
    <w:rsid w:val="00AC4EC1"/>
    <w:rsid w:val="00AC4F61"/>
    <w:rsid w:val="00AC505C"/>
    <w:rsid w:val="00AC523A"/>
    <w:rsid w:val="00AC53E2"/>
    <w:rsid w:val="00AC5647"/>
    <w:rsid w:val="00AC5673"/>
    <w:rsid w:val="00AC5843"/>
    <w:rsid w:val="00AC5995"/>
    <w:rsid w:val="00AC5CCE"/>
    <w:rsid w:val="00AC63B6"/>
    <w:rsid w:val="00AC6443"/>
    <w:rsid w:val="00AC6510"/>
    <w:rsid w:val="00AC6AA0"/>
    <w:rsid w:val="00AC6BCB"/>
    <w:rsid w:val="00AC6D94"/>
    <w:rsid w:val="00AC6DD5"/>
    <w:rsid w:val="00AC6ED8"/>
    <w:rsid w:val="00AC6EE4"/>
    <w:rsid w:val="00AC70E6"/>
    <w:rsid w:val="00AC74EA"/>
    <w:rsid w:val="00AC7698"/>
    <w:rsid w:val="00AC77AA"/>
    <w:rsid w:val="00AD0219"/>
    <w:rsid w:val="00AD074C"/>
    <w:rsid w:val="00AD07BC"/>
    <w:rsid w:val="00AD081F"/>
    <w:rsid w:val="00AD0911"/>
    <w:rsid w:val="00AD0C61"/>
    <w:rsid w:val="00AD0D99"/>
    <w:rsid w:val="00AD1614"/>
    <w:rsid w:val="00AD174E"/>
    <w:rsid w:val="00AD1848"/>
    <w:rsid w:val="00AD1A03"/>
    <w:rsid w:val="00AD1A1A"/>
    <w:rsid w:val="00AD1AD8"/>
    <w:rsid w:val="00AD1C4C"/>
    <w:rsid w:val="00AD1C66"/>
    <w:rsid w:val="00AD1E6F"/>
    <w:rsid w:val="00AD1E7C"/>
    <w:rsid w:val="00AD1F07"/>
    <w:rsid w:val="00AD299A"/>
    <w:rsid w:val="00AD2D0A"/>
    <w:rsid w:val="00AD2E7D"/>
    <w:rsid w:val="00AD3173"/>
    <w:rsid w:val="00AD3D87"/>
    <w:rsid w:val="00AD3FD3"/>
    <w:rsid w:val="00AD445D"/>
    <w:rsid w:val="00AD490C"/>
    <w:rsid w:val="00AD49E5"/>
    <w:rsid w:val="00AD4A0C"/>
    <w:rsid w:val="00AD4AEB"/>
    <w:rsid w:val="00AD4C24"/>
    <w:rsid w:val="00AD4D26"/>
    <w:rsid w:val="00AD4DCD"/>
    <w:rsid w:val="00AD4ED4"/>
    <w:rsid w:val="00AD553D"/>
    <w:rsid w:val="00AD573E"/>
    <w:rsid w:val="00AD5798"/>
    <w:rsid w:val="00AD5D95"/>
    <w:rsid w:val="00AD5F7D"/>
    <w:rsid w:val="00AD603F"/>
    <w:rsid w:val="00AD6054"/>
    <w:rsid w:val="00AD606C"/>
    <w:rsid w:val="00AD62F9"/>
    <w:rsid w:val="00AD667B"/>
    <w:rsid w:val="00AD6887"/>
    <w:rsid w:val="00AD7061"/>
    <w:rsid w:val="00AD7120"/>
    <w:rsid w:val="00AD725C"/>
    <w:rsid w:val="00AD7426"/>
    <w:rsid w:val="00AD7813"/>
    <w:rsid w:val="00AD7B0C"/>
    <w:rsid w:val="00AD7BF8"/>
    <w:rsid w:val="00AD7E27"/>
    <w:rsid w:val="00AE0231"/>
    <w:rsid w:val="00AE033A"/>
    <w:rsid w:val="00AE07E3"/>
    <w:rsid w:val="00AE0831"/>
    <w:rsid w:val="00AE08CB"/>
    <w:rsid w:val="00AE098D"/>
    <w:rsid w:val="00AE0D0F"/>
    <w:rsid w:val="00AE100F"/>
    <w:rsid w:val="00AE11C6"/>
    <w:rsid w:val="00AE1475"/>
    <w:rsid w:val="00AE14BC"/>
    <w:rsid w:val="00AE16E8"/>
    <w:rsid w:val="00AE16EF"/>
    <w:rsid w:val="00AE1DAA"/>
    <w:rsid w:val="00AE1F8D"/>
    <w:rsid w:val="00AE208D"/>
    <w:rsid w:val="00AE2795"/>
    <w:rsid w:val="00AE28D5"/>
    <w:rsid w:val="00AE2AE0"/>
    <w:rsid w:val="00AE2C87"/>
    <w:rsid w:val="00AE2CFA"/>
    <w:rsid w:val="00AE3091"/>
    <w:rsid w:val="00AE3180"/>
    <w:rsid w:val="00AE351D"/>
    <w:rsid w:val="00AE387F"/>
    <w:rsid w:val="00AE39C6"/>
    <w:rsid w:val="00AE3CA7"/>
    <w:rsid w:val="00AE3FF8"/>
    <w:rsid w:val="00AE41FB"/>
    <w:rsid w:val="00AE427C"/>
    <w:rsid w:val="00AE4321"/>
    <w:rsid w:val="00AE47F4"/>
    <w:rsid w:val="00AE4DD5"/>
    <w:rsid w:val="00AE5211"/>
    <w:rsid w:val="00AE5A62"/>
    <w:rsid w:val="00AE5A65"/>
    <w:rsid w:val="00AE5BCD"/>
    <w:rsid w:val="00AE5E06"/>
    <w:rsid w:val="00AE5FDB"/>
    <w:rsid w:val="00AE60B1"/>
    <w:rsid w:val="00AE63BB"/>
    <w:rsid w:val="00AE6456"/>
    <w:rsid w:val="00AE64CF"/>
    <w:rsid w:val="00AE658A"/>
    <w:rsid w:val="00AE65DA"/>
    <w:rsid w:val="00AE6BCF"/>
    <w:rsid w:val="00AE6C9A"/>
    <w:rsid w:val="00AE6F1A"/>
    <w:rsid w:val="00AE6F31"/>
    <w:rsid w:val="00AE7104"/>
    <w:rsid w:val="00AE713F"/>
    <w:rsid w:val="00AE7679"/>
    <w:rsid w:val="00AE77AD"/>
    <w:rsid w:val="00AE79BE"/>
    <w:rsid w:val="00AE7A80"/>
    <w:rsid w:val="00AF0260"/>
    <w:rsid w:val="00AF06D7"/>
    <w:rsid w:val="00AF07AD"/>
    <w:rsid w:val="00AF0A5D"/>
    <w:rsid w:val="00AF0A67"/>
    <w:rsid w:val="00AF0BF5"/>
    <w:rsid w:val="00AF0D8A"/>
    <w:rsid w:val="00AF0DA3"/>
    <w:rsid w:val="00AF0E25"/>
    <w:rsid w:val="00AF122C"/>
    <w:rsid w:val="00AF1335"/>
    <w:rsid w:val="00AF15CD"/>
    <w:rsid w:val="00AF177A"/>
    <w:rsid w:val="00AF18C7"/>
    <w:rsid w:val="00AF18E0"/>
    <w:rsid w:val="00AF1D64"/>
    <w:rsid w:val="00AF1E97"/>
    <w:rsid w:val="00AF249E"/>
    <w:rsid w:val="00AF256D"/>
    <w:rsid w:val="00AF2767"/>
    <w:rsid w:val="00AF2A31"/>
    <w:rsid w:val="00AF2B71"/>
    <w:rsid w:val="00AF2E8C"/>
    <w:rsid w:val="00AF301F"/>
    <w:rsid w:val="00AF3193"/>
    <w:rsid w:val="00AF367B"/>
    <w:rsid w:val="00AF3805"/>
    <w:rsid w:val="00AF3AB3"/>
    <w:rsid w:val="00AF3C3C"/>
    <w:rsid w:val="00AF3C88"/>
    <w:rsid w:val="00AF3CF6"/>
    <w:rsid w:val="00AF3D0F"/>
    <w:rsid w:val="00AF3D60"/>
    <w:rsid w:val="00AF4182"/>
    <w:rsid w:val="00AF4371"/>
    <w:rsid w:val="00AF49ED"/>
    <w:rsid w:val="00AF504D"/>
    <w:rsid w:val="00AF52D7"/>
    <w:rsid w:val="00AF543F"/>
    <w:rsid w:val="00AF5B24"/>
    <w:rsid w:val="00AF60CA"/>
    <w:rsid w:val="00AF64E3"/>
    <w:rsid w:val="00AF6590"/>
    <w:rsid w:val="00AF6CD0"/>
    <w:rsid w:val="00AF6FBE"/>
    <w:rsid w:val="00AF730F"/>
    <w:rsid w:val="00AF7D14"/>
    <w:rsid w:val="00AF7F1A"/>
    <w:rsid w:val="00B00328"/>
    <w:rsid w:val="00B00480"/>
    <w:rsid w:val="00B00533"/>
    <w:rsid w:val="00B0055C"/>
    <w:rsid w:val="00B00667"/>
    <w:rsid w:val="00B014A4"/>
    <w:rsid w:val="00B0152D"/>
    <w:rsid w:val="00B017BD"/>
    <w:rsid w:val="00B01801"/>
    <w:rsid w:val="00B01D89"/>
    <w:rsid w:val="00B020E7"/>
    <w:rsid w:val="00B02195"/>
    <w:rsid w:val="00B0220A"/>
    <w:rsid w:val="00B0247C"/>
    <w:rsid w:val="00B02650"/>
    <w:rsid w:val="00B02C13"/>
    <w:rsid w:val="00B02F04"/>
    <w:rsid w:val="00B0303E"/>
    <w:rsid w:val="00B0332C"/>
    <w:rsid w:val="00B0340B"/>
    <w:rsid w:val="00B036CE"/>
    <w:rsid w:val="00B03819"/>
    <w:rsid w:val="00B03AD9"/>
    <w:rsid w:val="00B03FE5"/>
    <w:rsid w:val="00B040D1"/>
    <w:rsid w:val="00B0441E"/>
    <w:rsid w:val="00B04429"/>
    <w:rsid w:val="00B0491A"/>
    <w:rsid w:val="00B04C0B"/>
    <w:rsid w:val="00B04EBD"/>
    <w:rsid w:val="00B04F9C"/>
    <w:rsid w:val="00B051B6"/>
    <w:rsid w:val="00B05325"/>
    <w:rsid w:val="00B0581E"/>
    <w:rsid w:val="00B05975"/>
    <w:rsid w:val="00B05D9D"/>
    <w:rsid w:val="00B060AC"/>
    <w:rsid w:val="00B061E6"/>
    <w:rsid w:val="00B06272"/>
    <w:rsid w:val="00B0629F"/>
    <w:rsid w:val="00B064BA"/>
    <w:rsid w:val="00B064E7"/>
    <w:rsid w:val="00B06625"/>
    <w:rsid w:val="00B0680B"/>
    <w:rsid w:val="00B069EF"/>
    <w:rsid w:val="00B06C90"/>
    <w:rsid w:val="00B06E53"/>
    <w:rsid w:val="00B07297"/>
    <w:rsid w:val="00B07725"/>
    <w:rsid w:val="00B0794F"/>
    <w:rsid w:val="00B079D7"/>
    <w:rsid w:val="00B07ACF"/>
    <w:rsid w:val="00B07DEA"/>
    <w:rsid w:val="00B07FCF"/>
    <w:rsid w:val="00B10021"/>
    <w:rsid w:val="00B101D1"/>
    <w:rsid w:val="00B102FA"/>
    <w:rsid w:val="00B105B2"/>
    <w:rsid w:val="00B10A26"/>
    <w:rsid w:val="00B10D51"/>
    <w:rsid w:val="00B10E25"/>
    <w:rsid w:val="00B10EB7"/>
    <w:rsid w:val="00B10F33"/>
    <w:rsid w:val="00B10F4D"/>
    <w:rsid w:val="00B10FC4"/>
    <w:rsid w:val="00B1122C"/>
    <w:rsid w:val="00B1125B"/>
    <w:rsid w:val="00B116A2"/>
    <w:rsid w:val="00B118DE"/>
    <w:rsid w:val="00B1199B"/>
    <w:rsid w:val="00B11A0C"/>
    <w:rsid w:val="00B11AB0"/>
    <w:rsid w:val="00B11B29"/>
    <w:rsid w:val="00B11C5D"/>
    <w:rsid w:val="00B11E73"/>
    <w:rsid w:val="00B12267"/>
    <w:rsid w:val="00B12271"/>
    <w:rsid w:val="00B12319"/>
    <w:rsid w:val="00B123CB"/>
    <w:rsid w:val="00B124B2"/>
    <w:rsid w:val="00B1276A"/>
    <w:rsid w:val="00B12A5B"/>
    <w:rsid w:val="00B12C4D"/>
    <w:rsid w:val="00B131EC"/>
    <w:rsid w:val="00B13254"/>
    <w:rsid w:val="00B133A6"/>
    <w:rsid w:val="00B13A52"/>
    <w:rsid w:val="00B13D58"/>
    <w:rsid w:val="00B13E4B"/>
    <w:rsid w:val="00B13FEF"/>
    <w:rsid w:val="00B140BD"/>
    <w:rsid w:val="00B141B6"/>
    <w:rsid w:val="00B14465"/>
    <w:rsid w:val="00B1486D"/>
    <w:rsid w:val="00B14A87"/>
    <w:rsid w:val="00B14B1F"/>
    <w:rsid w:val="00B14BFC"/>
    <w:rsid w:val="00B14E2F"/>
    <w:rsid w:val="00B14EB8"/>
    <w:rsid w:val="00B14F3A"/>
    <w:rsid w:val="00B15008"/>
    <w:rsid w:val="00B1541E"/>
    <w:rsid w:val="00B154C8"/>
    <w:rsid w:val="00B159EE"/>
    <w:rsid w:val="00B15B1E"/>
    <w:rsid w:val="00B1615A"/>
    <w:rsid w:val="00B1686A"/>
    <w:rsid w:val="00B168EB"/>
    <w:rsid w:val="00B16A05"/>
    <w:rsid w:val="00B16ABE"/>
    <w:rsid w:val="00B16C3A"/>
    <w:rsid w:val="00B16CF3"/>
    <w:rsid w:val="00B16D69"/>
    <w:rsid w:val="00B17026"/>
    <w:rsid w:val="00B171B8"/>
    <w:rsid w:val="00B171D9"/>
    <w:rsid w:val="00B172A9"/>
    <w:rsid w:val="00B1733C"/>
    <w:rsid w:val="00B177F3"/>
    <w:rsid w:val="00B179F9"/>
    <w:rsid w:val="00B17A65"/>
    <w:rsid w:val="00B17D23"/>
    <w:rsid w:val="00B2004E"/>
    <w:rsid w:val="00B204C0"/>
    <w:rsid w:val="00B20575"/>
    <w:rsid w:val="00B20706"/>
    <w:rsid w:val="00B20AF9"/>
    <w:rsid w:val="00B20D99"/>
    <w:rsid w:val="00B21013"/>
    <w:rsid w:val="00B2143C"/>
    <w:rsid w:val="00B21A70"/>
    <w:rsid w:val="00B21D31"/>
    <w:rsid w:val="00B21EF4"/>
    <w:rsid w:val="00B22434"/>
    <w:rsid w:val="00B22518"/>
    <w:rsid w:val="00B225AA"/>
    <w:rsid w:val="00B2282A"/>
    <w:rsid w:val="00B22A5D"/>
    <w:rsid w:val="00B22A9F"/>
    <w:rsid w:val="00B22C05"/>
    <w:rsid w:val="00B22ECA"/>
    <w:rsid w:val="00B232AF"/>
    <w:rsid w:val="00B2351A"/>
    <w:rsid w:val="00B236EF"/>
    <w:rsid w:val="00B23811"/>
    <w:rsid w:val="00B238D6"/>
    <w:rsid w:val="00B23FA7"/>
    <w:rsid w:val="00B24468"/>
    <w:rsid w:val="00B247D6"/>
    <w:rsid w:val="00B248B1"/>
    <w:rsid w:val="00B2499C"/>
    <w:rsid w:val="00B24B21"/>
    <w:rsid w:val="00B250FC"/>
    <w:rsid w:val="00B25214"/>
    <w:rsid w:val="00B25329"/>
    <w:rsid w:val="00B25403"/>
    <w:rsid w:val="00B25463"/>
    <w:rsid w:val="00B256C6"/>
    <w:rsid w:val="00B25B66"/>
    <w:rsid w:val="00B25C9F"/>
    <w:rsid w:val="00B25E43"/>
    <w:rsid w:val="00B25EAB"/>
    <w:rsid w:val="00B2640B"/>
    <w:rsid w:val="00B2690B"/>
    <w:rsid w:val="00B26AEB"/>
    <w:rsid w:val="00B26BDE"/>
    <w:rsid w:val="00B2701D"/>
    <w:rsid w:val="00B27027"/>
    <w:rsid w:val="00B270C4"/>
    <w:rsid w:val="00B274B8"/>
    <w:rsid w:val="00B279AF"/>
    <w:rsid w:val="00B27B43"/>
    <w:rsid w:val="00B27CF8"/>
    <w:rsid w:val="00B27FA1"/>
    <w:rsid w:val="00B30043"/>
    <w:rsid w:val="00B30380"/>
    <w:rsid w:val="00B304F0"/>
    <w:rsid w:val="00B30571"/>
    <w:rsid w:val="00B307BA"/>
    <w:rsid w:val="00B30899"/>
    <w:rsid w:val="00B30A3C"/>
    <w:rsid w:val="00B30DE6"/>
    <w:rsid w:val="00B30E2A"/>
    <w:rsid w:val="00B30FBB"/>
    <w:rsid w:val="00B312F6"/>
    <w:rsid w:val="00B31502"/>
    <w:rsid w:val="00B31617"/>
    <w:rsid w:val="00B3177E"/>
    <w:rsid w:val="00B317D8"/>
    <w:rsid w:val="00B31C23"/>
    <w:rsid w:val="00B32181"/>
    <w:rsid w:val="00B3234D"/>
    <w:rsid w:val="00B326C9"/>
    <w:rsid w:val="00B32775"/>
    <w:rsid w:val="00B32818"/>
    <w:rsid w:val="00B32990"/>
    <w:rsid w:val="00B32A81"/>
    <w:rsid w:val="00B32B3D"/>
    <w:rsid w:val="00B32C69"/>
    <w:rsid w:val="00B32DF9"/>
    <w:rsid w:val="00B330FF"/>
    <w:rsid w:val="00B3323D"/>
    <w:rsid w:val="00B3374B"/>
    <w:rsid w:val="00B33B20"/>
    <w:rsid w:val="00B343AD"/>
    <w:rsid w:val="00B344D4"/>
    <w:rsid w:val="00B349BE"/>
    <w:rsid w:val="00B34AE5"/>
    <w:rsid w:val="00B34ED1"/>
    <w:rsid w:val="00B3515B"/>
    <w:rsid w:val="00B352EF"/>
    <w:rsid w:val="00B35344"/>
    <w:rsid w:val="00B358F2"/>
    <w:rsid w:val="00B36029"/>
    <w:rsid w:val="00B36366"/>
    <w:rsid w:val="00B36652"/>
    <w:rsid w:val="00B3689A"/>
    <w:rsid w:val="00B368E1"/>
    <w:rsid w:val="00B36AD2"/>
    <w:rsid w:val="00B370C1"/>
    <w:rsid w:val="00B370CA"/>
    <w:rsid w:val="00B37550"/>
    <w:rsid w:val="00B3769C"/>
    <w:rsid w:val="00B37A00"/>
    <w:rsid w:val="00B37EF9"/>
    <w:rsid w:val="00B402AC"/>
    <w:rsid w:val="00B406F2"/>
    <w:rsid w:val="00B4089C"/>
    <w:rsid w:val="00B40AE8"/>
    <w:rsid w:val="00B40B45"/>
    <w:rsid w:val="00B40BDF"/>
    <w:rsid w:val="00B40DCF"/>
    <w:rsid w:val="00B41097"/>
    <w:rsid w:val="00B41248"/>
    <w:rsid w:val="00B41307"/>
    <w:rsid w:val="00B41693"/>
    <w:rsid w:val="00B418A3"/>
    <w:rsid w:val="00B4191B"/>
    <w:rsid w:val="00B41997"/>
    <w:rsid w:val="00B41A55"/>
    <w:rsid w:val="00B41D2A"/>
    <w:rsid w:val="00B41FE8"/>
    <w:rsid w:val="00B4218F"/>
    <w:rsid w:val="00B421F6"/>
    <w:rsid w:val="00B422F7"/>
    <w:rsid w:val="00B424A0"/>
    <w:rsid w:val="00B42816"/>
    <w:rsid w:val="00B4297C"/>
    <w:rsid w:val="00B42ACE"/>
    <w:rsid w:val="00B42B06"/>
    <w:rsid w:val="00B42E95"/>
    <w:rsid w:val="00B4301D"/>
    <w:rsid w:val="00B43432"/>
    <w:rsid w:val="00B43873"/>
    <w:rsid w:val="00B438A4"/>
    <w:rsid w:val="00B43A8B"/>
    <w:rsid w:val="00B43E90"/>
    <w:rsid w:val="00B4415D"/>
    <w:rsid w:val="00B4417A"/>
    <w:rsid w:val="00B44386"/>
    <w:rsid w:val="00B445F7"/>
    <w:rsid w:val="00B44690"/>
    <w:rsid w:val="00B447F4"/>
    <w:rsid w:val="00B448B1"/>
    <w:rsid w:val="00B44FBF"/>
    <w:rsid w:val="00B45030"/>
    <w:rsid w:val="00B450EE"/>
    <w:rsid w:val="00B450F1"/>
    <w:rsid w:val="00B452A1"/>
    <w:rsid w:val="00B452ED"/>
    <w:rsid w:val="00B453BF"/>
    <w:rsid w:val="00B45440"/>
    <w:rsid w:val="00B45657"/>
    <w:rsid w:val="00B45B59"/>
    <w:rsid w:val="00B45BB5"/>
    <w:rsid w:val="00B45E08"/>
    <w:rsid w:val="00B45E47"/>
    <w:rsid w:val="00B45FCD"/>
    <w:rsid w:val="00B467BE"/>
    <w:rsid w:val="00B46891"/>
    <w:rsid w:val="00B46920"/>
    <w:rsid w:val="00B4694D"/>
    <w:rsid w:val="00B47743"/>
    <w:rsid w:val="00B47C62"/>
    <w:rsid w:val="00B47D4D"/>
    <w:rsid w:val="00B47F2E"/>
    <w:rsid w:val="00B500B7"/>
    <w:rsid w:val="00B502BD"/>
    <w:rsid w:val="00B50306"/>
    <w:rsid w:val="00B50467"/>
    <w:rsid w:val="00B504C2"/>
    <w:rsid w:val="00B507FE"/>
    <w:rsid w:val="00B50D2D"/>
    <w:rsid w:val="00B50D36"/>
    <w:rsid w:val="00B5100F"/>
    <w:rsid w:val="00B51093"/>
    <w:rsid w:val="00B513A8"/>
    <w:rsid w:val="00B51554"/>
    <w:rsid w:val="00B5179B"/>
    <w:rsid w:val="00B51DF1"/>
    <w:rsid w:val="00B51EE1"/>
    <w:rsid w:val="00B52374"/>
    <w:rsid w:val="00B5257D"/>
    <w:rsid w:val="00B52A09"/>
    <w:rsid w:val="00B52D62"/>
    <w:rsid w:val="00B52E79"/>
    <w:rsid w:val="00B531A3"/>
    <w:rsid w:val="00B531AC"/>
    <w:rsid w:val="00B53311"/>
    <w:rsid w:val="00B5361A"/>
    <w:rsid w:val="00B53762"/>
    <w:rsid w:val="00B537F2"/>
    <w:rsid w:val="00B53D69"/>
    <w:rsid w:val="00B53FE5"/>
    <w:rsid w:val="00B54264"/>
    <w:rsid w:val="00B54285"/>
    <w:rsid w:val="00B5431F"/>
    <w:rsid w:val="00B543C5"/>
    <w:rsid w:val="00B5467D"/>
    <w:rsid w:val="00B5487B"/>
    <w:rsid w:val="00B54B43"/>
    <w:rsid w:val="00B54F41"/>
    <w:rsid w:val="00B55018"/>
    <w:rsid w:val="00B5515C"/>
    <w:rsid w:val="00B5518C"/>
    <w:rsid w:val="00B5519A"/>
    <w:rsid w:val="00B554C2"/>
    <w:rsid w:val="00B556D7"/>
    <w:rsid w:val="00B558AA"/>
    <w:rsid w:val="00B55AF5"/>
    <w:rsid w:val="00B55BAA"/>
    <w:rsid w:val="00B55C03"/>
    <w:rsid w:val="00B56579"/>
    <w:rsid w:val="00B565B5"/>
    <w:rsid w:val="00B566FE"/>
    <w:rsid w:val="00B56A52"/>
    <w:rsid w:val="00B56AB6"/>
    <w:rsid w:val="00B56BDD"/>
    <w:rsid w:val="00B56F3D"/>
    <w:rsid w:val="00B57056"/>
    <w:rsid w:val="00B5710A"/>
    <w:rsid w:val="00B57276"/>
    <w:rsid w:val="00B574B5"/>
    <w:rsid w:val="00B57F3D"/>
    <w:rsid w:val="00B57F72"/>
    <w:rsid w:val="00B60492"/>
    <w:rsid w:val="00B607DF"/>
    <w:rsid w:val="00B60909"/>
    <w:rsid w:val="00B6090D"/>
    <w:rsid w:val="00B610E1"/>
    <w:rsid w:val="00B61404"/>
    <w:rsid w:val="00B61756"/>
    <w:rsid w:val="00B61BFC"/>
    <w:rsid w:val="00B61EAF"/>
    <w:rsid w:val="00B6253B"/>
    <w:rsid w:val="00B626C3"/>
    <w:rsid w:val="00B62B40"/>
    <w:rsid w:val="00B62B62"/>
    <w:rsid w:val="00B62D1D"/>
    <w:rsid w:val="00B62FF2"/>
    <w:rsid w:val="00B6306C"/>
    <w:rsid w:val="00B6310C"/>
    <w:rsid w:val="00B635CB"/>
    <w:rsid w:val="00B63856"/>
    <w:rsid w:val="00B63893"/>
    <w:rsid w:val="00B63ABB"/>
    <w:rsid w:val="00B63C0B"/>
    <w:rsid w:val="00B63D83"/>
    <w:rsid w:val="00B64383"/>
    <w:rsid w:val="00B644F6"/>
    <w:rsid w:val="00B6450B"/>
    <w:rsid w:val="00B6450C"/>
    <w:rsid w:val="00B645C3"/>
    <w:rsid w:val="00B64696"/>
    <w:rsid w:val="00B648EC"/>
    <w:rsid w:val="00B656EB"/>
    <w:rsid w:val="00B65B1C"/>
    <w:rsid w:val="00B65B80"/>
    <w:rsid w:val="00B65DDA"/>
    <w:rsid w:val="00B65F6A"/>
    <w:rsid w:val="00B65FAC"/>
    <w:rsid w:val="00B664AC"/>
    <w:rsid w:val="00B664EF"/>
    <w:rsid w:val="00B66CA2"/>
    <w:rsid w:val="00B670E4"/>
    <w:rsid w:val="00B67126"/>
    <w:rsid w:val="00B6784F"/>
    <w:rsid w:val="00B67925"/>
    <w:rsid w:val="00B700C4"/>
    <w:rsid w:val="00B7022D"/>
    <w:rsid w:val="00B7025B"/>
    <w:rsid w:val="00B70436"/>
    <w:rsid w:val="00B70A0A"/>
    <w:rsid w:val="00B70A1C"/>
    <w:rsid w:val="00B70EB2"/>
    <w:rsid w:val="00B70EBF"/>
    <w:rsid w:val="00B70FC6"/>
    <w:rsid w:val="00B70FE2"/>
    <w:rsid w:val="00B712C4"/>
    <w:rsid w:val="00B7137B"/>
    <w:rsid w:val="00B713CA"/>
    <w:rsid w:val="00B71AEE"/>
    <w:rsid w:val="00B71BF4"/>
    <w:rsid w:val="00B71DD9"/>
    <w:rsid w:val="00B72364"/>
    <w:rsid w:val="00B723E1"/>
    <w:rsid w:val="00B7256E"/>
    <w:rsid w:val="00B7294B"/>
    <w:rsid w:val="00B7302E"/>
    <w:rsid w:val="00B7327D"/>
    <w:rsid w:val="00B736B7"/>
    <w:rsid w:val="00B73787"/>
    <w:rsid w:val="00B73908"/>
    <w:rsid w:val="00B73C49"/>
    <w:rsid w:val="00B73DD2"/>
    <w:rsid w:val="00B73FF6"/>
    <w:rsid w:val="00B74021"/>
    <w:rsid w:val="00B741A8"/>
    <w:rsid w:val="00B74747"/>
    <w:rsid w:val="00B74AE2"/>
    <w:rsid w:val="00B74C20"/>
    <w:rsid w:val="00B74D6E"/>
    <w:rsid w:val="00B75676"/>
    <w:rsid w:val="00B75A56"/>
    <w:rsid w:val="00B75B92"/>
    <w:rsid w:val="00B761B6"/>
    <w:rsid w:val="00B7633B"/>
    <w:rsid w:val="00B76518"/>
    <w:rsid w:val="00B76538"/>
    <w:rsid w:val="00B767DF"/>
    <w:rsid w:val="00B767F1"/>
    <w:rsid w:val="00B76808"/>
    <w:rsid w:val="00B76A00"/>
    <w:rsid w:val="00B76A7C"/>
    <w:rsid w:val="00B76FD2"/>
    <w:rsid w:val="00B77757"/>
    <w:rsid w:val="00B77A1A"/>
    <w:rsid w:val="00B77B28"/>
    <w:rsid w:val="00B77C18"/>
    <w:rsid w:val="00B77F27"/>
    <w:rsid w:val="00B804BD"/>
    <w:rsid w:val="00B80745"/>
    <w:rsid w:val="00B80783"/>
    <w:rsid w:val="00B808C1"/>
    <w:rsid w:val="00B80B4E"/>
    <w:rsid w:val="00B80F99"/>
    <w:rsid w:val="00B8110F"/>
    <w:rsid w:val="00B81436"/>
    <w:rsid w:val="00B8147E"/>
    <w:rsid w:val="00B816E0"/>
    <w:rsid w:val="00B818ED"/>
    <w:rsid w:val="00B81B26"/>
    <w:rsid w:val="00B82263"/>
    <w:rsid w:val="00B8235E"/>
    <w:rsid w:val="00B823A0"/>
    <w:rsid w:val="00B824F7"/>
    <w:rsid w:val="00B82605"/>
    <w:rsid w:val="00B8269F"/>
    <w:rsid w:val="00B826D0"/>
    <w:rsid w:val="00B82823"/>
    <w:rsid w:val="00B82844"/>
    <w:rsid w:val="00B82B89"/>
    <w:rsid w:val="00B82F23"/>
    <w:rsid w:val="00B8304C"/>
    <w:rsid w:val="00B8335F"/>
    <w:rsid w:val="00B835C4"/>
    <w:rsid w:val="00B8369C"/>
    <w:rsid w:val="00B83B56"/>
    <w:rsid w:val="00B83D8D"/>
    <w:rsid w:val="00B84702"/>
    <w:rsid w:val="00B84B74"/>
    <w:rsid w:val="00B84D07"/>
    <w:rsid w:val="00B850E2"/>
    <w:rsid w:val="00B851CB"/>
    <w:rsid w:val="00B8599D"/>
    <w:rsid w:val="00B85A77"/>
    <w:rsid w:val="00B85B71"/>
    <w:rsid w:val="00B85EE0"/>
    <w:rsid w:val="00B861A7"/>
    <w:rsid w:val="00B862DC"/>
    <w:rsid w:val="00B86974"/>
    <w:rsid w:val="00B86B03"/>
    <w:rsid w:val="00B86BF2"/>
    <w:rsid w:val="00B8713A"/>
    <w:rsid w:val="00B872C3"/>
    <w:rsid w:val="00B87330"/>
    <w:rsid w:val="00B874D9"/>
    <w:rsid w:val="00B875AF"/>
    <w:rsid w:val="00B878CD"/>
    <w:rsid w:val="00B879D8"/>
    <w:rsid w:val="00B87D5A"/>
    <w:rsid w:val="00B87E2B"/>
    <w:rsid w:val="00B87EFA"/>
    <w:rsid w:val="00B90313"/>
    <w:rsid w:val="00B9078B"/>
    <w:rsid w:val="00B90955"/>
    <w:rsid w:val="00B90DE1"/>
    <w:rsid w:val="00B90FB7"/>
    <w:rsid w:val="00B91072"/>
    <w:rsid w:val="00B912AB"/>
    <w:rsid w:val="00B9143F"/>
    <w:rsid w:val="00B917C5"/>
    <w:rsid w:val="00B9184B"/>
    <w:rsid w:val="00B918AD"/>
    <w:rsid w:val="00B91978"/>
    <w:rsid w:val="00B91F96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A4B"/>
    <w:rsid w:val="00B93F6B"/>
    <w:rsid w:val="00B940B7"/>
    <w:rsid w:val="00B940F1"/>
    <w:rsid w:val="00B9432E"/>
    <w:rsid w:val="00B9435F"/>
    <w:rsid w:val="00B945AE"/>
    <w:rsid w:val="00B945CA"/>
    <w:rsid w:val="00B94920"/>
    <w:rsid w:val="00B94E54"/>
    <w:rsid w:val="00B94E7F"/>
    <w:rsid w:val="00B94EDD"/>
    <w:rsid w:val="00B95295"/>
    <w:rsid w:val="00B957EF"/>
    <w:rsid w:val="00B95D15"/>
    <w:rsid w:val="00B95DC3"/>
    <w:rsid w:val="00B95EFD"/>
    <w:rsid w:val="00B96050"/>
    <w:rsid w:val="00B965A2"/>
    <w:rsid w:val="00B96698"/>
    <w:rsid w:val="00B968D8"/>
    <w:rsid w:val="00B96954"/>
    <w:rsid w:val="00B96AE9"/>
    <w:rsid w:val="00B96B6B"/>
    <w:rsid w:val="00B96E75"/>
    <w:rsid w:val="00B972BC"/>
    <w:rsid w:val="00B9734A"/>
    <w:rsid w:val="00B97AEE"/>
    <w:rsid w:val="00B97B97"/>
    <w:rsid w:val="00BA0317"/>
    <w:rsid w:val="00BA0329"/>
    <w:rsid w:val="00BA0779"/>
    <w:rsid w:val="00BA0D26"/>
    <w:rsid w:val="00BA0DFA"/>
    <w:rsid w:val="00BA0E66"/>
    <w:rsid w:val="00BA0FD3"/>
    <w:rsid w:val="00BA1021"/>
    <w:rsid w:val="00BA1158"/>
    <w:rsid w:val="00BA123C"/>
    <w:rsid w:val="00BA12DA"/>
    <w:rsid w:val="00BA15A8"/>
    <w:rsid w:val="00BA1701"/>
    <w:rsid w:val="00BA17DE"/>
    <w:rsid w:val="00BA1C73"/>
    <w:rsid w:val="00BA1FF2"/>
    <w:rsid w:val="00BA2298"/>
    <w:rsid w:val="00BA25F9"/>
    <w:rsid w:val="00BA262C"/>
    <w:rsid w:val="00BA3694"/>
    <w:rsid w:val="00BA39DA"/>
    <w:rsid w:val="00BA3DF9"/>
    <w:rsid w:val="00BA3F04"/>
    <w:rsid w:val="00BA402B"/>
    <w:rsid w:val="00BA4F5C"/>
    <w:rsid w:val="00BA5466"/>
    <w:rsid w:val="00BA588E"/>
    <w:rsid w:val="00BA5B49"/>
    <w:rsid w:val="00BA5BD2"/>
    <w:rsid w:val="00BA5CF3"/>
    <w:rsid w:val="00BA66C4"/>
    <w:rsid w:val="00BA6F55"/>
    <w:rsid w:val="00BA70A1"/>
    <w:rsid w:val="00BA70BB"/>
    <w:rsid w:val="00BA77D4"/>
    <w:rsid w:val="00BA7908"/>
    <w:rsid w:val="00BA7B40"/>
    <w:rsid w:val="00BA7C0F"/>
    <w:rsid w:val="00BA7E1E"/>
    <w:rsid w:val="00BB0075"/>
    <w:rsid w:val="00BB052A"/>
    <w:rsid w:val="00BB05E6"/>
    <w:rsid w:val="00BB0845"/>
    <w:rsid w:val="00BB08DB"/>
    <w:rsid w:val="00BB0DA1"/>
    <w:rsid w:val="00BB0E7F"/>
    <w:rsid w:val="00BB0EAB"/>
    <w:rsid w:val="00BB1040"/>
    <w:rsid w:val="00BB1203"/>
    <w:rsid w:val="00BB13D0"/>
    <w:rsid w:val="00BB1482"/>
    <w:rsid w:val="00BB1E86"/>
    <w:rsid w:val="00BB1F35"/>
    <w:rsid w:val="00BB259F"/>
    <w:rsid w:val="00BB2665"/>
    <w:rsid w:val="00BB2A9E"/>
    <w:rsid w:val="00BB2D2B"/>
    <w:rsid w:val="00BB2D79"/>
    <w:rsid w:val="00BB2F87"/>
    <w:rsid w:val="00BB2FBA"/>
    <w:rsid w:val="00BB32E1"/>
    <w:rsid w:val="00BB3738"/>
    <w:rsid w:val="00BB3B28"/>
    <w:rsid w:val="00BB3CA0"/>
    <w:rsid w:val="00BB43EB"/>
    <w:rsid w:val="00BB4550"/>
    <w:rsid w:val="00BB4601"/>
    <w:rsid w:val="00BB47C9"/>
    <w:rsid w:val="00BB49BA"/>
    <w:rsid w:val="00BB4AD6"/>
    <w:rsid w:val="00BB4D8B"/>
    <w:rsid w:val="00BB5375"/>
    <w:rsid w:val="00BB55E8"/>
    <w:rsid w:val="00BB56E1"/>
    <w:rsid w:val="00BB58E1"/>
    <w:rsid w:val="00BB5AD3"/>
    <w:rsid w:val="00BB5DC4"/>
    <w:rsid w:val="00BB5E05"/>
    <w:rsid w:val="00BB60F3"/>
    <w:rsid w:val="00BB61EB"/>
    <w:rsid w:val="00BB6303"/>
    <w:rsid w:val="00BB6582"/>
    <w:rsid w:val="00BB671D"/>
    <w:rsid w:val="00BB696F"/>
    <w:rsid w:val="00BB6C71"/>
    <w:rsid w:val="00BB6C80"/>
    <w:rsid w:val="00BB6E72"/>
    <w:rsid w:val="00BB6F6C"/>
    <w:rsid w:val="00BB7615"/>
    <w:rsid w:val="00BB77A0"/>
    <w:rsid w:val="00BB79AD"/>
    <w:rsid w:val="00BB7F04"/>
    <w:rsid w:val="00BB7FC5"/>
    <w:rsid w:val="00BC012A"/>
    <w:rsid w:val="00BC07D8"/>
    <w:rsid w:val="00BC0975"/>
    <w:rsid w:val="00BC0B17"/>
    <w:rsid w:val="00BC0CAB"/>
    <w:rsid w:val="00BC10E3"/>
    <w:rsid w:val="00BC1337"/>
    <w:rsid w:val="00BC13DF"/>
    <w:rsid w:val="00BC1564"/>
    <w:rsid w:val="00BC160C"/>
    <w:rsid w:val="00BC164A"/>
    <w:rsid w:val="00BC16CD"/>
    <w:rsid w:val="00BC1734"/>
    <w:rsid w:val="00BC1821"/>
    <w:rsid w:val="00BC1837"/>
    <w:rsid w:val="00BC1ADF"/>
    <w:rsid w:val="00BC1CB4"/>
    <w:rsid w:val="00BC2347"/>
    <w:rsid w:val="00BC2665"/>
    <w:rsid w:val="00BC28C9"/>
    <w:rsid w:val="00BC293D"/>
    <w:rsid w:val="00BC2A31"/>
    <w:rsid w:val="00BC2B47"/>
    <w:rsid w:val="00BC33AE"/>
    <w:rsid w:val="00BC3530"/>
    <w:rsid w:val="00BC37AA"/>
    <w:rsid w:val="00BC38A2"/>
    <w:rsid w:val="00BC3A6C"/>
    <w:rsid w:val="00BC3DD1"/>
    <w:rsid w:val="00BC3E2F"/>
    <w:rsid w:val="00BC4347"/>
    <w:rsid w:val="00BC4830"/>
    <w:rsid w:val="00BC48A6"/>
    <w:rsid w:val="00BC49C5"/>
    <w:rsid w:val="00BC4BFB"/>
    <w:rsid w:val="00BC4CAA"/>
    <w:rsid w:val="00BC4CCA"/>
    <w:rsid w:val="00BC4D9C"/>
    <w:rsid w:val="00BC544E"/>
    <w:rsid w:val="00BC6008"/>
    <w:rsid w:val="00BC6565"/>
    <w:rsid w:val="00BC69F1"/>
    <w:rsid w:val="00BC6D09"/>
    <w:rsid w:val="00BC6E28"/>
    <w:rsid w:val="00BC6E43"/>
    <w:rsid w:val="00BC723B"/>
    <w:rsid w:val="00BC7241"/>
    <w:rsid w:val="00BC78A6"/>
    <w:rsid w:val="00BC79AB"/>
    <w:rsid w:val="00BC7B09"/>
    <w:rsid w:val="00BC7C25"/>
    <w:rsid w:val="00BC7DAD"/>
    <w:rsid w:val="00BD017E"/>
    <w:rsid w:val="00BD021F"/>
    <w:rsid w:val="00BD02D3"/>
    <w:rsid w:val="00BD0624"/>
    <w:rsid w:val="00BD08F9"/>
    <w:rsid w:val="00BD0E8A"/>
    <w:rsid w:val="00BD11A5"/>
    <w:rsid w:val="00BD11F7"/>
    <w:rsid w:val="00BD1397"/>
    <w:rsid w:val="00BD15E9"/>
    <w:rsid w:val="00BD16BD"/>
    <w:rsid w:val="00BD179E"/>
    <w:rsid w:val="00BD1A15"/>
    <w:rsid w:val="00BD1B00"/>
    <w:rsid w:val="00BD1BF3"/>
    <w:rsid w:val="00BD1C3C"/>
    <w:rsid w:val="00BD2147"/>
    <w:rsid w:val="00BD2338"/>
    <w:rsid w:val="00BD29B8"/>
    <w:rsid w:val="00BD2A0A"/>
    <w:rsid w:val="00BD2DBD"/>
    <w:rsid w:val="00BD3166"/>
    <w:rsid w:val="00BD31BE"/>
    <w:rsid w:val="00BD3320"/>
    <w:rsid w:val="00BD34FF"/>
    <w:rsid w:val="00BD3542"/>
    <w:rsid w:val="00BD358B"/>
    <w:rsid w:val="00BD35C8"/>
    <w:rsid w:val="00BD35DA"/>
    <w:rsid w:val="00BD3D16"/>
    <w:rsid w:val="00BD4A13"/>
    <w:rsid w:val="00BD4EDF"/>
    <w:rsid w:val="00BD52CB"/>
    <w:rsid w:val="00BD54D0"/>
    <w:rsid w:val="00BD5543"/>
    <w:rsid w:val="00BD5547"/>
    <w:rsid w:val="00BD58ED"/>
    <w:rsid w:val="00BD59C0"/>
    <w:rsid w:val="00BD5CCB"/>
    <w:rsid w:val="00BD5CF4"/>
    <w:rsid w:val="00BD6531"/>
    <w:rsid w:val="00BD65A5"/>
    <w:rsid w:val="00BD6743"/>
    <w:rsid w:val="00BD6CD1"/>
    <w:rsid w:val="00BD6FF1"/>
    <w:rsid w:val="00BD7460"/>
    <w:rsid w:val="00BD7BBA"/>
    <w:rsid w:val="00BE00D9"/>
    <w:rsid w:val="00BE05EB"/>
    <w:rsid w:val="00BE096E"/>
    <w:rsid w:val="00BE149A"/>
    <w:rsid w:val="00BE156A"/>
    <w:rsid w:val="00BE1596"/>
    <w:rsid w:val="00BE16E9"/>
    <w:rsid w:val="00BE1A7F"/>
    <w:rsid w:val="00BE1FC9"/>
    <w:rsid w:val="00BE28A9"/>
    <w:rsid w:val="00BE2A36"/>
    <w:rsid w:val="00BE2A4C"/>
    <w:rsid w:val="00BE2AC1"/>
    <w:rsid w:val="00BE2D10"/>
    <w:rsid w:val="00BE2ED3"/>
    <w:rsid w:val="00BE3176"/>
    <w:rsid w:val="00BE32AE"/>
    <w:rsid w:val="00BE348A"/>
    <w:rsid w:val="00BE36BF"/>
    <w:rsid w:val="00BE3FA0"/>
    <w:rsid w:val="00BE416F"/>
    <w:rsid w:val="00BE438B"/>
    <w:rsid w:val="00BE4491"/>
    <w:rsid w:val="00BE4AB8"/>
    <w:rsid w:val="00BE4EB2"/>
    <w:rsid w:val="00BE5492"/>
    <w:rsid w:val="00BE552B"/>
    <w:rsid w:val="00BE5B05"/>
    <w:rsid w:val="00BE5BDE"/>
    <w:rsid w:val="00BE5C37"/>
    <w:rsid w:val="00BE5E74"/>
    <w:rsid w:val="00BE5F8C"/>
    <w:rsid w:val="00BE60A2"/>
    <w:rsid w:val="00BE62EC"/>
    <w:rsid w:val="00BE6554"/>
    <w:rsid w:val="00BE6573"/>
    <w:rsid w:val="00BE65BE"/>
    <w:rsid w:val="00BE66F0"/>
    <w:rsid w:val="00BE6918"/>
    <w:rsid w:val="00BE6E9C"/>
    <w:rsid w:val="00BE6F8D"/>
    <w:rsid w:val="00BE7A75"/>
    <w:rsid w:val="00BE7D6D"/>
    <w:rsid w:val="00BF0334"/>
    <w:rsid w:val="00BF0CC3"/>
    <w:rsid w:val="00BF0D9E"/>
    <w:rsid w:val="00BF0FF2"/>
    <w:rsid w:val="00BF101F"/>
    <w:rsid w:val="00BF11FC"/>
    <w:rsid w:val="00BF1672"/>
    <w:rsid w:val="00BF17E0"/>
    <w:rsid w:val="00BF1C00"/>
    <w:rsid w:val="00BF1DA5"/>
    <w:rsid w:val="00BF1F72"/>
    <w:rsid w:val="00BF23D8"/>
    <w:rsid w:val="00BF273B"/>
    <w:rsid w:val="00BF27AD"/>
    <w:rsid w:val="00BF2B10"/>
    <w:rsid w:val="00BF2CC5"/>
    <w:rsid w:val="00BF2E0A"/>
    <w:rsid w:val="00BF325C"/>
    <w:rsid w:val="00BF32A7"/>
    <w:rsid w:val="00BF3563"/>
    <w:rsid w:val="00BF35BC"/>
    <w:rsid w:val="00BF3A4D"/>
    <w:rsid w:val="00BF3E5F"/>
    <w:rsid w:val="00BF4309"/>
    <w:rsid w:val="00BF441D"/>
    <w:rsid w:val="00BF46D9"/>
    <w:rsid w:val="00BF4BF8"/>
    <w:rsid w:val="00BF4D14"/>
    <w:rsid w:val="00BF502E"/>
    <w:rsid w:val="00BF5111"/>
    <w:rsid w:val="00BF53CA"/>
    <w:rsid w:val="00BF58EE"/>
    <w:rsid w:val="00BF5AB4"/>
    <w:rsid w:val="00BF5ABE"/>
    <w:rsid w:val="00BF5B34"/>
    <w:rsid w:val="00BF5C1F"/>
    <w:rsid w:val="00BF5D11"/>
    <w:rsid w:val="00BF5DA9"/>
    <w:rsid w:val="00BF5F4A"/>
    <w:rsid w:val="00BF6B49"/>
    <w:rsid w:val="00BF734E"/>
    <w:rsid w:val="00BF73AA"/>
    <w:rsid w:val="00BF73E6"/>
    <w:rsid w:val="00BF7B65"/>
    <w:rsid w:val="00BF7EEF"/>
    <w:rsid w:val="00C000F0"/>
    <w:rsid w:val="00C00699"/>
    <w:rsid w:val="00C0089A"/>
    <w:rsid w:val="00C009DC"/>
    <w:rsid w:val="00C00ECC"/>
    <w:rsid w:val="00C00ED2"/>
    <w:rsid w:val="00C0141C"/>
    <w:rsid w:val="00C01720"/>
    <w:rsid w:val="00C01889"/>
    <w:rsid w:val="00C01B44"/>
    <w:rsid w:val="00C01E43"/>
    <w:rsid w:val="00C01FFB"/>
    <w:rsid w:val="00C02204"/>
    <w:rsid w:val="00C02428"/>
    <w:rsid w:val="00C0242E"/>
    <w:rsid w:val="00C024D4"/>
    <w:rsid w:val="00C025C9"/>
    <w:rsid w:val="00C02623"/>
    <w:rsid w:val="00C02881"/>
    <w:rsid w:val="00C02BA3"/>
    <w:rsid w:val="00C02DF8"/>
    <w:rsid w:val="00C02E25"/>
    <w:rsid w:val="00C02FAD"/>
    <w:rsid w:val="00C02FF0"/>
    <w:rsid w:val="00C03042"/>
    <w:rsid w:val="00C03347"/>
    <w:rsid w:val="00C033EB"/>
    <w:rsid w:val="00C03CF1"/>
    <w:rsid w:val="00C03D6F"/>
    <w:rsid w:val="00C0412B"/>
    <w:rsid w:val="00C043A3"/>
    <w:rsid w:val="00C04A87"/>
    <w:rsid w:val="00C04CEC"/>
    <w:rsid w:val="00C04E55"/>
    <w:rsid w:val="00C05699"/>
    <w:rsid w:val="00C05D78"/>
    <w:rsid w:val="00C05F40"/>
    <w:rsid w:val="00C0631C"/>
    <w:rsid w:val="00C0645C"/>
    <w:rsid w:val="00C06701"/>
    <w:rsid w:val="00C068ED"/>
    <w:rsid w:val="00C06939"/>
    <w:rsid w:val="00C06A91"/>
    <w:rsid w:val="00C07119"/>
    <w:rsid w:val="00C07211"/>
    <w:rsid w:val="00C072C9"/>
    <w:rsid w:val="00C0750E"/>
    <w:rsid w:val="00C079EC"/>
    <w:rsid w:val="00C10154"/>
    <w:rsid w:val="00C105C0"/>
    <w:rsid w:val="00C10602"/>
    <w:rsid w:val="00C10774"/>
    <w:rsid w:val="00C107E1"/>
    <w:rsid w:val="00C10924"/>
    <w:rsid w:val="00C10944"/>
    <w:rsid w:val="00C10B84"/>
    <w:rsid w:val="00C10E2E"/>
    <w:rsid w:val="00C10EF4"/>
    <w:rsid w:val="00C10F55"/>
    <w:rsid w:val="00C112F1"/>
    <w:rsid w:val="00C11492"/>
    <w:rsid w:val="00C115B5"/>
    <w:rsid w:val="00C11790"/>
    <w:rsid w:val="00C11C1A"/>
    <w:rsid w:val="00C11E7C"/>
    <w:rsid w:val="00C12309"/>
    <w:rsid w:val="00C123EB"/>
    <w:rsid w:val="00C1243F"/>
    <w:rsid w:val="00C12810"/>
    <w:rsid w:val="00C128EA"/>
    <w:rsid w:val="00C129B7"/>
    <w:rsid w:val="00C12D20"/>
    <w:rsid w:val="00C12E72"/>
    <w:rsid w:val="00C1337C"/>
    <w:rsid w:val="00C138D0"/>
    <w:rsid w:val="00C13C0E"/>
    <w:rsid w:val="00C14461"/>
    <w:rsid w:val="00C1453F"/>
    <w:rsid w:val="00C146EF"/>
    <w:rsid w:val="00C1489C"/>
    <w:rsid w:val="00C15599"/>
    <w:rsid w:val="00C156B6"/>
    <w:rsid w:val="00C1580D"/>
    <w:rsid w:val="00C159CC"/>
    <w:rsid w:val="00C15ABC"/>
    <w:rsid w:val="00C16096"/>
    <w:rsid w:val="00C1619E"/>
    <w:rsid w:val="00C16447"/>
    <w:rsid w:val="00C169D5"/>
    <w:rsid w:val="00C16E2E"/>
    <w:rsid w:val="00C16F78"/>
    <w:rsid w:val="00C17080"/>
    <w:rsid w:val="00C170A5"/>
    <w:rsid w:val="00C2032E"/>
    <w:rsid w:val="00C204D0"/>
    <w:rsid w:val="00C205EC"/>
    <w:rsid w:val="00C206B4"/>
    <w:rsid w:val="00C20C03"/>
    <w:rsid w:val="00C2108A"/>
    <w:rsid w:val="00C210C9"/>
    <w:rsid w:val="00C2123C"/>
    <w:rsid w:val="00C21314"/>
    <w:rsid w:val="00C21506"/>
    <w:rsid w:val="00C21898"/>
    <w:rsid w:val="00C21BB7"/>
    <w:rsid w:val="00C21FF7"/>
    <w:rsid w:val="00C222B2"/>
    <w:rsid w:val="00C222F3"/>
    <w:rsid w:val="00C227A6"/>
    <w:rsid w:val="00C22C49"/>
    <w:rsid w:val="00C22D74"/>
    <w:rsid w:val="00C22E92"/>
    <w:rsid w:val="00C22FA3"/>
    <w:rsid w:val="00C23145"/>
    <w:rsid w:val="00C2372E"/>
    <w:rsid w:val="00C237B9"/>
    <w:rsid w:val="00C237C2"/>
    <w:rsid w:val="00C23A17"/>
    <w:rsid w:val="00C23B3F"/>
    <w:rsid w:val="00C241AC"/>
    <w:rsid w:val="00C24209"/>
    <w:rsid w:val="00C24242"/>
    <w:rsid w:val="00C2450B"/>
    <w:rsid w:val="00C24787"/>
    <w:rsid w:val="00C24791"/>
    <w:rsid w:val="00C24A18"/>
    <w:rsid w:val="00C24B62"/>
    <w:rsid w:val="00C24ECE"/>
    <w:rsid w:val="00C24ED8"/>
    <w:rsid w:val="00C2527E"/>
    <w:rsid w:val="00C254A4"/>
    <w:rsid w:val="00C25567"/>
    <w:rsid w:val="00C25898"/>
    <w:rsid w:val="00C258A7"/>
    <w:rsid w:val="00C25DAD"/>
    <w:rsid w:val="00C26C31"/>
    <w:rsid w:val="00C26CB9"/>
    <w:rsid w:val="00C26FEF"/>
    <w:rsid w:val="00C2711E"/>
    <w:rsid w:val="00C27235"/>
    <w:rsid w:val="00C27293"/>
    <w:rsid w:val="00C2743E"/>
    <w:rsid w:val="00C275BE"/>
    <w:rsid w:val="00C27610"/>
    <w:rsid w:val="00C2767D"/>
    <w:rsid w:val="00C27EBB"/>
    <w:rsid w:val="00C300A8"/>
    <w:rsid w:val="00C301DE"/>
    <w:rsid w:val="00C30CB7"/>
    <w:rsid w:val="00C30D4A"/>
    <w:rsid w:val="00C3105B"/>
    <w:rsid w:val="00C31165"/>
    <w:rsid w:val="00C31326"/>
    <w:rsid w:val="00C31362"/>
    <w:rsid w:val="00C31680"/>
    <w:rsid w:val="00C31A1F"/>
    <w:rsid w:val="00C31BAD"/>
    <w:rsid w:val="00C322CB"/>
    <w:rsid w:val="00C3237A"/>
    <w:rsid w:val="00C323F9"/>
    <w:rsid w:val="00C32414"/>
    <w:rsid w:val="00C32455"/>
    <w:rsid w:val="00C3246B"/>
    <w:rsid w:val="00C32539"/>
    <w:rsid w:val="00C32AA6"/>
    <w:rsid w:val="00C32CB9"/>
    <w:rsid w:val="00C33487"/>
    <w:rsid w:val="00C33517"/>
    <w:rsid w:val="00C33544"/>
    <w:rsid w:val="00C33799"/>
    <w:rsid w:val="00C33B3A"/>
    <w:rsid w:val="00C34496"/>
    <w:rsid w:val="00C345EF"/>
    <w:rsid w:val="00C3482B"/>
    <w:rsid w:val="00C3485E"/>
    <w:rsid w:val="00C34D2F"/>
    <w:rsid w:val="00C34D68"/>
    <w:rsid w:val="00C350B0"/>
    <w:rsid w:val="00C355DD"/>
    <w:rsid w:val="00C357AC"/>
    <w:rsid w:val="00C35C77"/>
    <w:rsid w:val="00C35CA7"/>
    <w:rsid w:val="00C35F37"/>
    <w:rsid w:val="00C36010"/>
    <w:rsid w:val="00C363B4"/>
    <w:rsid w:val="00C36609"/>
    <w:rsid w:val="00C36642"/>
    <w:rsid w:val="00C36888"/>
    <w:rsid w:val="00C36988"/>
    <w:rsid w:val="00C37098"/>
    <w:rsid w:val="00C373EB"/>
    <w:rsid w:val="00C37404"/>
    <w:rsid w:val="00C375B3"/>
    <w:rsid w:val="00C37806"/>
    <w:rsid w:val="00C3780D"/>
    <w:rsid w:val="00C378ED"/>
    <w:rsid w:val="00C37B88"/>
    <w:rsid w:val="00C37F8D"/>
    <w:rsid w:val="00C40165"/>
    <w:rsid w:val="00C40213"/>
    <w:rsid w:val="00C40A81"/>
    <w:rsid w:val="00C40E61"/>
    <w:rsid w:val="00C41279"/>
    <w:rsid w:val="00C4140D"/>
    <w:rsid w:val="00C41579"/>
    <w:rsid w:val="00C4184A"/>
    <w:rsid w:val="00C41B7C"/>
    <w:rsid w:val="00C41C5C"/>
    <w:rsid w:val="00C41D1B"/>
    <w:rsid w:val="00C41F49"/>
    <w:rsid w:val="00C42081"/>
    <w:rsid w:val="00C4224E"/>
    <w:rsid w:val="00C422C5"/>
    <w:rsid w:val="00C42606"/>
    <w:rsid w:val="00C42756"/>
    <w:rsid w:val="00C4294B"/>
    <w:rsid w:val="00C42B21"/>
    <w:rsid w:val="00C42C00"/>
    <w:rsid w:val="00C42F7D"/>
    <w:rsid w:val="00C432E7"/>
    <w:rsid w:val="00C43656"/>
    <w:rsid w:val="00C4370B"/>
    <w:rsid w:val="00C43C1B"/>
    <w:rsid w:val="00C43DF6"/>
    <w:rsid w:val="00C4415B"/>
    <w:rsid w:val="00C442DC"/>
    <w:rsid w:val="00C444D2"/>
    <w:rsid w:val="00C449DA"/>
    <w:rsid w:val="00C44AE1"/>
    <w:rsid w:val="00C44FD0"/>
    <w:rsid w:val="00C450C0"/>
    <w:rsid w:val="00C451E7"/>
    <w:rsid w:val="00C454BC"/>
    <w:rsid w:val="00C456FF"/>
    <w:rsid w:val="00C45982"/>
    <w:rsid w:val="00C45B56"/>
    <w:rsid w:val="00C45F18"/>
    <w:rsid w:val="00C45F52"/>
    <w:rsid w:val="00C460CD"/>
    <w:rsid w:val="00C46468"/>
    <w:rsid w:val="00C465B7"/>
    <w:rsid w:val="00C46951"/>
    <w:rsid w:val="00C46D1C"/>
    <w:rsid w:val="00C47029"/>
    <w:rsid w:val="00C4731C"/>
    <w:rsid w:val="00C47472"/>
    <w:rsid w:val="00C47585"/>
    <w:rsid w:val="00C4758C"/>
    <w:rsid w:val="00C47673"/>
    <w:rsid w:val="00C4778F"/>
    <w:rsid w:val="00C47804"/>
    <w:rsid w:val="00C47A19"/>
    <w:rsid w:val="00C47A8F"/>
    <w:rsid w:val="00C47E20"/>
    <w:rsid w:val="00C50573"/>
    <w:rsid w:val="00C50609"/>
    <w:rsid w:val="00C50671"/>
    <w:rsid w:val="00C509AF"/>
    <w:rsid w:val="00C50A41"/>
    <w:rsid w:val="00C50AE2"/>
    <w:rsid w:val="00C50E8F"/>
    <w:rsid w:val="00C50FE1"/>
    <w:rsid w:val="00C5130C"/>
    <w:rsid w:val="00C51543"/>
    <w:rsid w:val="00C51684"/>
    <w:rsid w:val="00C517B9"/>
    <w:rsid w:val="00C5193D"/>
    <w:rsid w:val="00C51B0B"/>
    <w:rsid w:val="00C522F8"/>
    <w:rsid w:val="00C524E2"/>
    <w:rsid w:val="00C52AA3"/>
    <w:rsid w:val="00C52ADF"/>
    <w:rsid w:val="00C52BDB"/>
    <w:rsid w:val="00C52D3B"/>
    <w:rsid w:val="00C52E52"/>
    <w:rsid w:val="00C53133"/>
    <w:rsid w:val="00C5324C"/>
    <w:rsid w:val="00C535AD"/>
    <w:rsid w:val="00C536DF"/>
    <w:rsid w:val="00C5389A"/>
    <w:rsid w:val="00C53AB2"/>
    <w:rsid w:val="00C53AB9"/>
    <w:rsid w:val="00C53D76"/>
    <w:rsid w:val="00C540C0"/>
    <w:rsid w:val="00C54217"/>
    <w:rsid w:val="00C54954"/>
    <w:rsid w:val="00C54B32"/>
    <w:rsid w:val="00C5533C"/>
    <w:rsid w:val="00C553CE"/>
    <w:rsid w:val="00C555BE"/>
    <w:rsid w:val="00C56010"/>
    <w:rsid w:val="00C5632E"/>
    <w:rsid w:val="00C56371"/>
    <w:rsid w:val="00C56618"/>
    <w:rsid w:val="00C5671B"/>
    <w:rsid w:val="00C567C0"/>
    <w:rsid w:val="00C56AB1"/>
    <w:rsid w:val="00C57010"/>
    <w:rsid w:val="00C574E1"/>
    <w:rsid w:val="00C57619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907"/>
    <w:rsid w:val="00C60A42"/>
    <w:rsid w:val="00C60B15"/>
    <w:rsid w:val="00C60D1A"/>
    <w:rsid w:val="00C60D81"/>
    <w:rsid w:val="00C6130D"/>
    <w:rsid w:val="00C61476"/>
    <w:rsid w:val="00C61D1D"/>
    <w:rsid w:val="00C61E6D"/>
    <w:rsid w:val="00C61FFB"/>
    <w:rsid w:val="00C62203"/>
    <w:rsid w:val="00C62334"/>
    <w:rsid w:val="00C625A4"/>
    <w:rsid w:val="00C6288C"/>
    <w:rsid w:val="00C62AFC"/>
    <w:rsid w:val="00C62BA5"/>
    <w:rsid w:val="00C62D70"/>
    <w:rsid w:val="00C6317A"/>
    <w:rsid w:val="00C6322D"/>
    <w:rsid w:val="00C63462"/>
    <w:rsid w:val="00C634DE"/>
    <w:rsid w:val="00C63520"/>
    <w:rsid w:val="00C6384C"/>
    <w:rsid w:val="00C63CEF"/>
    <w:rsid w:val="00C646C8"/>
    <w:rsid w:val="00C648DD"/>
    <w:rsid w:val="00C64A72"/>
    <w:rsid w:val="00C64EE6"/>
    <w:rsid w:val="00C64F45"/>
    <w:rsid w:val="00C65011"/>
    <w:rsid w:val="00C65460"/>
    <w:rsid w:val="00C655BD"/>
    <w:rsid w:val="00C655C6"/>
    <w:rsid w:val="00C65A84"/>
    <w:rsid w:val="00C65D10"/>
    <w:rsid w:val="00C65E1E"/>
    <w:rsid w:val="00C65EDF"/>
    <w:rsid w:val="00C65FF6"/>
    <w:rsid w:val="00C664BA"/>
    <w:rsid w:val="00C665AD"/>
    <w:rsid w:val="00C6685E"/>
    <w:rsid w:val="00C66906"/>
    <w:rsid w:val="00C66A90"/>
    <w:rsid w:val="00C670BE"/>
    <w:rsid w:val="00C6712A"/>
    <w:rsid w:val="00C6767D"/>
    <w:rsid w:val="00C67D0B"/>
    <w:rsid w:val="00C67FE9"/>
    <w:rsid w:val="00C70126"/>
    <w:rsid w:val="00C70349"/>
    <w:rsid w:val="00C70474"/>
    <w:rsid w:val="00C704D0"/>
    <w:rsid w:val="00C704F3"/>
    <w:rsid w:val="00C7095C"/>
    <w:rsid w:val="00C70B27"/>
    <w:rsid w:val="00C70DD1"/>
    <w:rsid w:val="00C70E2E"/>
    <w:rsid w:val="00C711F4"/>
    <w:rsid w:val="00C7170D"/>
    <w:rsid w:val="00C718BA"/>
    <w:rsid w:val="00C71CCF"/>
    <w:rsid w:val="00C71E3F"/>
    <w:rsid w:val="00C71FD8"/>
    <w:rsid w:val="00C72010"/>
    <w:rsid w:val="00C720EC"/>
    <w:rsid w:val="00C7216C"/>
    <w:rsid w:val="00C7233B"/>
    <w:rsid w:val="00C727F2"/>
    <w:rsid w:val="00C72806"/>
    <w:rsid w:val="00C728A5"/>
    <w:rsid w:val="00C729BE"/>
    <w:rsid w:val="00C72DD6"/>
    <w:rsid w:val="00C730EA"/>
    <w:rsid w:val="00C7315B"/>
    <w:rsid w:val="00C732DC"/>
    <w:rsid w:val="00C73417"/>
    <w:rsid w:val="00C734BD"/>
    <w:rsid w:val="00C734C2"/>
    <w:rsid w:val="00C73A43"/>
    <w:rsid w:val="00C73BEC"/>
    <w:rsid w:val="00C74094"/>
    <w:rsid w:val="00C740E5"/>
    <w:rsid w:val="00C74247"/>
    <w:rsid w:val="00C743AD"/>
    <w:rsid w:val="00C743DE"/>
    <w:rsid w:val="00C7452C"/>
    <w:rsid w:val="00C7492D"/>
    <w:rsid w:val="00C74A4B"/>
    <w:rsid w:val="00C75062"/>
    <w:rsid w:val="00C750DE"/>
    <w:rsid w:val="00C750F3"/>
    <w:rsid w:val="00C755D4"/>
    <w:rsid w:val="00C7617C"/>
    <w:rsid w:val="00C761F1"/>
    <w:rsid w:val="00C76214"/>
    <w:rsid w:val="00C76279"/>
    <w:rsid w:val="00C7644E"/>
    <w:rsid w:val="00C76B09"/>
    <w:rsid w:val="00C76C28"/>
    <w:rsid w:val="00C76D0F"/>
    <w:rsid w:val="00C77030"/>
    <w:rsid w:val="00C77091"/>
    <w:rsid w:val="00C772D2"/>
    <w:rsid w:val="00C778CB"/>
    <w:rsid w:val="00C77C2D"/>
    <w:rsid w:val="00C77D6C"/>
    <w:rsid w:val="00C8003B"/>
    <w:rsid w:val="00C802B3"/>
    <w:rsid w:val="00C80411"/>
    <w:rsid w:val="00C80570"/>
    <w:rsid w:val="00C80631"/>
    <w:rsid w:val="00C806FF"/>
    <w:rsid w:val="00C8086A"/>
    <w:rsid w:val="00C808BB"/>
    <w:rsid w:val="00C808D9"/>
    <w:rsid w:val="00C80B13"/>
    <w:rsid w:val="00C80C24"/>
    <w:rsid w:val="00C80C30"/>
    <w:rsid w:val="00C80CEA"/>
    <w:rsid w:val="00C80D5C"/>
    <w:rsid w:val="00C810FD"/>
    <w:rsid w:val="00C81489"/>
    <w:rsid w:val="00C81552"/>
    <w:rsid w:val="00C8164F"/>
    <w:rsid w:val="00C81773"/>
    <w:rsid w:val="00C8185D"/>
    <w:rsid w:val="00C81B44"/>
    <w:rsid w:val="00C81E0C"/>
    <w:rsid w:val="00C8205E"/>
    <w:rsid w:val="00C82222"/>
    <w:rsid w:val="00C822ED"/>
    <w:rsid w:val="00C82365"/>
    <w:rsid w:val="00C82AB6"/>
    <w:rsid w:val="00C82B7C"/>
    <w:rsid w:val="00C82CFD"/>
    <w:rsid w:val="00C82F74"/>
    <w:rsid w:val="00C83801"/>
    <w:rsid w:val="00C83ADE"/>
    <w:rsid w:val="00C83B50"/>
    <w:rsid w:val="00C83E19"/>
    <w:rsid w:val="00C842C4"/>
    <w:rsid w:val="00C84471"/>
    <w:rsid w:val="00C84636"/>
    <w:rsid w:val="00C847AA"/>
    <w:rsid w:val="00C848C7"/>
    <w:rsid w:val="00C84AAD"/>
    <w:rsid w:val="00C84BFD"/>
    <w:rsid w:val="00C84CD9"/>
    <w:rsid w:val="00C84E61"/>
    <w:rsid w:val="00C85000"/>
    <w:rsid w:val="00C85580"/>
    <w:rsid w:val="00C857B3"/>
    <w:rsid w:val="00C85A2E"/>
    <w:rsid w:val="00C85C8D"/>
    <w:rsid w:val="00C85DA1"/>
    <w:rsid w:val="00C85E6C"/>
    <w:rsid w:val="00C860A6"/>
    <w:rsid w:val="00C86640"/>
    <w:rsid w:val="00C8666A"/>
    <w:rsid w:val="00C86806"/>
    <w:rsid w:val="00C86D8C"/>
    <w:rsid w:val="00C874D7"/>
    <w:rsid w:val="00C875FB"/>
    <w:rsid w:val="00C877C5"/>
    <w:rsid w:val="00C87AF8"/>
    <w:rsid w:val="00C87BC6"/>
    <w:rsid w:val="00C90092"/>
    <w:rsid w:val="00C901FC"/>
    <w:rsid w:val="00C90321"/>
    <w:rsid w:val="00C90498"/>
    <w:rsid w:val="00C90990"/>
    <w:rsid w:val="00C90B5B"/>
    <w:rsid w:val="00C90C1C"/>
    <w:rsid w:val="00C90DA2"/>
    <w:rsid w:val="00C90EE0"/>
    <w:rsid w:val="00C91044"/>
    <w:rsid w:val="00C91151"/>
    <w:rsid w:val="00C91228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2193"/>
    <w:rsid w:val="00C92364"/>
    <w:rsid w:val="00C9250F"/>
    <w:rsid w:val="00C92642"/>
    <w:rsid w:val="00C92670"/>
    <w:rsid w:val="00C92F12"/>
    <w:rsid w:val="00C93141"/>
    <w:rsid w:val="00C9335A"/>
    <w:rsid w:val="00C93584"/>
    <w:rsid w:val="00C935B1"/>
    <w:rsid w:val="00C938CB"/>
    <w:rsid w:val="00C93BB1"/>
    <w:rsid w:val="00C93D40"/>
    <w:rsid w:val="00C944E8"/>
    <w:rsid w:val="00C94712"/>
    <w:rsid w:val="00C95479"/>
    <w:rsid w:val="00C9565B"/>
    <w:rsid w:val="00C95A06"/>
    <w:rsid w:val="00C95B36"/>
    <w:rsid w:val="00C95D0F"/>
    <w:rsid w:val="00C96C8E"/>
    <w:rsid w:val="00C96C9C"/>
    <w:rsid w:val="00C96E0F"/>
    <w:rsid w:val="00C96F25"/>
    <w:rsid w:val="00C97116"/>
    <w:rsid w:val="00C9775D"/>
    <w:rsid w:val="00C97849"/>
    <w:rsid w:val="00C97A41"/>
    <w:rsid w:val="00C97B99"/>
    <w:rsid w:val="00C97C63"/>
    <w:rsid w:val="00C97C92"/>
    <w:rsid w:val="00CA00ED"/>
    <w:rsid w:val="00CA02AB"/>
    <w:rsid w:val="00CA04F9"/>
    <w:rsid w:val="00CA0543"/>
    <w:rsid w:val="00CA067D"/>
    <w:rsid w:val="00CA0939"/>
    <w:rsid w:val="00CA0E40"/>
    <w:rsid w:val="00CA1410"/>
    <w:rsid w:val="00CA14C9"/>
    <w:rsid w:val="00CA1519"/>
    <w:rsid w:val="00CA17C5"/>
    <w:rsid w:val="00CA1E6E"/>
    <w:rsid w:val="00CA2289"/>
    <w:rsid w:val="00CA2425"/>
    <w:rsid w:val="00CA2622"/>
    <w:rsid w:val="00CA29A3"/>
    <w:rsid w:val="00CA29CC"/>
    <w:rsid w:val="00CA31AB"/>
    <w:rsid w:val="00CA3ACF"/>
    <w:rsid w:val="00CA3AE5"/>
    <w:rsid w:val="00CA3D36"/>
    <w:rsid w:val="00CA3D61"/>
    <w:rsid w:val="00CA3E3E"/>
    <w:rsid w:val="00CA41CA"/>
    <w:rsid w:val="00CA46BD"/>
    <w:rsid w:val="00CA4C6A"/>
    <w:rsid w:val="00CA5129"/>
    <w:rsid w:val="00CA531F"/>
    <w:rsid w:val="00CA5397"/>
    <w:rsid w:val="00CA5549"/>
    <w:rsid w:val="00CA5654"/>
    <w:rsid w:val="00CA5973"/>
    <w:rsid w:val="00CA5B9F"/>
    <w:rsid w:val="00CA629A"/>
    <w:rsid w:val="00CA68C1"/>
    <w:rsid w:val="00CA6CBC"/>
    <w:rsid w:val="00CA76E8"/>
    <w:rsid w:val="00CA78A7"/>
    <w:rsid w:val="00CA7E3D"/>
    <w:rsid w:val="00CB02E3"/>
    <w:rsid w:val="00CB0481"/>
    <w:rsid w:val="00CB0514"/>
    <w:rsid w:val="00CB061C"/>
    <w:rsid w:val="00CB0AE1"/>
    <w:rsid w:val="00CB0F2D"/>
    <w:rsid w:val="00CB1537"/>
    <w:rsid w:val="00CB1585"/>
    <w:rsid w:val="00CB1653"/>
    <w:rsid w:val="00CB1789"/>
    <w:rsid w:val="00CB1891"/>
    <w:rsid w:val="00CB194B"/>
    <w:rsid w:val="00CB2584"/>
    <w:rsid w:val="00CB2C64"/>
    <w:rsid w:val="00CB301A"/>
    <w:rsid w:val="00CB362F"/>
    <w:rsid w:val="00CB3A15"/>
    <w:rsid w:val="00CB3B39"/>
    <w:rsid w:val="00CB3C9F"/>
    <w:rsid w:val="00CB3F6F"/>
    <w:rsid w:val="00CB4175"/>
    <w:rsid w:val="00CB438A"/>
    <w:rsid w:val="00CB448D"/>
    <w:rsid w:val="00CB4936"/>
    <w:rsid w:val="00CB4C84"/>
    <w:rsid w:val="00CB4CBC"/>
    <w:rsid w:val="00CB50EB"/>
    <w:rsid w:val="00CB52EC"/>
    <w:rsid w:val="00CB5619"/>
    <w:rsid w:val="00CB5B30"/>
    <w:rsid w:val="00CB5DA5"/>
    <w:rsid w:val="00CB61D9"/>
    <w:rsid w:val="00CB62A1"/>
    <w:rsid w:val="00CB6325"/>
    <w:rsid w:val="00CB6465"/>
    <w:rsid w:val="00CB6520"/>
    <w:rsid w:val="00CB6CD2"/>
    <w:rsid w:val="00CB6D78"/>
    <w:rsid w:val="00CB714A"/>
    <w:rsid w:val="00CB7E9F"/>
    <w:rsid w:val="00CC0153"/>
    <w:rsid w:val="00CC0598"/>
    <w:rsid w:val="00CC08EB"/>
    <w:rsid w:val="00CC0B6B"/>
    <w:rsid w:val="00CC0F23"/>
    <w:rsid w:val="00CC1068"/>
    <w:rsid w:val="00CC130B"/>
    <w:rsid w:val="00CC137B"/>
    <w:rsid w:val="00CC1550"/>
    <w:rsid w:val="00CC178C"/>
    <w:rsid w:val="00CC19A9"/>
    <w:rsid w:val="00CC1ACD"/>
    <w:rsid w:val="00CC1B2F"/>
    <w:rsid w:val="00CC2274"/>
    <w:rsid w:val="00CC2459"/>
    <w:rsid w:val="00CC24FC"/>
    <w:rsid w:val="00CC2558"/>
    <w:rsid w:val="00CC25B7"/>
    <w:rsid w:val="00CC29BE"/>
    <w:rsid w:val="00CC2B5F"/>
    <w:rsid w:val="00CC2B9A"/>
    <w:rsid w:val="00CC2DE2"/>
    <w:rsid w:val="00CC3074"/>
    <w:rsid w:val="00CC30D5"/>
    <w:rsid w:val="00CC3764"/>
    <w:rsid w:val="00CC3774"/>
    <w:rsid w:val="00CC37DC"/>
    <w:rsid w:val="00CC37E3"/>
    <w:rsid w:val="00CC3B17"/>
    <w:rsid w:val="00CC3D2E"/>
    <w:rsid w:val="00CC416D"/>
    <w:rsid w:val="00CC4209"/>
    <w:rsid w:val="00CC435F"/>
    <w:rsid w:val="00CC4401"/>
    <w:rsid w:val="00CC4790"/>
    <w:rsid w:val="00CC4A35"/>
    <w:rsid w:val="00CC4EAA"/>
    <w:rsid w:val="00CC52C0"/>
    <w:rsid w:val="00CC5789"/>
    <w:rsid w:val="00CC5921"/>
    <w:rsid w:val="00CC5C1D"/>
    <w:rsid w:val="00CC5E6B"/>
    <w:rsid w:val="00CC5E8A"/>
    <w:rsid w:val="00CC6422"/>
    <w:rsid w:val="00CC6499"/>
    <w:rsid w:val="00CC66DA"/>
    <w:rsid w:val="00CC72EE"/>
    <w:rsid w:val="00CC7391"/>
    <w:rsid w:val="00CC7406"/>
    <w:rsid w:val="00CC7A19"/>
    <w:rsid w:val="00CC7A66"/>
    <w:rsid w:val="00CC7AD1"/>
    <w:rsid w:val="00CC7B60"/>
    <w:rsid w:val="00CC7CAB"/>
    <w:rsid w:val="00CD00C3"/>
    <w:rsid w:val="00CD029C"/>
    <w:rsid w:val="00CD0359"/>
    <w:rsid w:val="00CD06C6"/>
    <w:rsid w:val="00CD0867"/>
    <w:rsid w:val="00CD08ED"/>
    <w:rsid w:val="00CD0C26"/>
    <w:rsid w:val="00CD0C95"/>
    <w:rsid w:val="00CD0E7F"/>
    <w:rsid w:val="00CD0F99"/>
    <w:rsid w:val="00CD10D6"/>
    <w:rsid w:val="00CD1114"/>
    <w:rsid w:val="00CD120F"/>
    <w:rsid w:val="00CD1216"/>
    <w:rsid w:val="00CD128D"/>
    <w:rsid w:val="00CD129C"/>
    <w:rsid w:val="00CD1684"/>
    <w:rsid w:val="00CD1BDB"/>
    <w:rsid w:val="00CD1C1D"/>
    <w:rsid w:val="00CD1E36"/>
    <w:rsid w:val="00CD1E43"/>
    <w:rsid w:val="00CD1F5E"/>
    <w:rsid w:val="00CD2131"/>
    <w:rsid w:val="00CD2135"/>
    <w:rsid w:val="00CD257D"/>
    <w:rsid w:val="00CD2829"/>
    <w:rsid w:val="00CD286E"/>
    <w:rsid w:val="00CD29E3"/>
    <w:rsid w:val="00CD2C1F"/>
    <w:rsid w:val="00CD2FB1"/>
    <w:rsid w:val="00CD33C4"/>
    <w:rsid w:val="00CD3726"/>
    <w:rsid w:val="00CD3E1D"/>
    <w:rsid w:val="00CD3F51"/>
    <w:rsid w:val="00CD40E6"/>
    <w:rsid w:val="00CD4400"/>
    <w:rsid w:val="00CD445D"/>
    <w:rsid w:val="00CD44D1"/>
    <w:rsid w:val="00CD4961"/>
    <w:rsid w:val="00CD4995"/>
    <w:rsid w:val="00CD4E31"/>
    <w:rsid w:val="00CD4EC1"/>
    <w:rsid w:val="00CD4F41"/>
    <w:rsid w:val="00CD51A2"/>
    <w:rsid w:val="00CD5215"/>
    <w:rsid w:val="00CD5558"/>
    <w:rsid w:val="00CD5C8D"/>
    <w:rsid w:val="00CD5FE5"/>
    <w:rsid w:val="00CD61FA"/>
    <w:rsid w:val="00CD6322"/>
    <w:rsid w:val="00CD664E"/>
    <w:rsid w:val="00CD67B8"/>
    <w:rsid w:val="00CD698C"/>
    <w:rsid w:val="00CD7102"/>
    <w:rsid w:val="00CD7D24"/>
    <w:rsid w:val="00CD7DA1"/>
    <w:rsid w:val="00CE02C0"/>
    <w:rsid w:val="00CE0424"/>
    <w:rsid w:val="00CE0975"/>
    <w:rsid w:val="00CE09DC"/>
    <w:rsid w:val="00CE0E25"/>
    <w:rsid w:val="00CE1583"/>
    <w:rsid w:val="00CE18EB"/>
    <w:rsid w:val="00CE1910"/>
    <w:rsid w:val="00CE1B9F"/>
    <w:rsid w:val="00CE1C24"/>
    <w:rsid w:val="00CE216B"/>
    <w:rsid w:val="00CE217B"/>
    <w:rsid w:val="00CE22A6"/>
    <w:rsid w:val="00CE238B"/>
    <w:rsid w:val="00CE293E"/>
    <w:rsid w:val="00CE39CB"/>
    <w:rsid w:val="00CE3D29"/>
    <w:rsid w:val="00CE4108"/>
    <w:rsid w:val="00CE44B1"/>
    <w:rsid w:val="00CE4527"/>
    <w:rsid w:val="00CE4ABD"/>
    <w:rsid w:val="00CE4D1B"/>
    <w:rsid w:val="00CE4D96"/>
    <w:rsid w:val="00CE4FC5"/>
    <w:rsid w:val="00CE5079"/>
    <w:rsid w:val="00CE51BC"/>
    <w:rsid w:val="00CE551E"/>
    <w:rsid w:val="00CE57FF"/>
    <w:rsid w:val="00CE5B74"/>
    <w:rsid w:val="00CE5C80"/>
    <w:rsid w:val="00CE5DEB"/>
    <w:rsid w:val="00CE6186"/>
    <w:rsid w:val="00CE66B3"/>
    <w:rsid w:val="00CE699F"/>
    <w:rsid w:val="00CE6DF8"/>
    <w:rsid w:val="00CE6FBA"/>
    <w:rsid w:val="00CE7877"/>
    <w:rsid w:val="00CE7922"/>
    <w:rsid w:val="00CE7EE4"/>
    <w:rsid w:val="00CF00D5"/>
    <w:rsid w:val="00CF075D"/>
    <w:rsid w:val="00CF123E"/>
    <w:rsid w:val="00CF132C"/>
    <w:rsid w:val="00CF191C"/>
    <w:rsid w:val="00CF1BE2"/>
    <w:rsid w:val="00CF1E3C"/>
    <w:rsid w:val="00CF1EB3"/>
    <w:rsid w:val="00CF2148"/>
    <w:rsid w:val="00CF2294"/>
    <w:rsid w:val="00CF23F3"/>
    <w:rsid w:val="00CF2429"/>
    <w:rsid w:val="00CF2467"/>
    <w:rsid w:val="00CF24E3"/>
    <w:rsid w:val="00CF257E"/>
    <w:rsid w:val="00CF2769"/>
    <w:rsid w:val="00CF29BD"/>
    <w:rsid w:val="00CF2E60"/>
    <w:rsid w:val="00CF3126"/>
    <w:rsid w:val="00CF34C0"/>
    <w:rsid w:val="00CF3526"/>
    <w:rsid w:val="00CF35F2"/>
    <w:rsid w:val="00CF36E6"/>
    <w:rsid w:val="00CF378C"/>
    <w:rsid w:val="00CF3AB0"/>
    <w:rsid w:val="00CF3ECB"/>
    <w:rsid w:val="00CF4077"/>
    <w:rsid w:val="00CF4648"/>
    <w:rsid w:val="00CF466E"/>
    <w:rsid w:val="00CF477D"/>
    <w:rsid w:val="00CF4935"/>
    <w:rsid w:val="00CF4BD9"/>
    <w:rsid w:val="00CF4FB3"/>
    <w:rsid w:val="00CF516D"/>
    <w:rsid w:val="00CF55C1"/>
    <w:rsid w:val="00CF57B7"/>
    <w:rsid w:val="00CF5BB9"/>
    <w:rsid w:val="00CF5C00"/>
    <w:rsid w:val="00CF6382"/>
    <w:rsid w:val="00CF6408"/>
    <w:rsid w:val="00CF648D"/>
    <w:rsid w:val="00CF64A3"/>
    <w:rsid w:val="00CF66F0"/>
    <w:rsid w:val="00CF6745"/>
    <w:rsid w:val="00CF6991"/>
    <w:rsid w:val="00CF6A5F"/>
    <w:rsid w:val="00CF6C4B"/>
    <w:rsid w:val="00CF70EE"/>
    <w:rsid w:val="00CF7350"/>
    <w:rsid w:val="00CF7584"/>
    <w:rsid w:val="00CF7A03"/>
    <w:rsid w:val="00CF7A18"/>
    <w:rsid w:val="00CF7A52"/>
    <w:rsid w:val="00CF7EBC"/>
    <w:rsid w:val="00D000B6"/>
    <w:rsid w:val="00D00AB1"/>
    <w:rsid w:val="00D00B2F"/>
    <w:rsid w:val="00D00CF9"/>
    <w:rsid w:val="00D00E18"/>
    <w:rsid w:val="00D01178"/>
    <w:rsid w:val="00D01312"/>
    <w:rsid w:val="00D013EE"/>
    <w:rsid w:val="00D014C8"/>
    <w:rsid w:val="00D01628"/>
    <w:rsid w:val="00D01879"/>
    <w:rsid w:val="00D01907"/>
    <w:rsid w:val="00D0197F"/>
    <w:rsid w:val="00D01EC7"/>
    <w:rsid w:val="00D0228E"/>
    <w:rsid w:val="00D022E8"/>
    <w:rsid w:val="00D024A3"/>
    <w:rsid w:val="00D0256E"/>
    <w:rsid w:val="00D0264E"/>
    <w:rsid w:val="00D02777"/>
    <w:rsid w:val="00D028AD"/>
    <w:rsid w:val="00D0298E"/>
    <w:rsid w:val="00D02FF3"/>
    <w:rsid w:val="00D032F9"/>
    <w:rsid w:val="00D035BB"/>
    <w:rsid w:val="00D0388C"/>
    <w:rsid w:val="00D039F5"/>
    <w:rsid w:val="00D03C2C"/>
    <w:rsid w:val="00D03C3D"/>
    <w:rsid w:val="00D03CC1"/>
    <w:rsid w:val="00D03CFF"/>
    <w:rsid w:val="00D03E96"/>
    <w:rsid w:val="00D04684"/>
    <w:rsid w:val="00D049AA"/>
    <w:rsid w:val="00D04A81"/>
    <w:rsid w:val="00D05718"/>
    <w:rsid w:val="00D05794"/>
    <w:rsid w:val="00D05D4F"/>
    <w:rsid w:val="00D0615A"/>
    <w:rsid w:val="00D061F5"/>
    <w:rsid w:val="00D0634D"/>
    <w:rsid w:val="00D0685B"/>
    <w:rsid w:val="00D06A64"/>
    <w:rsid w:val="00D06B06"/>
    <w:rsid w:val="00D06E5B"/>
    <w:rsid w:val="00D06FC5"/>
    <w:rsid w:val="00D072CE"/>
    <w:rsid w:val="00D074A5"/>
    <w:rsid w:val="00D0761F"/>
    <w:rsid w:val="00D07970"/>
    <w:rsid w:val="00D07D5D"/>
    <w:rsid w:val="00D101DE"/>
    <w:rsid w:val="00D10CFD"/>
    <w:rsid w:val="00D10E79"/>
    <w:rsid w:val="00D113FC"/>
    <w:rsid w:val="00D11405"/>
    <w:rsid w:val="00D11462"/>
    <w:rsid w:val="00D1181B"/>
    <w:rsid w:val="00D11953"/>
    <w:rsid w:val="00D11A8A"/>
    <w:rsid w:val="00D11AB7"/>
    <w:rsid w:val="00D11B79"/>
    <w:rsid w:val="00D11D0D"/>
    <w:rsid w:val="00D11E5D"/>
    <w:rsid w:val="00D11F6C"/>
    <w:rsid w:val="00D11FE8"/>
    <w:rsid w:val="00D120F4"/>
    <w:rsid w:val="00D12345"/>
    <w:rsid w:val="00D12392"/>
    <w:rsid w:val="00D124AC"/>
    <w:rsid w:val="00D12775"/>
    <w:rsid w:val="00D12961"/>
    <w:rsid w:val="00D12A5E"/>
    <w:rsid w:val="00D12BE7"/>
    <w:rsid w:val="00D12DE3"/>
    <w:rsid w:val="00D13150"/>
    <w:rsid w:val="00D1316E"/>
    <w:rsid w:val="00D1350C"/>
    <w:rsid w:val="00D1393F"/>
    <w:rsid w:val="00D14146"/>
    <w:rsid w:val="00D1428F"/>
    <w:rsid w:val="00D143A6"/>
    <w:rsid w:val="00D1487D"/>
    <w:rsid w:val="00D14F43"/>
    <w:rsid w:val="00D15061"/>
    <w:rsid w:val="00D1532A"/>
    <w:rsid w:val="00D155B0"/>
    <w:rsid w:val="00D1563A"/>
    <w:rsid w:val="00D1597F"/>
    <w:rsid w:val="00D1601D"/>
    <w:rsid w:val="00D164DF"/>
    <w:rsid w:val="00D16544"/>
    <w:rsid w:val="00D165A9"/>
    <w:rsid w:val="00D16E4A"/>
    <w:rsid w:val="00D17084"/>
    <w:rsid w:val="00D17150"/>
    <w:rsid w:val="00D1715B"/>
    <w:rsid w:val="00D173D1"/>
    <w:rsid w:val="00D17525"/>
    <w:rsid w:val="00D17655"/>
    <w:rsid w:val="00D1788F"/>
    <w:rsid w:val="00D17A08"/>
    <w:rsid w:val="00D17C03"/>
    <w:rsid w:val="00D17D20"/>
    <w:rsid w:val="00D2000B"/>
    <w:rsid w:val="00D201A7"/>
    <w:rsid w:val="00D2052B"/>
    <w:rsid w:val="00D20772"/>
    <w:rsid w:val="00D208C7"/>
    <w:rsid w:val="00D209A6"/>
    <w:rsid w:val="00D20E4E"/>
    <w:rsid w:val="00D212D1"/>
    <w:rsid w:val="00D21402"/>
    <w:rsid w:val="00D21415"/>
    <w:rsid w:val="00D2146C"/>
    <w:rsid w:val="00D214C3"/>
    <w:rsid w:val="00D219CC"/>
    <w:rsid w:val="00D21E68"/>
    <w:rsid w:val="00D22884"/>
    <w:rsid w:val="00D22B19"/>
    <w:rsid w:val="00D22E37"/>
    <w:rsid w:val="00D22F03"/>
    <w:rsid w:val="00D23165"/>
    <w:rsid w:val="00D231ED"/>
    <w:rsid w:val="00D23583"/>
    <w:rsid w:val="00D236D8"/>
    <w:rsid w:val="00D237B6"/>
    <w:rsid w:val="00D237C0"/>
    <w:rsid w:val="00D237CA"/>
    <w:rsid w:val="00D238DA"/>
    <w:rsid w:val="00D23EA2"/>
    <w:rsid w:val="00D2400C"/>
    <w:rsid w:val="00D24C0A"/>
    <w:rsid w:val="00D24C5D"/>
    <w:rsid w:val="00D24CFC"/>
    <w:rsid w:val="00D24D40"/>
    <w:rsid w:val="00D2528D"/>
    <w:rsid w:val="00D253F6"/>
    <w:rsid w:val="00D254DC"/>
    <w:rsid w:val="00D254E9"/>
    <w:rsid w:val="00D2562D"/>
    <w:rsid w:val="00D25743"/>
    <w:rsid w:val="00D25C2F"/>
    <w:rsid w:val="00D25F83"/>
    <w:rsid w:val="00D25FCA"/>
    <w:rsid w:val="00D2613D"/>
    <w:rsid w:val="00D262A5"/>
    <w:rsid w:val="00D26479"/>
    <w:rsid w:val="00D26523"/>
    <w:rsid w:val="00D26725"/>
    <w:rsid w:val="00D26CF3"/>
    <w:rsid w:val="00D27017"/>
    <w:rsid w:val="00D272E6"/>
    <w:rsid w:val="00D27799"/>
    <w:rsid w:val="00D27DEA"/>
    <w:rsid w:val="00D27E92"/>
    <w:rsid w:val="00D27FBA"/>
    <w:rsid w:val="00D30033"/>
    <w:rsid w:val="00D30050"/>
    <w:rsid w:val="00D30419"/>
    <w:rsid w:val="00D306CB"/>
    <w:rsid w:val="00D30716"/>
    <w:rsid w:val="00D30911"/>
    <w:rsid w:val="00D30A3B"/>
    <w:rsid w:val="00D30BA9"/>
    <w:rsid w:val="00D30F63"/>
    <w:rsid w:val="00D31074"/>
    <w:rsid w:val="00D31198"/>
    <w:rsid w:val="00D31286"/>
    <w:rsid w:val="00D3145B"/>
    <w:rsid w:val="00D31BAB"/>
    <w:rsid w:val="00D31C6F"/>
    <w:rsid w:val="00D31C88"/>
    <w:rsid w:val="00D31DCD"/>
    <w:rsid w:val="00D31F59"/>
    <w:rsid w:val="00D32114"/>
    <w:rsid w:val="00D323B5"/>
    <w:rsid w:val="00D32B92"/>
    <w:rsid w:val="00D32DD7"/>
    <w:rsid w:val="00D32FCA"/>
    <w:rsid w:val="00D331CA"/>
    <w:rsid w:val="00D3320A"/>
    <w:rsid w:val="00D33235"/>
    <w:rsid w:val="00D332CD"/>
    <w:rsid w:val="00D33741"/>
    <w:rsid w:val="00D33FDF"/>
    <w:rsid w:val="00D342EC"/>
    <w:rsid w:val="00D34308"/>
    <w:rsid w:val="00D3456C"/>
    <w:rsid w:val="00D34763"/>
    <w:rsid w:val="00D347F9"/>
    <w:rsid w:val="00D34BCA"/>
    <w:rsid w:val="00D34E7F"/>
    <w:rsid w:val="00D34EC6"/>
    <w:rsid w:val="00D34FFA"/>
    <w:rsid w:val="00D351BA"/>
    <w:rsid w:val="00D352E3"/>
    <w:rsid w:val="00D353A8"/>
    <w:rsid w:val="00D35558"/>
    <w:rsid w:val="00D3577D"/>
    <w:rsid w:val="00D357C4"/>
    <w:rsid w:val="00D35A9F"/>
    <w:rsid w:val="00D35BDD"/>
    <w:rsid w:val="00D35C89"/>
    <w:rsid w:val="00D35CDE"/>
    <w:rsid w:val="00D35D3B"/>
    <w:rsid w:val="00D36136"/>
    <w:rsid w:val="00D36192"/>
    <w:rsid w:val="00D36381"/>
    <w:rsid w:val="00D368DE"/>
    <w:rsid w:val="00D36920"/>
    <w:rsid w:val="00D36C0C"/>
    <w:rsid w:val="00D36ED7"/>
    <w:rsid w:val="00D37112"/>
    <w:rsid w:val="00D37193"/>
    <w:rsid w:val="00D372B4"/>
    <w:rsid w:val="00D3736C"/>
    <w:rsid w:val="00D3757B"/>
    <w:rsid w:val="00D3759C"/>
    <w:rsid w:val="00D37847"/>
    <w:rsid w:val="00D37AD6"/>
    <w:rsid w:val="00D37D3A"/>
    <w:rsid w:val="00D37F30"/>
    <w:rsid w:val="00D40096"/>
    <w:rsid w:val="00D403C0"/>
    <w:rsid w:val="00D405CB"/>
    <w:rsid w:val="00D406B2"/>
    <w:rsid w:val="00D40A3D"/>
    <w:rsid w:val="00D40EE3"/>
    <w:rsid w:val="00D40FCD"/>
    <w:rsid w:val="00D4113A"/>
    <w:rsid w:val="00D4131F"/>
    <w:rsid w:val="00D4132F"/>
    <w:rsid w:val="00D41643"/>
    <w:rsid w:val="00D417FC"/>
    <w:rsid w:val="00D41AD7"/>
    <w:rsid w:val="00D41C46"/>
    <w:rsid w:val="00D41EC5"/>
    <w:rsid w:val="00D41FDB"/>
    <w:rsid w:val="00D4200A"/>
    <w:rsid w:val="00D42245"/>
    <w:rsid w:val="00D42648"/>
    <w:rsid w:val="00D42896"/>
    <w:rsid w:val="00D42C4E"/>
    <w:rsid w:val="00D42F1D"/>
    <w:rsid w:val="00D43053"/>
    <w:rsid w:val="00D44336"/>
    <w:rsid w:val="00D44546"/>
    <w:rsid w:val="00D445A4"/>
    <w:rsid w:val="00D4493F"/>
    <w:rsid w:val="00D44C5C"/>
    <w:rsid w:val="00D44CFC"/>
    <w:rsid w:val="00D44D52"/>
    <w:rsid w:val="00D44EE0"/>
    <w:rsid w:val="00D44F95"/>
    <w:rsid w:val="00D44FBD"/>
    <w:rsid w:val="00D44FCC"/>
    <w:rsid w:val="00D45577"/>
    <w:rsid w:val="00D45A52"/>
    <w:rsid w:val="00D45B20"/>
    <w:rsid w:val="00D45F28"/>
    <w:rsid w:val="00D45FE0"/>
    <w:rsid w:val="00D4617A"/>
    <w:rsid w:val="00D46337"/>
    <w:rsid w:val="00D46367"/>
    <w:rsid w:val="00D463DA"/>
    <w:rsid w:val="00D466CD"/>
    <w:rsid w:val="00D4673D"/>
    <w:rsid w:val="00D4690A"/>
    <w:rsid w:val="00D46FE7"/>
    <w:rsid w:val="00D47368"/>
    <w:rsid w:val="00D4791A"/>
    <w:rsid w:val="00D47A87"/>
    <w:rsid w:val="00D47A88"/>
    <w:rsid w:val="00D47B44"/>
    <w:rsid w:val="00D47B71"/>
    <w:rsid w:val="00D47BE1"/>
    <w:rsid w:val="00D47CF8"/>
    <w:rsid w:val="00D47EE9"/>
    <w:rsid w:val="00D47F4D"/>
    <w:rsid w:val="00D47F7B"/>
    <w:rsid w:val="00D500C1"/>
    <w:rsid w:val="00D501BF"/>
    <w:rsid w:val="00D50279"/>
    <w:rsid w:val="00D5035E"/>
    <w:rsid w:val="00D503BE"/>
    <w:rsid w:val="00D503FD"/>
    <w:rsid w:val="00D50966"/>
    <w:rsid w:val="00D50BFC"/>
    <w:rsid w:val="00D50C86"/>
    <w:rsid w:val="00D50CAE"/>
    <w:rsid w:val="00D51362"/>
    <w:rsid w:val="00D51377"/>
    <w:rsid w:val="00D515CA"/>
    <w:rsid w:val="00D519CA"/>
    <w:rsid w:val="00D51A0B"/>
    <w:rsid w:val="00D51B30"/>
    <w:rsid w:val="00D51B6B"/>
    <w:rsid w:val="00D51C7E"/>
    <w:rsid w:val="00D51E84"/>
    <w:rsid w:val="00D520EE"/>
    <w:rsid w:val="00D5229A"/>
    <w:rsid w:val="00D52878"/>
    <w:rsid w:val="00D52BE6"/>
    <w:rsid w:val="00D52D38"/>
    <w:rsid w:val="00D52E83"/>
    <w:rsid w:val="00D52EC0"/>
    <w:rsid w:val="00D53031"/>
    <w:rsid w:val="00D533C8"/>
    <w:rsid w:val="00D535CC"/>
    <w:rsid w:val="00D53C8D"/>
    <w:rsid w:val="00D53FD0"/>
    <w:rsid w:val="00D5427C"/>
    <w:rsid w:val="00D543B0"/>
    <w:rsid w:val="00D5442D"/>
    <w:rsid w:val="00D547F7"/>
    <w:rsid w:val="00D54829"/>
    <w:rsid w:val="00D54A75"/>
    <w:rsid w:val="00D54AF1"/>
    <w:rsid w:val="00D54C68"/>
    <w:rsid w:val="00D54C7B"/>
    <w:rsid w:val="00D550A3"/>
    <w:rsid w:val="00D5522F"/>
    <w:rsid w:val="00D55D56"/>
    <w:rsid w:val="00D560C0"/>
    <w:rsid w:val="00D56270"/>
    <w:rsid w:val="00D56545"/>
    <w:rsid w:val="00D5655A"/>
    <w:rsid w:val="00D56767"/>
    <w:rsid w:val="00D56BB7"/>
    <w:rsid w:val="00D57523"/>
    <w:rsid w:val="00D5797B"/>
    <w:rsid w:val="00D57B9D"/>
    <w:rsid w:val="00D57DAD"/>
    <w:rsid w:val="00D57ECF"/>
    <w:rsid w:val="00D600A3"/>
    <w:rsid w:val="00D60607"/>
    <w:rsid w:val="00D60952"/>
    <w:rsid w:val="00D60D0A"/>
    <w:rsid w:val="00D60EE0"/>
    <w:rsid w:val="00D612C6"/>
    <w:rsid w:val="00D6167A"/>
    <w:rsid w:val="00D6170F"/>
    <w:rsid w:val="00D621FF"/>
    <w:rsid w:val="00D6233E"/>
    <w:rsid w:val="00D6237B"/>
    <w:rsid w:val="00D623A7"/>
    <w:rsid w:val="00D625ED"/>
    <w:rsid w:val="00D62B7C"/>
    <w:rsid w:val="00D62D80"/>
    <w:rsid w:val="00D63456"/>
    <w:rsid w:val="00D6355D"/>
    <w:rsid w:val="00D6356F"/>
    <w:rsid w:val="00D6376F"/>
    <w:rsid w:val="00D63915"/>
    <w:rsid w:val="00D63E7B"/>
    <w:rsid w:val="00D6415D"/>
    <w:rsid w:val="00D643AA"/>
    <w:rsid w:val="00D6458F"/>
    <w:rsid w:val="00D649E0"/>
    <w:rsid w:val="00D64C72"/>
    <w:rsid w:val="00D65225"/>
    <w:rsid w:val="00D65D1B"/>
    <w:rsid w:val="00D66537"/>
    <w:rsid w:val="00D66595"/>
    <w:rsid w:val="00D668EE"/>
    <w:rsid w:val="00D66A4D"/>
    <w:rsid w:val="00D66C08"/>
    <w:rsid w:val="00D66CE9"/>
    <w:rsid w:val="00D66D39"/>
    <w:rsid w:val="00D670E6"/>
    <w:rsid w:val="00D6729E"/>
    <w:rsid w:val="00D6743D"/>
    <w:rsid w:val="00D676B0"/>
    <w:rsid w:val="00D676F4"/>
    <w:rsid w:val="00D67883"/>
    <w:rsid w:val="00D67924"/>
    <w:rsid w:val="00D6797A"/>
    <w:rsid w:val="00D702C3"/>
    <w:rsid w:val="00D70494"/>
    <w:rsid w:val="00D70552"/>
    <w:rsid w:val="00D70789"/>
    <w:rsid w:val="00D70C8A"/>
    <w:rsid w:val="00D7126C"/>
    <w:rsid w:val="00D712F0"/>
    <w:rsid w:val="00D715F1"/>
    <w:rsid w:val="00D716BB"/>
    <w:rsid w:val="00D71AD5"/>
    <w:rsid w:val="00D71B3B"/>
    <w:rsid w:val="00D71C18"/>
    <w:rsid w:val="00D71FF2"/>
    <w:rsid w:val="00D7206B"/>
    <w:rsid w:val="00D72179"/>
    <w:rsid w:val="00D72258"/>
    <w:rsid w:val="00D727A1"/>
    <w:rsid w:val="00D72849"/>
    <w:rsid w:val="00D72B37"/>
    <w:rsid w:val="00D72C8A"/>
    <w:rsid w:val="00D72D9B"/>
    <w:rsid w:val="00D72FB3"/>
    <w:rsid w:val="00D72FF1"/>
    <w:rsid w:val="00D7342F"/>
    <w:rsid w:val="00D736A5"/>
    <w:rsid w:val="00D736B1"/>
    <w:rsid w:val="00D73C91"/>
    <w:rsid w:val="00D73CBB"/>
    <w:rsid w:val="00D73EFF"/>
    <w:rsid w:val="00D74017"/>
    <w:rsid w:val="00D74212"/>
    <w:rsid w:val="00D74808"/>
    <w:rsid w:val="00D74883"/>
    <w:rsid w:val="00D749DD"/>
    <w:rsid w:val="00D75011"/>
    <w:rsid w:val="00D7512C"/>
    <w:rsid w:val="00D7590F"/>
    <w:rsid w:val="00D75B69"/>
    <w:rsid w:val="00D75C85"/>
    <w:rsid w:val="00D75CD5"/>
    <w:rsid w:val="00D75E53"/>
    <w:rsid w:val="00D761D7"/>
    <w:rsid w:val="00D762FF"/>
    <w:rsid w:val="00D76413"/>
    <w:rsid w:val="00D7657E"/>
    <w:rsid w:val="00D76D5B"/>
    <w:rsid w:val="00D77206"/>
    <w:rsid w:val="00D772A9"/>
    <w:rsid w:val="00D773F6"/>
    <w:rsid w:val="00D774F8"/>
    <w:rsid w:val="00D7755E"/>
    <w:rsid w:val="00D775E5"/>
    <w:rsid w:val="00D777A0"/>
    <w:rsid w:val="00D77FA7"/>
    <w:rsid w:val="00D80AD4"/>
    <w:rsid w:val="00D80C31"/>
    <w:rsid w:val="00D80D23"/>
    <w:rsid w:val="00D80F29"/>
    <w:rsid w:val="00D815D3"/>
    <w:rsid w:val="00D821D6"/>
    <w:rsid w:val="00D825B4"/>
    <w:rsid w:val="00D826AF"/>
    <w:rsid w:val="00D8288C"/>
    <w:rsid w:val="00D82A72"/>
    <w:rsid w:val="00D82D3C"/>
    <w:rsid w:val="00D82D5C"/>
    <w:rsid w:val="00D8394C"/>
    <w:rsid w:val="00D83C5A"/>
    <w:rsid w:val="00D83DA7"/>
    <w:rsid w:val="00D83FF5"/>
    <w:rsid w:val="00D8426C"/>
    <w:rsid w:val="00D84287"/>
    <w:rsid w:val="00D842A9"/>
    <w:rsid w:val="00D84393"/>
    <w:rsid w:val="00D8440B"/>
    <w:rsid w:val="00D84540"/>
    <w:rsid w:val="00D84737"/>
    <w:rsid w:val="00D848FB"/>
    <w:rsid w:val="00D84DFB"/>
    <w:rsid w:val="00D8502B"/>
    <w:rsid w:val="00D852CD"/>
    <w:rsid w:val="00D85576"/>
    <w:rsid w:val="00D855CE"/>
    <w:rsid w:val="00D858AB"/>
    <w:rsid w:val="00D85BA4"/>
    <w:rsid w:val="00D8612F"/>
    <w:rsid w:val="00D865A0"/>
    <w:rsid w:val="00D868D1"/>
    <w:rsid w:val="00D869AF"/>
    <w:rsid w:val="00D86F17"/>
    <w:rsid w:val="00D870C8"/>
    <w:rsid w:val="00D871BD"/>
    <w:rsid w:val="00D87B7E"/>
    <w:rsid w:val="00D87CC5"/>
    <w:rsid w:val="00D87CF9"/>
    <w:rsid w:val="00D87DA9"/>
    <w:rsid w:val="00D87E0E"/>
    <w:rsid w:val="00D87EDE"/>
    <w:rsid w:val="00D87F78"/>
    <w:rsid w:val="00D90091"/>
    <w:rsid w:val="00D90514"/>
    <w:rsid w:val="00D90548"/>
    <w:rsid w:val="00D9097C"/>
    <w:rsid w:val="00D909FA"/>
    <w:rsid w:val="00D90C5A"/>
    <w:rsid w:val="00D90E3F"/>
    <w:rsid w:val="00D91096"/>
    <w:rsid w:val="00D91318"/>
    <w:rsid w:val="00D914F1"/>
    <w:rsid w:val="00D916BF"/>
    <w:rsid w:val="00D9189E"/>
    <w:rsid w:val="00D91CE6"/>
    <w:rsid w:val="00D91E23"/>
    <w:rsid w:val="00D91E45"/>
    <w:rsid w:val="00D91E8E"/>
    <w:rsid w:val="00D924B6"/>
    <w:rsid w:val="00D92502"/>
    <w:rsid w:val="00D92551"/>
    <w:rsid w:val="00D929E9"/>
    <w:rsid w:val="00D92B6B"/>
    <w:rsid w:val="00D92BD1"/>
    <w:rsid w:val="00D931EB"/>
    <w:rsid w:val="00D931F8"/>
    <w:rsid w:val="00D93296"/>
    <w:rsid w:val="00D93CBC"/>
    <w:rsid w:val="00D93CDA"/>
    <w:rsid w:val="00D93D3A"/>
    <w:rsid w:val="00D93EA8"/>
    <w:rsid w:val="00D93EB7"/>
    <w:rsid w:val="00D93F6A"/>
    <w:rsid w:val="00D942CE"/>
    <w:rsid w:val="00D94307"/>
    <w:rsid w:val="00D946AF"/>
    <w:rsid w:val="00D950B3"/>
    <w:rsid w:val="00D950E1"/>
    <w:rsid w:val="00D9524F"/>
    <w:rsid w:val="00D9554D"/>
    <w:rsid w:val="00D9584B"/>
    <w:rsid w:val="00D958C8"/>
    <w:rsid w:val="00D95B8A"/>
    <w:rsid w:val="00D95CC6"/>
    <w:rsid w:val="00D96051"/>
    <w:rsid w:val="00D964D6"/>
    <w:rsid w:val="00D96552"/>
    <w:rsid w:val="00D966C2"/>
    <w:rsid w:val="00D968EE"/>
    <w:rsid w:val="00D96B07"/>
    <w:rsid w:val="00D96B9F"/>
    <w:rsid w:val="00D96C94"/>
    <w:rsid w:val="00D96DBA"/>
    <w:rsid w:val="00D9701E"/>
    <w:rsid w:val="00D974F5"/>
    <w:rsid w:val="00D9798F"/>
    <w:rsid w:val="00D97B45"/>
    <w:rsid w:val="00D97B53"/>
    <w:rsid w:val="00D97EB3"/>
    <w:rsid w:val="00DA0B3D"/>
    <w:rsid w:val="00DA0C1A"/>
    <w:rsid w:val="00DA0F6E"/>
    <w:rsid w:val="00DA1256"/>
    <w:rsid w:val="00DA19AE"/>
    <w:rsid w:val="00DA1A4C"/>
    <w:rsid w:val="00DA1AA6"/>
    <w:rsid w:val="00DA1D42"/>
    <w:rsid w:val="00DA2B38"/>
    <w:rsid w:val="00DA2C7B"/>
    <w:rsid w:val="00DA2E1A"/>
    <w:rsid w:val="00DA3287"/>
    <w:rsid w:val="00DA32BE"/>
    <w:rsid w:val="00DA32C0"/>
    <w:rsid w:val="00DA39D6"/>
    <w:rsid w:val="00DA3A5E"/>
    <w:rsid w:val="00DA3D40"/>
    <w:rsid w:val="00DA4259"/>
    <w:rsid w:val="00DA432B"/>
    <w:rsid w:val="00DA44C4"/>
    <w:rsid w:val="00DA4772"/>
    <w:rsid w:val="00DA48BB"/>
    <w:rsid w:val="00DA492C"/>
    <w:rsid w:val="00DA4933"/>
    <w:rsid w:val="00DA4A76"/>
    <w:rsid w:val="00DA4A9F"/>
    <w:rsid w:val="00DA4C52"/>
    <w:rsid w:val="00DA4FE9"/>
    <w:rsid w:val="00DA525D"/>
    <w:rsid w:val="00DA52DA"/>
    <w:rsid w:val="00DA5494"/>
    <w:rsid w:val="00DA5593"/>
    <w:rsid w:val="00DA5C6F"/>
    <w:rsid w:val="00DA5FCB"/>
    <w:rsid w:val="00DA64B4"/>
    <w:rsid w:val="00DA663A"/>
    <w:rsid w:val="00DA6BE2"/>
    <w:rsid w:val="00DA6C3D"/>
    <w:rsid w:val="00DA6E12"/>
    <w:rsid w:val="00DA6F27"/>
    <w:rsid w:val="00DA7397"/>
    <w:rsid w:val="00DA7BEB"/>
    <w:rsid w:val="00DA7E78"/>
    <w:rsid w:val="00DB0025"/>
    <w:rsid w:val="00DB008F"/>
    <w:rsid w:val="00DB0120"/>
    <w:rsid w:val="00DB028B"/>
    <w:rsid w:val="00DB09EB"/>
    <w:rsid w:val="00DB0A4C"/>
    <w:rsid w:val="00DB0E0A"/>
    <w:rsid w:val="00DB0FB2"/>
    <w:rsid w:val="00DB12F7"/>
    <w:rsid w:val="00DB19DC"/>
    <w:rsid w:val="00DB1D2D"/>
    <w:rsid w:val="00DB1FC1"/>
    <w:rsid w:val="00DB2227"/>
    <w:rsid w:val="00DB22CB"/>
    <w:rsid w:val="00DB26E6"/>
    <w:rsid w:val="00DB273D"/>
    <w:rsid w:val="00DB278F"/>
    <w:rsid w:val="00DB2814"/>
    <w:rsid w:val="00DB29E4"/>
    <w:rsid w:val="00DB2A10"/>
    <w:rsid w:val="00DB2DDB"/>
    <w:rsid w:val="00DB2E75"/>
    <w:rsid w:val="00DB30FF"/>
    <w:rsid w:val="00DB325C"/>
    <w:rsid w:val="00DB3405"/>
    <w:rsid w:val="00DB3C2C"/>
    <w:rsid w:val="00DB3DF1"/>
    <w:rsid w:val="00DB4006"/>
    <w:rsid w:val="00DB422E"/>
    <w:rsid w:val="00DB4476"/>
    <w:rsid w:val="00DB44BD"/>
    <w:rsid w:val="00DB496B"/>
    <w:rsid w:val="00DB4B41"/>
    <w:rsid w:val="00DB4E56"/>
    <w:rsid w:val="00DB5195"/>
    <w:rsid w:val="00DB51C4"/>
    <w:rsid w:val="00DB591A"/>
    <w:rsid w:val="00DB5B45"/>
    <w:rsid w:val="00DB5C36"/>
    <w:rsid w:val="00DB5CBC"/>
    <w:rsid w:val="00DB5D1B"/>
    <w:rsid w:val="00DB5F52"/>
    <w:rsid w:val="00DB6706"/>
    <w:rsid w:val="00DB67EA"/>
    <w:rsid w:val="00DB695B"/>
    <w:rsid w:val="00DB695E"/>
    <w:rsid w:val="00DB7038"/>
    <w:rsid w:val="00DB7292"/>
    <w:rsid w:val="00DB7403"/>
    <w:rsid w:val="00DB7429"/>
    <w:rsid w:val="00DB76D5"/>
    <w:rsid w:val="00DB79D3"/>
    <w:rsid w:val="00DB79DF"/>
    <w:rsid w:val="00DB7DB1"/>
    <w:rsid w:val="00DB7F55"/>
    <w:rsid w:val="00DB7F9C"/>
    <w:rsid w:val="00DC0140"/>
    <w:rsid w:val="00DC0566"/>
    <w:rsid w:val="00DC0580"/>
    <w:rsid w:val="00DC0A15"/>
    <w:rsid w:val="00DC0DDE"/>
    <w:rsid w:val="00DC14D1"/>
    <w:rsid w:val="00DC15B0"/>
    <w:rsid w:val="00DC15F5"/>
    <w:rsid w:val="00DC17DB"/>
    <w:rsid w:val="00DC1873"/>
    <w:rsid w:val="00DC1A1A"/>
    <w:rsid w:val="00DC2386"/>
    <w:rsid w:val="00DC243A"/>
    <w:rsid w:val="00DC2956"/>
    <w:rsid w:val="00DC29F4"/>
    <w:rsid w:val="00DC2D50"/>
    <w:rsid w:val="00DC30CF"/>
    <w:rsid w:val="00DC34F5"/>
    <w:rsid w:val="00DC377A"/>
    <w:rsid w:val="00DC3D51"/>
    <w:rsid w:val="00DC4150"/>
    <w:rsid w:val="00DC4505"/>
    <w:rsid w:val="00DC46BC"/>
    <w:rsid w:val="00DC47CE"/>
    <w:rsid w:val="00DC4BB8"/>
    <w:rsid w:val="00DC4C20"/>
    <w:rsid w:val="00DC4ED1"/>
    <w:rsid w:val="00DC4F9D"/>
    <w:rsid w:val="00DC52B6"/>
    <w:rsid w:val="00DC53B7"/>
    <w:rsid w:val="00DC5601"/>
    <w:rsid w:val="00DC5651"/>
    <w:rsid w:val="00DC5674"/>
    <w:rsid w:val="00DC58CB"/>
    <w:rsid w:val="00DC5C55"/>
    <w:rsid w:val="00DC5ECD"/>
    <w:rsid w:val="00DC64C3"/>
    <w:rsid w:val="00DC65C9"/>
    <w:rsid w:val="00DC697A"/>
    <w:rsid w:val="00DC6BFC"/>
    <w:rsid w:val="00DC71F3"/>
    <w:rsid w:val="00DC75A6"/>
    <w:rsid w:val="00DC765E"/>
    <w:rsid w:val="00DC7705"/>
    <w:rsid w:val="00DC7ACC"/>
    <w:rsid w:val="00DC7F39"/>
    <w:rsid w:val="00DD03B1"/>
    <w:rsid w:val="00DD03B8"/>
    <w:rsid w:val="00DD0625"/>
    <w:rsid w:val="00DD06D0"/>
    <w:rsid w:val="00DD0B58"/>
    <w:rsid w:val="00DD0FE1"/>
    <w:rsid w:val="00DD125B"/>
    <w:rsid w:val="00DD17B6"/>
    <w:rsid w:val="00DD1B03"/>
    <w:rsid w:val="00DD1C48"/>
    <w:rsid w:val="00DD1DCA"/>
    <w:rsid w:val="00DD23D4"/>
    <w:rsid w:val="00DD2993"/>
    <w:rsid w:val="00DD35AC"/>
    <w:rsid w:val="00DD36FE"/>
    <w:rsid w:val="00DD3BA2"/>
    <w:rsid w:val="00DD3D15"/>
    <w:rsid w:val="00DD3E04"/>
    <w:rsid w:val="00DD3FFA"/>
    <w:rsid w:val="00DD406C"/>
    <w:rsid w:val="00DD4492"/>
    <w:rsid w:val="00DD4B32"/>
    <w:rsid w:val="00DD4F7C"/>
    <w:rsid w:val="00DD5377"/>
    <w:rsid w:val="00DD5528"/>
    <w:rsid w:val="00DD5A5B"/>
    <w:rsid w:val="00DD5C1E"/>
    <w:rsid w:val="00DD5CB4"/>
    <w:rsid w:val="00DD601D"/>
    <w:rsid w:val="00DD6366"/>
    <w:rsid w:val="00DD6479"/>
    <w:rsid w:val="00DD64B2"/>
    <w:rsid w:val="00DD6875"/>
    <w:rsid w:val="00DD6E24"/>
    <w:rsid w:val="00DD73C0"/>
    <w:rsid w:val="00DD75EC"/>
    <w:rsid w:val="00DD7670"/>
    <w:rsid w:val="00DD770C"/>
    <w:rsid w:val="00DD79E6"/>
    <w:rsid w:val="00DE057B"/>
    <w:rsid w:val="00DE07F4"/>
    <w:rsid w:val="00DE0C69"/>
    <w:rsid w:val="00DE0E30"/>
    <w:rsid w:val="00DE17F5"/>
    <w:rsid w:val="00DE1975"/>
    <w:rsid w:val="00DE1AE2"/>
    <w:rsid w:val="00DE1C4C"/>
    <w:rsid w:val="00DE1E10"/>
    <w:rsid w:val="00DE1F32"/>
    <w:rsid w:val="00DE2139"/>
    <w:rsid w:val="00DE25B2"/>
    <w:rsid w:val="00DE276B"/>
    <w:rsid w:val="00DE295F"/>
    <w:rsid w:val="00DE2997"/>
    <w:rsid w:val="00DE2CE5"/>
    <w:rsid w:val="00DE2ED9"/>
    <w:rsid w:val="00DE2F89"/>
    <w:rsid w:val="00DE3172"/>
    <w:rsid w:val="00DE337C"/>
    <w:rsid w:val="00DE3AAE"/>
    <w:rsid w:val="00DE3B96"/>
    <w:rsid w:val="00DE3CE2"/>
    <w:rsid w:val="00DE3FC9"/>
    <w:rsid w:val="00DE425D"/>
    <w:rsid w:val="00DE42EE"/>
    <w:rsid w:val="00DE4752"/>
    <w:rsid w:val="00DE4A4F"/>
    <w:rsid w:val="00DE4B2E"/>
    <w:rsid w:val="00DE4BFE"/>
    <w:rsid w:val="00DE4D28"/>
    <w:rsid w:val="00DE4D91"/>
    <w:rsid w:val="00DE4E83"/>
    <w:rsid w:val="00DE5024"/>
    <w:rsid w:val="00DE5F5E"/>
    <w:rsid w:val="00DE627D"/>
    <w:rsid w:val="00DE6626"/>
    <w:rsid w:val="00DE6BBD"/>
    <w:rsid w:val="00DE6C4F"/>
    <w:rsid w:val="00DE6D8B"/>
    <w:rsid w:val="00DE6F0A"/>
    <w:rsid w:val="00DE6F1B"/>
    <w:rsid w:val="00DE6F55"/>
    <w:rsid w:val="00DE73BB"/>
    <w:rsid w:val="00DE7461"/>
    <w:rsid w:val="00DE7543"/>
    <w:rsid w:val="00DE7629"/>
    <w:rsid w:val="00DE7713"/>
    <w:rsid w:val="00DE7986"/>
    <w:rsid w:val="00DE7B61"/>
    <w:rsid w:val="00DE7C3C"/>
    <w:rsid w:val="00DE7C42"/>
    <w:rsid w:val="00DE7D6D"/>
    <w:rsid w:val="00DF005A"/>
    <w:rsid w:val="00DF0148"/>
    <w:rsid w:val="00DF0339"/>
    <w:rsid w:val="00DF126A"/>
    <w:rsid w:val="00DF14BB"/>
    <w:rsid w:val="00DF168E"/>
    <w:rsid w:val="00DF16E8"/>
    <w:rsid w:val="00DF19F3"/>
    <w:rsid w:val="00DF1A6C"/>
    <w:rsid w:val="00DF1AAD"/>
    <w:rsid w:val="00DF234D"/>
    <w:rsid w:val="00DF24D6"/>
    <w:rsid w:val="00DF25B3"/>
    <w:rsid w:val="00DF26D7"/>
    <w:rsid w:val="00DF2783"/>
    <w:rsid w:val="00DF2E55"/>
    <w:rsid w:val="00DF30B4"/>
    <w:rsid w:val="00DF31C0"/>
    <w:rsid w:val="00DF35EB"/>
    <w:rsid w:val="00DF38C2"/>
    <w:rsid w:val="00DF3C36"/>
    <w:rsid w:val="00DF42EB"/>
    <w:rsid w:val="00DF435E"/>
    <w:rsid w:val="00DF44B4"/>
    <w:rsid w:val="00DF4CF9"/>
    <w:rsid w:val="00DF512F"/>
    <w:rsid w:val="00DF517F"/>
    <w:rsid w:val="00DF5202"/>
    <w:rsid w:val="00DF55C5"/>
    <w:rsid w:val="00DF5BAC"/>
    <w:rsid w:val="00DF61D5"/>
    <w:rsid w:val="00DF6238"/>
    <w:rsid w:val="00DF625C"/>
    <w:rsid w:val="00DF6303"/>
    <w:rsid w:val="00DF64B4"/>
    <w:rsid w:val="00DF650C"/>
    <w:rsid w:val="00DF65E5"/>
    <w:rsid w:val="00DF67FE"/>
    <w:rsid w:val="00DF6B4F"/>
    <w:rsid w:val="00DF6C3B"/>
    <w:rsid w:val="00DF6F12"/>
    <w:rsid w:val="00DF71AF"/>
    <w:rsid w:val="00DF7242"/>
    <w:rsid w:val="00DF76F5"/>
    <w:rsid w:val="00DF77B1"/>
    <w:rsid w:val="00DF78DC"/>
    <w:rsid w:val="00DF7F7F"/>
    <w:rsid w:val="00DF7FF4"/>
    <w:rsid w:val="00E000DA"/>
    <w:rsid w:val="00E000FD"/>
    <w:rsid w:val="00E001D3"/>
    <w:rsid w:val="00E0059B"/>
    <w:rsid w:val="00E00806"/>
    <w:rsid w:val="00E00E76"/>
    <w:rsid w:val="00E00EE0"/>
    <w:rsid w:val="00E00FB5"/>
    <w:rsid w:val="00E0101E"/>
    <w:rsid w:val="00E013AE"/>
    <w:rsid w:val="00E016F4"/>
    <w:rsid w:val="00E01E5B"/>
    <w:rsid w:val="00E0212A"/>
    <w:rsid w:val="00E02241"/>
    <w:rsid w:val="00E02432"/>
    <w:rsid w:val="00E0246D"/>
    <w:rsid w:val="00E024F1"/>
    <w:rsid w:val="00E027B0"/>
    <w:rsid w:val="00E02A09"/>
    <w:rsid w:val="00E03068"/>
    <w:rsid w:val="00E030B1"/>
    <w:rsid w:val="00E030B7"/>
    <w:rsid w:val="00E0362A"/>
    <w:rsid w:val="00E037AD"/>
    <w:rsid w:val="00E03898"/>
    <w:rsid w:val="00E03999"/>
    <w:rsid w:val="00E03B63"/>
    <w:rsid w:val="00E03E22"/>
    <w:rsid w:val="00E040C1"/>
    <w:rsid w:val="00E04146"/>
    <w:rsid w:val="00E0479A"/>
    <w:rsid w:val="00E04956"/>
    <w:rsid w:val="00E04F42"/>
    <w:rsid w:val="00E05006"/>
    <w:rsid w:val="00E05320"/>
    <w:rsid w:val="00E0551B"/>
    <w:rsid w:val="00E05C83"/>
    <w:rsid w:val="00E05DC1"/>
    <w:rsid w:val="00E05E49"/>
    <w:rsid w:val="00E06027"/>
    <w:rsid w:val="00E061F1"/>
    <w:rsid w:val="00E0663F"/>
    <w:rsid w:val="00E0667E"/>
    <w:rsid w:val="00E066AC"/>
    <w:rsid w:val="00E06815"/>
    <w:rsid w:val="00E070A6"/>
    <w:rsid w:val="00E07203"/>
    <w:rsid w:val="00E07453"/>
    <w:rsid w:val="00E07490"/>
    <w:rsid w:val="00E07552"/>
    <w:rsid w:val="00E07792"/>
    <w:rsid w:val="00E07A43"/>
    <w:rsid w:val="00E1018C"/>
    <w:rsid w:val="00E10370"/>
    <w:rsid w:val="00E103CA"/>
    <w:rsid w:val="00E103D6"/>
    <w:rsid w:val="00E1050E"/>
    <w:rsid w:val="00E1061F"/>
    <w:rsid w:val="00E10620"/>
    <w:rsid w:val="00E109A2"/>
    <w:rsid w:val="00E10F2A"/>
    <w:rsid w:val="00E11100"/>
    <w:rsid w:val="00E112C7"/>
    <w:rsid w:val="00E114FC"/>
    <w:rsid w:val="00E11542"/>
    <w:rsid w:val="00E11EB8"/>
    <w:rsid w:val="00E126B8"/>
    <w:rsid w:val="00E12C73"/>
    <w:rsid w:val="00E132BF"/>
    <w:rsid w:val="00E133C6"/>
    <w:rsid w:val="00E135B9"/>
    <w:rsid w:val="00E13E88"/>
    <w:rsid w:val="00E1434A"/>
    <w:rsid w:val="00E14374"/>
    <w:rsid w:val="00E144D5"/>
    <w:rsid w:val="00E1455B"/>
    <w:rsid w:val="00E1460A"/>
    <w:rsid w:val="00E1488E"/>
    <w:rsid w:val="00E149F1"/>
    <w:rsid w:val="00E14AAA"/>
    <w:rsid w:val="00E14EAA"/>
    <w:rsid w:val="00E152B4"/>
    <w:rsid w:val="00E1564E"/>
    <w:rsid w:val="00E15B8F"/>
    <w:rsid w:val="00E15DF0"/>
    <w:rsid w:val="00E15EF9"/>
    <w:rsid w:val="00E16030"/>
    <w:rsid w:val="00E16046"/>
    <w:rsid w:val="00E1694B"/>
    <w:rsid w:val="00E16BFC"/>
    <w:rsid w:val="00E16C72"/>
    <w:rsid w:val="00E16F66"/>
    <w:rsid w:val="00E16F8A"/>
    <w:rsid w:val="00E1755E"/>
    <w:rsid w:val="00E1760F"/>
    <w:rsid w:val="00E1773A"/>
    <w:rsid w:val="00E177F8"/>
    <w:rsid w:val="00E178AB"/>
    <w:rsid w:val="00E200BC"/>
    <w:rsid w:val="00E20196"/>
    <w:rsid w:val="00E2024F"/>
    <w:rsid w:val="00E204F7"/>
    <w:rsid w:val="00E206C6"/>
    <w:rsid w:val="00E20835"/>
    <w:rsid w:val="00E20971"/>
    <w:rsid w:val="00E20A9B"/>
    <w:rsid w:val="00E20B49"/>
    <w:rsid w:val="00E20D34"/>
    <w:rsid w:val="00E20E5A"/>
    <w:rsid w:val="00E20F73"/>
    <w:rsid w:val="00E215B2"/>
    <w:rsid w:val="00E21985"/>
    <w:rsid w:val="00E21BD7"/>
    <w:rsid w:val="00E21BFC"/>
    <w:rsid w:val="00E21CBA"/>
    <w:rsid w:val="00E220C6"/>
    <w:rsid w:val="00E223DD"/>
    <w:rsid w:val="00E2255D"/>
    <w:rsid w:val="00E22CE3"/>
    <w:rsid w:val="00E22D25"/>
    <w:rsid w:val="00E232B1"/>
    <w:rsid w:val="00E23FE8"/>
    <w:rsid w:val="00E242E3"/>
    <w:rsid w:val="00E24300"/>
    <w:rsid w:val="00E244B0"/>
    <w:rsid w:val="00E2454A"/>
    <w:rsid w:val="00E2471B"/>
    <w:rsid w:val="00E248AA"/>
    <w:rsid w:val="00E249E0"/>
    <w:rsid w:val="00E24D84"/>
    <w:rsid w:val="00E24F46"/>
    <w:rsid w:val="00E24FE6"/>
    <w:rsid w:val="00E25B02"/>
    <w:rsid w:val="00E26172"/>
    <w:rsid w:val="00E2628B"/>
    <w:rsid w:val="00E26332"/>
    <w:rsid w:val="00E265C3"/>
    <w:rsid w:val="00E26A04"/>
    <w:rsid w:val="00E26CB7"/>
    <w:rsid w:val="00E27126"/>
    <w:rsid w:val="00E27270"/>
    <w:rsid w:val="00E2743E"/>
    <w:rsid w:val="00E2791F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3ED"/>
    <w:rsid w:val="00E3055E"/>
    <w:rsid w:val="00E307D8"/>
    <w:rsid w:val="00E30831"/>
    <w:rsid w:val="00E30A45"/>
    <w:rsid w:val="00E30C85"/>
    <w:rsid w:val="00E312DA"/>
    <w:rsid w:val="00E314CC"/>
    <w:rsid w:val="00E314DA"/>
    <w:rsid w:val="00E31AB2"/>
    <w:rsid w:val="00E31B27"/>
    <w:rsid w:val="00E31FA7"/>
    <w:rsid w:val="00E3259C"/>
    <w:rsid w:val="00E32B19"/>
    <w:rsid w:val="00E32FEB"/>
    <w:rsid w:val="00E32FF4"/>
    <w:rsid w:val="00E33422"/>
    <w:rsid w:val="00E3371D"/>
    <w:rsid w:val="00E33CB1"/>
    <w:rsid w:val="00E33E26"/>
    <w:rsid w:val="00E33F0E"/>
    <w:rsid w:val="00E3404E"/>
    <w:rsid w:val="00E341DA"/>
    <w:rsid w:val="00E34AB1"/>
    <w:rsid w:val="00E34C40"/>
    <w:rsid w:val="00E34F20"/>
    <w:rsid w:val="00E352C4"/>
    <w:rsid w:val="00E35476"/>
    <w:rsid w:val="00E35580"/>
    <w:rsid w:val="00E358C8"/>
    <w:rsid w:val="00E359DF"/>
    <w:rsid w:val="00E35AF2"/>
    <w:rsid w:val="00E35D13"/>
    <w:rsid w:val="00E35F97"/>
    <w:rsid w:val="00E36618"/>
    <w:rsid w:val="00E3662B"/>
    <w:rsid w:val="00E36676"/>
    <w:rsid w:val="00E36738"/>
    <w:rsid w:val="00E368EF"/>
    <w:rsid w:val="00E369A1"/>
    <w:rsid w:val="00E36CC4"/>
    <w:rsid w:val="00E36D05"/>
    <w:rsid w:val="00E36D38"/>
    <w:rsid w:val="00E36EA5"/>
    <w:rsid w:val="00E371D6"/>
    <w:rsid w:val="00E37305"/>
    <w:rsid w:val="00E37412"/>
    <w:rsid w:val="00E375E0"/>
    <w:rsid w:val="00E376E8"/>
    <w:rsid w:val="00E377FD"/>
    <w:rsid w:val="00E378F2"/>
    <w:rsid w:val="00E37947"/>
    <w:rsid w:val="00E37AB9"/>
    <w:rsid w:val="00E37DE3"/>
    <w:rsid w:val="00E37E08"/>
    <w:rsid w:val="00E37F4E"/>
    <w:rsid w:val="00E402B1"/>
    <w:rsid w:val="00E404D0"/>
    <w:rsid w:val="00E4065E"/>
    <w:rsid w:val="00E41080"/>
    <w:rsid w:val="00E418AE"/>
    <w:rsid w:val="00E419CF"/>
    <w:rsid w:val="00E41DD3"/>
    <w:rsid w:val="00E42114"/>
    <w:rsid w:val="00E423F2"/>
    <w:rsid w:val="00E42492"/>
    <w:rsid w:val="00E42C6F"/>
    <w:rsid w:val="00E42CAD"/>
    <w:rsid w:val="00E42D08"/>
    <w:rsid w:val="00E42F6C"/>
    <w:rsid w:val="00E43125"/>
    <w:rsid w:val="00E43463"/>
    <w:rsid w:val="00E43D38"/>
    <w:rsid w:val="00E43E1A"/>
    <w:rsid w:val="00E43EAA"/>
    <w:rsid w:val="00E440B9"/>
    <w:rsid w:val="00E4419E"/>
    <w:rsid w:val="00E44347"/>
    <w:rsid w:val="00E44935"/>
    <w:rsid w:val="00E44C13"/>
    <w:rsid w:val="00E44C55"/>
    <w:rsid w:val="00E44C6E"/>
    <w:rsid w:val="00E44E5A"/>
    <w:rsid w:val="00E44F2B"/>
    <w:rsid w:val="00E451CB"/>
    <w:rsid w:val="00E45253"/>
    <w:rsid w:val="00E4527E"/>
    <w:rsid w:val="00E45796"/>
    <w:rsid w:val="00E45A97"/>
    <w:rsid w:val="00E45D4F"/>
    <w:rsid w:val="00E46B8A"/>
    <w:rsid w:val="00E4704D"/>
    <w:rsid w:val="00E470BC"/>
    <w:rsid w:val="00E47378"/>
    <w:rsid w:val="00E47458"/>
    <w:rsid w:val="00E4772D"/>
    <w:rsid w:val="00E47968"/>
    <w:rsid w:val="00E479E3"/>
    <w:rsid w:val="00E47BE0"/>
    <w:rsid w:val="00E47CA2"/>
    <w:rsid w:val="00E47DF9"/>
    <w:rsid w:val="00E500DE"/>
    <w:rsid w:val="00E502A6"/>
    <w:rsid w:val="00E502CD"/>
    <w:rsid w:val="00E507C8"/>
    <w:rsid w:val="00E50848"/>
    <w:rsid w:val="00E50A2A"/>
    <w:rsid w:val="00E50D1B"/>
    <w:rsid w:val="00E512C3"/>
    <w:rsid w:val="00E51565"/>
    <w:rsid w:val="00E518FC"/>
    <w:rsid w:val="00E5202B"/>
    <w:rsid w:val="00E52079"/>
    <w:rsid w:val="00E524F6"/>
    <w:rsid w:val="00E525F9"/>
    <w:rsid w:val="00E52C1B"/>
    <w:rsid w:val="00E52E24"/>
    <w:rsid w:val="00E53163"/>
    <w:rsid w:val="00E53711"/>
    <w:rsid w:val="00E53CC2"/>
    <w:rsid w:val="00E53F9B"/>
    <w:rsid w:val="00E5409F"/>
    <w:rsid w:val="00E5417F"/>
    <w:rsid w:val="00E54433"/>
    <w:rsid w:val="00E5449B"/>
    <w:rsid w:val="00E5457C"/>
    <w:rsid w:val="00E54618"/>
    <w:rsid w:val="00E54663"/>
    <w:rsid w:val="00E54832"/>
    <w:rsid w:val="00E548C8"/>
    <w:rsid w:val="00E54C18"/>
    <w:rsid w:val="00E55000"/>
    <w:rsid w:val="00E550EE"/>
    <w:rsid w:val="00E555B9"/>
    <w:rsid w:val="00E55978"/>
    <w:rsid w:val="00E55AE9"/>
    <w:rsid w:val="00E55CEB"/>
    <w:rsid w:val="00E5628E"/>
    <w:rsid w:val="00E56427"/>
    <w:rsid w:val="00E56907"/>
    <w:rsid w:val="00E56A8D"/>
    <w:rsid w:val="00E57081"/>
    <w:rsid w:val="00E5720C"/>
    <w:rsid w:val="00E5760B"/>
    <w:rsid w:val="00E576E8"/>
    <w:rsid w:val="00E57733"/>
    <w:rsid w:val="00E579F5"/>
    <w:rsid w:val="00E579F6"/>
    <w:rsid w:val="00E57BD1"/>
    <w:rsid w:val="00E57C23"/>
    <w:rsid w:val="00E57EFC"/>
    <w:rsid w:val="00E60929"/>
    <w:rsid w:val="00E609B5"/>
    <w:rsid w:val="00E60A8F"/>
    <w:rsid w:val="00E60AD3"/>
    <w:rsid w:val="00E60DC6"/>
    <w:rsid w:val="00E60DDB"/>
    <w:rsid w:val="00E60E27"/>
    <w:rsid w:val="00E61612"/>
    <w:rsid w:val="00E61989"/>
    <w:rsid w:val="00E619F9"/>
    <w:rsid w:val="00E62446"/>
    <w:rsid w:val="00E625B9"/>
    <w:rsid w:val="00E62624"/>
    <w:rsid w:val="00E626A1"/>
    <w:rsid w:val="00E62996"/>
    <w:rsid w:val="00E62B7D"/>
    <w:rsid w:val="00E630D6"/>
    <w:rsid w:val="00E6351F"/>
    <w:rsid w:val="00E63A6B"/>
    <w:rsid w:val="00E63D19"/>
    <w:rsid w:val="00E63F04"/>
    <w:rsid w:val="00E6422F"/>
    <w:rsid w:val="00E6437A"/>
    <w:rsid w:val="00E64602"/>
    <w:rsid w:val="00E647C3"/>
    <w:rsid w:val="00E64ABC"/>
    <w:rsid w:val="00E64CCE"/>
    <w:rsid w:val="00E64EDE"/>
    <w:rsid w:val="00E65156"/>
    <w:rsid w:val="00E6561D"/>
    <w:rsid w:val="00E65817"/>
    <w:rsid w:val="00E65BFC"/>
    <w:rsid w:val="00E65E05"/>
    <w:rsid w:val="00E65FC6"/>
    <w:rsid w:val="00E66130"/>
    <w:rsid w:val="00E669BD"/>
    <w:rsid w:val="00E66BD6"/>
    <w:rsid w:val="00E66EAC"/>
    <w:rsid w:val="00E66EE1"/>
    <w:rsid w:val="00E67206"/>
    <w:rsid w:val="00E675F5"/>
    <w:rsid w:val="00E679D4"/>
    <w:rsid w:val="00E67A76"/>
    <w:rsid w:val="00E67BEF"/>
    <w:rsid w:val="00E67EA7"/>
    <w:rsid w:val="00E70253"/>
    <w:rsid w:val="00E70664"/>
    <w:rsid w:val="00E70792"/>
    <w:rsid w:val="00E7092A"/>
    <w:rsid w:val="00E709C4"/>
    <w:rsid w:val="00E718A8"/>
    <w:rsid w:val="00E7194C"/>
    <w:rsid w:val="00E71BA9"/>
    <w:rsid w:val="00E720FD"/>
    <w:rsid w:val="00E728CC"/>
    <w:rsid w:val="00E72B43"/>
    <w:rsid w:val="00E72D5A"/>
    <w:rsid w:val="00E72D81"/>
    <w:rsid w:val="00E72FB6"/>
    <w:rsid w:val="00E73150"/>
    <w:rsid w:val="00E73176"/>
    <w:rsid w:val="00E73417"/>
    <w:rsid w:val="00E73486"/>
    <w:rsid w:val="00E73654"/>
    <w:rsid w:val="00E73779"/>
    <w:rsid w:val="00E737BD"/>
    <w:rsid w:val="00E73860"/>
    <w:rsid w:val="00E73B2D"/>
    <w:rsid w:val="00E73C8E"/>
    <w:rsid w:val="00E73D3D"/>
    <w:rsid w:val="00E73D66"/>
    <w:rsid w:val="00E73EBE"/>
    <w:rsid w:val="00E742D4"/>
    <w:rsid w:val="00E744D1"/>
    <w:rsid w:val="00E747E4"/>
    <w:rsid w:val="00E7490A"/>
    <w:rsid w:val="00E74BB5"/>
    <w:rsid w:val="00E74BBC"/>
    <w:rsid w:val="00E74D60"/>
    <w:rsid w:val="00E7547D"/>
    <w:rsid w:val="00E75507"/>
    <w:rsid w:val="00E7569F"/>
    <w:rsid w:val="00E75D7E"/>
    <w:rsid w:val="00E76195"/>
    <w:rsid w:val="00E76507"/>
    <w:rsid w:val="00E766B5"/>
    <w:rsid w:val="00E766B7"/>
    <w:rsid w:val="00E766E8"/>
    <w:rsid w:val="00E7678F"/>
    <w:rsid w:val="00E76959"/>
    <w:rsid w:val="00E76A98"/>
    <w:rsid w:val="00E76C11"/>
    <w:rsid w:val="00E76FF4"/>
    <w:rsid w:val="00E7713A"/>
    <w:rsid w:val="00E77235"/>
    <w:rsid w:val="00E77381"/>
    <w:rsid w:val="00E77873"/>
    <w:rsid w:val="00E779D7"/>
    <w:rsid w:val="00E77C5B"/>
    <w:rsid w:val="00E80C0A"/>
    <w:rsid w:val="00E80C3B"/>
    <w:rsid w:val="00E80C8F"/>
    <w:rsid w:val="00E8111D"/>
    <w:rsid w:val="00E811A2"/>
    <w:rsid w:val="00E812AA"/>
    <w:rsid w:val="00E812C9"/>
    <w:rsid w:val="00E81514"/>
    <w:rsid w:val="00E815E4"/>
    <w:rsid w:val="00E81F4A"/>
    <w:rsid w:val="00E82282"/>
    <w:rsid w:val="00E824B6"/>
    <w:rsid w:val="00E824C8"/>
    <w:rsid w:val="00E825D6"/>
    <w:rsid w:val="00E8291E"/>
    <w:rsid w:val="00E82C74"/>
    <w:rsid w:val="00E82DDD"/>
    <w:rsid w:val="00E82F61"/>
    <w:rsid w:val="00E82FFE"/>
    <w:rsid w:val="00E83480"/>
    <w:rsid w:val="00E836D4"/>
    <w:rsid w:val="00E83802"/>
    <w:rsid w:val="00E83A38"/>
    <w:rsid w:val="00E83E3A"/>
    <w:rsid w:val="00E83E5E"/>
    <w:rsid w:val="00E83EEC"/>
    <w:rsid w:val="00E83FC8"/>
    <w:rsid w:val="00E848F1"/>
    <w:rsid w:val="00E84CED"/>
    <w:rsid w:val="00E84D28"/>
    <w:rsid w:val="00E84FFE"/>
    <w:rsid w:val="00E85376"/>
    <w:rsid w:val="00E85548"/>
    <w:rsid w:val="00E85613"/>
    <w:rsid w:val="00E856A2"/>
    <w:rsid w:val="00E85855"/>
    <w:rsid w:val="00E85B6D"/>
    <w:rsid w:val="00E86369"/>
    <w:rsid w:val="00E8652A"/>
    <w:rsid w:val="00E86620"/>
    <w:rsid w:val="00E868B3"/>
    <w:rsid w:val="00E869E9"/>
    <w:rsid w:val="00E86A83"/>
    <w:rsid w:val="00E86D6B"/>
    <w:rsid w:val="00E8700A"/>
    <w:rsid w:val="00E87356"/>
    <w:rsid w:val="00E87612"/>
    <w:rsid w:val="00E876A1"/>
    <w:rsid w:val="00E879E3"/>
    <w:rsid w:val="00E87A28"/>
    <w:rsid w:val="00E90046"/>
    <w:rsid w:val="00E9007C"/>
    <w:rsid w:val="00E914EE"/>
    <w:rsid w:val="00E919AA"/>
    <w:rsid w:val="00E91AEC"/>
    <w:rsid w:val="00E91D6F"/>
    <w:rsid w:val="00E91DFB"/>
    <w:rsid w:val="00E91EAD"/>
    <w:rsid w:val="00E92240"/>
    <w:rsid w:val="00E9237E"/>
    <w:rsid w:val="00E92678"/>
    <w:rsid w:val="00E927B8"/>
    <w:rsid w:val="00E92830"/>
    <w:rsid w:val="00E92941"/>
    <w:rsid w:val="00E93301"/>
    <w:rsid w:val="00E933B4"/>
    <w:rsid w:val="00E934BD"/>
    <w:rsid w:val="00E93B2E"/>
    <w:rsid w:val="00E93B84"/>
    <w:rsid w:val="00E94592"/>
    <w:rsid w:val="00E946A8"/>
    <w:rsid w:val="00E94874"/>
    <w:rsid w:val="00E94C23"/>
    <w:rsid w:val="00E94D40"/>
    <w:rsid w:val="00E95358"/>
    <w:rsid w:val="00E953E9"/>
    <w:rsid w:val="00E95965"/>
    <w:rsid w:val="00E9599D"/>
    <w:rsid w:val="00E95F49"/>
    <w:rsid w:val="00E9602C"/>
    <w:rsid w:val="00E96255"/>
    <w:rsid w:val="00E971D7"/>
    <w:rsid w:val="00E97C55"/>
    <w:rsid w:val="00E97E70"/>
    <w:rsid w:val="00E97F6D"/>
    <w:rsid w:val="00E97FE8"/>
    <w:rsid w:val="00EA0034"/>
    <w:rsid w:val="00EA025C"/>
    <w:rsid w:val="00EA0C4C"/>
    <w:rsid w:val="00EA0C68"/>
    <w:rsid w:val="00EA1120"/>
    <w:rsid w:val="00EA1194"/>
    <w:rsid w:val="00EA1CFF"/>
    <w:rsid w:val="00EA1D4B"/>
    <w:rsid w:val="00EA1FBB"/>
    <w:rsid w:val="00EA206C"/>
    <w:rsid w:val="00EA24AF"/>
    <w:rsid w:val="00EA2EC2"/>
    <w:rsid w:val="00EA2F39"/>
    <w:rsid w:val="00EA3147"/>
    <w:rsid w:val="00EA32BD"/>
    <w:rsid w:val="00EA330B"/>
    <w:rsid w:val="00EA3423"/>
    <w:rsid w:val="00EA356E"/>
    <w:rsid w:val="00EA3D13"/>
    <w:rsid w:val="00EA3D78"/>
    <w:rsid w:val="00EA411D"/>
    <w:rsid w:val="00EA4265"/>
    <w:rsid w:val="00EA42F2"/>
    <w:rsid w:val="00EA433A"/>
    <w:rsid w:val="00EA4357"/>
    <w:rsid w:val="00EA4B08"/>
    <w:rsid w:val="00EA52E2"/>
    <w:rsid w:val="00EA592E"/>
    <w:rsid w:val="00EA69FB"/>
    <w:rsid w:val="00EA6B59"/>
    <w:rsid w:val="00EA6C6E"/>
    <w:rsid w:val="00EA71E2"/>
    <w:rsid w:val="00EA7397"/>
    <w:rsid w:val="00EA74A7"/>
    <w:rsid w:val="00EA74FA"/>
    <w:rsid w:val="00EA75BF"/>
    <w:rsid w:val="00EA76BA"/>
    <w:rsid w:val="00EA772C"/>
    <w:rsid w:val="00EA784C"/>
    <w:rsid w:val="00EA789E"/>
    <w:rsid w:val="00EA797C"/>
    <w:rsid w:val="00EA7D20"/>
    <w:rsid w:val="00EB02AA"/>
    <w:rsid w:val="00EB0356"/>
    <w:rsid w:val="00EB04DF"/>
    <w:rsid w:val="00EB0664"/>
    <w:rsid w:val="00EB0773"/>
    <w:rsid w:val="00EB0C83"/>
    <w:rsid w:val="00EB0E84"/>
    <w:rsid w:val="00EB0EE9"/>
    <w:rsid w:val="00EB116E"/>
    <w:rsid w:val="00EB133D"/>
    <w:rsid w:val="00EB1348"/>
    <w:rsid w:val="00EB169B"/>
    <w:rsid w:val="00EB1897"/>
    <w:rsid w:val="00EB195E"/>
    <w:rsid w:val="00EB1F10"/>
    <w:rsid w:val="00EB23A6"/>
    <w:rsid w:val="00EB2AB1"/>
    <w:rsid w:val="00EB2C06"/>
    <w:rsid w:val="00EB2CB2"/>
    <w:rsid w:val="00EB2D2A"/>
    <w:rsid w:val="00EB2F70"/>
    <w:rsid w:val="00EB3329"/>
    <w:rsid w:val="00EB3752"/>
    <w:rsid w:val="00EB38A0"/>
    <w:rsid w:val="00EB3989"/>
    <w:rsid w:val="00EB3A8A"/>
    <w:rsid w:val="00EB4011"/>
    <w:rsid w:val="00EB43F9"/>
    <w:rsid w:val="00EB47B5"/>
    <w:rsid w:val="00EB4D12"/>
    <w:rsid w:val="00EB51FB"/>
    <w:rsid w:val="00EB5219"/>
    <w:rsid w:val="00EB5250"/>
    <w:rsid w:val="00EB53E0"/>
    <w:rsid w:val="00EB54A6"/>
    <w:rsid w:val="00EB5D5E"/>
    <w:rsid w:val="00EB5DBA"/>
    <w:rsid w:val="00EB5E93"/>
    <w:rsid w:val="00EB5EA5"/>
    <w:rsid w:val="00EB5FEF"/>
    <w:rsid w:val="00EB6040"/>
    <w:rsid w:val="00EB6304"/>
    <w:rsid w:val="00EB6364"/>
    <w:rsid w:val="00EB647D"/>
    <w:rsid w:val="00EB66B8"/>
    <w:rsid w:val="00EB683E"/>
    <w:rsid w:val="00EB6AD8"/>
    <w:rsid w:val="00EB6F63"/>
    <w:rsid w:val="00EB70C6"/>
    <w:rsid w:val="00EB7512"/>
    <w:rsid w:val="00EB7804"/>
    <w:rsid w:val="00EB7895"/>
    <w:rsid w:val="00EB7A5C"/>
    <w:rsid w:val="00EB7B0A"/>
    <w:rsid w:val="00EB7E1C"/>
    <w:rsid w:val="00EB7F5F"/>
    <w:rsid w:val="00EC0430"/>
    <w:rsid w:val="00EC0792"/>
    <w:rsid w:val="00EC0B24"/>
    <w:rsid w:val="00EC0B30"/>
    <w:rsid w:val="00EC0B97"/>
    <w:rsid w:val="00EC0FD7"/>
    <w:rsid w:val="00EC11E7"/>
    <w:rsid w:val="00EC13F8"/>
    <w:rsid w:val="00EC1417"/>
    <w:rsid w:val="00EC1772"/>
    <w:rsid w:val="00EC1869"/>
    <w:rsid w:val="00EC1EE4"/>
    <w:rsid w:val="00EC23BF"/>
    <w:rsid w:val="00EC24BB"/>
    <w:rsid w:val="00EC2841"/>
    <w:rsid w:val="00EC2B69"/>
    <w:rsid w:val="00EC3235"/>
    <w:rsid w:val="00EC3335"/>
    <w:rsid w:val="00EC3A4E"/>
    <w:rsid w:val="00EC3B71"/>
    <w:rsid w:val="00EC3CBD"/>
    <w:rsid w:val="00EC3D27"/>
    <w:rsid w:val="00EC3EE5"/>
    <w:rsid w:val="00EC3EEB"/>
    <w:rsid w:val="00EC4123"/>
    <w:rsid w:val="00EC4A43"/>
    <w:rsid w:val="00EC4AC3"/>
    <w:rsid w:val="00EC4E61"/>
    <w:rsid w:val="00EC4F37"/>
    <w:rsid w:val="00EC4FDF"/>
    <w:rsid w:val="00EC5014"/>
    <w:rsid w:val="00EC52A1"/>
    <w:rsid w:val="00EC5C87"/>
    <w:rsid w:val="00EC64F4"/>
    <w:rsid w:val="00EC69D6"/>
    <w:rsid w:val="00EC7017"/>
    <w:rsid w:val="00EC722A"/>
    <w:rsid w:val="00EC770F"/>
    <w:rsid w:val="00EC7826"/>
    <w:rsid w:val="00EC795A"/>
    <w:rsid w:val="00EC7C12"/>
    <w:rsid w:val="00EC7CD2"/>
    <w:rsid w:val="00ED0283"/>
    <w:rsid w:val="00ED0333"/>
    <w:rsid w:val="00ED0412"/>
    <w:rsid w:val="00ED04E8"/>
    <w:rsid w:val="00ED0539"/>
    <w:rsid w:val="00ED0654"/>
    <w:rsid w:val="00ED068D"/>
    <w:rsid w:val="00ED073D"/>
    <w:rsid w:val="00ED07EA"/>
    <w:rsid w:val="00ED14AE"/>
    <w:rsid w:val="00ED16C7"/>
    <w:rsid w:val="00ED1945"/>
    <w:rsid w:val="00ED1BB5"/>
    <w:rsid w:val="00ED1DBE"/>
    <w:rsid w:val="00ED1E39"/>
    <w:rsid w:val="00ED246C"/>
    <w:rsid w:val="00ED24E9"/>
    <w:rsid w:val="00ED2777"/>
    <w:rsid w:val="00ED29B6"/>
    <w:rsid w:val="00ED2A04"/>
    <w:rsid w:val="00ED3271"/>
    <w:rsid w:val="00ED34FF"/>
    <w:rsid w:val="00ED378C"/>
    <w:rsid w:val="00ED3BF8"/>
    <w:rsid w:val="00ED3D0E"/>
    <w:rsid w:val="00ED438F"/>
    <w:rsid w:val="00ED4497"/>
    <w:rsid w:val="00ED4782"/>
    <w:rsid w:val="00ED47B5"/>
    <w:rsid w:val="00ED4823"/>
    <w:rsid w:val="00ED4AA3"/>
    <w:rsid w:val="00ED53B9"/>
    <w:rsid w:val="00ED561F"/>
    <w:rsid w:val="00ED58EA"/>
    <w:rsid w:val="00ED5E00"/>
    <w:rsid w:val="00ED62E9"/>
    <w:rsid w:val="00ED63A5"/>
    <w:rsid w:val="00ED6BB9"/>
    <w:rsid w:val="00ED71FB"/>
    <w:rsid w:val="00ED73FD"/>
    <w:rsid w:val="00ED7543"/>
    <w:rsid w:val="00ED75B5"/>
    <w:rsid w:val="00ED7814"/>
    <w:rsid w:val="00ED7D01"/>
    <w:rsid w:val="00ED7ED6"/>
    <w:rsid w:val="00ED7ED9"/>
    <w:rsid w:val="00EE02A7"/>
    <w:rsid w:val="00EE049B"/>
    <w:rsid w:val="00EE08F7"/>
    <w:rsid w:val="00EE09EB"/>
    <w:rsid w:val="00EE0CF2"/>
    <w:rsid w:val="00EE0EC7"/>
    <w:rsid w:val="00EE1058"/>
    <w:rsid w:val="00EE19AF"/>
    <w:rsid w:val="00EE1B7E"/>
    <w:rsid w:val="00EE1BBE"/>
    <w:rsid w:val="00EE1C2E"/>
    <w:rsid w:val="00EE20ED"/>
    <w:rsid w:val="00EE221F"/>
    <w:rsid w:val="00EE2344"/>
    <w:rsid w:val="00EE2EA1"/>
    <w:rsid w:val="00EE315F"/>
    <w:rsid w:val="00EE31E7"/>
    <w:rsid w:val="00EE33FD"/>
    <w:rsid w:val="00EE37C9"/>
    <w:rsid w:val="00EE3902"/>
    <w:rsid w:val="00EE3A32"/>
    <w:rsid w:val="00EE3DF3"/>
    <w:rsid w:val="00EE3EEB"/>
    <w:rsid w:val="00EE3FD6"/>
    <w:rsid w:val="00EE4123"/>
    <w:rsid w:val="00EE435B"/>
    <w:rsid w:val="00EE43D0"/>
    <w:rsid w:val="00EE4483"/>
    <w:rsid w:val="00EE4A02"/>
    <w:rsid w:val="00EE4C7F"/>
    <w:rsid w:val="00EE5582"/>
    <w:rsid w:val="00EE55BD"/>
    <w:rsid w:val="00EE5729"/>
    <w:rsid w:val="00EE5E38"/>
    <w:rsid w:val="00EE6149"/>
    <w:rsid w:val="00EE623C"/>
    <w:rsid w:val="00EE6352"/>
    <w:rsid w:val="00EE64DF"/>
    <w:rsid w:val="00EE66AE"/>
    <w:rsid w:val="00EE6B80"/>
    <w:rsid w:val="00EE6CAA"/>
    <w:rsid w:val="00EE735D"/>
    <w:rsid w:val="00EE742B"/>
    <w:rsid w:val="00EE784E"/>
    <w:rsid w:val="00EE7932"/>
    <w:rsid w:val="00EF016A"/>
    <w:rsid w:val="00EF0652"/>
    <w:rsid w:val="00EF0807"/>
    <w:rsid w:val="00EF0F37"/>
    <w:rsid w:val="00EF1723"/>
    <w:rsid w:val="00EF1AF6"/>
    <w:rsid w:val="00EF1BD9"/>
    <w:rsid w:val="00EF2215"/>
    <w:rsid w:val="00EF2228"/>
    <w:rsid w:val="00EF2443"/>
    <w:rsid w:val="00EF29DA"/>
    <w:rsid w:val="00EF2A06"/>
    <w:rsid w:val="00EF3109"/>
    <w:rsid w:val="00EF32CB"/>
    <w:rsid w:val="00EF34B1"/>
    <w:rsid w:val="00EF371B"/>
    <w:rsid w:val="00EF38E0"/>
    <w:rsid w:val="00EF3E2E"/>
    <w:rsid w:val="00EF4373"/>
    <w:rsid w:val="00EF437E"/>
    <w:rsid w:val="00EF442A"/>
    <w:rsid w:val="00EF4930"/>
    <w:rsid w:val="00EF4AD3"/>
    <w:rsid w:val="00EF4B34"/>
    <w:rsid w:val="00EF4B47"/>
    <w:rsid w:val="00EF4C99"/>
    <w:rsid w:val="00EF4CE1"/>
    <w:rsid w:val="00EF4D2D"/>
    <w:rsid w:val="00EF51B8"/>
    <w:rsid w:val="00EF56CD"/>
    <w:rsid w:val="00EF572D"/>
    <w:rsid w:val="00EF577F"/>
    <w:rsid w:val="00EF57CC"/>
    <w:rsid w:val="00EF58AA"/>
    <w:rsid w:val="00EF5AED"/>
    <w:rsid w:val="00EF5E9A"/>
    <w:rsid w:val="00EF5EA6"/>
    <w:rsid w:val="00EF6292"/>
    <w:rsid w:val="00EF647F"/>
    <w:rsid w:val="00EF65E7"/>
    <w:rsid w:val="00EF6E0E"/>
    <w:rsid w:val="00EF6FF6"/>
    <w:rsid w:val="00EF6FF7"/>
    <w:rsid w:val="00EF6FFA"/>
    <w:rsid w:val="00EF7009"/>
    <w:rsid w:val="00EF709A"/>
    <w:rsid w:val="00EF735C"/>
    <w:rsid w:val="00EF7573"/>
    <w:rsid w:val="00EF7625"/>
    <w:rsid w:val="00EF769C"/>
    <w:rsid w:val="00EF76D7"/>
    <w:rsid w:val="00EF77A1"/>
    <w:rsid w:val="00EF7D1F"/>
    <w:rsid w:val="00EF7D21"/>
    <w:rsid w:val="00EF7D98"/>
    <w:rsid w:val="00EF7DCC"/>
    <w:rsid w:val="00EF7DD9"/>
    <w:rsid w:val="00EF7E34"/>
    <w:rsid w:val="00F00145"/>
    <w:rsid w:val="00F00484"/>
    <w:rsid w:val="00F00540"/>
    <w:rsid w:val="00F00653"/>
    <w:rsid w:val="00F0070B"/>
    <w:rsid w:val="00F00834"/>
    <w:rsid w:val="00F0093B"/>
    <w:rsid w:val="00F00A0F"/>
    <w:rsid w:val="00F00C00"/>
    <w:rsid w:val="00F00C67"/>
    <w:rsid w:val="00F00D7B"/>
    <w:rsid w:val="00F00DDA"/>
    <w:rsid w:val="00F013C7"/>
    <w:rsid w:val="00F017AF"/>
    <w:rsid w:val="00F01904"/>
    <w:rsid w:val="00F01A4C"/>
    <w:rsid w:val="00F01ABE"/>
    <w:rsid w:val="00F01C71"/>
    <w:rsid w:val="00F01C75"/>
    <w:rsid w:val="00F022CA"/>
    <w:rsid w:val="00F0233B"/>
    <w:rsid w:val="00F023C1"/>
    <w:rsid w:val="00F023C7"/>
    <w:rsid w:val="00F025AE"/>
    <w:rsid w:val="00F02722"/>
    <w:rsid w:val="00F0279E"/>
    <w:rsid w:val="00F02945"/>
    <w:rsid w:val="00F02957"/>
    <w:rsid w:val="00F0296A"/>
    <w:rsid w:val="00F02996"/>
    <w:rsid w:val="00F02BAF"/>
    <w:rsid w:val="00F02C4A"/>
    <w:rsid w:val="00F02C70"/>
    <w:rsid w:val="00F02D1E"/>
    <w:rsid w:val="00F0301A"/>
    <w:rsid w:val="00F0315C"/>
    <w:rsid w:val="00F03162"/>
    <w:rsid w:val="00F03296"/>
    <w:rsid w:val="00F03356"/>
    <w:rsid w:val="00F038E3"/>
    <w:rsid w:val="00F03AF2"/>
    <w:rsid w:val="00F03EA2"/>
    <w:rsid w:val="00F03EB2"/>
    <w:rsid w:val="00F04129"/>
    <w:rsid w:val="00F044E8"/>
    <w:rsid w:val="00F046E3"/>
    <w:rsid w:val="00F04782"/>
    <w:rsid w:val="00F05733"/>
    <w:rsid w:val="00F05F99"/>
    <w:rsid w:val="00F060CB"/>
    <w:rsid w:val="00F06183"/>
    <w:rsid w:val="00F06279"/>
    <w:rsid w:val="00F067AB"/>
    <w:rsid w:val="00F067C7"/>
    <w:rsid w:val="00F069AC"/>
    <w:rsid w:val="00F06BE4"/>
    <w:rsid w:val="00F06CFF"/>
    <w:rsid w:val="00F06D44"/>
    <w:rsid w:val="00F06DAB"/>
    <w:rsid w:val="00F06F61"/>
    <w:rsid w:val="00F071E8"/>
    <w:rsid w:val="00F0742A"/>
    <w:rsid w:val="00F074DB"/>
    <w:rsid w:val="00F0772C"/>
    <w:rsid w:val="00F078F0"/>
    <w:rsid w:val="00F07B7E"/>
    <w:rsid w:val="00F07C94"/>
    <w:rsid w:val="00F07F05"/>
    <w:rsid w:val="00F07FA1"/>
    <w:rsid w:val="00F102D9"/>
    <w:rsid w:val="00F109A8"/>
    <w:rsid w:val="00F10A4F"/>
    <w:rsid w:val="00F10BB1"/>
    <w:rsid w:val="00F10D04"/>
    <w:rsid w:val="00F10E9C"/>
    <w:rsid w:val="00F111F6"/>
    <w:rsid w:val="00F119F8"/>
    <w:rsid w:val="00F11DE1"/>
    <w:rsid w:val="00F1201E"/>
    <w:rsid w:val="00F122ED"/>
    <w:rsid w:val="00F12360"/>
    <w:rsid w:val="00F125F1"/>
    <w:rsid w:val="00F126E8"/>
    <w:rsid w:val="00F129A1"/>
    <w:rsid w:val="00F12B75"/>
    <w:rsid w:val="00F12C68"/>
    <w:rsid w:val="00F13269"/>
    <w:rsid w:val="00F1326F"/>
    <w:rsid w:val="00F13610"/>
    <w:rsid w:val="00F13691"/>
    <w:rsid w:val="00F137D0"/>
    <w:rsid w:val="00F13D6A"/>
    <w:rsid w:val="00F13FBE"/>
    <w:rsid w:val="00F1414E"/>
    <w:rsid w:val="00F141F3"/>
    <w:rsid w:val="00F143DE"/>
    <w:rsid w:val="00F144D9"/>
    <w:rsid w:val="00F1457D"/>
    <w:rsid w:val="00F14BBF"/>
    <w:rsid w:val="00F14DB1"/>
    <w:rsid w:val="00F153B6"/>
    <w:rsid w:val="00F15451"/>
    <w:rsid w:val="00F156DA"/>
    <w:rsid w:val="00F157BE"/>
    <w:rsid w:val="00F158EB"/>
    <w:rsid w:val="00F15C56"/>
    <w:rsid w:val="00F15DD8"/>
    <w:rsid w:val="00F15E05"/>
    <w:rsid w:val="00F1617B"/>
    <w:rsid w:val="00F1649D"/>
    <w:rsid w:val="00F164CE"/>
    <w:rsid w:val="00F1657A"/>
    <w:rsid w:val="00F1658C"/>
    <w:rsid w:val="00F16A44"/>
    <w:rsid w:val="00F16B48"/>
    <w:rsid w:val="00F16BCD"/>
    <w:rsid w:val="00F16CCE"/>
    <w:rsid w:val="00F175B2"/>
    <w:rsid w:val="00F17757"/>
    <w:rsid w:val="00F17A3F"/>
    <w:rsid w:val="00F17A45"/>
    <w:rsid w:val="00F17D0A"/>
    <w:rsid w:val="00F17F8B"/>
    <w:rsid w:val="00F200FB"/>
    <w:rsid w:val="00F202AA"/>
    <w:rsid w:val="00F2061A"/>
    <w:rsid w:val="00F206A4"/>
    <w:rsid w:val="00F20B0B"/>
    <w:rsid w:val="00F211F9"/>
    <w:rsid w:val="00F21AFD"/>
    <w:rsid w:val="00F21BB9"/>
    <w:rsid w:val="00F21DC6"/>
    <w:rsid w:val="00F21F38"/>
    <w:rsid w:val="00F226BD"/>
    <w:rsid w:val="00F2287F"/>
    <w:rsid w:val="00F22E8F"/>
    <w:rsid w:val="00F2327A"/>
    <w:rsid w:val="00F2333E"/>
    <w:rsid w:val="00F234F8"/>
    <w:rsid w:val="00F23511"/>
    <w:rsid w:val="00F2354A"/>
    <w:rsid w:val="00F235EF"/>
    <w:rsid w:val="00F23670"/>
    <w:rsid w:val="00F236AF"/>
    <w:rsid w:val="00F239CD"/>
    <w:rsid w:val="00F23C15"/>
    <w:rsid w:val="00F23C98"/>
    <w:rsid w:val="00F2408D"/>
    <w:rsid w:val="00F24837"/>
    <w:rsid w:val="00F24934"/>
    <w:rsid w:val="00F24AF1"/>
    <w:rsid w:val="00F24B99"/>
    <w:rsid w:val="00F24CF4"/>
    <w:rsid w:val="00F24EAF"/>
    <w:rsid w:val="00F2534E"/>
    <w:rsid w:val="00F257FC"/>
    <w:rsid w:val="00F25A84"/>
    <w:rsid w:val="00F25AE6"/>
    <w:rsid w:val="00F25E5E"/>
    <w:rsid w:val="00F25FBA"/>
    <w:rsid w:val="00F25FCB"/>
    <w:rsid w:val="00F26077"/>
    <w:rsid w:val="00F2628F"/>
    <w:rsid w:val="00F266E8"/>
    <w:rsid w:val="00F26946"/>
    <w:rsid w:val="00F2694F"/>
    <w:rsid w:val="00F26977"/>
    <w:rsid w:val="00F269F7"/>
    <w:rsid w:val="00F26EC0"/>
    <w:rsid w:val="00F278B3"/>
    <w:rsid w:val="00F278F5"/>
    <w:rsid w:val="00F27CCB"/>
    <w:rsid w:val="00F27DC1"/>
    <w:rsid w:val="00F300AD"/>
    <w:rsid w:val="00F301B0"/>
    <w:rsid w:val="00F3058A"/>
    <w:rsid w:val="00F30642"/>
    <w:rsid w:val="00F30747"/>
    <w:rsid w:val="00F30B6B"/>
    <w:rsid w:val="00F30FB5"/>
    <w:rsid w:val="00F3107E"/>
    <w:rsid w:val="00F310D3"/>
    <w:rsid w:val="00F314A0"/>
    <w:rsid w:val="00F3195F"/>
    <w:rsid w:val="00F32038"/>
    <w:rsid w:val="00F3212F"/>
    <w:rsid w:val="00F3227D"/>
    <w:rsid w:val="00F322E1"/>
    <w:rsid w:val="00F32323"/>
    <w:rsid w:val="00F32F11"/>
    <w:rsid w:val="00F330DB"/>
    <w:rsid w:val="00F332FB"/>
    <w:rsid w:val="00F335C4"/>
    <w:rsid w:val="00F337EC"/>
    <w:rsid w:val="00F3380C"/>
    <w:rsid w:val="00F339C1"/>
    <w:rsid w:val="00F33A0E"/>
    <w:rsid w:val="00F33AA7"/>
    <w:rsid w:val="00F33BA4"/>
    <w:rsid w:val="00F34531"/>
    <w:rsid w:val="00F346A7"/>
    <w:rsid w:val="00F34928"/>
    <w:rsid w:val="00F34E29"/>
    <w:rsid w:val="00F350B9"/>
    <w:rsid w:val="00F355D0"/>
    <w:rsid w:val="00F3566E"/>
    <w:rsid w:val="00F358BE"/>
    <w:rsid w:val="00F35FA4"/>
    <w:rsid w:val="00F3622D"/>
    <w:rsid w:val="00F36467"/>
    <w:rsid w:val="00F364F4"/>
    <w:rsid w:val="00F367EF"/>
    <w:rsid w:val="00F36A26"/>
    <w:rsid w:val="00F36A8D"/>
    <w:rsid w:val="00F36B77"/>
    <w:rsid w:val="00F37458"/>
    <w:rsid w:val="00F374DB"/>
    <w:rsid w:val="00F3759A"/>
    <w:rsid w:val="00F377B4"/>
    <w:rsid w:val="00F4058C"/>
    <w:rsid w:val="00F408E4"/>
    <w:rsid w:val="00F40A8F"/>
    <w:rsid w:val="00F40B61"/>
    <w:rsid w:val="00F40DD7"/>
    <w:rsid w:val="00F40F75"/>
    <w:rsid w:val="00F40F7B"/>
    <w:rsid w:val="00F415BF"/>
    <w:rsid w:val="00F41773"/>
    <w:rsid w:val="00F41869"/>
    <w:rsid w:val="00F41944"/>
    <w:rsid w:val="00F41C65"/>
    <w:rsid w:val="00F4217D"/>
    <w:rsid w:val="00F423AF"/>
    <w:rsid w:val="00F4252C"/>
    <w:rsid w:val="00F425D4"/>
    <w:rsid w:val="00F4294C"/>
    <w:rsid w:val="00F4330F"/>
    <w:rsid w:val="00F436E5"/>
    <w:rsid w:val="00F438B9"/>
    <w:rsid w:val="00F43D7D"/>
    <w:rsid w:val="00F43DF1"/>
    <w:rsid w:val="00F43ECB"/>
    <w:rsid w:val="00F4400C"/>
    <w:rsid w:val="00F44316"/>
    <w:rsid w:val="00F44904"/>
    <w:rsid w:val="00F44B86"/>
    <w:rsid w:val="00F44DB6"/>
    <w:rsid w:val="00F45591"/>
    <w:rsid w:val="00F4585B"/>
    <w:rsid w:val="00F458D3"/>
    <w:rsid w:val="00F4593E"/>
    <w:rsid w:val="00F45BDD"/>
    <w:rsid w:val="00F45E71"/>
    <w:rsid w:val="00F46023"/>
    <w:rsid w:val="00F4608B"/>
    <w:rsid w:val="00F4672C"/>
    <w:rsid w:val="00F469B2"/>
    <w:rsid w:val="00F47077"/>
    <w:rsid w:val="00F47278"/>
    <w:rsid w:val="00F472D4"/>
    <w:rsid w:val="00F477FC"/>
    <w:rsid w:val="00F47801"/>
    <w:rsid w:val="00F47B08"/>
    <w:rsid w:val="00F47D9B"/>
    <w:rsid w:val="00F50020"/>
    <w:rsid w:val="00F50368"/>
    <w:rsid w:val="00F50468"/>
    <w:rsid w:val="00F504A4"/>
    <w:rsid w:val="00F5066F"/>
    <w:rsid w:val="00F50671"/>
    <w:rsid w:val="00F50886"/>
    <w:rsid w:val="00F5095B"/>
    <w:rsid w:val="00F50D64"/>
    <w:rsid w:val="00F510F9"/>
    <w:rsid w:val="00F5117A"/>
    <w:rsid w:val="00F51787"/>
    <w:rsid w:val="00F51926"/>
    <w:rsid w:val="00F51B9A"/>
    <w:rsid w:val="00F51D9A"/>
    <w:rsid w:val="00F51E9D"/>
    <w:rsid w:val="00F51EDA"/>
    <w:rsid w:val="00F5206F"/>
    <w:rsid w:val="00F52645"/>
    <w:rsid w:val="00F529DC"/>
    <w:rsid w:val="00F52CA1"/>
    <w:rsid w:val="00F53619"/>
    <w:rsid w:val="00F5361A"/>
    <w:rsid w:val="00F53636"/>
    <w:rsid w:val="00F536A0"/>
    <w:rsid w:val="00F53710"/>
    <w:rsid w:val="00F53ADD"/>
    <w:rsid w:val="00F53E42"/>
    <w:rsid w:val="00F53E81"/>
    <w:rsid w:val="00F54006"/>
    <w:rsid w:val="00F543E9"/>
    <w:rsid w:val="00F544C4"/>
    <w:rsid w:val="00F54785"/>
    <w:rsid w:val="00F54878"/>
    <w:rsid w:val="00F552C6"/>
    <w:rsid w:val="00F5532B"/>
    <w:rsid w:val="00F55395"/>
    <w:rsid w:val="00F55407"/>
    <w:rsid w:val="00F56383"/>
    <w:rsid w:val="00F56507"/>
    <w:rsid w:val="00F565B4"/>
    <w:rsid w:val="00F568DE"/>
    <w:rsid w:val="00F56CE8"/>
    <w:rsid w:val="00F56D05"/>
    <w:rsid w:val="00F56D13"/>
    <w:rsid w:val="00F57215"/>
    <w:rsid w:val="00F5751F"/>
    <w:rsid w:val="00F57610"/>
    <w:rsid w:val="00F57EFF"/>
    <w:rsid w:val="00F6004F"/>
    <w:rsid w:val="00F60306"/>
    <w:rsid w:val="00F60638"/>
    <w:rsid w:val="00F6087D"/>
    <w:rsid w:val="00F608C5"/>
    <w:rsid w:val="00F60D47"/>
    <w:rsid w:val="00F60E39"/>
    <w:rsid w:val="00F6102F"/>
    <w:rsid w:val="00F6121F"/>
    <w:rsid w:val="00F61267"/>
    <w:rsid w:val="00F61620"/>
    <w:rsid w:val="00F61E98"/>
    <w:rsid w:val="00F61FA4"/>
    <w:rsid w:val="00F61FBB"/>
    <w:rsid w:val="00F6205D"/>
    <w:rsid w:val="00F6235B"/>
    <w:rsid w:val="00F6240B"/>
    <w:rsid w:val="00F62B46"/>
    <w:rsid w:val="00F630DE"/>
    <w:rsid w:val="00F63386"/>
    <w:rsid w:val="00F633E8"/>
    <w:rsid w:val="00F63DCC"/>
    <w:rsid w:val="00F64401"/>
    <w:rsid w:val="00F6468E"/>
    <w:rsid w:val="00F64B65"/>
    <w:rsid w:val="00F64C0C"/>
    <w:rsid w:val="00F64D16"/>
    <w:rsid w:val="00F64D7D"/>
    <w:rsid w:val="00F6501B"/>
    <w:rsid w:val="00F6507E"/>
    <w:rsid w:val="00F650F8"/>
    <w:rsid w:val="00F6510E"/>
    <w:rsid w:val="00F65288"/>
    <w:rsid w:val="00F656C9"/>
    <w:rsid w:val="00F65743"/>
    <w:rsid w:val="00F65A24"/>
    <w:rsid w:val="00F65B08"/>
    <w:rsid w:val="00F65BF7"/>
    <w:rsid w:val="00F65F91"/>
    <w:rsid w:val="00F6606A"/>
    <w:rsid w:val="00F661CA"/>
    <w:rsid w:val="00F6644C"/>
    <w:rsid w:val="00F6667E"/>
    <w:rsid w:val="00F66761"/>
    <w:rsid w:val="00F66C62"/>
    <w:rsid w:val="00F66D00"/>
    <w:rsid w:val="00F66EF7"/>
    <w:rsid w:val="00F674EE"/>
    <w:rsid w:val="00F675F5"/>
    <w:rsid w:val="00F677D0"/>
    <w:rsid w:val="00F678F1"/>
    <w:rsid w:val="00F67BFB"/>
    <w:rsid w:val="00F67CA3"/>
    <w:rsid w:val="00F67E7A"/>
    <w:rsid w:val="00F700BB"/>
    <w:rsid w:val="00F70178"/>
    <w:rsid w:val="00F701C2"/>
    <w:rsid w:val="00F70356"/>
    <w:rsid w:val="00F70520"/>
    <w:rsid w:val="00F70542"/>
    <w:rsid w:val="00F709D5"/>
    <w:rsid w:val="00F70B7C"/>
    <w:rsid w:val="00F70D8C"/>
    <w:rsid w:val="00F715C3"/>
    <w:rsid w:val="00F71793"/>
    <w:rsid w:val="00F717C2"/>
    <w:rsid w:val="00F71833"/>
    <w:rsid w:val="00F71908"/>
    <w:rsid w:val="00F71B07"/>
    <w:rsid w:val="00F71C97"/>
    <w:rsid w:val="00F72638"/>
    <w:rsid w:val="00F72BEF"/>
    <w:rsid w:val="00F72C9E"/>
    <w:rsid w:val="00F7308A"/>
    <w:rsid w:val="00F733C4"/>
    <w:rsid w:val="00F73651"/>
    <w:rsid w:val="00F73F6B"/>
    <w:rsid w:val="00F740E9"/>
    <w:rsid w:val="00F74265"/>
    <w:rsid w:val="00F742BC"/>
    <w:rsid w:val="00F74315"/>
    <w:rsid w:val="00F743B6"/>
    <w:rsid w:val="00F743C5"/>
    <w:rsid w:val="00F74447"/>
    <w:rsid w:val="00F746B4"/>
    <w:rsid w:val="00F748F6"/>
    <w:rsid w:val="00F74BA8"/>
    <w:rsid w:val="00F74E33"/>
    <w:rsid w:val="00F7514E"/>
    <w:rsid w:val="00F7567F"/>
    <w:rsid w:val="00F75D7C"/>
    <w:rsid w:val="00F75E82"/>
    <w:rsid w:val="00F76B81"/>
    <w:rsid w:val="00F777B9"/>
    <w:rsid w:val="00F777C6"/>
    <w:rsid w:val="00F77A3E"/>
    <w:rsid w:val="00F8014B"/>
    <w:rsid w:val="00F801D8"/>
    <w:rsid w:val="00F801EC"/>
    <w:rsid w:val="00F8044E"/>
    <w:rsid w:val="00F8053A"/>
    <w:rsid w:val="00F80827"/>
    <w:rsid w:val="00F80A1B"/>
    <w:rsid w:val="00F80E07"/>
    <w:rsid w:val="00F812D4"/>
    <w:rsid w:val="00F81792"/>
    <w:rsid w:val="00F81895"/>
    <w:rsid w:val="00F8193C"/>
    <w:rsid w:val="00F81960"/>
    <w:rsid w:val="00F81AF8"/>
    <w:rsid w:val="00F81ECF"/>
    <w:rsid w:val="00F81ED6"/>
    <w:rsid w:val="00F820F4"/>
    <w:rsid w:val="00F82454"/>
    <w:rsid w:val="00F8282A"/>
    <w:rsid w:val="00F82EAF"/>
    <w:rsid w:val="00F82F77"/>
    <w:rsid w:val="00F83045"/>
    <w:rsid w:val="00F830CB"/>
    <w:rsid w:val="00F83804"/>
    <w:rsid w:val="00F844DB"/>
    <w:rsid w:val="00F84AF2"/>
    <w:rsid w:val="00F84BB2"/>
    <w:rsid w:val="00F84D1D"/>
    <w:rsid w:val="00F84E53"/>
    <w:rsid w:val="00F85075"/>
    <w:rsid w:val="00F85141"/>
    <w:rsid w:val="00F85286"/>
    <w:rsid w:val="00F85301"/>
    <w:rsid w:val="00F854FF"/>
    <w:rsid w:val="00F856D7"/>
    <w:rsid w:val="00F85AA2"/>
    <w:rsid w:val="00F85CB4"/>
    <w:rsid w:val="00F85EE7"/>
    <w:rsid w:val="00F85F99"/>
    <w:rsid w:val="00F85FC3"/>
    <w:rsid w:val="00F8604D"/>
    <w:rsid w:val="00F86083"/>
    <w:rsid w:val="00F8626B"/>
    <w:rsid w:val="00F864EC"/>
    <w:rsid w:val="00F865D7"/>
    <w:rsid w:val="00F86C33"/>
    <w:rsid w:val="00F8717C"/>
    <w:rsid w:val="00F8725D"/>
    <w:rsid w:val="00F87409"/>
    <w:rsid w:val="00F87422"/>
    <w:rsid w:val="00F90224"/>
    <w:rsid w:val="00F905A8"/>
    <w:rsid w:val="00F906FC"/>
    <w:rsid w:val="00F90D6F"/>
    <w:rsid w:val="00F90D72"/>
    <w:rsid w:val="00F90EC6"/>
    <w:rsid w:val="00F910D6"/>
    <w:rsid w:val="00F911DA"/>
    <w:rsid w:val="00F91523"/>
    <w:rsid w:val="00F9162F"/>
    <w:rsid w:val="00F9186E"/>
    <w:rsid w:val="00F918E7"/>
    <w:rsid w:val="00F91A72"/>
    <w:rsid w:val="00F91AC9"/>
    <w:rsid w:val="00F91B96"/>
    <w:rsid w:val="00F91CF9"/>
    <w:rsid w:val="00F92001"/>
    <w:rsid w:val="00F922B2"/>
    <w:rsid w:val="00F925AB"/>
    <w:rsid w:val="00F9269E"/>
    <w:rsid w:val="00F926ED"/>
    <w:rsid w:val="00F9288E"/>
    <w:rsid w:val="00F928AC"/>
    <w:rsid w:val="00F92902"/>
    <w:rsid w:val="00F92A3E"/>
    <w:rsid w:val="00F92E63"/>
    <w:rsid w:val="00F92EEB"/>
    <w:rsid w:val="00F92FB4"/>
    <w:rsid w:val="00F93128"/>
    <w:rsid w:val="00F93226"/>
    <w:rsid w:val="00F934F4"/>
    <w:rsid w:val="00F9379A"/>
    <w:rsid w:val="00F93E43"/>
    <w:rsid w:val="00F93EA0"/>
    <w:rsid w:val="00F9414A"/>
    <w:rsid w:val="00F9433B"/>
    <w:rsid w:val="00F94415"/>
    <w:rsid w:val="00F944BD"/>
    <w:rsid w:val="00F945F8"/>
    <w:rsid w:val="00F94AB4"/>
    <w:rsid w:val="00F94E45"/>
    <w:rsid w:val="00F9521E"/>
    <w:rsid w:val="00F95247"/>
    <w:rsid w:val="00F9526B"/>
    <w:rsid w:val="00F95584"/>
    <w:rsid w:val="00F957AF"/>
    <w:rsid w:val="00F95938"/>
    <w:rsid w:val="00F95CD0"/>
    <w:rsid w:val="00F960AB"/>
    <w:rsid w:val="00F96154"/>
    <w:rsid w:val="00F9624F"/>
    <w:rsid w:val="00F96456"/>
    <w:rsid w:val="00F965EB"/>
    <w:rsid w:val="00F96913"/>
    <w:rsid w:val="00F96B33"/>
    <w:rsid w:val="00F96D4D"/>
    <w:rsid w:val="00F96E32"/>
    <w:rsid w:val="00F96F47"/>
    <w:rsid w:val="00F96FB8"/>
    <w:rsid w:val="00F971A3"/>
    <w:rsid w:val="00F97527"/>
    <w:rsid w:val="00F975D1"/>
    <w:rsid w:val="00F97B66"/>
    <w:rsid w:val="00F97D02"/>
    <w:rsid w:val="00F97DD8"/>
    <w:rsid w:val="00F97EA0"/>
    <w:rsid w:val="00FA0194"/>
    <w:rsid w:val="00FA03A6"/>
    <w:rsid w:val="00FA04EB"/>
    <w:rsid w:val="00FA06F8"/>
    <w:rsid w:val="00FA0957"/>
    <w:rsid w:val="00FA1102"/>
    <w:rsid w:val="00FA162D"/>
    <w:rsid w:val="00FA1A05"/>
    <w:rsid w:val="00FA1CC6"/>
    <w:rsid w:val="00FA1EED"/>
    <w:rsid w:val="00FA1F11"/>
    <w:rsid w:val="00FA1F3D"/>
    <w:rsid w:val="00FA24B2"/>
    <w:rsid w:val="00FA2B67"/>
    <w:rsid w:val="00FA2B8D"/>
    <w:rsid w:val="00FA33B2"/>
    <w:rsid w:val="00FA3535"/>
    <w:rsid w:val="00FA3AA5"/>
    <w:rsid w:val="00FA3C1F"/>
    <w:rsid w:val="00FA3D77"/>
    <w:rsid w:val="00FA3E43"/>
    <w:rsid w:val="00FA47D8"/>
    <w:rsid w:val="00FA4B2A"/>
    <w:rsid w:val="00FA4EF9"/>
    <w:rsid w:val="00FA4F39"/>
    <w:rsid w:val="00FA4FC2"/>
    <w:rsid w:val="00FA543E"/>
    <w:rsid w:val="00FA58A1"/>
    <w:rsid w:val="00FA5B1E"/>
    <w:rsid w:val="00FA5D75"/>
    <w:rsid w:val="00FA5DE3"/>
    <w:rsid w:val="00FA5F6F"/>
    <w:rsid w:val="00FA6096"/>
    <w:rsid w:val="00FA6151"/>
    <w:rsid w:val="00FA65B3"/>
    <w:rsid w:val="00FA6792"/>
    <w:rsid w:val="00FA6808"/>
    <w:rsid w:val="00FA68C2"/>
    <w:rsid w:val="00FA6985"/>
    <w:rsid w:val="00FA6A40"/>
    <w:rsid w:val="00FA6E6E"/>
    <w:rsid w:val="00FA7134"/>
    <w:rsid w:val="00FA7747"/>
    <w:rsid w:val="00FA79BC"/>
    <w:rsid w:val="00FA7BB2"/>
    <w:rsid w:val="00FA7E80"/>
    <w:rsid w:val="00FB0019"/>
    <w:rsid w:val="00FB06CD"/>
    <w:rsid w:val="00FB0960"/>
    <w:rsid w:val="00FB11F3"/>
    <w:rsid w:val="00FB126F"/>
    <w:rsid w:val="00FB12E5"/>
    <w:rsid w:val="00FB1558"/>
    <w:rsid w:val="00FB177E"/>
    <w:rsid w:val="00FB1B34"/>
    <w:rsid w:val="00FB1D60"/>
    <w:rsid w:val="00FB1EF3"/>
    <w:rsid w:val="00FB2385"/>
    <w:rsid w:val="00FB2497"/>
    <w:rsid w:val="00FB24A8"/>
    <w:rsid w:val="00FB257F"/>
    <w:rsid w:val="00FB2962"/>
    <w:rsid w:val="00FB30B4"/>
    <w:rsid w:val="00FB30C3"/>
    <w:rsid w:val="00FB3388"/>
    <w:rsid w:val="00FB3435"/>
    <w:rsid w:val="00FB348B"/>
    <w:rsid w:val="00FB35F5"/>
    <w:rsid w:val="00FB3743"/>
    <w:rsid w:val="00FB3D1D"/>
    <w:rsid w:val="00FB3DE2"/>
    <w:rsid w:val="00FB3F88"/>
    <w:rsid w:val="00FB4403"/>
    <w:rsid w:val="00FB4487"/>
    <w:rsid w:val="00FB46CF"/>
    <w:rsid w:val="00FB50E9"/>
    <w:rsid w:val="00FB53BF"/>
    <w:rsid w:val="00FB59AF"/>
    <w:rsid w:val="00FB5A3B"/>
    <w:rsid w:val="00FB5AC1"/>
    <w:rsid w:val="00FB5DCC"/>
    <w:rsid w:val="00FB626B"/>
    <w:rsid w:val="00FB66D4"/>
    <w:rsid w:val="00FB6811"/>
    <w:rsid w:val="00FB6B9D"/>
    <w:rsid w:val="00FB7161"/>
    <w:rsid w:val="00FB75C7"/>
    <w:rsid w:val="00FB75E4"/>
    <w:rsid w:val="00FB7615"/>
    <w:rsid w:val="00FB762A"/>
    <w:rsid w:val="00FB77C0"/>
    <w:rsid w:val="00FB7C50"/>
    <w:rsid w:val="00FB7C5A"/>
    <w:rsid w:val="00FB7FF1"/>
    <w:rsid w:val="00FC0078"/>
    <w:rsid w:val="00FC0188"/>
    <w:rsid w:val="00FC0A98"/>
    <w:rsid w:val="00FC0B5D"/>
    <w:rsid w:val="00FC0D6F"/>
    <w:rsid w:val="00FC0E98"/>
    <w:rsid w:val="00FC1308"/>
    <w:rsid w:val="00FC1367"/>
    <w:rsid w:val="00FC138F"/>
    <w:rsid w:val="00FC1765"/>
    <w:rsid w:val="00FC1AEC"/>
    <w:rsid w:val="00FC1B75"/>
    <w:rsid w:val="00FC1C57"/>
    <w:rsid w:val="00FC1F11"/>
    <w:rsid w:val="00FC219A"/>
    <w:rsid w:val="00FC2BFC"/>
    <w:rsid w:val="00FC311A"/>
    <w:rsid w:val="00FC32E0"/>
    <w:rsid w:val="00FC358B"/>
    <w:rsid w:val="00FC379E"/>
    <w:rsid w:val="00FC3AD7"/>
    <w:rsid w:val="00FC3BA5"/>
    <w:rsid w:val="00FC3C27"/>
    <w:rsid w:val="00FC3C78"/>
    <w:rsid w:val="00FC3CA0"/>
    <w:rsid w:val="00FC3DAB"/>
    <w:rsid w:val="00FC3F45"/>
    <w:rsid w:val="00FC406A"/>
    <w:rsid w:val="00FC4367"/>
    <w:rsid w:val="00FC4371"/>
    <w:rsid w:val="00FC44B3"/>
    <w:rsid w:val="00FC4808"/>
    <w:rsid w:val="00FC4943"/>
    <w:rsid w:val="00FC4C00"/>
    <w:rsid w:val="00FC4D04"/>
    <w:rsid w:val="00FC532E"/>
    <w:rsid w:val="00FC541A"/>
    <w:rsid w:val="00FC58DD"/>
    <w:rsid w:val="00FC595E"/>
    <w:rsid w:val="00FC598E"/>
    <w:rsid w:val="00FC599D"/>
    <w:rsid w:val="00FC61E5"/>
    <w:rsid w:val="00FC626E"/>
    <w:rsid w:val="00FC63DA"/>
    <w:rsid w:val="00FC661D"/>
    <w:rsid w:val="00FC69D5"/>
    <w:rsid w:val="00FC6BB8"/>
    <w:rsid w:val="00FC6CEE"/>
    <w:rsid w:val="00FC6DC8"/>
    <w:rsid w:val="00FC6E02"/>
    <w:rsid w:val="00FC6E13"/>
    <w:rsid w:val="00FC71CE"/>
    <w:rsid w:val="00FC71DE"/>
    <w:rsid w:val="00FC735E"/>
    <w:rsid w:val="00FC76ED"/>
    <w:rsid w:val="00FC7984"/>
    <w:rsid w:val="00FC7B06"/>
    <w:rsid w:val="00FC7FBD"/>
    <w:rsid w:val="00FD0163"/>
    <w:rsid w:val="00FD03B3"/>
    <w:rsid w:val="00FD095F"/>
    <w:rsid w:val="00FD0A9A"/>
    <w:rsid w:val="00FD120D"/>
    <w:rsid w:val="00FD1227"/>
    <w:rsid w:val="00FD141D"/>
    <w:rsid w:val="00FD1514"/>
    <w:rsid w:val="00FD16AB"/>
    <w:rsid w:val="00FD185A"/>
    <w:rsid w:val="00FD1931"/>
    <w:rsid w:val="00FD1B69"/>
    <w:rsid w:val="00FD20BA"/>
    <w:rsid w:val="00FD2344"/>
    <w:rsid w:val="00FD241A"/>
    <w:rsid w:val="00FD2868"/>
    <w:rsid w:val="00FD2AD7"/>
    <w:rsid w:val="00FD315D"/>
    <w:rsid w:val="00FD336F"/>
    <w:rsid w:val="00FD33FB"/>
    <w:rsid w:val="00FD35AB"/>
    <w:rsid w:val="00FD3904"/>
    <w:rsid w:val="00FD3D4E"/>
    <w:rsid w:val="00FD3E51"/>
    <w:rsid w:val="00FD3F2C"/>
    <w:rsid w:val="00FD42F5"/>
    <w:rsid w:val="00FD4560"/>
    <w:rsid w:val="00FD45FA"/>
    <w:rsid w:val="00FD46AC"/>
    <w:rsid w:val="00FD4842"/>
    <w:rsid w:val="00FD48AA"/>
    <w:rsid w:val="00FD49AD"/>
    <w:rsid w:val="00FD4D26"/>
    <w:rsid w:val="00FD4E7C"/>
    <w:rsid w:val="00FD4FDC"/>
    <w:rsid w:val="00FD501C"/>
    <w:rsid w:val="00FD515D"/>
    <w:rsid w:val="00FD5309"/>
    <w:rsid w:val="00FD5ED9"/>
    <w:rsid w:val="00FD5FC6"/>
    <w:rsid w:val="00FD670F"/>
    <w:rsid w:val="00FD6AC4"/>
    <w:rsid w:val="00FD6ECB"/>
    <w:rsid w:val="00FD6EFA"/>
    <w:rsid w:val="00FD7027"/>
    <w:rsid w:val="00FD7248"/>
    <w:rsid w:val="00FD73E1"/>
    <w:rsid w:val="00FD742F"/>
    <w:rsid w:val="00FD74BA"/>
    <w:rsid w:val="00FD76E8"/>
    <w:rsid w:val="00FD7706"/>
    <w:rsid w:val="00FD7984"/>
    <w:rsid w:val="00FD79EE"/>
    <w:rsid w:val="00FD7B43"/>
    <w:rsid w:val="00FD7C4E"/>
    <w:rsid w:val="00FD7C82"/>
    <w:rsid w:val="00FD7EE3"/>
    <w:rsid w:val="00FE02A2"/>
    <w:rsid w:val="00FE073D"/>
    <w:rsid w:val="00FE0816"/>
    <w:rsid w:val="00FE0938"/>
    <w:rsid w:val="00FE0A75"/>
    <w:rsid w:val="00FE1483"/>
    <w:rsid w:val="00FE156E"/>
    <w:rsid w:val="00FE1853"/>
    <w:rsid w:val="00FE19C0"/>
    <w:rsid w:val="00FE19E8"/>
    <w:rsid w:val="00FE1BCE"/>
    <w:rsid w:val="00FE2081"/>
    <w:rsid w:val="00FE20E9"/>
    <w:rsid w:val="00FE229F"/>
    <w:rsid w:val="00FE232A"/>
    <w:rsid w:val="00FE24A4"/>
    <w:rsid w:val="00FE2946"/>
    <w:rsid w:val="00FE2976"/>
    <w:rsid w:val="00FE2A3F"/>
    <w:rsid w:val="00FE2CF8"/>
    <w:rsid w:val="00FE2D6A"/>
    <w:rsid w:val="00FE2EDF"/>
    <w:rsid w:val="00FE2F6F"/>
    <w:rsid w:val="00FE2FFC"/>
    <w:rsid w:val="00FE3021"/>
    <w:rsid w:val="00FE30B8"/>
    <w:rsid w:val="00FE3134"/>
    <w:rsid w:val="00FE31D3"/>
    <w:rsid w:val="00FE34A5"/>
    <w:rsid w:val="00FE357C"/>
    <w:rsid w:val="00FE361A"/>
    <w:rsid w:val="00FE36DB"/>
    <w:rsid w:val="00FE377C"/>
    <w:rsid w:val="00FE39F0"/>
    <w:rsid w:val="00FE3AAD"/>
    <w:rsid w:val="00FE3BFF"/>
    <w:rsid w:val="00FE3D44"/>
    <w:rsid w:val="00FE40F3"/>
    <w:rsid w:val="00FE4173"/>
    <w:rsid w:val="00FE4218"/>
    <w:rsid w:val="00FE4223"/>
    <w:rsid w:val="00FE4332"/>
    <w:rsid w:val="00FE4336"/>
    <w:rsid w:val="00FE4377"/>
    <w:rsid w:val="00FE4534"/>
    <w:rsid w:val="00FE45C5"/>
    <w:rsid w:val="00FE4A20"/>
    <w:rsid w:val="00FE4A5E"/>
    <w:rsid w:val="00FE5032"/>
    <w:rsid w:val="00FE52AA"/>
    <w:rsid w:val="00FE56AF"/>
    <w:rsid w:val="00FE5735"/>
    <w:rsid w:val="00FE5CCA"/>
    <w:rsid w:val="00FE60E7"/>
    <w:rsid w:val="00FE64F7"/>
    <w:rsid w:val="00FE66D7"/>
    <w:rsid w:val="00FE683D"/>
    <w:rsid w:val="00FE68D0"/>
    <w:rsid w:val="00FE69FE"/>
    <w:rsid w:val="00FE6F1E"/>
    <w:rsid w:val="00FE6F9F"/>
    <w:rsid w:val="00FE7033"/>
    <w:rsid w:val="00FE7279"/>
    <w:rsid w:val="00FE748A"/>
    <w:rsid w:val="00FE7541"/>
    <w:rsid w:val="00FE7677"/>
    <w:rsid w:val="00FE7DBA"/>
    <w:rsid w:val="00FE7DF7"/>
    <w:rsid w:val="00FE7F65"/>
    <w:rsid w:val="00FE7FAA"/>
    <w:rsid w:val="00FF0812"/>
    <w:rsid w:val="00FF0814"/>
    <w:rsid w:val="00FF085A"/>
    <w:rsid w:val="00FF0ACE"/>
    <w:rsid w:val="00FF11B5"/>
    <w:rsid w:val="00FF1537"/>
    <w:rsid w:val="00FF1628"/>
    <w:rsid w:val="00FF1865"/>
    <w:rsid w:val="00FF1901"/>
    <w:rsid w:val="00FF1CBF"/>
    <w:rsid w:val="00FF1D62"/>
    <w:rsid w:val="00FF2226"/>
    <w:rsid w:val="00FF229B"/>
    <w:rsid w:val="00FF2466"/>
    <w:rsid w:val="00FF2518"/>
    <w:rsid w:val="00FF2752"/>
    <w:rsid w:val="00FF2798"/>
    <w:rsid w:val="00FF29D8"/>
    <w:rsid w:val="00FF2BE0"/>
    <w:rsid w:val="00FF2CFF"/>
    <w:rsid w:val="00FF33C3"/>
    <w:rsid w:val="00FF3592"/>
    <w:rsid w:val="00FF3611"/>
    <w:rsid w:val="00FF3844"/>
    <w:rsid w:val="00FF396F"/>
    <w:rsid w:val="00FF3B92"/>
    <w:rsid w:val="00FF3C34"/>
    <w:rsid w:val="00FF3DD5"/>
    <w:rsid w:val="00FF3FEE"/>
    <w:rsid w:val="00FF4009"/>
    <w:rsid w:val="00FF40F7"/>
    <w:rsid w:val="00FF4208"/>
    <w:rsid w:val="00FF4256"/>
    <w:rsid w:val="00FF4285"/>
    <w:rsid w:val="00FF45C4"/>
    <w:rsid w:val="00FF4792"/>
    <w:rsid w:val="00FF4BD7"/>
    <w:rsid w:val="00FF4DC1"/>
    <w:rsid w:val="00FF4FD4"/>
    <w:rsid w:val="00FF5021"/>
    <w:rsid w:val="00FF52B9"/>
    <w:rsid w:val="00FF53FB"/>
    <w:rsid w:val="00FF54DB"/>
    <w:rsid w:val="00FF5B5C"/>
    <w:rsid w:val="00FF5CF3"/>
    <w:rsid w:val="00FF5E70"/>
    <w:rsid w:val="00FF5FF1"/>
    <w:rsid w:val="00FF6411"/>
    <w:rsid w:val="00FF6420"/>
    <w:rsid w:val="00FF6886"/>
    <w:rsid w:val="00FF6A56"/>
    <w:rsid w:val="00FF6B2D"/>
    <w:rsid w:val="00FF6D03"/>
    <w:rsid w:val="00FF6E4B"/>
    <w:rsid w:val="00FF6F73"/>
    <w:rsid w:val="00FF7677"/>
    <w:rsid w:val="00FF7866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54521431"/>
  <w15:chartTrackingRefBased/>
  <w15:docId w15:val="{1EA18B0C-B763-4A97-A7DF-C7CB2940F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383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tabs>
        <w:tab w:val="clear" w:pos="283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semiHidden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771016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1016"/>
    <w:rPr>
      <w:rFonts w:ascii="Angsana New" w:eastAsia="MS Mincho" w:hAnsi="Angsana New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1D67F5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FA68C2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character" w:customStyle="1" w:styleId="gmaildefault">
    <w:name w:val="gmail_default"/>
    <w:basedOn w:val="DefaultParagraphFont"/>
    <w:rsid w:val="00F35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96F74-7AD1-4A86-AA55-2277BC8A5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2021-02-01T08:11:00Z</cp:lastPrinted>
  <dcterms:created xsi:type="dcterms:W3CDTF">2021-02-09T07:05:00Z</dcterms:created>
  <dcterms:modified xsi:type="dcterms:W3CDTF">2021-02-09T07:05:00Z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