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098"/>
        <w:gridCol w:w="5760"/>
      </w:tblGrid>
      <w:tr w:rsidR="003B6C8F" w:rsidRPr="001208CC" w14:paraId="5665FAAE" w14:textId="77777777" w:rsidTr="00295584">
        <w:trPr>
          <w:tblHeader/>
        </w:trPr>
        <w:tc>
          <w:tcPr>
            <w:tcW w:w="1098" w:type="dxa"/>
            <w:shd w:val="clear" w:color="auto" w:fill="auto"/>
          </w:tcPr>
          <w:p w14:paraId="4053791A" w14:textId="77777777" w:rsidR="003B6C8F" w:rsidRPr="001208CC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5760" w:type="dxa"/>
            <w:shd w:val="clear" w:color="auto" w:fill="auto"/>
          </w:tcPr>
          <w:p w14:paraId="5D59BAF4" w14:textId="77777777" w:rsidR="003B6C8F" w:rsidRPr="001208CC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1208CC" w14:paraId="41A4BD23" w14:textId="77777777" w:rsidTr="00295584">
        <w:trPr>
          <w:tblHeader/>
        </w:trPr>
        <w:tc>
          <w:tcPr>
            <w:tcW w:w="1098" w:type="dxa"/>
            <w:shd w:val="clear" w:color="auto" w:fill="auto"/>
          </w:tcPr>
          <w:p w14:paraId="214ECF76" w14:textId="77777777" w:rsidR="00301C45" w:rsidRPr="001208CC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6779AB12" w14:textId="77777777" w:rsidR="00301C45" w:rsidRPr="001208CC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B6C8F" w:rsidRPr="001208CC" w14:paraId="1EE19C8D" w14:textId="77777777" w:rsidTr="00295584">
        <w:tc>
          <w:tcPr>
            <w:tcW w:w="1098" w:type="dxa"/>
            <w:shd w:val="clear" w:color="auto" w:fill="auto"/>
          </w:tcPr>
          <w:p w14:paraId="67F8BB42" w14:textId="77777777" w:rsidR="003B6C8F" w:rsidRPr="001208CC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5760" w:type="dxa"/>
            <w:shd w:val="clear" w:color="auto" w:fill="auto"/>
          </w:tcPr>
          <w:p w14:paraId="4C34C11F" w14:textId="77777777" w:rsidR="003B6C8F" w:rsidRPr="001208CC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3B6C8F" w:rsidRPr="001208CC" w14:paraId="27C17954" w14:textId="77777777" w:rsidTr="00295584">
        <w:tc>
          <w:tcPr>
            <w:tcW w:w="1098" w:type="dxa"/>
            <w:shd w:val="clear" w:color="auto" w:fill="auto"/>
          </w:tcPr>
          <w:p w14:paraId="503FA257" w14:textId="77777777" w:rsidR="003B6C8F" w:rsidRPr="001208CC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5760" w:type="dxa"/>
            <w:shd w:val="clear" w:color="auto" w:fill="auto"/>
          </w:tcPr>
          <w:p w14:paraId="3443CAA2" w14:textId="77777777" w:rsidR="003B6C8F" w:rsidRPr="001208CC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  <w:r w:rsidR="000B469A" w:rsidRPr="001208C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ระหว่างกาล</w:t>
            </w:r>
          </w:p>
        </w:tc>
      </w:tr>
      <w:tr w:rsidR="008D4535" w:rsidRPr="001208CC" w14:paraId="32AEE7B6" w14:textId="77777777" w:rsidTr="00295584">
        <w:tc>
          <w:tcPr>
            <w:tcW w:w="1098" w:type="dxa"/>
            <w:shd w:val="clear" w:color="auto" w:fill="auto"/>
          </w:tcPr>
          <w:p w14:paraId="44584223" w14:textId="77777777" w:rsidR="008D4535" w:rsidRPr="001208CC" w:rsidRDefault="008D453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5760" w:type="dxa"/>
            <w:shd w:val="clear" w:color="auto" w:fill="auto"/>
          </w:tcPr>
          <w:p w14:paraId="08EE2284" w14:textId="343FA472" w:rsidR="008D4535" w:rsidRPr="001208CC" w:rsidRDefault="008D4535" w:rsidP="005670D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rtl/>
                <w:lang w:val="en-US" w:bidi="th-TH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การเปลี่ยนแปลงนโยบาย</w:t>
            </w:r>
            <w:r w:rsidR="00C944E8" w:rsidRPr="001208C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</w:t>
            </w:r>
            <w:r w:rsidRPr="001208C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บัญชี</w:t>
            </w:r>
          </w:p>
        </w:tc>
      </w:tr>
      <w:tr w:rsidR="003402F2" w:rsidRPr="001208CC" w14:paraId="3766D7E8" w14:textId="77777777" w:rsidTr="00295584">
        <w:tc>
          <w:tcPr>
            <w:tcW w:w="1098" w:type="dxa"/>
            <w:shd w:val="clear" w:color="auto" w:fill="auto"/>
          </w:tcPr>
          <w:p w14:paraId="1A214446" w14:textId="5EA84061" w:rsidR="003402F2" w:rsidRPr="001208CC" w:rsidRDefault="003402F2" w:rsidP="003402F2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5760" w:type="dxa"/>
            <w:shd w:val="clear" w:color="auto" w:fill="auto"/>
          </w:tcPr>
          <w:p w14:paraId="094501E8" w14:textId="4BECC397" w:rsidR="003402F2" w:rsidRPr="001208CC" w:rsidRDefault="003402F2" w:rsidP="003402F2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6642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ผลกระทบจาก</w:t>
            </w:r>
            <w:r w:rsidRPr="0086642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การแพร่ระบาดของโรคติด</w:t>
            </w:r>
            <w:r w:rsidRPr="0028771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เชื้อโคโรนา </w:t>
            </w:r>
            <w:r w:rsidRPr="0028771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2019</w:t>
            </w:r>
            <w:r w:rsidRPr="0086642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866425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(C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OVID</w:t>
            </w:r>
            <w:r w:rsidRPr="00866425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-19)</w:t>
            </w:r>
          </w:p>
        </w:tc>
      </w:tr>
      <w:tr w:rsidR="003402F2" w:rsidRPr="001208CC" w14:paraId="20BBC84D" w14:textId="77777777" w:rsidTr="00295584">
        <w:tc>
          <w:tcPr>
            <w:tcW w:w="1098" w:type="dxa"/>
            <w:shd w:val="clear" w:color="auto" w:fill="auto"/>
          </w:tcPr>
          <w:p w14:paraId="7AFC0F13" w14:textId="77BAB97A" w:rsidR="003402F2" w:rsidRPr="001208CC" w:rsidRDefault="003402F2" w:rsidP="003402F2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5760" w:type="dxa"/>
            <w:shd w:val="clear" w:color="auto" w:fill="auto"/>
          </w:tcPr>
          <w:p w14:paraId="32DB4390" w14:textId="77777777" w:rsidR="003402F2" w:rsidRPr="001208CC" w:rsidRDefault="003402F2" w:rsidP="003402F2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3402F2" w:rsidRPr="001208CC" w14:paraId="4541A924" w14:textId="77777777" w:rsidTr="00295584">
        <w:tc>
          <w:tcPr>
            <w:tcW w:w="1098" w:type="dxa"/>
            <w:shd w:val="clear" w:color="auto" w:fill="auto"/>
          </w:tcPr>
          <w:p w14:paraId="585DDAE3" w14:textId="516A8145" w:rsidR="003402F2" w:rsidRPr="001208CC" w:rsidRDefault="003402F2" w:rsidP="003402F2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760" w:type="dxa"/>
            <w:shd w:val="clear" w:color="auto" w:fill="auto"/>
          </w:tcPr>
          <w:p w14:paraId="23A327FC" w14:textId="5637169C" w:rsidR="003402F2" w:rsidRPr="001208CC" w:rsidRDefault="003402F2" w:rsidP="003402F2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</w:t>
            </w:r>
            <w:r w:rsidRPr="001208C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ชั่วคราว</w:t>
            </w:r>
          </w:p>
        </w:tc>
      </w:tr>
      <w:tr w:rsidR="009730A1" w:rsidRPr="001208CC" w14:paraId="6DCF5647" w14:textId="77777777" w:rsidTr="00295584">
        <w:tc>
          <w:tcPr>
            <w:tcW w:w="1098" w:type="dxa"/>
            <w:shd w:val="clear" w:color="auto" w:fill="auto"/>
          </w:tcPr>
          <w:p w14:paraId="651AC2BB" w14:textId="4606691F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5760" w:type="dxa"/>
            <w:shd w:val="clear" w:color="auto" w:fill="auto"/>
          </w:tcPr>
          <w:p w14:paraId="4EAD6A2E" w14:textId="1CB3F45B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</w:tr>
      <w:tr w:rsidR="009730A1" w:rsidRPr="001208CC" w14:paraId="0988B5E2" w14:textId="77777777" w:rsidTr="00295584">
        <w:tc>
          <w:tcPr>
            <w:tcW w:w="1098" w:type="dxa"/>
            <w:shd w:val="clear" w:color="auto" w:fill="auto"/>
          </w:tcPr>
          <w:p w14:paraId="5EFFF568" w14:textId="7EFB9436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5760" w:type="dxa"/>
            <w:shd w:val="clear" w:color="auto" w:fill="auto"/>
          </w:tcPr>
          <w:p w14:paraId="1C7682E8" w14:textId="0082FAEC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อสังหาริมทรัพย์พัฒนาเพื่อขาย</w:t>
            </w:r>
          </w:p>
        </w:tc>
      </w:tr>
      <w:tr w:rsidR="009730A1" w:rsidRPr="001208CC" w14:paraId="21037F8B" w14:textId="77777777" w:rsidTr="00295584">
        <w:tc>
          <w:tcPr>
            <w:tcW w:w="1098" w:type="dxa"/>
            <w:shd w:val="clear" w:color="auto" w:fill="auto"/>
          </w:tcPr>
          <w:p w14:paraId="5CB64A09" w14:textId="1471E68A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5760" w:type="dxa"/>
            <w:shd w:val="clear" w:color="auto" w:fill="auto"/>
          </w:tcPr>
          <w:p w14:paraId="5843182E" w14:textId="383D3B75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</w:p>
        </w:tc>
      </w:tr>
      <w:tr w:rsidR="009730A1" w:rsidRPr="001208CC" w14:paraId="0DD94CB0" w14:textId="77777777" w:rsidTr="00295584">
        <w:tc>
          <w:tcPr>
            <w:tcW w:w="1098" w:type="dxa"/>
            <w:shd w:val="clear" w:color="auto" w:fill="auto"/>
          </w:tcPr>
          <w:p w14:paraId="1E40C161" w14:textId="70A5E69D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5760" w:type="dxa"/>
            <w:shd w:val="clear" w:color="auto" w:fill="auto"/>
          </w:tcPr>
          <w:p w14:paraId="35475D76" w14:textId="201ED817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  <w:tr w:rsidR="009730A1" w:rsidRPr="001208CC" w14:paraId="5A773E8C" w14:textId="77777777" w:rsidTr="00295584">
        <w:tc>
          <w:tcPr>
            <w:tcW w:w="1098" w:type="dxa"/>
            <w:shd w:val="clear" w:color="auto" w:fill="auto"/>
          </w:tcPr>
          <w:p w14:paraId="645FC717" w14:textId="278D14DD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5760" w:type="dxa"/>
            <w:shd w:val="clear" w:color="auto" w:fill="auto"/>
          </w:tcPr>
          <w:p w14:paraId="49659E50" w14:textId="5A54A300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9730A1" w:rsidRPr="001208CC" w14:paraId="1109C893" w14:textId="77777777" w:rsidTr="00295584">
        <w:tc>
          <w:tcPr>
            <w:tcW w:w="1098" w:type="dxa"/>
            <w:shd w:val="clear" w:color="auto" w:fill="auto"/>
          </w:tcPr>
          <w:p w14:paraId="2BA778BF" w14:textId="6A6637A0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5760" w:type="dxa"/>
            <w:shd w:val="clear" w:color="auto" w:fill="auto"/>
          </w:tcPr>
          <w:p w14:paraId="52D002D7" w14:textId="7BFE1D20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9730A1" w:rsidRPr="001208CC" w14:paraId="2EBF2E34" w14:textId="77777777" w:rsidTr="00295584">
        <w:tc>
          <w:tcPr>
            <w:tcW w:w="1098" w:type="dxa"/>
            <w:shd w:val="clear" w:color="auto" w:fill="auto"/>
          </w:tcPr>
          <w:p w14:paraId="3F607A68" w14:textId="6E70F10E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5760" w:type="dxa"/>
            <w:shd w:val="clear" w:color="auto" w:fill="auto"/>
          </w:tcPr>
          <w:p w14:paraId="7344BACD" w14:textId="3AA3AEDD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</w:tr>
      <w:tr w:rsidR="009730A1" w:rsidRPr="001208CC" w14:paraId="63D735F7" w14:textId="77777777" w:rsidTr="00295584">
        <w:tc>
          <w:tcPr>
            <w:tcW w:w="1098" w:type="dxa"/>
            <w:shd w:val="clear" w:color="auto" w:fill="auto"/>
          </w:tcPr>
          <w:p w14:paraId="775C51BC" w14:textId="7DDC908E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5760" w:type="dxa"/>
            <w:shd w:val="clear" w:color="auto" w:fill="auto"/>
          </w:tcPr>
          <w:p w14:paraId="2BB89920" w14:textId="34782D27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9730A1" w:rsidRPr="001208CC" w14:paraId="6D408BC2" w14:textId="77777777" w:rsidTr="00295584">
        <w:tc>
          <w:tcPr>
            <w:tcW w:w="1098" w:type="dxa"/>
            <w:shd w:val="clear" w:color="auto" w:fill="auto"/>
          </w:tcPr>
          <w:p w14:paraId="523E40A9" w14:textId="11A29C23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5760" w:type="dxa"/>
            <w:shd w:val="clear" w:color="auto" w:fill="auto"/>
          </w:tcPr>
          <w:p w14:paraId="39437DDE" w14:textId="60F1AACF" w:rsidR="009730A1" w:rsidRPr="001208CC" w:rsidRDefault="009730A1" w:rsidP="009730A1">
            <w:pPr>
              <w:pStyle w:val="index"/>
              <w:tabs>
                <w:tab w:val="clear" w:pos="1134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038C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</w:t>
            </w:r>
            <w:r w:rsidRPr="001208CC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นงานและการจำแนกรายได้</w:t>
            </w:r>
          </w:p>
        </w:tc>
      </w:tr>
      <w:tr w:rsidR="009730A1" w:rsidRPr="001208CC" w14:paraId="26514479" w14:textId="77777777" w:rsidTr="00295584">
        <w:tc>
          <w:tcPr>
            <w:tcW w:w="1098" w:type="dxa"/>
            <w:shd w:val="clear" w:color="auto" w:fill="auto"/>
          </w:tcPr>
          <w:p w14:paraId="603E70B5" w14:textId="264CAAA1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5760" w:type="dxa"/>
            <w:shd w:val="clear" w:color="auto" w:fill="auto"/>
          </w:tcPr>
          <w:p w14:paraId="5676CADC" w14:textId="068ABE78" w:rsidR="009730A1" w:rsidRPr="001208CC" w:rsidRDefault="009730A1" w:rsidP="009730A1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34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สัญญาเช่า</w:t>
            </w:r>
          </w:p>
        </w:tc>
      </w:tr>
      <w:tr w:rsidR="009730A1" w:rsidRPr="001208CC" w14:paraId="336673A0" w14:textId="77777777" w:rsidTr="00295584">
        <w:tc>
          <w:tcPr>
            <w:tcW w:w="1098" w:type="dxa"/>
            <w:shd w:val="clear" w:color="auto" w:fill="auto"/>
          </w:tcPr>
          <w:p w14:paraId="16BC94AD" w14:textId="663ABA01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5760" w:type="dxa"/>
            <w:shd w:val="clear" w:color="auto" w:fill="auto"/>
          </w:tcPr>
          <w:p w14:paraId="5BA06599" w14:textId="5116D9FB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9730A1" w:rsidRPr="001208CC" w14:paraId="6331E8CE" w14:textId="77777777" w:rsidTr="00295584">
        <w:tc>
          <w:tcPr>
            <w:tcW w:w="1098" w:type="dxa"/>
            <w:shd w:val="clear" w:color="auto" w:fill="auto"/>
          </w:tcPr>
          <w:p w14:paraId="7C6EA12E" w14:textId="75FE9832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5760" w:type="dxa"/>
            <w:shd w:val="clear" w:color="auto" w:fill="auto"/>
          </w:tcPr>
          <w:p w14:paraId="3B2A5CAB" w14:textId="74B54307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9730A1" w:rsidRPr="001208CC" w14:paraId="50E4D11C" w14:textId="77777777" w:rsidTr="00295584">
        <w:tc>
          <w:tcPr>
            <w:tcW w:w="1098" w:type="dxa"/>
            <w:shd w:val="clear" w:color="auto" w:fill="auto"/>
          </w:tcPr>
          <w:p w14:paraId="0CBD1B21" w14:textId="43219C37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5760" w:type="dxa"/>
            <w:shd w:val="clear" w:color="auto" w:fill="auto"/>
          </w:tcPr>
          <w:p w14:paraId="4DC670DE" w14:textId="68D9635E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9730A1" w:rsidRPr="001208CC" w14:paraId="2C6CE324" w14:textId="77777777" w:rsidTr="00295584">
        <w:tc>
          <w:tcPr>
            <w:tcW w:w="1098" w:type="dxa"/>
            <w:shd w:val="clear" w:color="auto" w:fill="auto"/>
          </w:tcPr>
          <w:p w14:paraId="7536FE8D" w14:textId="7B72D31A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5760" w:type="dxa"/>
            <w:shd w:val="clear" w:color="auto" w:fill="auto"/>
          </w:tcPr>
          <w:p w14:paraId="59D07031" w14:textId="39CDB2BF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เหตุการณ์ภายหลังรอบระยะเวลา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รายงาน</w:t>
            </w:r>
          </w:p>
        </w:tc>
      </w:tr>
      <w:tr w:rsidR="009730A1" w:rsidRPr="001208CC" w14:paraId="30B807DC" w14:textId="77777777" w:rsidTr="00295584">
        <w:tc>
          <w:tcPr>
            <w:tcW w:w="1098" w:type="dxa"/>
            <w:shd w:val="clear" w:color="auto" w:fill="auto"/>
          </w:tcPr>
          <w:p w14:paraId="68529FA9" w14:textId="4DCAFE12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5760" w:type="dxa"/>
            <w:shd w:val="clear" w:color="auto" w:fill="auto"/>
          </w:tcPr>
          <w:p w14:paraId="44C41074" w14:textId="6D67DA56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  <w:tr w:rsidR="009730A1" w:rsidRPr="001208CC" w14:paraId="019D545B" w14:textId="77777777" w:rsidTr="00295584">
        <w:tc>
          <w:tcPr>
            <w:tcW w:w="1098" w:type="dxa"/>
            <w:shd w:val="clear" w:color="auto" w:fill="auto"/>
          </w:tcPr>
          <w:p w14:paraId="1F1254F8" w14:textId="0D2996E5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1D5283F7" w14:textId="4BD03261" w:rsidR="009730A1" w:rsidRPr="001208CC" w:rsidRDefault="009730A1" w:rsidP="009730A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</w:tbl>
    <w:p w14:paraId="3696B369" w14:textId="77777777" w:rsidR="003B6C8F" w:rsidRPr="001208CC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4E6DA48D" w14:textId="77777777" w:rsidR="003B14EA" w:rsidRPr="001208CC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F4E9428" w14:textId="77777777" w:rsidR="003B14EA" w:rsidRPr="001208CC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496A1B0" w14:textId="52BFA662" w:rsidR="0003521A" w:rsidRPr="001208CC" w:rsidRDefault="003B14EA" w:rsidP="0003521A">
      <w:pPr>
        <w:pStyle w:val="index"/>
        <w:tabs>
          <w:tab w:val="clear" w:pos="1134"/>
          <w:tab w:val="left" w:pos="1260"/>
        </w:tabs>
        <w:spacing w:after="0" w:line="240" w:lineRule="auto"/>
        <w:ind w:left="-7" w:firstLine="54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1208CC">
        <w:rPr>
          <w:rFonts w:ascii="Angsana New" w:hAnsi="Angsana New" w:cs="Angsana New"/>
          <w:sz w:val="28"/>
          <w:szCs w:val="28"/>
        </w:rPr>
        <w:br w:type="page"/>
      </w:r>
      <w:r w:rsidR="0003521A" w:rsidRPr="001208CC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1C5D101" w14:textId="77777777" w:rsidR="0003521A" w:rsidRPr="001208CC" w:rsidRDefault="0003521A" w:rsidP="0003521A">
      <w:pPr>
        <w:ind w:left="540" w:right="-45"/>
        <w:rPr>
          <w:rFonts w:ascii="Angsana New" w:hAnsi="Angsana New"/>
          <w:sz w:val="28"/>
          <w:szCs w:val="28"/>
        </w:rPr>
      </w:pPr>
    </w:p>
    <w:p w14:paraId="1CEFD4B4" w14:textId="2AAFE97C" w:rsidR="00A93C94" w:rsidRPr="001208CC" w:rsidRDefault="0003521A" w:rsidP="0003521A">
      <w:pPr>
        <w:pStyle w:val="index"/>
        <w:tabs>
          <w:tab w:val="clear" w:pos="1134"/>
          <w:tab w:val="left" w:pos="1260"/>
        </w:tabs>
        <w:spacing w:after="0" w:line="240" w:lineRule="auto"/>
        <w:ind w:left="-7" w:firstLine="547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1208CC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1208CC">
        <w:rPr>
          <w:rFonts w:ascii="Angsana New" w:hAnsi="Angsana New" w:cs="Angsana New"/>
          <w:sz w:val="28"/>
          <w:szCs w:val="28"/>
          <w:cs/>
          <w:lang w:val="en-US" w:bidi="th-TH"/>
        </w:rPr>
        <w:t>การเงินระหว่างกาลนี้ได้รับอนุมัติให้ออกงบการเงินจากคณะกรรมการเมื่อ</w:t>
      </w:r>
      <w:r w:rsidR="0028121B" w:rsidRPr="001208CC">
        <w:rPr>
          <w:rFonts w:ascii="Angsana New" w:hAnsi="Angsana New" w:cs="Angsana New" w:hint="cs"/>
          <w:sz w:val="28"/>
          <w:szCs w:val="28"/>
          <w:cs/>
          <w:lang w:val="en-US" w:bidi="th-TH"/>
        </w:rPr>
        <w:t>วันที่</w:t>
      </w:r>
      <w:r w:rsidR="00363EB2" w:rsidRPr="001208CC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F4585B">
        <w:rPr>
          <w:rFonts w:ascii="Angsana New" w:hAnsi="Angsana New" w:cs="Angsana New"/>
          <w:sz w:val="28"/>
          <w:szCs w:val="28"/>
          <w:lang w:val="en-US" w:bidi="th-TH"/>
        </w:rPr>
        <w:t>9</w:t>
      </w:r>
      <w:r w:rsidR="002E5594" w:rsidRPr="001208CC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2E5594" w:rsidRPr="001208CC">
        <w:rPr>
          <w:rFonts w:ascii="Angsana New" w:hAnsi="Angsana New" w:cs="Angsana New" w:hint="cs"/>
          <w:sz w:val="28"/>
          <w:szCs w:val="28"/>
          <w:cs/>
          <w:lang w:val="en-US" w:bidi="th-TH"/>
        </w:rPr>
        <w:t>กุมภาพันธ์</w:t>
      </w:r>
      <w:r w:rsidR="00E013AE" w:rsidRPr="001208CC">
        <w:rPr>
          <w:rFonts w:ascii="Angsana New" w:hAnsi="Angsana New" w:cs="Angsana New"/>
          <w:sz w:val="28"/>
          <w:szCs w:val="28"/>
          <w:lang w:val="en-US" w:bidi="th-TH"/>
        </w:rPr>
        <w:t xml:space="preserve"> 256</w:t>
      </w:r>
      <w:r w:rsidR="00F4585B">
        <w:rPr>
          <w:rFonts w:ascii="Angsana New" w:hAnsi="Angsana New" w:cs="Angsana New"/>
          <w:sz w:val="28"/>
          <w:szCs w:val="28"/>
          <w:lang w:val="en-US" w:bidi="th-TH"/>
        </w:rPr>
        <w:t>4</w:t>
      </w:r>
    </w:p>
    <w:p w14:paraId="37BFBFDB" w14:textId="77777777" w:rsidR="00A14CAB" w:rsidRPr="001208CC" w:rsidRDefault="00A14CAB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52300375" w14:textId="77777777" w:rsidR="003B14EA" w:rsidRPr="006F04FA" w:rsidRDefault="003B14EA" w:rsidP="004B4285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</w:rPr>
      </w:pPr>
      <w:r w:rsidRPr="006F04FA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ข้อมูลทั่วไป</w:t>
      </w:r>
    </w:p>
    <w:p w14:paraId="1701839C" w14:textId="77777777" w:rsidR="004539E5" w:rsidRPr="001208CC" w:rsidRDefault="004539E5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20B82EB3" w14:textId="77777777" w:rsidR="003402F2" w:rsidRPr="00DD52CA" w:rsidRDefault="003402F2" w:rsidP="003402F2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DD52CA">
        <w:rPr>
          <w:rFonts w:ascii="Angsana New" w:hAnsi="Angsana New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</w:t>
      </w:r>
      <w:r>
        <w:rPr>
          <w:rFonts w:ascii="Angsana New" w:hAnsi="Angsana New" w:hint="cs"/>
          <w:sz w:val="28"/>
          <w:szCs w:val="28"/>
          <w:cs/>
        </w:rPr>
        <w:t>และบริการที่เกี่ยวข้องกับธุรกิจอสังหาริมทรัพย์</w:t>
      </w:r>
      <w:r w:rsidRPr="00DD52CA">
        <w:rPr>
          <w:rFonts w:ascii="Angsana New" w:hAnsi="Angsana New"/>
          <w:sz w:val="28"/>
          <w:szCs w:val="28"/>
          <w:cs/>
        </w:rPr>
        <w:t xml:space="preserve"> ธุรกิจให้เช่าและบริการอาคารเพื่อการพาณิชย์ กิจการโรงแรม และธุรกิจผลิตและขายสังกะสีอ๊อกไซด์ และเคมีภัณฑ์</w:t>
      </w:r>
    </w:p>
    <w:p w14:paraId="40E975FD" w14:textId="77777777" w:rsidR="004539E5" w:rsidRPr="001208CC" w:rsidRDefault="004539E5" w:rsidP="006C665B">
      <w:pPr>
        <w:pStyle w:val="NoSpacing"/>
        <w:rPr>
          <w:rFonts w:ascii="Angsana New" w:hAnsi="Angsana New"/>
          <w:sz w:val="28"/>
          <w:szCs w:val="28"/>
          <w:lang w:val="en-GB"/>
        </w:rPr>
      </w:pPr>
    </w:p>
    <w:p w14:paraId="57604619" w14:textId="77777777" w:rsidR="003B14EA" w:rsidRPr="001D67F5" w:rsidRDefault="00DC4150" w:rsidP="004B4285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F04FA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236E0919" w14:textId="77777777" w:rsidR="004539E5" w:rsidRPr="001208CC" w:rsidRDefault="004539E5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4F5FB9A8" w14:textId="77777777" w:rsidR="003B14EA" w:rsidRPr="001208CC" w:rsidRDefault="003B14EA" w:rsidP="004B4285">
      <w:pPr>
        <w:pStyle w:val="ListParagraph"/>
        <w:numPr>
          <w:ilvl w:val="0"/>
          <w:numId w:val="5"/>
        </w:numPr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1208CC">
        <w:rPr>
          <w:rFonts w:ascii="Angsana New" w:hAnsi="Angsana New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26623700" w14:textId="77777777" w:rsidR="004539E5" w:rsidRPr="001208CC" w:rsidRDefault="004539E5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20E4D418" w14:textId="7BF770BC" w:rsidR="00BB58E1" w:rsidRPr="001208CC" w:rsidRDefault="00BB58E1" w:rsidP="00BB58E1">
      <w:pPr>
        <w:ind w:left="540" w:right="-45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 w:hint="cs"/>
          <w:sz w:val="28"/>
          <w:szCs w:val="28"/>
          <w:cs/>
        </w:rPr>
        <w:t>งบ</w:t>
      </w:r>
      <w:r w:rsidRPr="001208CC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="007E5EC1" w:rsidRPr="001208CC">
        <w:rPr>
          <w:rFonts w:ascii="Angsana New" w:hAnsi="Angsana New" w:hint="cs"/>
          <w:sz w:val="28"/>
          <w:szCs w:val="28"/>
          <w:cs/>
        </w:rPr>
        <w:t>แบบย่อ</w:t>
      </w:r>
      <w:r w:rsidRPr="001208CC">
        <w:rPr>
          <w:rFonts w:ascii="Angsana New" w:hAnsi="Angsana New"/>
          <w:sz w:val="28"/>
          <w:szCs w:val="28"/>
          <w:cs/>
        </w:rPr>
        <w:t>นี้</w:t>
      </w:r>
      <w:r w:rsidRPr="001208CC">
        <w:rPr>
          <w:rFonts w:ascii="Angsana New" w:hAnsi="Angsana New" w:hint="cs"/>
          <w:sz w:val="28"/>
          <w:szCs w:val="28"/>
          <w:cs/>
        </w:rPr>
        <w:t>นำเสนอรายการในงบการเงิน</w:t>
      </w:r>
      <w:r w:rsidRPr="001208CC">
        <w:rPr>
          <w:rFonts w:ascii="Angsana New" w:hAnsi="Angsana New"/>
          <w:sz w:val="28"/>
          <w:szCs w:val="28"/>
          <w:cs/>
        </w:rPr>
        <w:t>ในรูปแบบเดียวกับ</w:t>
      </w:r>
      <w:r w:rsidRPr="001208CC">
        <w:rPr>
          <w:rFonts w:ascii="Angsana New" w:hAnsi="Angsana New" w:hint="cs"/>
          <w:sz w:val="28"/>
          <w:szCs w:val="28"/>
          <w:cs/>
        </w:rPr>
        <w:t>งบการเงินประจำปี และ</w:t>
      </w:r>
      <w:r w:rsidRPr="001208CC">
        <w:rPr>
          <w:rFonts w:ascii="Angsana New" w:hAnsi="Angsana New"/>
          <w:sz w:val="28"/>
          <w:szCs w:val="28"/>
          <w:cs/>
        </w:rPr>
        <w:t>จัดทำ</w:t>
      </w:r>
      <w:r w:rsidRPr="001208CC">
        <w:rPr>
          <w:rFonts w:ascii="Angsana New" w:hAnsi="Angsana New" w:hint="cs"/>
          <w:sz w:val="28"/>
          <w:szCs w:val="28"/>
          <w:cs/>
        </w:rPr>
        <w:t>หมายเหตุประกอบงบการเงิน</w:t>
      </w:r>
      <w:r w:rsidRPr="001208CC">
        <w:rPr>
          <w:rFonts w:ascii="Angsana New" w:hAnsi="Angsana New"/>
          <w:sz w:val="28"/>
          <w:szCs w:val="28"/>
          <w:cs/>
        </w:rPr>
        <w:t>ระหว่างกาลในรูปแบบย่อ</w:t>
      </w:r>
      <w:r w:rsidR="000859EB" w:rsidRPr="001208CC">
        <w:rPr>
          <w:rFonts w:ascii="Angsana New" w:hAnsi="Angsana New" w:hint="cs"/>
          <w:sz w:val="28"/>
          <w:szCs w:val="28"/>
          <w:cs/>
        </w:rPr>
        <w:t xml:space="preserve"> (“งบการเงินระหว่างกาล”) </w:t>
      </w:r>
      <w:r w:rsidRPr="001208CC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Pr="001208CC">
        <w:rPr>
          <w:rFonts w:ascii="Angsana New" w:hAnsi="Angsana New"/>
          <w:sz w:val="28"/>
          <w:szCs w:val="28"/>
        </w:rPr>
        <w:t xml:space="preserve">34 </w:t>
      </w:r>
      <w:r w:rsidRPr="001208CC">
        <w:rPr>
          <w:rFonts w:ascii="Angsana New" w:hAnsi="Angsana New"/>
          <w:sz w:val="28"/>
          <w:szCs w:val="28"/>
          <w:cs/>
        </w:rPr>
        <w:t xml:space="preserve">เรื่อง </w:t>
      </w:r>
      <w:r w:rsidRPr="001208CC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1208CC">
        <w:rPr>
          <w:rFonts w:ascii="Angsana New" w:hAnsi="Angsana New"/>
          <w:i/>
          <w:iCs/>
          <w:sz w:val="28"/>
          <w:szCs w:val="28"/>
          <w:cs/>
        </w:rPr>
        <w:t>การเงินระหว่างกาล</w:t>
      </w:r>
      <w:r w:rsidRPr="001208CC">
        <w:rPr>
          <w:rFonts w:ascii="Angsana New" w:hAnsi="Angsana New"/>
          <w:sz w:val="28"/>
          <w:szCs w:val="28"/>
          <w:cs/>
        </w:rPr>
        <w:t xml:space="preserve"> 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1208CC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>กฎระเบียบ</w:t>
      </w:r>
      <w:r w:rsidR="00A118E3">
        <w:rPr>
          <w:rFonts w:ascii="Angsana New" w:hAnsi="Angsana New"/>
          <w:sz w:val="28"/>
          <w:szCs w:val="28"/>
          <w:cs/>
        </w:rPr>
        <w:br/>
      </w:r>
      <w:r w:rsidRPr="001208CC">
        <w:rPr>
          <w:rFonts w:ascii="Angsana New" w:hAnsi="Angsana New"/>
          <w:sz w:val="28"/>
          <w:szCs w:val="28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1208CC">
        <w:rPr>
          <w:rFonts w:ascii="Angsana New" w:hAnsi="Angsana New"/>
          <w:sz w:val="28"/>
          <w:szCs w:val="28"/>
        </w:rPr>
        <w:t xml:space="preserve"> </w:t>
      </w:r>
    </w:p>
    <w:p w14:paraId="05A94F13" w14:textId="77777777" w:rsidR="00DC4150" w:rsidRPr="001208CC" w:rsidRDefault="00DC4150" w:rsidP="00DC4150">
      <w:pPr>
        <w:pStyle w:val="ListParagraph"/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4B4B41C7" w14:textId="639FAB4C" w:rsidR="00DC4150" w:rsidRPr="001208CC" w:rsidRDefault="00DD4492" w:rsidP="00413CFA">
      <w:pPr>
        <w:ind w:left="540" w:right="-45"/>
        <w:rPr>
          <w:rFonts w:ascii="Angsana New" w:hAnsi="Angsana New"/>
          <w:sz w:val="28"/>
          <w:szCs w:val="28"/>
        </w:rPr>
      </w:pPr>
      <w:r w:rsidRPr="005038CE">
        <w:rPr>
          <w:rFonts w:ascii="Angsana New" w:hAnsi="Angsana New"/>
          <w:sz w:val="28"/>
          <w:szCs w:val="28"/>
          <w:cs/>
        </w:rPr>
        <w:t>งบการเงินระหว่างกาลนี้</w:t>
      </w:r>
      <w:r w:rsidRPr="00413CFA">
        <w:rPr>
          <w:rFonts w:ascii="Angsana New" w:hAnsi="Angsana New"/>
          <w:sz w:val="28"/>
          <w:szCs w:val="28"/>
          <w:cs/>
        </w:rPr>
        <w:t>มิได้</w:t>
      </w:r>
      <w:r w:rsidRPr="005038CE">
        <w:rPr>
          <w:rFonts w:ascii="Angsana New" w:hAnsi="Angsana New"/>
          <w:sz w:val="28"/>
          <w:szCs w:val="28"/>
          <w:cs/>
        </w:rPr>
        <w:t>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BB7615">
        <w:rPr>
          <w:rFonts w:ascii="Angsana New" w:hAnsi="Angsana New" w:hint="cs"/>
          <w:sz w:val="28"/>
          <w:szCs w:val="28"/>
          <w:cs/>
        </w:rPr>
        <w:t xml:space="preserve"> </w:t>
      </w:r>
      <w:r w:rsidRPr="005038CE">
        <w:rPr>
          <w:rFonts w:ascii="Angsana New" w:hAnsi="Angsana New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Pr="00413CFA">
        <w:rPr>
          <w:rFonts w:ascii="Angsana New" w:hAnsi="Angsana New"/>
          <w:sz w:val="28"/>
          <w:szCs w:val="28"/>
          <w:cs/>
        </w:rPr>
        <w:t>และบริษัทย่อย</w:t>
      </w:r>
      <w:r w:rsidRPr="005038CE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>
        <w:rPr>
          <w:rFonts w:ascii="Angsana New" w:hAnsi="Angsana New"/>
          <w:sz w:val="28"/>
          <w:szCs w:val="28"/>
        </w:rPr>
        <w:t xml:space="preserve"> </w:t>
      </w:r>
      <w:r w:rsidR="00CE551E" w:rsidRPr="001208CC">
        <w:rPr>
          <w:rFonts w:ascii="Angsana New" w:hAnsi="Angsana New"/>
          <w:sz w:val="28"/>
          <w:szCs w:val="28"/>
        </w:rPr>
        <w:t xml:space="preserve">30 </w:t>
      </w:r>
      <w:r w:rsidR="00CE551E" w:rsidRPr="001208CC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CE551E" w:rsidRPr="001208CC">
        <w:rPr>
          <w:rFonts w:ascii="Angsana New" w:hAnsi="Angsana New"/>
          <w:sz w:val="28"/>
          <w:szCs w:val="28"/>
        </w:rPr>
        <w:t>256</w:t>
      </w:r>
      <w:r w:rsidR="00441B12">
        <w:rPr>
          <w:rFonts w:ascii="Angsana New" w:hAnsi="Angsana New"/>
          <w:sz w:val="28"/>
          <w:szCs w:val="28"/>
        </w:rPr>
        <w:t>3</w:t>
      </w:r>
    </w:p>
    <w:p w14:paraId="212739C6" w14:textId="115A9239" w:rsidR="001B4305" w:rsidRDefault="001B4305" w:rsidP="00413CFA">
      <w:pPr>
        <w:ind w:left="540" w:right="-45"/>
        <w:rPr>
          <w:rFonts w:ascii="Angsana New" w:hAnsi="Angsana New"/>
          <w:sz w:val="28"/>
          <w:szCs w:val="28"/>
        </w:rPr>
      </w:pPr>
    </w:p>
    <w:p w14:paraId="5AA85286" w14:textId="3A48A511" w:rsidR="00413CFA" w:rsidRDefault="00413CFA" w:rsidP="00413CFA">
      <w:pPr>
        <w:ind w:left="540" w:right="-45"/>
        <w:rPr>
          <w:rFonts w:ascii="Angsana New" w:hAnsi="Angsana New"/>
          <w:sz w:val="28"/>
          <w:szCs w:val="28"/>
        </w:rPr>
      </w:pPr>
      <w:r w:rsidRPr="00413CFA">
        <w:rPr>
          <w:rFonts w:ascii="Angsana New" w:hAnsi="Angsana New"/>
          <w:sz w:val="28"/>
          <w:szCs w:val="28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413CFA">
        <w:rPr>
          <w:rFonts w:ascii="Angsana New" w:hAnsi="Angsana New" w:hint="cs"/>
          <w:sz w:val="28"/>
          <w:szCs w:val="28"/>
          <w:cs/>
        </w:rPr>
        <w:t xml:space="preserve"> </w:t>
      </w:r>
      <w:r w:rsidRPr="00413CFA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413CFA">
        <w:rPr>
          <w:rFonts w:ascii="Angsana New" w:hAnsi="Angsana New"/>
          <w:sz w:val="28"/>
          <w:szCs w:val="28"/>
        </w:rPr>
        <w:t xml:space="preserve">16 </w:t>
      </w:r>
      <w:r w:rsidRPr="00413CFA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413CFA">
        <w:rPr>
          <w:rFonts w:ascii="Angsana New" w:hAnsi="Angsana New"/>
          <w:sz w:val="28"/>
          <w:szCs w:val="28"/>
          <w:cs/>
        </w:rPr>
        <w:t>สัญญาเช่า</w:t>
      </w:r>
      <w:r w:rsidRPr="00413CFA">
        <w:rPr>
          <w:rFonts w:ascii="Angsana New" w:hAnsi="Angsana New"/>
          <w:sz w:val="28"/>
          <w:szCs w:val="28"/>
        </w:rPr>
        <w:t xml:space="preserve"> </w:t>
      </w:r>
      <w:r w:rsidRPr="00413CFA">
        <w:rPr>
          <w:rFonts w:ascii="Angsana New" w:hAnsi="Angsana New"/>
          <w:sz w:val="28"/>
          <w:szCs w:val="28"/>
          <w:cs/>
        </w:rPr>
        <w:t>(</w:t>
      </w:r>
      <w:r w:rsidRPr="00413CFA">
        <w:rPr>
          <w:rFonts w:ascii="Angsana New" w:hAnsi="Angsana New"/>
          <w:sz w:val="28"/>
          <w:szCs w:val="28"/>
        </w:rPr>
        <w:t>TFRS 16</w:t>
      </w:r>
      <w:r w:rsidRPr="00413CFA">
        <w:rPr>
          <w:rFonts w:ascii="Angsana New" w:hAnsi="Angsana New"/>
          <w:sz w:val="28"/>
          <w:szCs w:val="28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413CFA">
        <w:rPr>
          <w:rFonts w:ascii="Angsana New" w:hAnsi="Angsana New"/>
          <w:sz w:val="28"/>
          <w:szCs w:val="28"/>
        </w:rPr>
        <w:t>3</w:t>
      </w:r>
    </w:p>
    <w:p w14:paraId="794601AF" w14:textId="776A73EB" w:rsidR="00413CFA" w:rsidRDefault="00413CFA" w:rsidP="00413CFA">
      <w:pPr>
        <w:ind w:left="540" w:right="-45"/>
        <w:rPr>
          <w:rFonts w:ascii="Angsana New" w:hAnsi="Angsana New"/>
          <w:sz w:val="28"/>
          <w:szCs w:val="28"/>
        </w:rPr>
      </w:pPr>
    </w:p>
    <w:p w14:paraId="4732C2D8" w14:textId="11E227BB" w:rsidR="00632BE9" w:rsidRPr="00D23165" w:rsidRDefault="00632BE9" w:rsidP="00632BE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23165">
        <w:rPr>
          <w:rFonts w:asciiTheme="majorBidi" w:hAnsiTheme="majorBidi" w:cstheme="majorBidi"/>
          <w:sz w:val="28"/>
          <w:szCs w:val="28"/>
          <w:cs/>
        </w:rPr>
        <w:t>นอกจากนี้</w:t>
      </w:r>
      <w:r w:rsidRPr="00793D1F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D23165">
        <w:rPr>
          <w:rFonts w:asciiTheme="majorBidi" w:hAnsiTheme="majorBidi" w:cstheme="majorBidi"/>
          <w:sz w:val="28"/>
          <w:szCs w:val="28"/>
          <w:cs/>
        </w:rPr>
        <w:t>ไม่ได้นำมาตรฐานการรายงานทางการเงินที่ออก</w:t>
      </w:r>
      <w:r w:rsidRPr="00793D1F">
        <w:rPr>
          <w:rFonts w:asciiTheme="majorBidi" w:hAnsiTheme="majorBidi" w:cstheme="majorBidi"/>
          <w:sz w:val="28"/>
          <w:szCs w:val="28"/>
          <w:cs/>
        </w:rPr>
        <w:t>และปรับปรุง</w:t>
      </w:r>
      <w:r w:rsidRPr="00D23165">
        <w:rPr>
          <w:rFonts w:asciiTheme="majorBidi" w:hAnsiTheme="majorBidi" w:cstheme="majorBidi"/>
          <w:sz w:val="28"/>
          <w:szCs w:val="28"/>
          <w:cs/>
        </w:rPr>
        <w:t>ใหม่ซึ่งยังไม่มีผลบังคับใช้ในงวดปัจจุบันมาถือปฏิบัติในการจัดทำงบการเงิน</w:t>
      </w:r>
      <w:r w:rsidR="00D4690A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D23165">
        <w:rPr>
          <w:rFonts w:asciiTheme="majorBidi" w:hAnsiTheme="majorBidi" w:cstheme="majorBidi"/>
          <w:sz w:val="28"/>
          <w:szCs w:val="28"/>
          <w:cs/>
        </w:rPr>
        <w:t>นี้ก่อนวันที่มีผลบังคับใช้</w:t>
      </w:r>
      <w:r w:rsidRPr="00D2316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93D1F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793D1F">
        <w:rPr>
          <w:rFonts w:asciiTheme="majorBidi" w:hAnsiTheme="majorBidi" w:cstheme="majorBidi"/>
          <w:color w:val="000000"/>
          <w:sz w:val="28"/>
          <w:szCs w:val="28"/>
          <w:cs/>
        </w:rPr>
        <w:t>ได้ประเมิน</w:t>
      </w:r>
      <w:r w:rsidRPr="00793D1F">
        <w:rPr>
          <w:rFonts w:asciiTheme="majorBidi" w:hAnsiTheme="majorBidi" w:cstheme="majorBidi"/>
          <w:sz w:val="28"/>
          <w:szCs w:val="28"/>
          <w:cs/>
        </w:rPr>
        <w:t>ผล</w:t>
      </w:r>
      <w:r w:rsidRPr="00D23165">
        <w:rPr>
          <w:rFonts w:asciiTheme="majorBidi" w:hAnsiTheme="majorBidi" w:cstheme="majorBidi"/>
          <w:sz w:val="28"/>
          <w:szCs w:val="28"/>
          <w:cs/>
        </w:rPr>
        <w:t>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</w:t>
      </w:r>
      <w:r w:rsidRPr="00793D1F">
        <w:rPr>
          <w:rFonts w:asciiTheme="majorBidi" w:hAnsiTheme="majorBidi" w:cstheme="majorBidi"/>
          <w:sz w:val="28"/>
          <w:szCs w:val="28"/>
          <w:cs/>
        </w:rPr>
        <w:t>เหล่านี้</w:t>
      </w:r>
      <w:r w:rsidRPr="00793D1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</w:t>
      </w:r>
      <w:r w:rsidRPr="00D23165">
        <w:rPr>
          <w:rFonts w:asciiTheme="majorBidi" w:hAnsiTheme="majorBidi" w:cstheme="majorBidi"/>
          <w:color w:val="000000"/>
          <w:sz w:val="28"/>
          <w:szCs w:val="28"/>
          <w:cs/>
        </w:rPr>
        <w:t>คาดว่าไม่มีผลกระทบที่มีสาระสำคัญต่อ</w:t>
      </w:r>
      <w:r w:rsidRPr="00000F00">
        <w:rPr>
          <w:rFonts w:asciiTheme="majorBidi" w:hAnsiTheme="majorBidi" w:cstheme="majorBidi"/>
          <w:sz w:val="28"/>
          <w:szCs w:val="28"/>
          <w:cs/>
        </w:rPr>
        <w:t>งบการเงินในงวดที่ถือปฏิบัติ</w:t>
      </w:r>
    </w:p>
    <w:p w14:paraId="49EDE9E5" w14:textId="77777777" w:rsidR="00632BE9" w:rsidRPr="001208CC" w:rsidRDefault="00632BE9" w:rsidP="00413CFA">
      <w:pPr>
        <w:ind w:left="540" w:right="-45"/>
        <w:rPr>
          <w:rFonts w:ascii="Angsana New" w:hAnsi="Angsana New"/>
          <w:sz w:val="28"/>
          <w:szCs w:val="28"/>
        </w:rPr>
      </w:pPr>
    </w:p>
    <w:p w14:paraId="6F1C3F4D" w14:textId="77777777" w:rsidR="00632BE9" w:rsidRDefault="00632BE9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78E02988" w14:textId="312EE537" w:rsidR="003B14EA" w:rsidRPr="001208CC" w:rsidRDefault="00AB4534" w:rsidP="004B4285">
      <w:pPr>
        <w:pStyle w:val="ListParagraph"/>
        <w:numPr>
          <w:ilvl w:val="0"/>
          <w:numId w:val="5"/>
        </w:numPr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1208CC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การ</w:t>
      </w:r>
      <w:r w:rsidR="003B14EA" w:rsidRPr="001208CC">
        <w:rPr>
          <w:rFonts w:ascii="Angsana New" w:hAnsi="Angsana New"/>
          <w:b/>
          <w:bCs/>
          <w:i/>
          <w:iCs/>
          <w:sz w:val="28"/>
          <w:szCs w:val="28"/>
          <w:cs/>
        </w:rPr>
        <w:t>ใช้วิจารณญาณ</w:t>
      </w:r>
      <w:r w:rsidR="00E73176">
        <w:rPr>
          <w:rFonts w:ascii="Angsana New" w:hAnsi="Angsana New" w:hint="cs"/>
          <w:b/>
          <w:bCs/>
          <w:i/>
          <w:iCs/>
          <w:sz w:val="28"/>
          <w:szCs w:val="28"/>
          <w:cs/>
        </w:rPr>
        <w:t>และ</w:t>
      </w:r>
      <w:r w:rsidRPr="001208CC">
        <w:rPr>
          <w:rFonts w:ascii="Angsana New" w:hAnsi="Angsana New"/>
          <w:b/>
          <w:bCs/>
          <w:i/>
          <w:iCs/>
          <w:sz w:val="28"/>
          <w:szCs w:val="28"/>
          <w:cs/>
        </w:rPr>
        <w:t>การประมาณการ</w:t>
      </w:r>
      <w:r w:rsidR="00BB58E1" w:rsidRPr="001208CC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</w:p>
    <w:p w14:paraId="4AA646FC" w14:textId="77777777" w:rsidR="004539E5" w:rsidRPr="001208CC" w:rsidRDefault="004539E5" w:rsidP="004539E5">
      <w:pPr>
        <w:pStyle w:val="NoSpacing"/>
        <w:rPr>
          <w:rFonts w:ascii="Angsana New" w:hAnsi="Angsana New"/>
          <w:sz w:val="28"/>
          <w:szCs w:val="28"/>
        </w:rPr>
      </w:pPr>
    </w:p>
    <w:p w14:paraId="678A1851" w14:textId="736BDC81" w:rsidR="00E73176" w:rsidRDefault="00E73176" w:rsidP="00E73176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  <w:r w:rsidRPr="005038CE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</w:t>
      </w:r>
      <w:r w:rsidRPr="009777AF">
        <w:rPr>
          <w:rFonts w:ascii="Angsana New" w:hAnsi="Angsana New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</w:t>
      </w:r>
      <w:r w:rsidRPr="00793D1F">
        <w:rPr>
          <w:rFonts w:ascii="Angsana New" w:hAnsi="Angsana New"/>
          <w:sz w:val="28"/>
          <w:szCs w:val="28"/>
          <w:cs/>
        </w:rPr>
        <w:t>ของกลุ่มบริษัท</w:t>
      </w:r>
      <w:r w:rsidRPr="009777AF">
        <w:rPr>
          <w:rFonts w:ascii="Angsana New" w:hAnsi="Angsana New"/>
          <w:sz w:val="28"/>
          <w:szCs w:val="28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</w:t>
      </w:r>
      <w:r w:rsidRPr="00D23165">
        <w:rPr>
          <w:rFonts w:ascii="Angsana New" w:hAnsi="Angsana New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D23165">
        <w:rPr>
          <w:rFonts w:ascii="Angsana New" w:hAnsi="Angsana New" w:hint="cs"/>
          <w:sz w:val="28"/>
          <w:szCs w:val="28"/>
          <w:cs/>
        </w:rPr>
        <w:t>ไว้</w:t>
      </w:r>
      <w:r w:rsidRPr="00D23165">
        <w:rPr>
          <w:rFonts w:ascii="Angsana New" w:hAnsi="Angsana New"/>
          <w:sz w:val="28"/>
          <w:szCs w:val="28"/>
          <w:cs/>
        </w:rPr>
        <w:t>ในงบการเงิน</w:t>
      </w:r>
      <w:r w:rsidRPr="009777AF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9777AF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Pr="009777AF">
        <w:rPr>
          <w:rFonts w:ascii="Angsana New" w:hAnsi="Angsana New"/>
          <w:sz w:val="28"/>
          <w:szCs w:val="28"/>
          <w:cs/>
        </w:rPr>
        <w:t xml:space="preserve"> </w:t>
      </w:r>
      <w:r w:rsidRPr="009777A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9777AF">
        <w:rPr>
          <w:rFonts w:ascii="Angsana New" w:hAnsi="Angsana New"/>
          <w:sz w:val="28"/>
          <w:szCs w:val="28"/>
          <w:cs/>
        </w:rPr>
        <w:t xml:space="preserve"> </w:t>
      </w:r>
      <w:r w:rsidRPr="00793D1F">
        <w:rPr>
          <w:rFonts w:ascii="Angsana New" w:hAnsi="Angsana New"/>
          <w:sz w:val="28"/>
          <w:szCs w:val="28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</w:t>
      </w:r>
      <w:r w:rsidR="00A118E3">
        <w:rPr>
          <w:rFonts w:ascii="Angsana New" w:hAnsi="Angsana New" w:hint="cs"/>
          <w:sz w:val="28"/>
          <w:szCs w:val="28"/>
          <w:cs/>
        </w:rPr>
        <w:t>่</w:t>
      </w:r>
      <w:r w:rsidR="00A118E3" w:rsidRPr="00A118E3">
        <w:rPr>
          <w:rFonts w:ascii="Angsana New" w:hAnsi="Angsana New"/>
          <w:sz w:val="28"/>
          <w:szCs w:val="28"/>
          <w:cs/>
        </w:rPr>
        <w:t>และผลกระทบจากการแพร่ระบาดของโรคติดเช</w:t>
      </w:r>
      <w:r w:rsidR="00F83804">
        <w:rPr>
          <w:rFonts w:ascii="Angsana New" w:hAnsi="Angsana New" w:hint="cs"/>
          <w:sz w:val="28"/>
          <w:szCs w:val="28"/>
          <w:cs/>
        </w:rPr>
        <w:t>ื้</w:t>
      </w:r>
      <w:r w:rsidR="00A118E3" w:rsidRPr="00A118E3">
        <w:rPr>
          <w:rFonts w:ascii="Angsana New" w:hAnsi="Angsana New"/>
          <w:sz w:val="28"/>
          <w:szCs w:val="28"/>
          <w:cs/>
        </w:rPr>
        <w:t xml:space="preserve">อไวรัสโคโรนา </w:t>
      </w:r>
      <w:r w:rsidR="00A118E3" w:rsidRPr="00A118E3">
        <w:rPr>
          <w:rFonts w:ascii="Angsana New" w:hAnsi="Angsana New"/>
          <w:sz w:val="28"/>
          <w:szCs w:val="28"/>
        </w:rPr>
        <w:t xml:space="preserve">2019 (COVID-19) </w:t>
      </w:r>
      <w:r w:rsidR="00A118E3" w:rsidRPr="00A118E3">
        <w:rPr>
          <w:rFonts w:ascii="Angsana New" w:hAnsi="Angsana New"/>
          <w:sz w:val="28"/>
          <w:szCs w:val="28"/>
          <w:cs/>
        </w:rPr>
        <w:t xml:space="preserve">ตามที่ได้อธิบายไว้ในหมายเหตุข้อ </w:t>
      </w:r>
      <w:r w:rsidR="00A118E3" w:rsidRPr="00A118E3">
        <w:rPr>
          <w:rFonts w:ascii="Angsana New" w:hAnsi="Angsana New"/>
          <w:sz w:val="28"/>
          <w:szCs w:val="28"/>
        </w:rPr>
        <w:t>3</w:t>
      </w:r>
      <w:r w:rsidR="00A118E3">
        <w:rPr>
          <w:rFonts w:ascii="Angsana New" w:hAnsi="Angsana New" w:hint="cs"/>
          <w:sz w:val="28"/>
          <w:szCs w:val="28"/>
          <w:cs/>
        </w:rPr>
        <w:t xml:space="preserve"> </w:t>
      </w:r>
      <w:r w:rsidR="00A118E3" w:rsidRPr="00A118E3">
        <w:rPr>
          <w:rFonts w:ascii="Angsana New" w:hAnsi="Angsana New"/>
          <w:sz w:val="28"/>
          <w:szCs w:val="28"/>
          <w:cs/>
        </w:rPr>
        <w:t xml:space="preserve">และ </w:t>
      </w:r>
      <w:r w:rsidR="00A118E3" w:rsidRPr="00A118E3">
        <w:rPr>
          <w:rFonts w:ascii="Angsana New" w:hAnsi="Angsana New"/>
          <w:sz w:val="28"/>
          <w:szCs w:val="28"/>
        </w:rPr>
        <w:t xml:space="preserve">4 </w:t>
      </w:r>
      <w:r w:rsidR="00A118E3" w:rsidRPr="00A118E3">
        <w:rPr>
          <w:rFonts w:ascii="Angsana New" w:hAnsi="Angsana New"/>
          <w:sz w:val="28"/>
          <w:szCs w:val="28"/>
          <w:cs/>
        </w:rPr>
        <w:t>ตามล</w:t>
      </w:r>
      <w:r w:rsidR="00A118E3">
        <w:rPr>
          <w:rFonts w:ascii="Angsana New" w:hAnsi="Angsana New" w:hint="cs"/>
          <w:sz w:val="28"/>
          <w:szCs w:val="28"/>
          <w:cs/>
        </w:rPr>
        <w:t>ำ</w:t>
      </w:r>
      <w:r w:rsidR="00A118E3" w:rsidRPr="00A118E3">
        <w:rPr>
          <w:rFonts w:ascii="Angsana New" w:hAnsi="Angsana New"/>
          <w:sz w:val="28"/>
          <w:szCs w:val="28"/>
          <w:cs/>
        </w:rPr>
        <w:t>ดับ</w:t>
      </w:r>
    </w:p>
    <w:p w14:paraId="2E8C3BB8" w14:textId="77777777" w:rsidR="00632BE9" w:rsidRDefault="00632BE9" w:rsidP="00E73176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</w:p>
    <w:p w14:paraId="0AAC7CD2" w14:textId="5650744A" w:rsidR="002400B3" w:rsidRPr="006F04FA" w:rsidRDefault="002400B3" w:rsidP="00E73176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  <w:r w:rsidRPr="006F04FA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การ</w:t>
      </w:r>
      <w:r w:rsidR="008D4535" w:rsidRPr="006F04FA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เปลี่ยนแปลงนโยบาย</w:t>
      </w:r>
      <w:r w:rsidR="00C944E8" w:rsidRPr="006F04FA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การ</w:t>
      </w:r>
      <w:r w:rsidR="008D4535" w:rsidRPr="006F04FA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บัญชี</w:t>
      </w:r>
    </w:p>
    <w:p w14:paraId="163D499A" w14:textId="77777777" w:rsidR="002400B3" w:rsidRPr="001208CC" w:rsidRDefault="002400B3" w:rsidP="002400B3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</w:rPr>
      </w:pPr>
    </w:p>
    <w:p w14:paraId="5FDB6795" w14:textId="658C2C1A" w:rsidR="00E52E24" w:rsidRDefault="00E52E24" w:rsidP="00E52E2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23165">
        <w:rPr>
          <w:rFonts w:ascii="Angsana New" w:hAnsi="Angsana New"/>
          <w:sz w:val="28"/>
          <w:szCs w:val="28"/>
          <w:cs/>
        </w:rPr>
        <w:t xml:space="preserve">ตั้งแต่วันที่ </w:t>
      </w:r>
      <w:r w:rsidRPr="00D23165">
        <w:rPr>
          <w:rFonts w:ascii="Angsana New" w:hAnsi="Angsana New"/>
          <w:sz w:val="28"/>
          <w:szCs w:val="28"/>
        </w:rPr>
        <w:t xml:space="preserve">1 </w:t>
      </w:r>
      <w:r w:rsidRPr="00D23165">
        <w:rPr>
          <w:rFonts w:ascii="Angsana New" w:hAnsi="Angsana New" w:hint="cs"/>
          <w:sz w:val="28"/>
          <w:szCs w:val="28"/>
          <w:cs/>
        </w:rPr>
        <w:t>ตุลาคม</w:t>
      </w:r>
      <w:r w:rsidRPr="00D23165">
        <w:rPr>
          <w:rFonts w:ascii="Angsana New" w:hAnsi="Angsana New"/>
          <w:sz w:val="28"/>
          <w:szCs w:val="28"/>
          <w:cs/>
        </w:rPr>
        <w:t xml:space="preserve"> </w:t>
      </w:r>
      <w:r w:rsidRPr="00D23165">
        <w:rPr>
          <w:rFonts w:ascii="Angsana New" w:hAnsi="Angsana New"/>
          <w:sz w:val="28"/>
          <w:szCs w:val="28"/>
        </w:rPr>
        <w:t xml:space="preserve">2563 </w:t>
      </w:r>
      <w:r w:rsidRPr="00793D1F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D23165">
        <w:rPr>
          <w:rFonts w:ascii="Angsana New" w:hAnsi="Angsana New"/>
          <w:sz w:val="28"/>
          <w:szCs w:val="28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D23165">
        <w:rPr>
          <w:rFonts w:ascii="Angsana New" w:hAnsi="Angsana New"/>
          <w:sz w:val="28"/>
          <w:szCs w:val="28"/>
        </w:rPr>
        <w:t xml:space="preserve">TFRS 16 </w:t>
      </w:r>
      <w:r w:rsidRPr="00D23165">
        <w:rPr>
          <w:rFonts w:ascii="Angsana New" w:hAnsi="Angsana New" w:hint="cs"/>
          <w:sz w:val="28"/>
          <w:szCs w:val="28"/>
          <w:cs/>
        </w:rPr>
        <w:t>เป็นครั้งแร</w:t>
      </w:r>
      <w:r w:rsidRPr="00D23165">
        <w:rPr>
          <w:rFonts w:ascii="Angsana New" w:hAnsi="Angsana New"/>
          <w:sz w:val="28"/>
          <w:szCs w:val="28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483D4D18" w14:textId="6CD26E39" w:rsidR="008D4535" w:rsidRPr="001208CC" w:rsidRDefault="008D4535" w:rsidP="008D4535">
      <w:pPr>
        <w:pStyle w:val="ListParagraph"/>
        <w:ind w:left="540"/>
        <w:rPr>
          <w:rFonts w:asciiTheme="majorBidi" w:hAnsiTheme="majorBidi" w:cstheme="majorBidi"/>
          <w:sz w:val="28"/>
          <w:szCs w:val="28"/>
        </w:rPr>
      </w:pPr>
      <w:r w:rsidRPr="001208C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80"/>
        <w:gridCol w:w="180"/>
        <w:gridCol w:w="1170"/>
        <w:gridCol w:w="180"/>
        <w:gridCol w:w="1440"/>
        <w:gridCol w:w="180"/>
        <w:gridCol w:w="1620"/>
      </w:tblGrid>
      <w:tr w:rsidR="00D237B6" w:rsidRPr="00D25F5D" w14:paraId="2EFF6382" w14:textId="77777777" w:rsidTr="009A085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971B4CF" w14:textId="77777777" w:rsidR="00D237B6" w:rsidRPr="00A118E3" w:rsidRDefault="00D237B6" w:rsidP="0058691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0A3237F4" w14:textId="77777777" w:rsidR="00D237B6" w:rsidRPr="00A118E3" w:rsidRDefault="00D237B6" w:rsidP="005869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3993B72" w14:textId="77777777" w:rsidR="00D237B6" w:rsidRPr="00A118E3" w:rsidRDefault="00D237B6" w:rsidP="0058691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8A59E8" w14:textId="77777777" w:rsidR="00D237B6" w:rsidRPr="00A118E3" w:rsidRDefault="00D237B6" w:rsidP="005869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A7FCCA" w14:textId="77777777" w:rsidR="00D237B6" w:rsidRPr="00A118E3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D998D41" w14:textId="77777777" w:rsidR="00D237B6" w:rsidRPr="00A118E3" w:rsidRDefault="00D237B6" w:rsidP="00586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CCAF1B" w14:textId="504CC27B" w:rsidR="00D237B6" w:rsidRPr="00A118E3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118E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5669D5D" w14:textId="77777777" w:rsidR="00D237B6" w:rsidRPr="00A118E3" w:rsidRDefault="00D237B6" w:rsidP="0058691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9FF725" w14:textId="77777777" w:rsidR="00D237B6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118E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6CAFCAAE" w14:textId="4040022B" w:rsidR="00D237B6" w:rsidRPr="00A118E3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118E3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52E24" w:rsidRPr="00D25F5D" w14:paraId="6EAD1D68" w14:textId="77777777" w:rsidTr="009A085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2D41133" w14:textId="77777777" w:rsidR="00E52E24" w:rsidRPr="00A118E3" w:rsidRDefault="00E52E24" w:rsidP="0058691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4CA4CE95" w14:textId="77777777" w:rsidR="00E52E24" w:rsidRPr="00A118E3" w:rsidRDefault="00E52E24" w:rsidP="005869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96187F" w14:textId="76FF40B6" w:rsidR="00E52E24" w:rsidRPr="00A118E3" w:rsidRDefault="00E52E24" w:rsidP="0058691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36AF55" w14:textId="77777777" w:rsidR="00E52E24" w:rsidRPr="00A118E3" w:rsidRDefault="00E52E24" w:rsidP="005869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8CD747" w14:textId="2DF04E79" w:rsidR="00E52E24" w:rsidRPr="00A118E3" w:rsidRDefault="00E52E24" w:rsidP="0058691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2B5DF6" w14:textId="77777777" w:rsidR="00E52E24" w:rsidRPr="00A118E3" w:rsidRDefault="00E52E24" w:rsidP="00586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C095CA" w14:textId="40A095E2" w:rsidR="00E52E24" w:rsidRPr="00A118E3" w:rsidRDefault="00D237B6" w:rsidP="00AB559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8E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593F34AF" w14:textId="77777777" w:rsidR="00E52E24" w:rsidRPr="00A118E3" w:rsidRDefault="00E52E24" w:rsidP="0058691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DA8C57D" w14:textId="6BA2CB14" w:rsidR="00E52E24" w:rsidRPr="00A118E3" w:rsidRDefault="00D237B6" w:rsidP="00AB5590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8E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EE4123" w:rsidRPr="00D23165" w14:paraId="19FD532C" w14:textId="77777777" w:rsidTr="009A085A">
        <w:trPr>
          <w:cantSplit/>
          <w:trHeight w:val="20"/>
        </w:trPr>
        <w:tc>
          <w:tcPr>
            <w:tcW w:w="4050" w:type="dxa"/>
          </w:tcPr>
          <w:p w14:paraId="03DDF8ED" w14:textId="77777777" w:rsidR="00EE4123" w:rsidRPr="00A118E3" w:rsidRDefault="00EE4123" w:rsidP="00EE4123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5A33EB6" w14:textId="0819B93A" w:rsidR="00EE4123" w:rsidRPr="00A118E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A9C92D" w14:textId="77777777" w:rsidR="00EE4123" w:rsidRPr="00EE412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977CF8" w14:textId="77777777" w:rsidR="00EE4123" w:rsidRPr="00A118E3" w:rsidRDefault="00EE4123" w:rsidP="00EE412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A203B8" w14:textId="14034816" w:rsidR="00EE4123" w:rsidRPr="00A118E3" w:rsidRDefault="00EE4123" w:rsidP="00EE4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8E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7E758A93" w14:textId="77777777" w:rsidR="00EE4123" w:rsidRPr="00A118E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A09187E" w14:textId="10149132" w:rsidR="00EE4123" w:rsidRPr="00A118E3" w:rsidRDefault="00EE4123" w:rsidP="00EE41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8E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E4123" w:rsidRPr="00D23165" w14:paraId="050F2208" w14:textId="77777777" w:rsidTr="009A085A">
        <w:trPr>
          <w:cantSplit/>
          <w:trHeight w:val="20"/>
        </w:trPr>
        <w:tc>
          <w:tcPr>
            <w:tcW w:w="4050" w:type="dxa"/>
          </w:tcPr>
          <w:p w14:paraId="5F8EA394" w14:textId="3D386895" w:rsidR="00EE4123" w:rsidRPr="00A118E3" w:rsidRDefault="00EE4123" w:rsidP="00EE4123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A118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118E3">
              <w:rPr>
                <w:rFonts w:ascii="Angsana New" w:hAnsi="Angsana New"/>
                <w:sz w:val="28"/>
                <w:szCs w:val="28"/>
              </w:rPr>
              <w:t>30</w:t>
            </w:r>
            <w:r w:rsidRPr="00A118E3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A118E3">
              <w:rPr>
                <w:rFonts w:ascii="Angsana New" w:hAnsi="Angsana New"/>
                <w:sz w:val="28"/>
                <w:szCs w:val="28"/>
              </w:rPr>
              <w:t>2563</w:t>
            </w:r>
            <w:r w:rsidRPr="00A118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118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118E3">
              <w:rPr>
                <w:rFonts w:ascii="Angsana New" w:hAnsi="Angsana New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80" w:type="dxa"/>
            <w:vAlign w:val="bottom"/>
          </w:tcPr>
          <w:p w14:paraId="7E264D96" w14:textId="77777777" w:rsidR="00EE4123" w:rsidRPr="00A118E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7B781E" w14:textId="102D1321" w:rsidR="00EE4123" w:rsidRPr="00A118E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BBDDDC" w14:textId="77777777" w:rsidR="00EE4123" w:rsidRPr="00A118E3" w:rsidRDefault="00EE4123" w:rsidP="00EE412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3AF4ED" w14:textId="39626E45" w:rsidR="00EE4123" w:rsidRPr="00A118E3" w:rsidRDefault="00EE4123" w:rsidP="00EE412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D2DDD3" w14:textId="77777777" w:rsidR="00EE4123" w:rsidRPr="00A118E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94BB33" w14:textId="50306D97" w:rsidR="00EE4123" w:rsidRPr="00A118E3" w:rsidRDefault="00EE4123" w:rsidP="00EE41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A118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  <w:r w:rsidRPr="00A118E3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515D00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53DE5B4F" w14:textId="77777777" w:rsidR="00EE4123" w:rsidRPr="00A118E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461BFFE" w14:textId="66E15EED" w:rsidR="00EE4123" w:rsidRPr="00D237B6" w:rsidRDefault="00EE4123" w:rsidP="00EE412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18E3">
              <w:rPr>
                <w:rFonts w:ascii="Angsana New" w:hAnsi="Angsana New"/>
                <w:sz w:val="28"/>
                <w:szCs w:val="28"/>
                <w:lang w:val="en-US" w:bidi="th-TH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017</w:t>
            </w:r>
            <w:r w:rsidRPr="00A118E3">
              <w:rPr>
                <w:rFonts w:ascii="Angsana New" w:hAnsi="Angsana New"/>
                <w:sz w:val="28"/>
                <w:szCs w:val="28"/>
                <w:lang w:val="en-US" w:bidi="th-TH"/>
              </w:rPr>
              <w:t>.56</w:t>
            </w:r>
          </w:p>
        </w:tc>
      </w:tr>
      <w:tr w:rsidR="00EE4123" w:rsidRPr="00D23165" w14:paraId="77ECAFC5" w14:textId="77777777" w:rsidTr="009A085A">
        <w:trPr>
          <w:cantSplit/>
          <w:trHeight w:val="254"/>
        </w:trPr>
        <w:tc>
          <w:tcPr>
            <w:tcW w:w="4050" w:type="dxa"/>
          </w:tcPr>
          <w:p w14:paraId="30994D92" w14:textId="3176F08E" w:rsidR="00EE4123" w:rsidRPr="00A118E3" w:rsidRDefault="00EE4123" w:rsidP="00EE4123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118E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เพิ่มขึ้</w:t>
            </w:r>
            <w:r w:rsidR="009A085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น</w:t>
            </w:r>
            <w:r w:rsidRPr="00A118E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180" w:type="dxa"/>
            <w:vAlign w:val="bottom"/>
          </w:tcPr>
          <w:p w14:paraId="0441AA84" w14:textId="77777777" w:rsidR="00EE4123" w:rsidRPr="00A118E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374093" w14:textId="77777777" w:rsidR="00EE4123" w:rsidRPr="00A118E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B53133" w14:textId="77777777" w:rsidR="00EE4123" w:rsidRPr="00A118E3" w:rsidRDefault="00EE4123" w:rsidP="00EE412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2D5DA5" w14:textId="77777777" w:rsidR="00EE4123" w:rsidRPr="00A118E3" w:rsidRDefault="00EE4123" w:rsidP="00EE412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6E8757" w14:textId="77777777" w:rsidR="00EE4123" w:rsidRPr="00A118E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4AECF3" w14:textId="77777777" w:rsidR="00EE4123" w:rsidRPr="00A118E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70DFAD" w14:textId="77777777" w:rsidR="00EE4123" w:rsidRPr="00A118E3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E41A892" w14:textId="77777777" w:rsidR="00EE4123" w:rsidRPr="00D237B6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E4123" w:rsidRPr="00D23165" w14:paraId="51D4EFE5" w14:textId="77777777" w:rsidTr="009A085A">
        <w:trPr>
          <w:cantSplit/>
          <w:trHeight w:val="20"/>
        </w:trPr>
        <w:tc>
          <w:tcPr>
            <w:tcW w:w="4050" w:type="dxa"/>
          </w:tcPr>
          <w:p w14:paraId="269A33DA" w14:textId="30504FB3" w:rsidR="00EE4123" w:rsidRPr="00A118E3" w:rsidRDefault="00EE4123" w:rsidP="009A085A">
            <w:pPr>
              <w:spacing w:line="240" w:lineRule="auto"/>
              <w:ind w:right="-80"/>
              <w:rPr>
                <w:rFonts w:ascii="Angsana New" w:hAnsi="Angsana New"/>
                <w:sz w:val="28"/>
                <w:szCs w:val="28"/>
              </w:rPr>
            </w:pPr>
            <w:r w:rsidRPr="00A118E3">
              <w:rPr>
                <w:rFonts w:ascii="Angsana New" w:hAnsi="Angsana New"/>
                <w:sz w:val="28"/>
                <w:szCs w:val="28"/>
                <w:cs/>
              </w:rPr>
              <w:t>การถือปฏิบัติตาม</w:t>
            </w:r>
            <w:r w:rsidRPr="00A118E3">
              <w:rPr>
                <w:rFonts w:ascii="Angsana New" w:hAnsi="Angsana New"/>
                <w:sz w:val="28"/>
                <w:szCs w:val="28"/>
              </w:rPr>
              <w:t xml:space="preserve"> TFRS 16</w:t>
            </w:r>
            <w:r w:rsidRPr="00A118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378ED">
              <w:rPr>
                <w:rFonts w:ascii="Angsana New" w:hAnsi="Angsana New"/>
                <w:sz w:val="28"/>
                <w:szCs w:val="28"/>
              </w:rPr>
              <w:t>-</w:t>
            </w:r>
            <w:r w:rsidRPr="00A118E3">
              <w:rPr>
                <w:rFonts w:ascii="Angsana New" w:hAnsi="Angsana New"/>
                <w:sz w:val="28"/>
                <w:szCs w:val="28"/>
                <w:cs/>
              </w:rPr>
              <w:t xml:space="preserve"> สุทธิภาษีเงินได้</w:t>
            </w:r>
          </w:p>
        </w:tc>
        <w:tc>
          <w:tcPr>
            <w:tcW w:w="180" w:type="dxa"/>
            <w:vAlign w:val="bottom"/>
          </w:tcPr>
          <w:p w14:paraId="04C3FAA8" w14:textId="5DE3A77B" w:rsidR="00EE4123" w:rsidRPr="00A118E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73A4F1" w14:textId="18FD0C00" w:rsidR="00EE4123" w:rsidRPr="00A118E3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8BAE4F" w14:textId="77777777" w:rsidR="00EE4123" w:rsidRPr="00A118E3" w:rsidRDefault="00EE4123" w:rsidP="00EE412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AAD0CE" w14:textId="5CF13E05" w:rsidR="00EE4123" w:rsidRPr="00A118E3" w:rsidRDefault="00EE4123" w:rsidP="00EE4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8E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14:paraId="4119734F" w14:textId="77777777" w:rsidR="00EE4123" w:rsidRPr="00A118E3" w:rsidRDefault="00EE4123" w:rsidP="00EE412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697CF0" w14:textId="6607E59D" w:rsidR="00EE4123" w:rsidRPr="00D237B6" w:rsidRDefault="00EE4123" w:rsidP="00EE41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7B6">
              <w:rPr>
                <w:rFonts w:ascii="Angsana New" w:hAnsi="Angsana New"/>
                <w:sz w:val="28"/>
                <w:szCs w:val="28"/>
                <w:lang w:val="en-US" w:bidi="th-TH"/>
              </w:rPr>
              <w:t>810.69</w:t>
            </w:r>
          </w:p>
        </w:tc>
        <w:tc>
          <w:tcPr>
            <w:tcW w:w="180" w:type="dxa"/>
            <w:vAlign w:val="bottom"/>
          </w:tcPr>
          <w:p w14:paraId="51EAB17E" w14:textId="77777777" w:rsidR="00EE4123" w:rsidRPr="00D237B6" w:rsidRDefault="00EE4123" w:rsidP="00EE4123">
            <w:pPr>
              <w:pStyle w:val="acctfourfigures"/>
              <w:tabs>
                <w:tab w:val="clear" w:pos="765"/>
                <w:tab w:val="decimal" w:pos="82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3A8125B" w14:textId="3A89FB89" w:rsidR="00EE4123" w:rsidRPr="00D237B6" w:rsidRDefault="00EE4123" w:rsidP="00EE412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37B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237B6" w:rsidRPr="00D23165" w14:paraId="38AB0E22" w14:textId="77777777" w:rsidTr="009A085A">
        <w:trPr>
          <w:cantSplit/>
          <w:trHeight w:val="20"/>
        </w:trPr>
        <w:tc>
          <w:tcPr>
            <w:tcW w:w="4050" w:type="dxa"/>
          </w:tcPr>
          <w:p w14:paraId="7103FEED" w14:textId="03720DAB" w:rsidR="00D237B6" w:rsidRPr="00A118E3" w:rsidRDefault="00D237B6" w:rsidP="00D237B6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18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18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118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A118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2563 - </w:t>
            </w:r>
            <w:r w:rsidRPr="00A118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80" w:type="dxa"/>
            <w:vAlign w:val="bottom"/>
          </w:tcPr>
          <w:p w14:paraId="4157C907" w14:textId="77777777" w:rsidR="00D237B6" w:rsidRPr="00A118E3" w:rsidRDefault="00D237B6" w:rsidP="00D237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C7DFFE" w14:textId="356B51E8" w:rsidR="00D237B6" w:rsidRPr="00A118E3" w:rsidRDefault="00D237B6" w:rsidP="00D237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E8F3EF" w14:textId="77777777" w:rsidR="00D237B6" w:rsidRPr="00A118E3" w:rsidRDefault="00D237B6" w:rsidP="00D237B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E2D771" w14:textId="3EC20CA1" w:rsidR="00D237B6" w:rsidRPr="00A118E3" w:rsidRDefault="00D237B6" w:rsidP="00D237B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6FC5B3" w14:textId="77777777" w:rsidR="00D237B6" w:rsidRPr="00A118E3" w:rsidRDefault="00D237B6" w:rsidP="00D237B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0079F" w14:textId="2DB1AFF5" w:rsidR="00D237B6" w:rsidRPr="00EE4123" w:rsidRDefault="00D237B6" w:rsidP="00EE41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E41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2,805.93</w:t>
            </w:r>
          </w:p>
        </w:tc>
        <w:tc>
          <w:tcPr>
            <w:tcW w:w="180" w:type="dxa"/>
            <w:vAlign w:val="bottom"/>
          </w:tcPr>
          <w:p w14:paraId="3C311CF4" w14:textId="77777777" w:rsidR="00D237B6" w:rsidRPr="00A118E3" w:rsidRDefault="00D237B6" w:rsidP="00D237B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08D57" w14:textId="036F4C6F" w:rsidR="00D237B6" w:rsidRPr="00D237B6" w:rsidRDefault="00D237B6" w:rsidP="00EE412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37B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2,017.56</w:t>
            </w:r>
          </w:p>
        </w:tc>
      </w:tr>
    </w:tbl>
    <w:p w14:paraId="72C37BBD" w14:textId="77777777" w:rsidR="008D4535" w:rsidRPr="00D23165" w:rsidRDefault="008D4535" w:rsidP="008D4535">
      <w:pPr>
        <w:ind w:left="540" w:right="-45"/>
        <w:rPr>
          <w:rFonts w:ascii="Angsana New" w:hAnsi="Angsana New"/>
          <w:sz w:val="28"/>
          <w:szCs w:val="28"/>
        </w:rPr>
      </w:pPr>
    </w:p>
    <w:p w14:paraId="08BF81D6" w14:textId="77777777" w:rsidR="00DE2ED9" w:rsidRPr="00D23165" w:rsidRDefault="00DE2ED9" w:rsidP="00DE2ED9">
      <w:pPr>
        <w:pStyle w:val="ListParagraph"/>
        <w:numPr>
          <w:ilvl w:val="0"/>
          <w:numId w:val="3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D23165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</w:t>
      </w:r>
      <w:r w:rsidRPr="00D23165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กลุ่ม</w:t>
      </w:r>
      <w:r w:rsidRPr="00D23165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645B894F" w14:textId="53B0D5BC" w:rsidR="008D4535" w:rsidRDefault="008D4535" w:rsidP="008D4535">
      <w:pPr>
        <w:ind w:left="540" w:right="-45"/>
        <w:rPr>
          <w:rFonts w:ascii="Angsana New" w:hAnsi="Angsana New"/>
          <w:sz w:val="28"/>
          <w:szCs w:val="28"/>
        </w:rPr>
      </w:pPr>
    </w:p>
    <w:p w14:paraId="74FA8815" w14:textId="77777777" w:rsidR="00C72010" w:rsidRPr="00C357B8" w:rsidRDefault="00C72010" w:rsidP="00C72010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rPr>
          <w:rFonts w:ascii="Angsana New" w:hAnsi="Angsana New"/>
          <w:sz w:val="28"/>
          <w:szCs w:val="28"/>
        </w:rPr>
      </w:pPr>
      <w:r w:rsidRPr="00C357B8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C357B8">
        <w:rPr>
          <w:rFonts w:ascii="Angsana New" w:hAnsi="Angsana New"/>
          <w:sz w:val="28"/>
          <w:szCs w:val="28"/>
        </w:rPr>
        <w:t xml:space="preserve"> </w:t>
      </w:r>
    </w:p>
    <w:p w14:paraId="4A43855D" w14:textId="77777777" w:rsidR="00C72010" w:rsidRPr="00CB73B1" w:rsidRDefault="00C72010" w:rsidP="00C72010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rPr>
          <w:rFonts w:ascii="Angsana New" w:hAnsi="Angsana New"/>
          <w:sz w:val="28"/>
          <w:szCs w:val="28"/>
        </w:rPr>
      </w:pPr>
    </w:p>
    <w:p w14:paraId="1B6024D1" w14:textId="200EBD25" w:rsidR="00C72010" w:rsidRPr="008947A2" w:rsidRDefault="00C72010" w:rsidP="008947A2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rPr>
          <w:rFonts w:ascii="Angsana New" w:hAnsi="Angsana New"/>
          <w:sz w:val="28"/>
          <w:szCs w:val="28"/>
        </w:rPr>
      </w:pPr>
      <w:r w:rsidRPr="008947A2">
        <w:rPr>
          <w:rFonts w:ascii="Angsana New" w:hAnsi="Angsana New"/>
          <w:sz w:val="28"/>
          <w:szCs w:val="28"/>
          <w:cs/>
        </w:rPr>
        <w:t>กลุ่มบริษัทประเมินผลกระทบจากการถือปฏิบัติตามมาตรฐานการรายงานทางการเงินกลุ่มเครื่องมือทางการเงินโดยใช้วิธีรับรู้ผลกระทบสะสม</w:t>
      </w:r>
      <w:r w:rsidR="008947A2" w:rsidRPr="008947A2">
        <w:rPr>
          <w:rFonts w:ascii="Angsana New" w:hAnsi="Angsana New"/>
          <w:sz w:val="28"/>
          <w:szCs w:val="28"/>
        </w:rPr>
        <w:t xml:space="preserve"> </w:t>
      </w:r>
      <w:r w:rsidR="008947A2" w:rsidRPr="008947A2">
        <w:rPr>
          <w:rFonts w:ascii="Angsana New" w:hAnsi="Angsana New"/>
          <w:sz w:val="28"/>
          <w:szCs w:val="28"/>
          <w:cs/>
        </w:rPr>
        <w:t xml:space="preserve">โดยผลกระทบตาม </w:t>
      </w:r>
      <w:r w:rsidR="008947A2" w:rsidRPr="008947A2">
        <w:rPr>
          <w:rFonts w:ascii="Angsana New" w:hAnsi="Angsana New"/>
          <w:sz w:val="28"/>
          <w:szCs w:val="28"/>
        </w:rPr>
        <w:t xml:space="preserve">TFRS 9 </w:t>
      </w:r>
      <w:r w:rsidR="008947A2" w:rsidRPr="008947A2">
        <w:rPr>
          <w:rFonts w:ascii="Angsana New" w:hAnsi="Angsana New"/>
          <w:sz w:val="28"/>
          <w:szCs w:val="28"/>
          <w:cs/>
        </w:rPr>
        <w:t>อนุพันธ์จะวัดมูลค่าด้วยมูลค่ายุติธรรมผ่านกำไรหรือขาดทุน</w:t>
      </w:r>
      <w:r w:rsidRPr="008947A2">
        <w:rPr>
          <w:rFonts w:ascii="Angsana New" w:hAnsi="Angsana New"/>
          <w:sz w:val="28"/>
          <w:szCs w:val="28"/>
          <w:cs/>
        </w:rPr>
        <w:t xml:space="preserve"> ซึ่งผลกระทบไม่มีสาระสำคัญต่อกำไรสะสม ณ วันที่ </w:t>
      </w:r>
      <w:r w:rsidRPr="008947A2">
        <w:rPr>
          <w:rFonts w:ascii="Angsana New" w:hAnsi="Angsana New"/>
          <w:sz w:val="28"/>
          <w:szCs w:val="28"/>
        </w:rPr>
        <w:t xml:space="preserve">1 </w:t>
      </w:r>
      <w:r w:rsidRPr="008947A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8947A2">
        <w:rPr>
          <w:rFonts w:ascii="Angsana New" w:hAnsi="Angsana New"/>
          <w:sz w:val="28"/>
          <w:szCs w:val="28"/>
        </w:rPr>
        <w:t xml:space="preserve">2563 </w:t>
      </w:r>
      <w:r w:rsidRPr="008947A2">
        <w:rPr>
          <w:rFonts w:ascii="Angsana New" w:hAnsi="Angsana New"/>
          <w:sz w:val="28"/>
          <w:szCs w:val="28"/>
          <w:cs/>
        </w:rPr>
        <w:t xml:space="preserve">ดังนั้น กลุ่มบริษัทจึงไม่ได้ปรับปรุงกำไรสะสม ณ วันที่ </w:t>
      </w:r>
      <w:r w:rsidRPr="008947A2">
        <w:rPr>
          <w:rFonts w:ascii="Angsana New" w:hAnsi="Angsana New"/>
          <w:sz w:val="28"/>
          <w:szCs w:val="28"/>
        </w:rPr>
        <w:t xml:space="preserve">1 </w:t>
      </w:r>
      <w:r w:rsidRPr="008947A2">
        <w:rPr>
          <w:rFonts w:ascii="Angsana New" w:hAnsi="Angsana New" w:hint="cs"/>
          <w:sz w:val="28"/>
          <w:szCs w:val="28"/>
          <w:cs/>
        </w:rPr>
        <w:t>ตุลาคม</w:t>
      </w:r>
      <w:r w:rsidRPr="008947A2">
        <w:rPr>
          <w:rFonts w:ascii="Angsana New" w:hAnsi="Angsana New"/>
          <w:sz w:val="28"/>
          <w:szCs w:val="28"/>
          <w:cs/>
        </w:rPr>
        <w:t xml:space="preserve"> </w:t>
      </w:r>
      <w:r w:rsidRPr="008947A2">
        <w:rPr>
          <w:rFonts w:ascii="Angsana New" w:hAnsi="Angsana New"/>
          <w:sz w:val="28"/>
          <w:szCs w:val="28"/>
        </w:rPr>
        <w:t xml:space="preserve">2563 </w:t>
      </w:r>
      <w:r w:rsidRPr="008947A2">
        <w:rPr>
          <w:rFonts w:ascii="Angsana New" w:hAnsi="Angsana New"/>
          <w:sz w:val="28"/>
          <w:szCs w:val="28"/>
          <w:cs/>
        </w:rPr>
        <w:t xml:space="preserve">และไม่ปรับปรุงข้อมูลที่นำเสนอในปี </w:t>
      </w:r>
      <w:r w:rsidRPr="008947A2">
        <w:rPr>
          <w:rFonts w:ascii="Angsana New" w:hAnsi="Angsana New"/>
          <w:sz w:val="28"/>
          <w:szCs w:val="28"/>
        </w:rPr>
        <w:t>2563</w:t>
      </w:r>
    </w:p>
    <w:p w14:paraId="52712C35" w14:textId="77777777" w:rsidR="00C72010" w:rsidRPr="00CB73B1" w:rsidRDefault="00C72010" w:rsidP="00C72010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rPr>
          <w:rFonts w:ascii="Angsana New" w:hAnsi="Angsana New"/>
          <w:sz w:val="28"/>
          <w:szCs w:val="28"/>
        </w:rPr>
      </w:pPr>
    </w:p>
    <w:p w14:paraId="508722DE" w14:textId="77777777" w:rsidR="008E37FE" w:rsidRPr="00D23165" w:rsidRDefault="008E37FE" w:rsidP="008E37FE">
      <w:pPr>
        <w:pStyle w:val="ListParagraph"/>
        <w:numPr>
          <w:ilvl w:val="0"/>
          <w:numId w:val="3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D23165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lastRenderedPageBreak/>
        <w:t xml:space="preserve">TFRS 16 </w:t>
      </w:r>
      <w:r w:rsidRPr="00D23165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B517736" w14:textId="77777777" w:rsidR="008E37FE" w:rsidRPr="00D23165" w:rsidRDefault="008E37FE" w:rsidP="008E37FE">
      <w:pPr>
        <w:spacing w:line="240" w:lineRule="auto"/>
        <w:ind w:left="1260"/>
        <w:rPr>
          <w:rFonts w:ascii="Angsana New" w:hAnsi="Angsana New"/>
          <w:sz w:val="20"/>
          <w:szCs w:val="20"/>
        </w:rPr>
      </w:pPr>
    </w:p>
    <w:p w14:paraId="2F574748" w14:textId="289398E9" w:rsidR="008E37FE" w:rsidRPr="00D23165" w:rsidRDefault="008E37FE" w:rsidP="008E37FE">
      <w:pPr>
        <w:pStyle w:val="BodyText"/>
        <w:spacing w:after="0" w:line="240" w:lineRule="auto"/>
        <w:ind w:left="900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000F00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000F00">
        <w:rPr>
          <w:rFonts w:asciiTheme="majorBidi" w:hAnsiTheme="majorBidi" w:cstheme="majorBidi"/>
          <w:sz w:val="28"/>
          <w:szCs w:val="28"/>
        </w:rPr>
        <w:t xml:space="preserve">1 </w:t>
      </w:r>
      <w:r w:rsidRPr="00000F00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000F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00F00">
        <w:rPr>
          <w:rFonts w:asciiTheme="majorBidi" w:hAnsiTheme="majorBidi" w:cstheme="majorBidi"/>
          <w:sz w:val="28"/>
          <w:szCs w:val="28"/>
        </w:rPr>
        <w:t xml:space="preserve">2563 </w:t>
      </w:r>
      <w:r w:rsidRPr="00000F0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23165">
        <w:rPr>
          <w:rFonts w:asciiTheme="majorBidi" w:hAnsiTheme="majorBidi" w:cstheme="majorBidi"/>
          <w:sz w:val="28"/>
          <w:szCs w:val="28"/>
          <w:cs/>
        </w:rPr>
        <w:t xml:space="preserve">ถือปฏิบัติตาม </w:t>
      </w:r>
      <w:r w:rsidRPr="00D23165">
        <w:rPr>
          <w:rFonts w:asciiTheme="majorBidi" w:hAnsiTheme="majorBidi" w:cstheme="majorBidi"/>
          <w:sz w:val="28"/>
          <w:szCs w:val="28"/>
        </w:rPr>
        <w:t xml:space="preserve">TFRS 16 </w:t>
      </w:r>
      <w:r w:rsidRPr="00D23165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Pr="00D23165">
        <w:rPr>
          <w:rFonts w:asciiTheme="majorBidi" w:hAnsiTheme="majorBidi" w:cstheme="majorBidi" w:hint="cs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D23165">
        <w:rPr>
          <w:rFonts w:asciiTheme="majorBidi" w:hAnsiTheme="majorBidi" w:cstheme="majorBidi"/>
          <w:sz w:val="28"/>
          <w:szCs w:val="28"/>
        </w:rPr>
        <w:t xml:space="preserve">17 </w:t>
      </w:r>
      <w:r w:rsidRPr="00D23165">
        <w:rPr>
          <w:rFonts w:asciiTheme="majorBidi" w:hAnsiTheme="majorBidi" w:cstheme="majorBidi" w:hint="cs"/>
          <w:sz w:val="28"/>
          <w:szCs w:val="28"/>
          <w:cs/>
        </w:rPr>
        <w:t xml:space="preserve">เรื่อง </w:t>
      </w:r>
      <w:r w:rsidRPr="00D23165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D2316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3165">
        <w:rPr>
          <w:rFonts w:asciiTheme="majorBidi" w:hAnsiTheme="majorBidi" w:cstheme="majorBidi"/>
          <w:sz w:val="28"/>
          <w:szCs w:val="28"/>
        </w:rPr>
        <w:t xml:space="preserve">(TAS 17) </w:t>
      </w:r>
      <w:r w:rsidRPr="00D23165">
        <w:rPr>
          <w:rFonts w:asciiTheme="majorBidi" w:hAnsiTheme="majorBidi" w:cstheme="majorBidi" w:hint="cs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D23165">
        <w:rPr>
          <w:rFonts w:asciiTheme="majorBidi" w:hAnsiTheme="majorBidi" w:cstheme="majorBidi"/>
          <w:sz w:val="28"/>
          <w:szCs w:val="28"/>
        </w:rPr>
        <w:t xml:space="preserve">4 </w:t>
      </w:r>
      <w:r w:rsidRPr="00D23165">
        <w:rPr>
          <w:rFonts w:asciiTheme="majorBidi" w:hAnsiTheme="majorBidi" w:cstheme="majorBidi" w:hint="cs"/>
          <w:sz w:val="28"/>
          <w:szCs w:val="28"/>
          <w:cs/>
        </w:rPr>
        <w:t xml:space="preserve">เรื่อง </w:t>
      </w:r>
      <w:r w:rsidRPr="00D23165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</w:t>
      </w:r>
      <w:r w:rsidRPr="00D23165">
        <w:rPr>
          <w:rFonts w:asciiTheme="majorBidi" w:hAnsiTheme="majorBidi" w:cstheme="majorBidi" w:hint="cs"/>
          <w:i/>
          <w:iCs/>
          <w:sz w:val="28"/>
          <w:szCs w:val="28"/>
          <w:cs/>
        </w:rPr>
        <w:t>หรือไม่</w:t>
      </w:r>
      <w:r w:rsidRPr="00D2316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3165">
        <w:rPr>
          <w:rFonts w:asciiTheme="majorBidi" w:hAnsiTheme="majorBidi" w:cstheme="majorBidi"/>
          <w:sz w:val="28"/>
          <w:szCs w:val="28"/>
        </w:rPr>
        <w:t xml:space="preserve">(TFRIC 4) </w:t>
      </w:r>
      <w:r w:rsidRPr="00D23165">
        <w:rPr>
          <w:rFonts w:asciiTheme="majorBidi" w:hAnsiTheme="majorBidi" w:cstheme="majorBidi" w:hint="cs"/>
          <w:sz w:val="28"/>
          <w:szCs w:val="28"/>
          <w:cs/>
        </w:rPr>
        <w:t>ด้วย</w:t>
      </w:r>
      <w:r w:rsidRPr="00D23165">
        <w:rPr>
          <w:rFonts w:asciiTheme="majorBidi" w:hAnsiTheme="majorBidi" w:cstheme="majorBidi"/>
          <w:sz w:val="28"/>
          <w:szCs w:val="28"/>
          <w:cs/>
        </w:rPr>
        <w:t>วิธีปรับปรุงย้อนหลังโดยรับรู้ผลกระทบสะสม</w:t>
      </w:r>
      <w:r w:rsidRPr="00D2316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3165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D2316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25667F4" w14:textId="77777777" w:rsidR="008E37FE" w:rsidRPr="00D23165" w:rsidRDefault="008E37FE" w:rsidP="008E37FE">
      <w:pPr>
        <w:pStyle w:val="BodyText"/>
        <w:spacing w:after="0" w:line="240" w:lineRule="auto"/>
        <w:ind w:left="900"/>
        <w:rPr>
          <w:rFonts w:asciiTheme="majorBidi" w:hAnsiTheme="majorBidi" w:cstheme="majorBidi"/>
          <w:b/>
          <w:bCs/>
          <w:sz w:val="20"/>
          <w:szCs w:val="20"/>
        </w:rPr>
      </w:pPr>
    </w:p>
    <w:p w14:paraId="07DECA78" w14:textId="7BC3E221" w:rsidR="008E37FE" w:rsidRPr="00D23165" w:rsidRDefault="008E37FE" w:rsidP="008E37FE">
      <w:pPr>
        <w:pStyle w:val="ListParagraph"/>
        <w:autoSpaceDE w:val="0"/>
        <w:autoSpaceDN w:val="0"/>
        <w:adjustRightInd w:val="0"/>
        <w:spacing w:line="240" w:lineRule="auto"/>
        <w:ind w:left="900"/>
        <w:rPr>
          <w:rFonts w:asciiTheme="majorBidi" w:eastAsia="Calibri" w:hAnsiTheme="majorBidi" w:cstheme="majorBidi"/>
          <w:sz w:val="28"/>
          <w:szCs w:val="28"/>
        </w:rPr>
      </w:pPr>
      <w:r w:rsidRPr="00D23165">
        <w:rPr>
          <w:rFonts w:asciiTheme="majorBidi" w:eastAsia="Calibri" w:hAnsiTheme="majorBidi" w:cstheme="majorBidi"/>
          <w:sz w:val="28"/>
          <w:szCs w:val="28"/>
          <w:cs/>
        </w:rPr>
        <w:t>เดิม</w:t>
      </w:r>
      <w:r w:rsidRPr="00793D1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D23165">
        <w:rPr>
          <w:rFonts w:asciiTheme="majorBidi" w:eastAsia="Calibri" w:hAnsiTheme="majorBidi" w:cstheme="majorBidi"/>
          <w:sz w:val="28"/>
          <w:szCs w:val="28"/>
          <w:cs/>
        </w:rPr>
        <w:t>ในฐานะผู้เช่าจะรับรู้รายจ่ายภายใต้สัญญาเช่าดำเนินงาน</w:t>
      </w:r>
      <w:r w:rsidRPr="00793D1F">
        <w:rPr>
          <w:rFonts w:asciiTheme="majorBidi" w:eastAsia="Calibri" w:hAnsiTheme="majorBidi" w:cstheme="majorBidi"/>
          <w:sz w:val="28"/>
          <w:szCs w:val="28"/>
          <w:cs/>
        </w:rPr>
        <w:t>และประโยชน์ที่ได้รับที่เกี่ยวข้องกับสัญญาเช่า</w:t>
      </w:r>
      <w:r w:rsidRPr="00D23165">
        <w:rPr>
          <w:rFonts w:asciiTheme="majorBidi" w:eastAsia="Calibri" w:hAnsiTheme="majorBidi" w:cstheme="majorBidi"/>
          <w:sz w:val="28"/>
          <w:szCs w:val="28"/>
          <w:cs/>
        </w:rPr>
        <w:t>ในกำไรหรือขาดทุนโดยวิธีเส้นตรงตลอดอายุสัญญาเช่า  ตาม</w:t>
      </w:r>
      <w:r w:rsidRPr="00D23165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D23165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D23165">
        <w:rPr>
          <w:rFonts w:asciiTheme="majorBidi" w:eastAsia="Calibri" w:hAnsiTheme="majorBidi" w:cstheme="majorBidi"/>
          <w:sz w:val="28"/>
          <w:szCs w:val="28"/>
        </w:rPr>
        <w:t xml:space="preserve">16 </w:t>
      </w:r>
      <w:r w:rsidRPr="00793D1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D23165">
        <w:rPr>
          <w:rFonts w:asciiTheme="majorBidi" w:eastAsia="Calibri" w:hAnsiTheme="majorBidi" w:cstheme="majorBidi"/>
          <w:sz w:val="28"/>
          <w:szCs w:val="28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D23165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793D1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D23165">
        <w:rPr>
          <w:rFonts w:asciiTheme="majorBidi" w:eastAsia="Calibri" w:hAnsiTheme="majorBidi" w:cstheme="majorBidi"/>
          <w:sz w:val="28"/>
          <w:szCs w:val="28"/>
          <w:cs/>
        </w:rPr>
        <w:t>จะปันส่วนสิ่งตอบแทนที่ต้องจ่าย</w:t>
      </w:r>
      <w:r w:rsidRPr="00D23165">
        <w:rPr>
          <w:rFonts w:asciiTheme="majorBidi" w:eastAsia="Calibri" w:hAnsiTheme="majorBidi" w:cstheme="majorBidi" w:hint="cs"/>
          <w:sz w:val="28"/>
          <w:szCs w:val="28"/>
          <w:cs/>
        </w:rPr>
        <w:t xml:space="preserve">ตามราคาขายที่เป็นเอกเทศ </w:t>
      </w:r>
      <w:r w:rsidRPr="00D23165">
        <w:rPr>
          <w:rFonts w:asciiTheme="majorBidi" w:eastAsia="Calibri" w:hAnsiTheme="majorBidi" w:cstheme="majorBidi"/>
          <w:sz w:val="28"/>
          <w:szCs w:val="28"/>
        </w:rPr>
        <w:t xml:space="preserve">(Transaction price) </w:t>
      </w:r>
      <w:r w:rsidRPr="00D23165">
        <w:rPr>
          <w:rFonts w:asciiTheme="majorBidi" w:eastAsia="Calibri" w:hAnsiTheme="majorBidi" w:cstheme="majorBidi" w:hint="cs"/>
          <w:sz w:val="28"/>
          <w:szCs w:val="28"/>
          <w:cs/>
        </w:rPr>
        <w:t xml:space="preserve">ณ </w:t>
      </w:r>
      <w:r w:rsidRPr="00793D1F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793D1F">
        <w:rPr>
          <w:rFonts w:asciiTheme="majorBidi" w:hAnsiTheme="majorBidi" w:cstheme="majorBidi"/>
          <w:sz w:val="28"/>
          <w:szCs w:val="28"/>
        </w:rPr>
        <w:t xml:space="preserve"> 1</w:t>
      </w:r>
      <w:r w:rsidR="00BB671D">
        <w:rPr>
          <w:rFonts w:asciiTheme="majorBidi" w:hAnsiTheme="majorBidi" w:cstheme="majorBidi"/>
          <w:sz w:val="28"/>
          <w:szCs w:val="28"/>
        </w:rPr>
        <w:t xml:space="preserve"> </w:t>
      </w:r>
      <w:r w:rsidRPr="00793D1F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793D1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93D1F">
        <w:rPr>
          <w:rFonts w:asciiTheme="majorBidi" w:hAnsiTheme="majorBidi" w:cstheme="majorBidi"/>
          <w:sz w:val="28"/>
          <w:szCs w:val="28"/>
        </w:rPr>
        <w:t>2563</w:t>
      </w:r>
      <w:r w:rsidRPr="00793D1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793D1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793D1F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Pr="00793D1F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D23165">
        <w:rPr>
          <w:rFonts w:asciiTheme="majorBidi" w:eastAsia="Calibr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Pr="00D2316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23165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39383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23165">
        <w:rPr>
          <w:rFonts w:asciiTheme="majorBidi" w:eastAsia="Calibri" w:hAnsiTheme="majorBidi" w:cstheme="majorBidi"/>
          <w:sz w:val="28"/>
          <w:szCs w:val="28"/>
          <w:cs/>
        </w:rPr>
        <w:t>โดย</w:t>
      </w:r>
      <w:r w:rsidRPr="00793D1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D23165">
        <w:rPr>
          <w:rFonts w:asciiTheme="majorBidi" w:eastAsia="Calibri" w:hAnsiTheme="majorBidi" w:cstheme="majorBidi"/>
          <w:sz w:val="28"/>
          <w:szCs w:val="28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90A145F" w14:textId="77777777" w:rsidR="008E37FE" w:rsidRPr="00D23165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hAnsiTheme="majorBidi" w:cstheme="majorBidi"/>
          <w:sz w:val="20"/>
          <w:szCs w:val="20"/>
        </w:rPr>
      </w:pPr>
    </w:p>
    <w:p w14:paraId="62BC2B85" w14:textId="64EBE0F3" w:rsidR="008E37FE" w:rsidRPr="00D23165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93D1F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D23165">
        <w:rPr>
          <w:rFonts w:asciiTheme="majorBidi" w:hAnsiTheme="majorBidi" w:cstheme="majorBidi"/>
          <w:color w:val="000000"/>
          <w:sz w:val="28"/>
          <w:szCs w:val="28"/>
          <w:cs/>
        </w:rPr>
        <w:t>ให้เช่าช่วงสินทรัพย์บางรายการ</w:t>
      </w:r>
      <w:r w:rsidR="00BB671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23165">
        <w:rPr>
          <w:rFonts w:asciiTheme="majorBidi" w:hAnsiTheme="majorBidi" w:cstheme="majorBidi"/>
          <w:color w:val="000000"/>
          <w:sz w:val="28"/>
          <w:szCs w:val="28"/>
          <w:cs/>
        </w:rPr>
        <w:t>ซึ่งเดิมสัญญาเช่าหลักและสัญญาเช่าช่วงถูกจัดประเภทเป็นสัญญาเช่าดำเนินงานและรับรู้รายได้ค่าเช่าและค่าเช่าจ่ายในกำไรหรือขาดทุน</w:t>
      </w:r>
      <w:r w:rsidRPr="00D23165">
        <w:rPr>
          <w:rFonts w:asciiTheme="majorBidi" w:eastAsia="Calibri" w:hAnsiTheme="majorBidi" w:cstheme="majorBidi"/>
          <w:sz w:val="28"/>
          <w:szCs w:val="28"/>
          <w:cs/>
        </w:rPr>
        <w:t xml:space="preserve">โดยวิธีเส้นตรงตลอดอายุสัญญาเช่า  ตาม </w:t>
      </w:r>
      <w:r w:rsidRPr="00D23165">
        <w:rPr>
          <w:rFonts w:asciiTheme="majorBidi" w:eastAsia="Calibri" w:hAnsiTheme="majorBidi" w:cstheme="majorBidi"/>
          <w:sz w:val="28"/>
          <w:szCs w:val="28"/>
        </w:rPr>
        <w:t xml:space="preserve">TFRS 16 </w:t>
      </w:r>
      <w:r w:rsidRPr="00D23165">
        <w:rPr>
          <w:rFonts w:asciiTheme="majorBidi" w:eastAsia="Calibri" w:hAnsiTheme="majorBidi" w:cstheme="majorBidi"/>
          <w:sz w:val="28"/>
          <w:szCs w:val="28"/>
          <w:cs/>
        </w:rPr>
        <w:t>สินทรัพย์สิทธิการใช้ที่รับรู้ตามสัญญาเช่าหลักแสดงรายการเป็นอสังหาริมทรัพย์เพื่อการลงทุนและวัดมูลค่าด้วยวิธี</w:t>
      </w:r>
      <w:r w:rsidRPr="00793D1F">
        <w:rPr>
          <w:rFonts w:asciiTheme="majorBidi" w:eastAsia="Calibri" w:hAnsiTheme="majorBidi" w:cstheme="majorBidi"/>
          <w:sz w:val="28"/>
          <w:szCs w:val="28"/>
          <w:cs/>
        </w:rPr>
        <w:t>ราคา</w:t>
      </w:r>
      <w:r w:rsidRPr="00A118E3">
        <w:rPr>
          <w:rFonts w:asciiTheme="majorBidi" w:eastAsia="Calibri" w:hAnsiTheme="majorBidi" w:cstheme="majorBidi"/>
          <w:sz w:val="28"/>
          <w:szCs w:val="28"/>
          <w:cs/>
        </w:rPr>
        <w:t>ทุน กลุ่มบริษัท</w:t>
      </w:r>
      <w:r w:rsidRPr="00D2316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ได้ทบทวนการจัดประเภทสัญญาให้เช่าช่วงโดยอ้างอิงจากสินทรัพย์สิทธิการใช้แทนสินทรัพย์อ้างอิง และได้จัดประเภทเป็นสัญญาเช่าเงินทุน ส่งผลให้มีการรับรู้ลูกหนี้สัญญาเช่าเงินทุน </w:t>
      </w:r>
    </w:p>
    <w:p w14:paraId="67DE7132" w14:textId="77777777" w:rsidR="008E37FE" w:rsidRPr="00A118E3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eastAsia="Calibri" w:hAnsiTheme="majorBidi" w:cstheme="majorBidi"/>
          <w:sz w:val="28"/>
          <w:szCs w:val="28"/>
        </w:rPr>
      </w:pPr>
    </w:p>
    <w:p w14:paraId="01CBEDC5" w14:textId="4C72C2E1" w:rsidR="008E37FE" w:rsidRPr="00A118E3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eastAsia="Calibri" w:hAnsiTheme="majorBidi" w:cstheme="majorBidi"/>
          <w:sz w:val="28"/>
          <w:szCs w:val="28"/>
        </w:rPr>
      </w:pPr>
      <w:r w:rsidRPr="00A118E3">
        <w:rPr>
          <w:rFonts w:asciiTheme="majorBidi" w:eastAsia="Calibri" w:hAnsiTheme="majorBidi" w:cstheme="majorBidi"/>
          <w:sz w:val="28"/>
          <w:szCs w:val="28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0D4F80A2" w14:textId="28CAA941" w:rsidR="008E37FE" w:rsidRPr="00A118E3" w:rsidRDefault="008E37FE" w:rsidP="008E37FE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1080" w:hanging="18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A118E3">
        <w:rPr>
          <w:rFonts w:asciiTheme="majorBidi" w:eastAsia="Calibri" w:hAnsiTheme="majorBidi" w:cstheme="majorBidi"/>
          <w:sz w:val="28"/>
          <w:szCs w:val="28"/>
          <w:cs/>
        </w:rPr>
        <w:t xml:space="preserve"> 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A118E3">
        <w:rPr>
          <w:rFonts w:asciiTheme="majorBidi" w:eastAsia="Calibri" w:hAnsiTheme="majorBidi" w:cstheme="majorBidi"/>
          <w:sz w:val="28"/>
          <w:szCs w:val="28"/>
        </w:rPr>
        <w:t xml:space="preserve">12 </w:t>
      </w:r>
      <w:r w:rsidRPr="00A118E3">
        <w:rPr>
          <w:rFonts w:asciiTheme="majorBidi" w:eastAsia="Calibri" w:hAnsiTheme="majorBidi" w:cstheme="majorBidi"/>
          <w:sz w:val="28"/>
          <w:szCs w:val="28"/>
          <w:cs/>
        </w:rPr>
        <w:t xml:space="preserve">เดือน </w:t>
      </w:r>
      <w:r w:rsidRPr="00A118E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3E067A8D" w14:textId="2A6C451E" w:rsidR="008E37FE" w:rsidRPr="00A118E3" w:rsidRDefault="00A118E3" w:rsidP="008E37FE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1080" w:hanging="180"/>
        <w:contextualSpacing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BB671D">
        <w:rPr>
          <w:rFonts w:asciiTheme="majorBidi" w:eastAsia="Calibri" w:hAnsiTheme="majorBidi" w:cstheme="majorBidi" w:hint="cs"/>
          <w:sz w:val="28"/>
          <w:szCs w:val="28"/>
          <w:cs/>
        </w:rPr>
        <w:t>ไม่รับรู้สินทรัพย์สิทธิการใช้และหนี้สินตามสัญญาเช่า ซึ่งสินทรัพย์อ้างอิงมีมูลค่าต่ำ</w:t>
      </w:r>
      <w:r w:rsidR="008E37FE" w:rsidRPr="00A118E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8E37FE" w:rsidRPr="00A118E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199859CD" w14:textId="62FEBB53" w:rsidR="008E37FE" w:rsidRPr="00A118E3" w:rsidRDefault="00A118E3" w:rsidP="008E37FE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1080" w:hanging="180"/>
        <w:contextualSpacing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8E37FE" w:rsidRPr="00A118E3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8E37FE" w:rsidRPr="00A118E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5C2BF2E4" w14:textId="56096044" w:rsidR="0045392F" w:rsidRDefault="0045392F" w:rsidP="007E3954">
      <w:pPr>
        <w:pStyle w:val="ListParagraph"/>
        <w:spacing w:line="240" w:lineRule="auto"/>
        <w:ind w:left="1267" w:right="-58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40BF067E" w14:textId="7B68D7ED" w:rsidR="0045392F" w:rsidRDefault="0045392F" w:rsidP="007E3954">
      <w:pPr>
        <w:pStyle w:val="ListParagraph"/>
        <w:spacing w:line="240" w:lineRule="auto"/>
        <w:ind w:left="1267" w:right="-58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00309C3B" w14:textId="1C39C3EA" w:rsidR="00095668" w:rsidRDefault="00095668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  <w:br w:type="page"/>
      </w:r>
    </w:p>
    <w:tbl>
      <w:tblPr>
        <w:tblW w:w="876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900"/>
        <w:gridCol w:w="1364"/>
        <w:gridCol w:w="182"/>
        <w:gridCol w:w="1364"/>
      </w:tblGrid>
      <w:tr w:rsidR="00E24D84" w:rsidRPr="00D42648" w14:paraId="521F0B8A" w14:textId="77777777" w:rsidTr="00E24D84">
        <w:trPr>
          <w:cantSplit/>
          <w:trHeight w:val="20"/>
          <w:tblHeader/>
        </w:trPr>
        <w:tc>
          <w:tcPr>
            <w:tcW w:w="4950" w:type="dxa"/>
            <w:shd w:val="clear" w:color="auto" w:fill="auto"/>
            <w:vAlign w:val="bottom"/>
          </w:tcPr>
          <w:p w14:paraId="51DC4485" w14:textId="4D59F4E2" w:rsidR="00E24D84" w:rsidRPr="00D42648" w:rsidRDefault="00E24D84" w:rsidP="005869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D4264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ผลกระทบจากการ</w:t>
            </w:r>
            <w:r w:rsidRPr="00D42648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D4264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D42648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D4264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D4264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TFRS 16</w:t>
            </w:r>
            <w:r w:rsidRPr="00D4264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A4DF035" w14:textId="77777777" w:rsidR="00E24D84" w:rsidRDefault="00E24D84" w:rsidP="005869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3CFA6169" w14:textId="4A7AA367" w:rsidR="00E24D84" w:rsidRPr="00D42648" w:rsidRDefault="00E24D84" w:rsidP="005869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64" w:type="dxa"/>
            <w:vAlign w:val="bottom"/>
          </w:tcPr>
          <w:p w14:paraId="0A3D92B7" w14:textId="4055F73B" w:rsidR="00E24D84" w:rsidRPr="00D42648" w:rsidRDefault="00E24D84" w:rsidP="005869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77322C47" w14:textId="77777777" w:rsidR="00E24D84" w:rsidRPr="00D42648" w:rsidRDefault="00E24D84" w:rsidP="005869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5AD989AA" w14:textId="77777777" w:rsidR="00E24D84" w:rsidRPr="00D42648" w:rsidRDefault="00E24D84" w:rsidP="005869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4264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68331EC" w14:textId="1E33F600" w:rsidR="00E24D84" w:rsidRPr="00D42648" w:rsidRDefault="00E24D84" w:rsidP="005869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24D84" w:rsidRPr="00D42648" w14:paraId="083D4D55" w14:textId="77777777" w:rsidTr="00E24D84">
        <w:trPr>
          <w:cantSplit/>
          <w:trHeight w:val="20"/>
          <w:tblHeader/>
        </w:trPr>
        <w:tc>
          <w:tcPr>
            <w:tcW w:w="4950" w:type="dxa"/>
          </w:tcPr>
          <w:p w14:paraId="0C0AA10D" w14:textId="77777777" w:rsidR="00E24D84" w:rsidRPr="00D42648" w:rsidRDefault="00E24D84" w:rsidP="00586916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8BB43B0" w14:textId="2D81056D" w:rsidR="00E24D84" w:rsidRPr="00D42648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910" w:type="dxa"/>
            <w:gridSpan w:val="3"/>
          </w:tcPr>
          <w:p w14:paraId="0ED12320" w14:textId="6C77BDDA" w:rsidR="00E24D84" w:rsidRPr="00D42648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D426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426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24D84" w:rsidRPr="00D42648" w14:paraId="1F7AB8F8" w14:textId="77777777" w:rsidTr="00E24D84">
        <w:trPr>
          <w:cantSplit/>
          <w:trHeight w:val="20"/>
        </w:trPr>
        <w:tc>
          <w:tcPr>
            <w:tcW w:w="4950" w:type="dxa"/>
          </w:tcPr>
          <w:p w14:paraId="32CC6D07" w14:textId="63DC8C9A" w:rsidR="00E24D84" w:rsidRPr="00D42648" w:rsidRDefault="00E24D84" w:rsidP="00586916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426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D4264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ตุลาคม</w:t>
            </w:r>
            <w:r w:rsidRPr="00D426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26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24FCE158" w14:textId="77777777" w:rsidR="00E24D84" w:rsidRPr="00D42648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10" w:type="dxa"/>
            <w:gridSpan w:val="3"/>
          </w:tcPr>
          <w:p w14:paraId="677F7364" w14:textId="53209B91" w:rsidR="00E24D84" w:rsidRPr="00D42648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24D84" w:rsidRPr="00D42648" w14:paraId="032E00D5" w14:textId="77777777" w:rsidTr="00E24D84">
        <w:trPr>
          <w:cantSplit/>
          <w:trHeight w:val="20"/>
        </w:trPr>
        <w:tc>
          <w:tcPr>
            <w:tcW w:w="4950" w:type="dxa"/>
          </w:tcPr>
          <w:p w14:paraId="7D3C8B1C" w14:textId="2EA48E84" w:rsidR="00E24D84" w:rsidRPr="00D42648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264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900" w:type="dxa"/>
          </w:tcPr>
          <w:p w14:paraId="69DDA4AF" w14:textId="77777777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16B1B307" w14:textId="145DB461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310.98</w:t>
            </w:r>
          </w:p>
        </w:tc>
        <w:tc>
          <w:tcPr>
            <w:tcW w:w="182" w:type="dxa"/>
            <w:vAlign w:val="bottom"/>
          </w:tcPr>
          <w:p w14:paraId="3A2DBEC7" w14:textId="77777777" w:rsidR="00E24D84" w:rsidRPr="00D42648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7FCAAB8" w14:textId="3D3FC7D1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264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D42648" w14:paraId="0D50BAB6" w14:textId="77777777" w:rsidTr="00E24D84">
        <w:trPr>
          <w:cantSplit/>
          <w:trHeight w:val="20"/>
        </w:trPr>
        <w:tc>
          <w:tcPr>
            <w:tcW w:w="4950" w:type="dxa"/>
          </w:tcPr>
          <w:p w14:paraId="16E29065" w14:textId="79FC3517" w:rsidR="00E24D84" w:rsidRPr="00D42648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4264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900" w:type="dxa"/>
          </w:tcPr>
          <w:p w14:paraId="649BC3C3" w14:textId="6EFB37A0" w:rsidR="00E24D84" w:rsidRPr="00E24D84" w:rsidRDefault="00692F94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12</w:t>
            </w:r>
          </w:p>
        </w:tc>
        <w:tc>
          <w:tcPr>
            <w:tcW w:w="1364" w:type="dxa"/>
            <w:vAlign w:val="bottom"/>
          </w:tcPr>
          <w:p w14:paraId="0CCA4232" w14:textId="7703B74C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78.02</w:t>
            </w:r>
          </w:p>
        </w:tc>
        <w:tc>
          <w:tcPr>
            <w:tcW w:w="182" w:type="dxa"/>
            <w:vAlign w:val="bottom"/>
          </w:tcPr>
          <w:p w14:paraId="465A37EE" w14:textId="77777777" w:rsidR="00E24D84" w:rsidRPr="00D42648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E206F0B" w14:textId="5A629FF7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39.00</w:t>
            </w:r>
          </w:p>
        </w:tc>
      </w:tr>
      <w:tr w:rsidR="00E24D84" w:rsidRPr="00D42648" w14:paraId="0D1E8F24" w14:textId="77777777" w:rsidTr="00E24D84">
        <w:trPr>
          <w:cantSplit/>
          <w:trHeight w:val="20"/>
        </w:trPr>
        <w:tc>
          <w:tcPr>
            <w:tcW w:w="4950" w:type="dxa"/>
          </w:tcPr>
          <w:p w14:paraId="6D17970E" w14:textId="5B8DBD13" w:rsidR="00E24D84" w:rsidRPr="00D42648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4264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4264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900" w:type="dxa"/>
          </w:tcPr>
          <w:p w14:paraId="33A07B66" w14:textId="14D4536D" w:rsidR="00E24D84" w:rsidRPr="00E24D84" w:rsidRDefault="00E24D84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24D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692F9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4" w:type="dxa"/>
            <w:vAlign w:val="bottom"/>
          </w:tcPr>
          <w:p w14:paraId="3D0AE41B" w14:textId="46B1F212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(1,488.70)</w:t>
            </w:r>
          </w:p>
        </w:tc>
        <w:tc>
          <w:tcPr>
            <w:tcW w:w="182" w:type="dxa"/>
            <w:vAlign w:val="bottom"/>
          </w:tcPr>
          <w:p w14:paraId="65DDA890" w14:textId="77777777" w:rsidR="00E24D84" w:rsidRPr="00D42648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3988478" w14:textId="1F515CF8" w:rsidR="00E24D84" w:rsidRPr="00D42648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4D84" w:rsidRPr="00D42648" w14:paraId="30749F8F" w14:textId="77777777" w:rsidTr="00E24D84">
        <w:trPr>
          <w:cantSplit/>
          <w:trHeight w:val="20"/>
        </w:trPr>
        <w:tc>
          <w:tcPr>
            <w:tcW w:w="4950" w:type="dxa"/>
          </w:tcPr>
          <w:p w14:paraId="68661D9C" w14:textId="679B5658" w:rsidR="00E24D84" w:rsidRPr="00D42648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4264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สิทธิการเช่าที่ดินลดลง</w:t>
            </w:r>
          </w:p>
        </w:tc>
        <w:tc>
          <w:tcPr>
            <w:tcW w:w="900" w:type="dxa"/>
          </w:tcPr>
          <w:p w14:paraId="6A03D2B5" w14:textId="4E04EE07" w:rsidR="00E24D84" w:rsidRPr="00E24D84" w:rsidRDefault="00E24D84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24D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692F9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64" w:type="dxa"/>
            <w:vAlign w:val="bottom"/>
          </w:tcPr>
          <w:p w14:paraId="308AD917" w14:textId="2EAAD03F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(161.81)</w:t>
            </w:r>
          </w:p>
        </w:tc>
        <w:tc>
          <w:tcPr>
            <w:tcW w:w="182" w:type="dxa"/>
            <w:vAlign w:val="bottom"/>
          </w:tcPr>
          <w:p w14:paraId="59B72504" w14:textId="77777777" w:rsidR="00E24D84" w:rsidRPr="00D42648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6213E63D" w14:textId="0F6862D3" w:rsidR="00E24D84" w:rsidRPr="00D42648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4D84" w:rsidRPr="00D42648" w14:paraId="37BADFF9" w14:textId="77777777" w:rsidTr="00E24D84">
        <w:trPr>
          <w:cantSplit/>
          <w:trHeight w:val="20"/>
        </w:trPr>
        <w:tc>
          <w:tcPr>
            <w:tcW w:w="4950" w:type="dxa"/>
          </w:tcPr>
          <w:p w14:paraId="4216BC50" w14:textId="067F12EE" w:rsidR="00E24D84" w:rsidRPr="00D42648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4264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900" w:type="dxa"/>
          </w:tcPr>
          <w:p w14:paraId="26AE589D" w14:textId="77777777" w:rsidR="00E24D84" w:rsidRPr="00E24D84" w:rsidRDefault="00E24D84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7D432811" w14:textId="2FB75115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521.95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146520AB" w14:textId="77777777" w:rsidR="00E24D84" w:rsidRPr="00D42648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6A309C8" w14:textId="3C688354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39.00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4D84" w:rsidRPr="00D42648" w14:paraId="02244FE9" w14:textId="77777777" w:rsidTr="00E24D84">
        <w:trPr>
          <w:cantSplit/>
          <w:trHeight w:val="20"/>
        </w:trPr>
        <w:tc>
          <w:tcPr>
            <w:tcW w:w="4950" w:type="dxa"/>
          </w:tcPr>
          <w:p w14:paraId="172F34A4" w14:textId="01971440" w:rsidR="00E24D84" w:rsidRPr="00D42648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4264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รายได้สิทธิการเช่ารอการตัดบัญชีจากกิจการที่เกี่ยวข้องกันลดลง</w:t>
            </w:r>
          </w:p>
        </w:tc>
        <w:tc>
          <w:tcPr>
            <w:tcW w:w="900" w:type="dxa"/>
          </w:tcPr>
          <w:p w14:paraId="1980B212" w14:textId="43092149" w:rsidR="00E24D84" w:rsidRPr="00E24D84" w:rsidRDefault="00E24D84" w:rsidP="00E24D8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24D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64" w:type="dxa"/>
            <w:vAlign w:val="bottom"/>
          </w:tcPr>
          <w:p w14:paraId="0903419C" w14:textId="098A4B8A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2,778.40</w:t>
            </w:r>
          </w:p>
        </w:tc>
        <w:tc>
          <w:tcPr>
            <w:tcW w:w="182" w:type="dxa"/>
            <w:vAlign w:val="bottom"/>
          </w:tcPr>
          <w:p w14:paraId="5CF8C2D4" w14:textId="77777777" w:rsidR="00E24D84" w:rsidRPr="00D42648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4E5731F4" w14:textId="52E182E7" w:rsidR="00E24D84" w:rsidRPr="00D42648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264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D42648" w14:paraId="52E8B5AE" w14:textId="77777777" w:rsidTr="00E24D84">
        <w:trPr>
          <w:cantSplit/>
          <w:trHeight w:val="20"/>
        </w:trPr>
        <w:tc>
          <w:tcPr>
            <w:tcW w:w="4950" w:type="dxa"/>
          </w:tcPr>
          <w:p w14:paraId="461A5132" w14:textId="786952AD" w:rsidR="00E24D84" w:rsidRPr="00D42648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4264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900" w:type="dxa"/>
          </w:tcPr>
          <w:p w14:paraId="10E033E3" w14:textId="77777777" w:rsidR="00E24D84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7AA9C3CE" w14:textId="793C1435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184.25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5DC9A21B" w14:textId="77777777" w:rsidR="00E24D84" w:rsidRPr="00D42648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1B5CD1C8" w14:textId="3067B9ED" w:rsidR="00E24D84" w:rsidRPr="00D42648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264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D42648" w14:paraId="667444D5" w14:textId="77777777" w:rsidTr="00E24D84">
        <w:trPr>
          <w:cantSplit/>
          <w:trHeight w:val="20"/>
        </w:trPr>
        <w:tc>
          <w:tcPr>
            <w:tcW w:w="4950" w:type="dxa"/>
          </w:tcPr>
          <w:p w14:paraId="448EADC0" w14:textId="3ACE61A9" w:rsidR="00E24D84" w:rsidRPr="00D42648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cyan"/>
                <w:shd w:val="clear" w:color="auto" w:fill="D9D9D9"/>
              </w:rPr>
            </w:pPr>
            <w:r w:rsidRPr="00D4264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กำไรสะสมเพิ่มขึ้น</w:t>
            </w:r>
          </w:p>
        </w:tc>
        <w:tc>
          <w:tcPr>
            <w:tcW w:w="900" w:type="dxa"/>
          </w:tcPr>
          <w:p w14:paraId="3CDFF6C6" w14:textId="77777777" w:rsidR="00E24D84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0AC7AEA" w14:textId="04333E0C" w:rsidR="00E24D84" w:rsidRPr="00D42648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810.69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63F42684" w14:textId="77777777" w:rsidR="00E24D84" w:rsidRPr="00D42648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2876890B" w14:textId="1654830E" w:rsidR="00E24D84" w:rsidRPr="00D42648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264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D42648" w14:paraId="27304A4B" w14:textId="77777777" w:rsidTr="00E24D84">
        <w:trPr>
          <w:cantSplit/>
          <w:trHeight w:val="20"/>
        </w:trPr>
        <w:tc>
          <w:tcPr>
            <w:tcW w:w="4950" w:type="dxa"/>
          </w:tcPr>
          <w:p w14:paraId="5BD55D5E" w14:textId="77777777" w:rsidR="00E24D84" w:rsidRPr="00D42648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968FBDF" w14:textId="77777777" w:rsidR="00E24D84" w:rsidRPr="00D237B6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BC281" w14:textId="770AEE68" w:rsidR="00E24D84" w:rsidRPr="00D237B6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7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811A328" w14:textId="77777777" w:rsidR="00E24D84" w:rsidRPr="00D237B6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D1CA2" w14:textId="4820AE75" w:rsidR="00E24D84" w:rsidRPr="00D237B6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37B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1B32D44" w14:textId="4A4458A4" w:rsidR="008E37FE" w:rsidRPr="00D42648" w:rsidRDefault="008E37FE" w:rsidP="007E3954">
      <w:pPr>
        <w:pStyle w:val="ListParagraph"/>
        <w:spacing w:line="240" w:lineRule="auto"/>
        <w:ind w:left="1267" w:right="-58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tbl>
      <w:tblPr>
        <w:tblW w:w="876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364"/>
        <w:gridCol w:w="183"/>
        <w:gridCol w:w="1363"/>
      </w:tblGrid>
      <w:tr w:rsidR="00E81514" w:rsidRPr="00D42648" w14:paraId="6D14F754" w14:textId="77777777" w:rsidTr="00E24D84">
        <w:trPr>
          <w:cantSplit/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496B6C38" w14:textId="6FF478C4" w:rsidR="00E81514" w:rsidRPr="00D42648" w:rsidRDefault="00E81514" w:rsidP="00E8151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D426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D426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64" w:type="dxa"/>
            <w:vAlign w:val="bottom"/>
          </w:tcPr>
          <w:p w14:paraId="39236C06" w14:textId="394D4D42" w:rsidR="00E81514" w:rsidRPr="00D42648" w:rsidRDefault="00E81514" w:rsidP="00E8151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1EF3E731" w14:textId="77777777" w:rsidR="00E81514" w:rsidRPr="00D42648" w:rsidRDefault="00E81514" w:rsidP="00E815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2F93943" w14:textId="77777777" w:rsidR="00E81514" w:rsidRPr="00D42648" w:rsidRDefault="00E81514" w:rsidP="00E815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4264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4B92032" w14:textId="3E16B1FB" w:rsidR="00E81514" w:rsidRPr="00D42648" w:rsidRDefault="00E81514" w:rsidP="00E815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E6F5C" w:rsidRPr="00D42648" w14:paraId="307DE9AB" w14:textId="77777777" w:rsidTr="00E24D84">
        <w:trPr>
          <w:cantSplit/>
          <w:trHeight w:val="20"/>
          <w:tblHeader/>
        </w:trPr>
        <w:tc>
          <w:tcPr>
            <w:tcW w:w="5850" w:type="dxa"/>
          </w:tcPr>
          <w:p w14:paraId="58613133" w14:textId="77777777" w:rsidR="003E6F5C" w:rsidRPr="00D42648" w:rsidRDefault="003E6F5C" w:rsidP="003E6F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0" w:type="dxa"/>
            <w:gridSpan w:val="3"/>
          </w:tcPr>
          <w:p w14:paraId="23A949B8" w14:textId="63835A94" w:rsidR="003E6F5C" w:rsidRPr="00D42648" w:rsidRDefault="003E6F5C" w:rsidP="003E6F5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D426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426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E6F5C" w:rsidRPr="00D42648" w14:paraId="6FB97645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26AC4E88" w14:textId="6B3F7083" w:rsidR="003E6F5C" w:rsidRPr="00D42648" w:rsidRDefault="003E6F5C" w:rsidP="003E6F5C">
            <w:pPr>
              <w:spacing w:line="240" w:lineRule="auto"/>
              <w:ind w:left="175" w:right="95" w:hanging="16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4264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ภาระผูกพันตามสัญญาเช่าดำเนินงาน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และบริการอื่น</w:t>
            </w:r>
            <w:r w:rsidRPr="00D4264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ที่เปิดเผยไว้</w:t>
            </w:r>
          </w:p>
        </w:tc>
        <w:tc>
          <w:tcPr>
            <w:tcW w:w="1364" w:type="dxa"/>
            <w:vAlign w:val="bottom"/>
          </w:tcPr>
          <w:p w14:paraId="3B4D6C75" w14:textId="77777777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468F0F" w14:textId="77777777" w:rsidR="003E6F5C" w:rsidRPr="00D42648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1EB0206" w14:textId="77777777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F5C" w:rsidRPr="00D42648" w14:paraId="30A54107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697A0615" w14:textId="05FE7EF3" w:rsidR="003E6F5C" w:rsidRPr="00D42648" w:rsidRDefault="003E6F5C" w:rsidP="003E6F5C">
            <w:pPr>
              <w:spacing w:line="240" w:lineRule="auto"/>
              <w:ind w:left="175" w:right="95" w:firstLine="15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D4264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30 </w:t>
            </w:r>
            <w:r w:rsidRPr="00D4264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4264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364" w:type="dxa"/>
            <w:vAlign w:val="bottom"/>
          </w:tcPr>
          <w:p w14:paraId="09483FFB" w14:textId="285B378F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1,116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.6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3" w:type="dxa"/>
            <w:vAlign w:val="bottom"/>
          </w:tcPr>
          <w:p w14:paraId="33CB2653" w14:textId="77777777" w:rsidR="003E6F5C" w:rsidRPr="00D42648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138A0317" w14:textId="7C8FA4E9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3E6F5C" w:rsidRPr="00D42648" w14:paraId="627121CF" w14:textId="77777777" w:rsidTr="00E24D84">
        <w:trPr>
          <w:cantSplit/>
          <w:trHeight w:val="20"/>
        </w:trPr>
        <w:tc>
          <w:tcPr>
            <w:tcW w:w="5850" w:type="dxa"/>
          </w:tcPr>
          <w:p w14:paraId="4CCAE608" w14:textId="419FCE78" w:rsidR="003E6F5C" w:rsidRPr="00D42648" w:rsidRDefault="003E6F5C" w:rsidP="003E6F5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43580">
              <w:rPr>
                <w:rFonts w:asciiTheme="majorBidi" w:hAnsiTheme="majorBidi"/>
                <w:sz w:val="28"/>
                <w:szCs w:val="28"/>
                <w:cs/>
              </w:rPr>
              <w:t>สัญญาที่พิจ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743580">
              <w:rPr>
                <w:rFonts w:asciiTheme="majorBidi" w:hAnsiTheme="majorBidi"/>
                <w:sz w:val="28"/>
                <w:szCs w:val="28"/>
                <w:cs/>
              </w:rPr>
              <w:t>รณาเป็นสัญญาบริการ</w:t>
            </w:r>
          </w:p>
        </w:tc>
        <w:tc>
          <w:tcPr>
            <w:tcW w:w="1364" w:type="dxa"/>
            <w:vAlign w:val="bottom"/>
          </w:tcPr>
          <w:p w14:paraId="1EE7920E" w14:textId="7627E46C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(14.25)</w:t>
            </w:r>
          </w:p>
        </w:tc>
        <w:tc>
          <w:tcPr>
            <w:tcW w:w="183" w:type="dxa"/>
            <w:vAlign w:val="bottom"/>
          </w:tcPr>
          <w:p w14:paraId="34DAF210" w14:textId="77777777" w:rsidR="003E6F5C" w:rsidRPr="00D42648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E851485" w14:textId="73730070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F5C" w:rsidRPr="00D42648" w14:paraId="032654F6" w14:textId="77777777" w:rsidTr="00E24D84">
        <w:trPr>
          <w:cantSplit/>
          <w:trHeight w:val="20"/>
        </w:trPr>
        <w:tc>
          <w:tcPr>
            <w:tcW w:w="5850" w:type="dxa"/>
          </w:tcPr>
          <w:p w14:paraId="4EBC81CF" w14:textId="77777777" w:rsidR="003E6F5C" w:rsidRPr="00D42648" w:rsidRDefault="003E6F5C" w:rsidP="003E6F5C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64" w:type="dxa"/>
          </w:tcPr>
          <w:p w14:paraId="30CCBAFE" w14:textId="6FBD6D9E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392E5F1E" w14:textId="77777777" w:rsidR="003E6F5C" w:rsidRPr="00D42648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303C842" w14:textId="0F003C2B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(0.18)</w:t>
            </w:r>
          </w:p>
        </w:tc>
      </w:tr>
      <w:tr w:rsidR="003E6F5C" w:rsidRPr="00D42648" w14:paraId="4FDB427E" w14:textId="77777777" w:rsidTr="00E24D84">
        <w:trPr>
          <w:cantSplit/>
          <w:trHeight w:val="20"/>
        </w:trPr>
        <w:tc>
          <w:tcPr>
            <w:tcW w:w="5850" w:type="dxa"/>
          </w:tcPr>
          <w:p w14:paraId="6975655A" w14:textId="7E6C4652" w:rsidR="003E6F5C" w:rsidRPr="004835C3" w:rsidRDefault="003E6F5C" w:rsidP="003E6F5C">
            <w:pPr>
              <w:spacing w:line="240" w:lineRule="auto"/>
              <w:ind w:left="175" w:right="95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5C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</w:t>
            </w:r>
            <w:r w:rsidRPr="004835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835C3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4835C3">
              <w:rPr>
                <w:rFonts w:asciiTheme="majorBidi" w:hAnsiTheme="majorBidi" w:cstheme="majorBidi"/>
                <w:sz w:val="28"/>
                <w:szCs w:val="28"/>
                <w:cs/>
              </w:rPr>
              <w:t>วามแน่นอนอย่างสมเหตุสมผลว่าจะได้ใช้สิทธิ</w:t>
            </w:r>
          </w:p>
        </w:tc>
        <w:tc>
          <w:tcPr>
            <w:tcW w:w="1364" w:type="dxa"/>
            <w:vAlign w:val="bottom"/>
          </w:tcPr>
          <w:p w14:paraId="57BE2880" w14:textId="200C8556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83" w:type="dxa"/>
          </w:tcPr>
          <w:p w14:paraId="3524AB8A" w14:textId="77777777" w:rsidR="003E6F5C" w:rsidRPr="00D42648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AD59C55" w14:textId="69B1F5DE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3E6F5C" w:rsidRPr="00D42648" w14:paraId="2B57AD37" w14:textId="77777777" w:rsidTr="00E24D84">
        <w:trPr>
          <w:cantSplit/>
          <w:trHeight w:val="20"/>
        </w:trPr>
        <w:tc>
          <w:tcPr>
            <w:tcW w:w="5850" w:type="dxa"/>
          </w:tcPr>
          <w:p w14:paraId="6848538D" w14:textId="60E1BEF3" w:rsidR="003E6F5C" w:rsidRPr="00A75398" w:rsidRDefault="00A75398" w:rsidP="003E6F5C">
            <w:pPr>
              <w:spacing w:line="240" w:lineRule="auto"/>
              <w:ind w:left="175" w:right="9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398">
              <w:rPr>
                <w:rFonts w:asciiTheme="majorBidi" w:hAnsiTheme="majorBidi" w:hint="cs"/>
                <w:sz w:val="28"/>
                <w:szCs w:val="28"/>
                <w:cs/>
              </w:rPr>
              <w:t>สัญญาที่ยังไม่เริ่มมีผล</w:t>
            </w:r>
          </w:p>
        </w:tc>
        <w:tc>
          <w:tcPr>
            <w:tcW w:w="1364" w:type="dxa"/>
            <w:vAlign w:val="bottom"/>
          </w:tcPr>
          <w:p w14:paraId="39BA24C3" w14:textId="10D2A2D8" w:rsidR="003E6F5C" w:rsidRPr="00A7539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75398">
              <w:rPr>
                <w:rFonts w:asciiTheme="majorBidi" w:hAnsiTheme="majorBidi" w:cstheme="majorBidi"/>
                <w:sz w:val="28"/>
                <w:szCs w:val="28"/>
              </w:rPr>
              <w:t>(369.21)</w:t>
            </w:r>
          </w:p>
        </w:tc>
        <w:tc>
          <w:tcPr>
            <w:tcW w:w="183" w:type="dxa"/>
          </w:tcPr>
          <w:p w14:paraId="35210CD4" w14:textId="77777777" w:rsidR="003E6F5C" w:rsidRPr="00A75398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FF5FF80" w14:textId="09EAD701" w:rsidR="003E6F5C" w:rsidRPr="00A75398" w:rsidRDefault="003E6F5C" w:rsidP="003E6F5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539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E6F5C" w:rsidRPr="00D42648" w14:paraId="5A8BBE0A" w14:textId="77777777" w:rsidTr="00E24D84">
        <w:trPr>
          <w:cantSplit/>
          <w:trHeight w:val="20"/>
        </w:trPr>
        <w:tc>
          <w:tcPr>
            <w:tcW w:w="5850" w:type="dxa"/>
          </w:tcPr>
          <w:p w14:paraId="045A98EB" w14:textId="77777777" w:rsidR="003E6F5C" w:rsidRPr="00D42648" w:rsidRDefault="003E6F5C" w:rsidP="003E6F5C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2A9332F" w14:textId="71B21292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765</w:t>
            </w:r>
            <w:r w:rsidRPr="00D42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83" w:type="dxa"/>
            <w:vAlign w:val="bottom"/>
          </w:tcPr>
          <w:p w14:paraId="501D544F" w14:textId="77777777" w:rsidR="003E6F5C" w:rsidRPr="00D42648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0384A6C" w14:textId="3E7BE2C1" w:rsidR="003E6F5C" w:rsidRPr="003B1EB0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Pr="003B1E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</w:tr>
      <w:tr w:rsidR="003E6F5C" w:rsidRPr="00D42648" w14:paraId="03A4505A" w14:textId="77777777" w:rsidTr="00E24D84">
        <w:trPr>
          <w:cantSplit/>
          <w:trHeight w:val="20"/>
        </w:trPr>
        <w:tc>
          <w:tcPr>
            <w:tcW w:w="5850" w:type="dxa"/>
          </w:tcPr>
          <w:p w14:paraId="3E06774D" w14:textId="77777777" w:rsidR="003E6F5C" w:rsidRPr="00D42648" w:rsidRDefault="003E6F5C" w:rsidP="003E6F5C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D426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191B8D82" w14:textId="2699FFF4" w:rsidR="003E6F5C" w:rsidRPr="00D42648" w:rsidRDefault="003E6F5C" w:rsidP="003E6F5C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4264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ตุลาคม</w:t>
            </w:r>
            <w:r w:rsidRPr="00D426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D426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110611C" w14:textId="503287BC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521.95</w:t>
            </w:r>
          </w:p>
        </w:tc>
        <w:tc>
          <w:tcPr>
            <w:tcW w:w="183" w:type="dxa"/>
            <w:vAlign w:val="bottom"/>
          </w:tcPr>
          <w:p w14:paraId="7C6A4171" w14:textId="77777777" w:rsidR="003E6F5C" w:rsidRPr="00D42648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35D76D4" w14:textId="3F2E01AC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39.00</w:t>
            </w:r>
          </w:p>
        </w:tc>
      </w:tr>
      <w:tr w:rsidR="003E6F5C" w:rsidRPr="00D42648" w14:paraId="02E72167" w14:textId="77777777" w:rsidTr="00E24D84">
        <w:trPr>
          <w:cantSplit/>
          <w:trHeight w:val="20"/>
        </w:trPr>
        <w:tc>
          <w:tcPr>
            <w:tcW w:w="5850" w:type="dxa"/>
          </w:tcPr>
          <w:p w14:paraId="51AB3C0D" w14:textId="5334C1D8" w:rsidR="003E6F5C" w:rsidRPr="00D42648" w:rsidRDefault="003E6F5C" w:rsidP="003E6F5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26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4" w:type="dxa"/>
          </w:tcPr>
          <w:p w14:paraId="312B90C5" w14:textId="5F19363B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10.27</w:t>
            </w:r>
          </w:p>
        </w:tc>
        <w:tc>
          <w:tcPr>
            <w:tcW w:w="183" w:type="dxa"/>
          </w:tcPr>
          <w:p w14:paraId="6F5DAB6F" w14:textId="77777777" w:rsidR="003E6F5C" w:rsidRPr="00D42648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786A14E" w14:textId="358E5C9B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</w:rPr>
              <w:t>5.08</w:t>
            </w:r>
          </w:p>
        </w:tc>
      </w:tr>
      <w:tr w:rsidR="003E6F5C" w:rsidRPr="00D42648" w14:paraId="33405C9D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77F92DD4" w14:textId="24DE2F6C" w:rsidR="003E6F5C" w:rsidRPr="00D42648" w:rsidRDefault="003E6F5C" w:rsidP="003E6F5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D42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426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ตุลาคม</w:t>
            </w:r>
            <w:r w:rsidRPr="00D426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42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00DD0" w14:textId="67800448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532.2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3" w:type="dxa"/>
          </w:tcPr>
          <w:p w14:paraId="58FEAF6A" w14:textId="77777777" w:rsidR="003E6F5C" w:rsidRPr="00D42648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C60F5" w14:textId="6B7FA396" w:rsidR="003E6F5C" w:rsidRPr="00D42648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44.08</w:t>
            </w:r>
          </w:p>
        </w:tc>
      </w:tr>
      <w:tr w:rsidR="003E6F5C" w:rsidRPr="00D42648" w14:paraId="51D87C3C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472DC30F" w14:textId="0AA91F7E" w:rsidR="003E6F5C" w:rsidRPr="00D42648" w:rsidRDefault="003E6F5C" w:rsidP="003E6F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264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426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264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A0EFFD" w14:textId="749B9A78" w:rsidR="003E6F5C" w:rsidRPr="00D42648" w:rsidRDefault="00F67A61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E6F5C" w:rsidRPr="00D42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3E6F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E6F5C" w:rsidRPr="00D42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3E6F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E6F5C" w:rsidRPr="00D42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5.30</w:t>
            </w:r>
          </w:p>
        </w:tc>
        <w:tc>
          <w:tcPr>
            <w:tcW w:w="183" w:type="dxa"/>
          </w:tcPr>
          <w:p w14:paraId="56239912" w14:textId="77777777" w:rsidR="003E6F5C" w:rsidRPr="00D42648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B4316A" w14:textId="5D1E1543" w:rsidR="003E6F5C" w:rsidRPr="00D42648" w:rsidRDefault="00F67A61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E6F5C" w:rsidRPr="00D42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E6F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E6F5C" w:rsidRPr="00D42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3E6F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E6F5C" w:rsidRPr="00D42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</w:tr>
    </w:tbl>
    <w:p w14:paraId="0B58AC98" w14:textId="77777777" w:rsidR="008E37FE" w:rsidRPr="00D23165" w:rsidRDefault="008E37FE" w:rsidP="00E82FFE">
      <w:pPr>
        <w:rPr>
          <w:rFonts w:ascii="Angsana New" w:hAnsi="Angsana New"/>
          <w:sz w:val="28"/>
          <w:szCs w:val="28"/>
        </w:rPr>
      </w:pPr>
    </w:p>
    <w:p w14:paraId="7C910B3E" w14:textId="7F7B7E03" w:rsidR="00C72010" w:rsidRDefault="008E37FE" w:rsidP="00A41FAF">
      <w:pPr>
        <w:autoSpaceDE w:val="0"/>
        <w:autoSpaceDN w:val="0"/>
        <w:adjustRightInd w:val="0"/>
        <w:spacing w:line="240" w:lineRule="auto"/>
        <w:ind w:left="990"/>
        <w:rPr>
          <w:rFonts w:ascii="Angsana New" w:hAnsi="Angsana New"/>
          <w:bCs/>
          <w:sz w:val="30"/>
          <w:szCs w:val="30"/>
          <w:cs/>
        </w:rPr>
      </w:pPr>
      <w:r w:rsidRPr="00D23165">
        <w:rPr>
          <w:rFonts w:ascii="Angsana New" w:hAnsi="Angsana New"/>
          <w:sz w:val="28"/>
          <w:szCs w:val="28"/>
          <w:cs/>
        </w:rPr>
        <w:t>สินทรัพย์สิทธิการใช้และหนี้สินตามสัญญาเช่าข้างต้น</w:t>
      </w:r>
      <w:r w:rsidRPr="00D23165">
        <w:rPr>
          <w:rFonts w:ascii="Angsana New" w:hAnsi="Angsana New" w:hint="cs"/>
          <w:sz w:val="28"/>
          <w:szCs w:val="28"/>
          <w:cs/>
        </w:rPr>
        <w:t>แสดง</w:t>
      </w:r>
      <w:r w:rsidRPr="00D23165">
        <w:rPr>
          <w:rFonts w:ascii="Angsana New" w:hAnsi="Angsana New"/>
          <w:sz w:val="28"/>
          <w:szCs w:val="28"/>
          <w:cs/>
        </w:rPr>
        <w:t>เป็นส่วนหนึ่งของ</w:t>
      </w:r>
      <w:r w:rsidRPr="004835C3">
        <w:rPr>
          <w:rFonts w:ascii="Angsana New" w:hAnsi="Angsana New"/>
          <w:sz w:val="28"/>
          <w:szCs w:val="28"/>
          <w:cs/>
        </w:rPr>
        <w:t>ส่วน</w:t>
      </w:r>
      <w:r w:rsidR="00EB47B5">
        <w:rPr>
          <w:rFonts w:ascii="Angsana New" w:hAnsi="Angsana New" w:hint="cs"/>
          <w:sz w:val="28"/>
          <w:szCs w:val="28"/>
          <w:cs/>
        </w:rPr>
        <w:t>งาน</w:t>
      </w:r>
      <w:r w:rsidR="00EB47B5" w:rsidRPr="00EB47B5">
        <w:rPr>
          <w:rFonts w:ascii="Angsana New" w:hAnsi="Angsana New"/>
          <w:sz w:val="28"/>
          <w:szCs w:val="28"/>
          <w:cs/>
        </w:rPr>
        <w:t>ธุรกิจอสังหาริมทรัพย์เพื่อขาย</w:t>
      </w:r>
      <w:r w:rsidR="00EB47B5">
        <w:rPr>
          <w:rFonts w:ascii="Angsana New" w:hAnsi="Angsana New" w:hint="cs"/>
          <w:sz w:val="28"/>
          <w:szCs w:val="28"/>
          <w:cs/>
        </w:rPr>
        <w:t xml:space="preserve"> ส่วนงาน</w:t>
      </w:r>
      <w:r w:rsidR="00EB47B5" w:rsidRPr="00EB47B5">
        <w:rPr>
          <w:rFonts w:ascii="Angsana New" w:hAnsi="Angsana New"/>
          <w:sz w:val="28"/>
          <w:szCs w:val="28"/>
          <w:cs/>
        </w:rPr>
        <w:t>ธุรกิจอสังหาริมทรัพย์เพื่อให้เช่าและบริการ</w:t>
      </w:r>
      <w:r w:rsidR="00EB47B5">
        <w:rPr>
          <w:rFonts w:ascii="Angsana New" w:hAnsi="Angsana New" w:hint="cs"/>
          <w:sz w:val="28"/>
          <w:szCs w:val="28"/>
          <w:cs/>
        </w:rPr>
        <w:t xml:space="preserve"> ส่วนงาน</w:t>
      </w:r>
      <w:r w:rsidR="00EB47B5" w:rsidRPr="00EB47B5">
        <w:rPr>
          <w:rFonts w:ascii="Angsana New" w:hAnsi="Angsana New"/>
          <w:sz w:val="28"/>
          <w:szCs w:val="28"/>
          <w:cs/>
        </w:rPr>
        <w:t>ธุรกิจผลิตและขายสังกะสีอ๊อกไซด์ และเคมีภัณฑ์</w:t>
      </w:r>
      <w:r w:rsidR="00EB47B5">
        <w:rPr>
          <w:rFonts w:ascii="Angsana New" w:hAnsi="Angsana New" w:hint="cs"/>
          <w:sz w:val="28"/>
          <w:szCs w:val="28"/>
          <w:cs/>
        </w:rPr>
        <w:t xml:space="preserve"> และ</w:t>
      </w:r>
      <w:r w:rsidR="00EB47B5" w:rsidRPr="00EB47B5">
        <w:rPr>
          <w:rFonts w:ascii="Angsana New" w:hAnsi="Angsana New"/>
          <w:sz w:val="28"/>
          <w:szCs w:val="28"/>
          <w:cs/>
        </w:rPr>
        <w:t>ธุรกิจอื่น</w:t>
      </w:r>
      <w:r w:rsidR="00BB7615">
        <w:rPr>
          <w:rFonts w:ascii="Angsana New" w:hAnsi="Angsana New" w:hint="cs"/>
          <w:sz w:val="28"/>
          <w:szCs w:val="28"/>
          <w:cs/>
        </w:rPr>
        <w:t xml:space="preserve"> </w:t>
      </w:r>
      <w:r w:rsidR="00EB47B5" w:rsidRPr="00EB47B5">
        <w:rPr>
          <w:rFonts w:ascii="Angsana New" w:hAnsi="Angsana New"/>
          <w:sz w:val="28"/>
          <w:szCs w:val="28"/>
          <w:cs/>
        </w:rPr>
        <w:t>ๆ</w:t>
      </w:r>
      <w:r w:rsidR="00C72010">
        <w:rPr>
          <w:rFonts w:ascii="Angsana New" w:hAnsi="Angsana New"/>
          <w:bCs/>
          <w:sz w:val="30"/>
          <w:szCs w:val="30"/>
          <w:cs/>
        </w:rPr>
        <w:br w:type="page"/>
      </w:r>
    </w:p>
    <w:p w14:paraId="54EFE9FA" w14:textId="3F6E110E" w:rsidR="001D67F5" w:rsidRPr="006F04FA" w:rsidRDefault="001D67F5" w:rsidP="001D67F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  <w:r w:rsidRPr="006F04FA">
        <w:rPr>
          <w:rFonts w:ascii="Angsana New" w:hAnsi="Angsana New" w:hint="cs"/>
          <w:bCs/>
          <w:sz w:val="28"/>
          <w:szCs w:val="28"/>
          <w:cs/>
        </w:rPr>
        <w:lastRenderedPageBreak/>
        <w:t>ผลกระทบจาก</w:t>
      </w:r>
      <w:r w:rsidRPr="006F04FA">
        <w:rPr>
          <w:rFonts w:ascii="Angsana New" w:hAnsi="Angsana New"/>
          <w:bCs/>
          <w:sz w:val="28"/>
          <w:szCs w:val="28"/>
          <w:cs/>
        </w:rPr>
        <w:t xml:space="preserve">การแพร่ระบาดของโรคติดเชื้อโคโรนา </w:t>
      </w:r>
      <w:r w:rsidRPr="006F04FA">
        <w:rPr>
          <w:rFonts w:ascii="Angsana New" w:hAnsi="Angsana New"/>
          <w:b/>
          <w:sz w:val="28"/>
          <w:szCs w:val="28"/>
        </w:rPr>
        <w:t>2019</w:t>
      </w:r>
      <w:r w:rsidRPr="006F04FA">
        <w:rPr>
          <w:rFonts w:ascii="Angsana New" w:hAnsi="Angsana New"/>
          <w:b/>
          <w:sz w:val="28"/>
          <w:szCs w:val="28"/>
          <w:cs/>
        </w:rPr>
        <w:t xml:space="preserve"> </w:t>
      </w:r>
      <w:r w:rsidRPr="006F04FA">
        <w:rPr>
          <w:rFonts w:ascii="Angsana New" w:hAnsi="Angsana New"/>
          <w:b/>
          <w:sz w:val="28"/>
          <w:szCs w:val="28"/>
        </w:rPr>
        <w:t>(COVID-19)</w:t>
      </w:r>
    </w:p>
    <w:p w14:paraId="0E3AF948" w14:textId="77777777" w:rsidR="00C72010" w:rsidRDefault="00C72010" w:rsidP="00C72010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</w:p>
    <w:p w14:paraId="28E31277" w14:textId="0D443F3F" w:rsidR="00C72010" w:rsidRPr="008860F2" w:rsidRDefault="00C72010" w:rsidP="00C72010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ในเดือนมีนาคม</w:t>
      </w:r>
      <w:r w:rsidRPr="008860F2">
        <w:rPr>
          <w:rFonts w:ascii="Angsana New" w:eastAsia="Calibri" w:hAnsi="Angsana New"/>
          <w:sz w:val="28"/>
          <w:szCs w:val="28"/>
        </w:rPr>
        <w:t xml:space="preserve"> 2563</w:t>
      </w:r>
      <w:r w:rsidRPr="008860F2">
        <w:rPr>
          <w:rFonts w:ascii="Angsana New" w:eastAsia="Calibri" w:hAnsi="Angsana New" w:hint="cs"/>
          <w:sz w:val="28"/>
          <w:szCs w:val="28"/>
        </w:rPr>
        <w:t xml:space="preserve"> </w:t>
      </w:r>
      <w:r w:rsidRPr="008860F2">
        <w:rPr>
          <w:rFonts w:ascii="Angsana New" w:eastAsia="Calibri" w:hAnsi="Angsana New" w:hint="cs"/>
          <w:sz w:val="28"/>
          <w:szCs w:val="28"/>
          <w:cs/>
        </w:rPr>
        <w:t>ส่วนงานราชการ</w:t>
      </w:r>
      <w:r w:rsidRPr="008860F2">
        <w:rPr>
          <w:rFonts w:ascii="Angsana New" w:eastAsia="Calibri" w:hAnsi="Angsana New"/>
          <w:sz w:val="28"/>
          <w:szCs w:val="28"/>
          <w:cs/>
        </w:rPr>
        <w:t>ได้กำหนดให้มีการปิด</w:t>
      </w:r>
      <w:r w:rsidRPr="008860F2">
        <w:rPr>
          <w:rFonts w:ascii="Angsana New" w:eastAsia="Calibri" w:hAnsi="Angsana New" w:hint="cs"/>
          <w:sz w:val="28"/>
          <w:szCs w:val="28"/>
          <w:cs/>
        </w:rPr>
        <w:t>สถานประกอบการ</w:t>
      </w:r>
      <w:r w:rsidRPr="008860F2">
        <w:rPr>
          <w:rFonts w:ascii="Angsana New" w:eastAsia="Calibri" w:hAnsi="Angsana New"/>
          <w:sz w:val="28"/>
          <w:szCs w:val="28"/>
          <w:cs/>
        </w:rPr>
        <w:t>หรือลดเวลาประกอบกิจการ</w:t>
      </w:r>
      <w:r>
        <w:rPr>
          <w:rFonts w:ascii="Angsana New" w:eastAsia="Calibri" w:hAnsi="Angsana New" w:hint="cs"/>
          <w:sz w:val="28"/>
          <w:szCs w:val="28"/>
          <w:cs/>
        </w:rPr>
        <w:t>ลง</w:t>
      </w:r>
      <w:r>
        <w:rPr>
          <w:rFonts w:ascii="Angsana New" w:eastAsia="Calibri" w:hAnsi="Angsana New"/>
          <w:sz w:val="28"/>
          <w:szCs w:val="28"/>
        </w:rPr>
        <w:t xml:space="preserve"> </w:t>
      </w:r>
      <w:r>
        <w:rPr>
          <w:rFonts w:ascii="Angsana New" w:eastAsia="Calibri" w:hAnsi="Angsana New" w:hint="cs"/>
          <w:sz w:val="28"/>
          <w:szCs w:val="28"/>
          <w:cs/>
        </w:rPr>
        <w:t>คณะกรรมการบริหาร</w:t>
      </w:r>
      <w:r w:rsidRPr="008860F2">
        <w:rPr>
          <w:rFonts w:ascii="Angsana New" w:eastAsia="Calibri" w:hAnsi="Angsana New"/>
          <w:sz w:val="28"/>
          <w:szCs w:val="28"/>
          <w:cs/>
        </w:rPr>
        <w:t>ของ</w:t>
      </w:r>
      <w:r w:rsidRPr="008860F2">
        <w:rPr>
          <w:rFonts w:ascii="Angsana New" w:eastAsia="Calibri" w:hAnsi="Angsana New" w:hint="cs"/>
          <w:sz w:val="28"/>
          <w:szCs w:val="28"/>
          <w:cs/>
        </w:rPr>
        <w:t>บริษัท</w:t>
      </w:r>
      <w:r>
        <w:rPr>
          <w:rFonts w:ascii="Angsana New" w:eastAsia="Calibri" w:hAnsi="Angsana New" w:hint="cs"/>
          <w:sz w:val="28"/>
          <w:szCs w:val="28"/>
          <w:cs/>
        </w:rPr>
        <w:t xml:space="preserve">ได้ตัดสินใจที่จะหยุดดำเนินงานโรงแรม โมเดน่า บาย เฟรเซอร์ บุรีรัมย์ </w:t>
      </w:r>
      <w:r w:rsidRPr="008860F2">
        <w:rPr>
          <w:rFonts w:ascii="Angsana New" w:eastAsia="Calibri" w:hAnsi="Angsana New"/>
          <w:sz w:val="28"/>
          <w:szCs w:val="28"/>
          <w:cs/>
        </w:rPr>
        <w:t>เป็นการชั่วคราว</w:t>
      </w:r>
      <w:r w:rsidRPr="008860F2">
        <w:rPr>
          <w:rFonts w:ascii="Angsana New" w:eastAsia="Calibri" w:hAnsi="Angsana New"/>
          <w:sz w:val="28"/>
          <w:szCs w:val="28"/>
        </w:rPr>
        <w:t xml:space="preserve"> </w:t>
      </w:r>
      <w:r w:rsidRPr="008860F2">
        <w:rPr>
          <w:rFonts w:ascii="Angsana New" w:eastAsia="Calibri" w:hAnsi="Angsana New" w:hint="cs"/>
          <w:sz w:val="28"/>
          <w:szCs w:val="28"/>
          <w:cs/>
        </w:rPr>
        <w:t>ระหว่าง</w:t>
      </w:r>
      <w:r w:rsidRPr="008860F2">
        <w:rPr>
          <w:rFonts w:ascii="Angsana New" w:eastAsia="Calibri" w:hAnsi="Angsana New"/>
          <w:sz w:val="28"/>
          <w:szCs w:val="28"/>
          <w:cs/>
        </w:rPr>
        <w:t>วันที่</w:t>
      </w:r>
      <w:r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/>
          <w:sz w:val="28"/>
          <w:szCs w:val="28"/>
        </w:rPr>
        <w:t xml:space="preserve">5 </w:t>
      </w:r>
      <w:r>
        <w:rPr>
          <w:rFonts w:ascii="Angsana New" w:eastAsia="Calibri" w:hAnsi="Angsana New" w:hint="cs"/>
          <w:sz w:val="28"/>
          <w:szCs w:val="28"/>
          <w:cs/>
        </w:rPr>
        <w:t xml:space="preserve">เมษายน </w:t>
      </w:r>
      <w:r>
        <w:rPr>
          <w:rFonts w:ascii="Angsana New" w:eastAsia="Calibri" w:hAnsi="Angsana New"/>
          <w:sz w:val="28"/>
          <w:szCs w:val="28"/>
        </w:rPr>
        <w:t>2563</w:t>
      </w:r>
      <w:r w:rsidRPr="008860F2">
        <w:rPr>
          <w:rFonts w:ascii="Angsana New" w:eastAsia="Calibri" w:hAnsi="Angsana New" w:hint="cs"/>
          <w:sz w:val="28"/>
          <w:szCs w:val="28"/>
          <w:cs/>
        </w:rPr>
        <w:t xml:space="preserve"> ถึงวันที่ </w:t>
      </w:r>
      <w:r>
        <w:rPr>
          <w:rFonts w:ascii="Angsana New" w:eastAsia="Calibri" w:hAnsi="Angsana New"/>
          <w:sz w:val="28"/>
          <w:szCs w:val="28"/>
        </w:rPr>
        <w:t xml:space="preserve">15 </w:t>
      </w:r>
      <w:r>
        <w:rPr>
          <w:rFonts w:ascii="Angsana New" w:eastAsia="Calibri" w:hAnsi="Angsana New" w:hint="cs"/>
          <w:sz w:val="28"/>
          <w:szCs w:val="28"/>
          <w:cs/>
        </w:rPr>
        <w:t xml:space="preserve">สิงหาคม </w:t>
      </w:r>
      <w:r>
        <w:rPr>
          <w:rFonts w:ascii="Angsana New" w:eastAsia="Calibri" w:hAnsi="Angsana New"/>
          <w:sz w:val="28"/>
          <w:szCs w:val="28"/>
        </w:rPr>
        <w:t>2563</w:t>
      </w:r>
      <w:r w:rsidRPr="008860F2">
        <w:rPr>
          <w:rFonts w:ascii="Angsana New" w:eastAsia="Calibri" w:hAnsi="Angsana New"/>
          <w:sz w:val="28"/>
          <w:szCs w:val="28"/>
        </w:rPr>
        <w:t xml:space="preserve"> </w:t>
      </w:r>
      <w:r w:rsidRPr="008860F2">
        <w:rPr>
          <w:rFonts w:ascii="Angsana New" w:eastAsia="Calibri" w:hAnsi="Angsana New"/>
          <w:sz w:val="28"/>
          <w:szCs w:val="28"/>
          <w:cs/>
        </w:rPr>
        <w:t>เพื่อจะจำกัดผลกระทบจากการแพร่ระบาดของ</w:t>
      </w:r>
      <w:r w:rsidRPr="008860F2">
        <w:rPr>
          <w:rFonts w:ascii="Angsana New" w:eastAsia="Calibri" w:hAnsi="Angsana New" w:hint="cs"/>
          <w:sz w:val="28"/>
          <w:szCs w:val="28"/>
          <w:cs/>
        </w:rPr>
        <w:t>โรคติดเชื้อไวรัส</w:t>
      </w:r>
      <w:r>
        <w:rPr>
          <w:rFonts w:ascii="Angsana New" w:eastAsia="Calibri" w:hAnsi="Angsana New"/>
          <w:sz w:val="28"/>
          <w:szCs w:val="28"/>
          <w:cs/>
        </w:rPr>
        <w:br/>
      </w:r>
      <w:r w:rsidRPr="008860F2">
        <w:rPr>
          <w:rFonts w:ascii="Angsana New" w:eastAsia="Calibri" w:hAnsi="Angsana New" w:hint="cs"/>
          <w:sz w:val="28"/>
          <w:szCs w:val="28"/>
          <w:cs/>
        </w:rPr>
        <w:t xml:space="preserve">โคโรนา </w:t>
      </w:r>
      <w:r w:rsidRPr="008860F2">
        <w:rPr>
          <w:rFonts w:ascii="Angsana New" w:eastAsia="Calibri" w:hAnsi="Angsana New" w:hint="cs"/>
          <w:sz w:val="28"/>
          <w:szCs w:val="28"/>
        </w:rPr>
        <w:t>2019 (</w:t>
      </w:r>
      <w:r>
        <w:rPr>
          <w:rFonts w:ascii="Angsana New" w:eastAsia="Calibri" w:hAnsi="Angsana New"/>
          <w:sz w:val="28"/>
          <w:szCs w:val="28"/>
        </w:rPr>
        <w:t>COVID</w:t>
      </w:r>
      <w:r w:rsidRPr="008860F2">
        <w:rPr>
          <w:rFonts w:ascii="Angsana New" w:eastAsia="Calibri" w:hAnsi="Angsana New" w:hint="cs"/>
          <w:sz w:val="28"/>
          <w:szCs w:val="28"/>
        </w:rPr>
        <w:t xml:space="preserve">-19)  </w:t>
      </w:r>
    </w:p>
    <w:p w14:paraId="2A481781" w14:textId="77777777" w:rsidR="00C72010" w:rsidRPr="008860F2" w:rsidRDefault="00C72010" w:rsidP="00C72010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</w:p>
    <w:p w14:paraId="2ABA7327" w14:textId="77777777" w:rsidR="00C72010" w:rsidRPr="008860F2" w:rsidRDefault="00C72010" w:rsidP="00C72010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</w:t>
      </w:r>
      <w:r w:rsidRPr="008860F2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  <w:r w:rsidRPr="008860F2">
        <w:rPr>
          <w:rFonts w:ascii="Angsana New" w:eastAsia="Calibri" w:hAnsi="Angsana New"/>
          <w:sz w:val="28"/>
          <w:szCs w:val="28"/>
          <w:cs/>
        </w:rPr>
        <w:t>ปลอดภัย</w:t>
      </w:r>
      <w:r w:rsidRPr="008860F2">
        <w:rPr>
          <w:rFonts w:ascii="Angsana New" w:eastAsia="Calibri" w:hAnsi="Angsana New" w:hint="cs"/>
          <w:sz w:val="28"/>
          <w:szCs w:val="28"/>
          <w:cs/>
        </w:rPr>
        <w:t xml:space="preserve"> รวมถึง</w:t>
      </w:r>
      <w:r w:rsidRPr="008860F2">
        <w:rPr>
          <w:rFonts w:ascii="Angsana New" w:eastAsia="Calibri" w:hAnsi="Angsana New"/>
          <w:sz w:val="28"/>
          <w:szCs w:val="28"/>
          <w:cs/>
        </w:rPr>
        <w:t>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</w:t>
      </w:r>
      <w:r w:rsidRPr="008860F2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</w:p>
    <w:p w14:paraId="32760E1D" w14:textId="0779E4C6" w:rsidR="00C72010" w:rsidRDefault="00C72010" w:rsidP="00C72010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76083F15" w14:textId="1811086F" w:rsidR="00C72010" w:rsidRPr="008860F2" w:rsidRDefault="00C72010" w:rsidP="00C72010">
      <w:pPr>
        <w:tabs>
          <w:tab w:val="left" w:pos="720"/>
        </w:tabs>
        <w:spacing w:line="240" w:lineRule="auto"/>
        <w:ind w:left="547"/>
        <w:rPr>
          <w:rFonts w:ascii="Angsana New" w:hAnsi="Angsana New"/>
          <w:color w:val="000000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ทั้งนี้ </w:t>
      </w:r>
      <w:r w:rsidRPr="00B200B2">
        <w:rPr>
          <w:rFonts w:ascii="Angsana New" w:hAnsi="Angsana New"/>
          <w:sz w:val="28"/>
          <w:szCs w:val="28"/>
          <w:cs/>
        </w:rPr>
        <w:t>ณ</w:t>
      </w:r>
      <w:r w:rsidRPr="00B200B2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B200B2">
        <w:rPr>
          <w:rFonts w:ascii="Angsana New" w:hAnsi="Angsana New" w:hint="cs"/>
          <w:sz w:val="28"/>
          <w:szCs w:val="28"/>
        </w:rPr>
        <w:t>3</w:t>
      </w:r>
      <w:r w:rsidR="003B1EB0">
        <w:rPr>
          <w:rFonts w:ascii="Angsana New" w:hAnsi="Angsana New"/>
          <w:sz w:val="28"/>
          <w:szCs w:val="28"/>
        </w:rPr>
        <w:t xml:space="preserve">1 </w:t>
      </w:r>
      <w:r w:rsidR="003B1EB0">
        <w:rPr>
          <w:rFonts w:ascii="Angsana New" w:hAnsi="Angsana New" w:hint="cs"/>
          <w:sz w:val="28"/>
          <w:szCs w:val="28"/>
          <w:cs/>
        </w:rPr>
        <w:t>ธันวาคม</w:t>
      </w:r>
      <w:r w:rsidRPr="00B200B2">
        <w:rPr>
          <w:rFonts w:ascii="Angsana New" w:hAnsi="Angsana New" w:hint="cs"/>
          <w:sz w:val="28"/>
          <w:szCs w:val="28"/>
          <w:cs/>
        </w:rPr>
        <w:t xml:space="preserve"> </w:t>
      </w:r>
      <w:r w:rsidRPr="00B200B2">
        <w:rPr>
          <w:rFonts w:ascii="Angsana New" w:hAnsi="Angsana New" w:hint="cs"/>
          <w:sz w:val="28"/>
          <w:szCs w:val="28"/>
        </w:rPr>
        <w:t xml:space="preserve">2563 </w:t>
      </w:r>
      <w:r w:rsidRPr="00B200B2">
        <w:rPr>
          <w:rFonts w:ascii="Angsana New" w:hAnsi="Angsana New"/>
          <w:sz w:val="28"/>
          <w:szCs w:val="28"/>
          <w:cs/>
        </w:rPr>
        <w:t>สถานการณ์ของการแพร่ระบาดดังกล่าว</w:t>
      </w:r>
      <w:r w:rsidRPr="00B200B2">
        <w:rPr>
          <w:rFonts w:ascii="Angsana New" w:hAnsi="Angsana New" w:hint="cs"/>
          <w:sz w:val="28"/>
          <w:szCs w:val="28"/>
          <w:cs/>
        </w:rPr>
        <w:t>ในประเทศ</w:t>
      </w:r>
      <w:r w:rsidRPr="00B200B2">
        <w:rPr>
          <w:rFonts w:ascii="Angsana New" w:hAnsi="Angsana New"/>
          <w:sz w:val="28"/>
          <w:szCs w:val="28"/>
          <w:cs/>
        </w:rPr>
        <w:t>ยังไม่สิ้นสุด ทำให้เกิดความไม่แน่นอนในการประมาณการผลกระทบที่คาดว่าจะเกิดขึ้น</w:t>
      </w:r>
      <w:r w:rsidRPr="00B200B2">
        <w:rPr>
          <w:rFonts w:ascii="Angsana New" w:hAnsi="Angsana New" w:hint="cs"/>
          <w:sz w:val="28"/>
          <w:szCs w:val="28"/>
          <w:cs/>
        </w:rPr>
        <w:t xml:space="preserve"> กลุ่มบริษัท</w:t>
      </w:r>
      <w:r w:rsidRPr="00B200B2">
        <w:rPr>
          <w:rFonts w:ascii="Angsana New" w:hAnsi="Angsana New" w:hint="cs"/>
          <w:color w:val="000000"/>
          <w:sz w:val="28"/>
          <w:szCs w:val="28"/>
          <w:cs/>
        </w:rPr>
        <w:t>จึง</w:t>
      </w:r>
      <w:r w:rsidRPr="008860F2">
        <w:rPr>
          <w:rFonts w:ascii="Angsana New" w:hAnsi="Angsana New" w:hint="cs"/>
          <w:color w:val="000000"/>
          <w:sz w:val="28"/>
          <w:szCs w:val="28"/>
          <w:cs/>
        </w:rPr>
        <w:t xml:space="preserve">เลือกปฏิบัติตามแนวปฏิบัติทางการบัญชี เรื่อง มาตรการ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/>
          <w:color w:val="000000"/>
          <w:sz w:val="28"/>
          <w:szCs w:val="28"/>
        </w:rPr>
        <w:t>2019</w:t>
      </w:r>
      <w:r w:rsidRPr="008860F2">
        <w:rPr>
          <w:rFonts w:ascii="Angsana New" w:hAnsi="Angsana New" w:hint="cs"/>
          <w:color w:val="000000"/>
          <w:sz w:val="28"/>
          <w:szCs w:val="28"/>
          <w:cs/>
        </w:rPr>
        <w:t xml:space="preserve"> (</w:t>
      </w:r>
      <w:r w:rsidRPr="008860F2">
        <w:rPr>
          <w:rFonts w:ascii="Angsana New" w:hAnsi="Angsana New" w:hint="cs"/>
          <w:color w:val="000000"/>
          <w:sz w:val="28"/>
          <w:szCs w:val="28"/>
        </w:rPr>
        <w:t>COVID-</w:t>
      </w:r>
      <w:r>
        <w:rPr>
          <w:rFonts w:ascii="Angsana New" w:hAnsi="Angsana New"/>
          <w:color w:val="000000"/>
          <w:sz w:val="28"/>
          <w:szCs w:val="28"/>
        </w:rPr>
        <w:t>19</w:t>
      </w:r>
      <w:r w:rsidRPr="008860F2">
        <w:rPr>
          <w:rFonts w:ascii="Angsana New" w:hAnsi="Angsana New" w:hint="cs"/>
          <w:color w:val="000000"/>
          <w:sz w:val="28"/>
          <w:szCs w:val="28"/>
          <w:cs/>
        </w:rPr>
        <w:t xml:space="preserve">) ในเรื่องดังต่อไปนี้ </w:t>
      </w:r>
    </w:p>
    <w:p w14:paraId="3568EC96" w14:textId="77777777" w:rsidR="00C72010" w:rsidRPr="008860F2" w:rsidRDefault="00C72010" w:rsidP="00C72010">
      <w:pPr>
        <w:pStyle w:val="AccountingPolicy"/>
        <w:tabs>
          <w:tab w:val="left" w:pos="-6210"/>
        </w:tabs>
        <w:ind w:left="540" w:firstLine="0"/>
        <w:rPr>
          <w:rFonts w:ascii="Angsana New" w:hAnsi="Angsana New" w:cs="Angsana New"/>
          <w:lang w:bidi="th-TH"/>
        </w:rPr>
      </w:pPr>
    </w:p>
    <w:p w14:paraId="1548F5F6" w14:textId="77777777" w:rsidR="00C72010" w:rsidRPr="008860F2" w:rsidRDefault="00C72010" w:rsidP="00C72010">
      <w:pPr>
        <w:pStyle w:val="ListParagraph"/>
        <w:numPr>
          <w:ilvl w:val="0"/>
          <w:numId w:val="3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/>
        <w:contextualSpacing/>
        <w:rPr>
          <w:rFonts w:ascii="Angsana New" w:hAnsi="Angsana New"/>
          <w:i/>
          <w:iCs/>
          <w:color w:val="000000"/>
          <w:sz w:val="28"/>
          <w:szCs w:val="28"/>
        </w:rPr>
      </w:pPr>
      <w:r w:rsidRPr="008860F2">
        <w:rPr>
          <w:rFonts w:ascii="Angsana New" w:hAnsi="Angsana New" w:hint="cs"/>
          <w:i/>
          <w:iCs/>
          <w:color w:val="000000"/>
          <w:sz w:val="28"/>
          <w:szCs w:val="28"/>
          <w:cs/>
        </w:rPr>
        <w:t>การด้อยค่าของสินทรัพย์</w:t>
      </w:r>
    </w:p>
    <w:p w14:paraId="2B108C13" w14:textId="77777777" w:rsidR="00C72010" w:rsidRPr="00344669" w:rsidRDefault="00C72010" w:rsidP="00C72010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sz w:val="28"/>
          <w:szCs w:val="28"/>
        </w:rPr>
      </w:pPr>
    </w:p>
    <w:p w14:paraId="4F7AEECE" w14:textId="6A34942B" w:rsidR="00344669" w:rsidRPr="00344669" w:rsidRDefault="00344669" w:rsidP="00344669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sz w:val="28"/>
          <w:szCs w:val="28"/>
        </w:rPr>
      </w:pPr>
      <w:r w:rsidRPr="00344669">
        <w:rPr>
          <w:rFonts w:ascii="Angsana New" w:hAnsi="Angsana New" w:hint="cs"/>
          <w:sz w:val="28"/>
          <w:szCs w:val="28"/>
          <w:cs/>
        </w:rPr>
        <w:t>กลุ่มบริษัทพิจารณาการด้อยค่าของลูกหนี้การค้าตามตารางการตั้งสำรอง โดยใช้ข้อมูลผลขาดทุนด้านเครดิตในอดีตมาพิจารณาอัตราการสูญเสีย (</w:t>
      </w:r>
      <w:r w:rsidRPr="00344669">
        <w:rPr>
          <w:rFonts w:ascii="Angsana New" w:hAnsi="Angsana New" w:hint="cs"/>
          <w:sz w:val="28"/>
          <w:szCs w:val="28"/>
        </w:rPr>
        <w:t>loss rate)</w:t>
      </w:r>
      <w:r w:rsidRPr="00344669">
        <w:rPr>
          <w:rFonts w:ascii="Angsana New" w:hAnsi="Angsana New" w:hint="cs"/>
          <w:sz w:val="28"/>
          <w:szCs w:val="28"/>
          <w:cs/>
        </w:rPr>
        <w:t xml:space="preserve"> และไม่นำข้อมูลที่มีการคาดการณ์ในอนาคต </w:t>
      </w:r>
      <w:r w:rsidRPr="00344669">
        <w:rPr>
          <w:rFonts w:ascii="Angsana New" w:hAnsi="Angsana New" w:hint="cs"/>
          <w:sz w:val="28"/>
          <w:szCs w:val="28"/>
        </w:rPr>
        <w:t xml:space="preserve">(Forward-looking information) </w:t>
      </w:r>
      <w:r w:rsidRPr="00344669">
        <w:rPr>
          <w:rFonts w:ascii="Angsana New" w:hAnsi="Angsana New" w:hint="cs"/>
          <w:sz w:val="28"/>
          <w:szCs w:val="28"/>
          <w:cs/>
        </w:rPr>
        <w:t>มาพิจารณา</w:t>
      </w:r>
    </w:p>
    <w:p w14:paraId="15A3FF04" w14:textId="77777777" w:rsidR="00344669" w:rsidRDefault="00344669" w:rsidP="00C72010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sz w:val="28"/>
          <w:szCs w:val="28"/>
        </w:rPr>
      </w:pPr>
    </w:p>
    <w:p w14:paraId="34DA871A" w14:textId="26D006DC" w:rsidR="00C72010" w:rsidRDefault="00C72010" w:rsidP="00C72010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sz w:val="28"/>
          <w:szCs w:val="28"/>
        </w:rPr>
      </w:pPr>
      <w:r w:rsidRPr="00A8784D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860F2">
        <w:rPr>
          <w:rFonts w:ascii="Angsana New" w:hAnsi="Angsana New" w:hint="cs"/>
          <w:sz w:val="28"/>
          <w:szCs w:val="28"/>
          <w:cs/>
        </w:rPr>
        <w:t xml:space="preserve">เลือกไม่นำสถานการณ์ </w:t>
      </w:r>
      <w:r w:rsidRPr="008860F2">
        <w:rPr>
          <w:rFonts w:ascii="Angsana New" w:hAnsi="Angsana New" w:hint="cs"/>
          <w:sz w:val="28"/>
          <w:szCs w:val="28"/>
        </w:rPr>
        <w:t>COVID</w:t>
      </w:r>
      <w:r w:rsidRPr="00A8784D">
        <w:rPr>
          <w:rFonts w:ascii="Angsana New" w:hAnsi="Angsana New" w:hint="cs"/>
          <w:sz w:val="28"/>
          <w:szCs w:val="28"/>
        </w:rPr>
        <w:t xml:space="preserve">-19 </w:t>
      </w:r>
      <w:r w:rsidRPr="00A8784D">
        <w:rPr>
          <w:rFonts w:ascii="Angsana New" w:hAnsi="Angsana New" w:hint="cs"/>
          <w:sz w:val="28"/>
          <w:szCs w:val="28"/>
          <w:cs/>
        </w:rPr>
        <w:t xml:space="preserve">มาถือเป็นข้อบ่งชี้การด้อยค่าของที่ดิน อาคาร และอุปกรณ์ และสินทรัพย์ไม่มีตัวตน </w:t>
      </w:r>
      <w:r w:rsidRPr="00A8784D">
        <w:rPr>
          <w:rFonts w:hint="cs"/>
          <w:sz w:val="28"/>
          <w:szCs w:val="28"/>
          <w:cs/>
        </w:rPr>
        <w:t>และเลือก</w:t>
      </w:r>
      <w:r w:rsidRPr="00A8784D">
        <w:rPr>
          <w:rFonts w:ascii="Angsana New" w:hAnsi="Angsana New" w:hint="cs"/>
          <w:sz w:val="28"/>
          <w:szCs w:val="28"/>
          <w:cs/>
        </w:rPr>
        <w:t xml:space="preserve">ไม่นำข้อมูลสถานการณ์ </w:t>
      </w:r>
      <w:r w:rsidRPr="00A8784D">
        <w:rPr>
          <w:rFonts w:ascii="Angsana New" w:hAnsi="Angsana New" w:hint="cs"/>
          <w:sz w:val="28"/>
          <w:szCs w:val="28"/>
        </w:rPr>
        <w:t>COVID-19</w:t>
      </w:r>
      <w:r w:rsidRPr="00A8784D">
        <w:rPr>
          <w:rFonts w:ascii="Angsana New" w:hAnsi="Angsana New" w:hint="cs"/>
          <w:sz w:val="28"/>
          <w:szCs w:val="28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3E7DADE3" w14:textId="77777777" w:rsidR="00C72010" w:rsidRDefault="00C72010" w:rsidP="00C72010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sz w:val="28"/>
          <w:szCs w:val="28"/>
        </w:rPr>
      </w:pPr>
    </w:p>
    <w:p w14:paraId="7684B534" w14:textId="77777777" w:rsidR="00C72010" w:rsidRPr="008860F2" w:rsidRDefault="00C72010" w:rsidP="00C72010">
      <w:pPr>
        <w:pStyle w:val="ListParagraph"/>
        <w:numPr>
          <w:ilvl w:val="0"/>
          <w:numId w:val="3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/>
        <w:contextualSpacing/>
        <w:rPr>
          <w:rFonts w:ascii="Angsana New" w:hAnsi="Angsana New"/>
          <w:i/>
          <w:iCs/>
          <w:color w:val="000000"/>
          <w:sz w:val="28"/>
          <w:szCs w:val="28"/>
        </w:rPr>
      </w:pPr>
      <w:r w:rsidRPr="008860F2">
        <w:rPr>
          <w:rFonts w:ascii="Angsana New" w:hAnsi="Angsana New" w:hint="cs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5C2880A1" w14:textId="77777777" w:rsidR="00C72010" w:rsidRPr="008860F2" w:rsidRDefault="00C72010" w:rsidP="00C72010">
      <w:pPr>
        <w:pStyle w:val="ListParagraph"/>
        <w:tabs>
          <w:tab w:val="left" w:pos="720"/>
        </w:tabs>
        <w:spacing w:line="240" w:lineRule="auto"/>
        <w:ind w:left="900"/>
        <w:rPr>
          <w:sz w:val="20"/>
          <w:szCs w:val="20"/>
          <w:shd w:val="clear" w:color="auto" w:fill="D9D9D9" w:themeFill="background1" w:themeFillShade="D9"/>
        </w:rPr>
      </w:pPr>
    </w:p>
    <w:p w14:paraId="18DB7A54" w14:textId="1286D4A1" w:rsidR="00C72010" w:rsidRPr="008860F2" w:rsidRDefault="00C72010" w:rsidP="00C72010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sz w:val="28"/>
          <w:szCs w:val="28"/>
        </w:rPr>
      </w:pPr>
      <w:r w:rsidRPr="00A8784D">
        <w:rPr>
          <w:rFonts w:ascii="Angsana New" w:hAnsi="Angsana New" w:hint="cs"/>
          <w:sz w:val="28"/>
          <w:szCs w:val="28"/>
          <w:cs/>
        </w:rPr>
        <w:t>กลุ่มบริษัทเ</w:t>
      </w:r>
      <w:r w:rsidRPr="008860F2">
        <w:rPr>
          <w:rFonts w:ascii="Angsana New" w:hAnsi="Angsana New" w:hint="cs"/>
          <w:sz w:val="28"/>
          <w:szCs w:val="28"/>
          <w:cs/>
        </w:rPr>
        <w:t xml:space="preserve">ลือกไม่นำข้อมูลสถานการณ์ </w:t>
      </w:r>
      <w:r w:rsidRPr="008860F2">
        <w:rPr>
          <w:rFonts w:ascii="Angsana New" w:hAnsi="Angsana New" w:hint="cs"/>
          <w:sz w:val="28"/>
          <w:szCs w:val="28"/>
        </w:rPr>
        <w:t xml:space="preserve">COVID-19 </w:t>
      </w:r>
      <w:r w:rsidRPr="008860F2">
        <w:rPr>
          <w:rFonts w:ascii="Angsana New" w:hAnsi="Angsana New" w:hint="cs"/>
          <w:sz w:val="28"/>
          <w:szCs w:val="28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8860F2">
        <w:rPr>
          <w:rFonts w:ascii="Angsana New" w:hAnsi="Angsana New" w:hint="cs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 w:hint="cs"/>
          <w:sz w:val="28"/>
          <w:szCs w:val="28"/>
        </w:rPr>
        <w:t>2563</w:t>
      </w:r>
    </w:p>
    <w:p w14:paraId="3EAB67C6" w14:textId="77777777" w:rsidR="001D67F5" w:rsidRDefault="001D67F5" w:rsidP="001D67F5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</w:p>
    <w:p w14:paraId="2AD7E97D" w14:textId="77777777" w:rsidR="00301BA2" w:rsidRDefault="00301BA2">
      <w:pPr>
        <w:spacing w:line="240" w:lineRule="auto"/>
        <w:jc w:val="left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3519741D" w14:textId="4BA8EEA4" w:rsidR="003B14EA" w:rsidRPr="006F04FA" w:rsidRDefault="003B14EA" w:rsidP="001D67F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  <w:r w:rsidRPr="006F04FA">
        <w:rPr>
          <w:rFonts w:ascii="Angsana New" w:hAnsi="Angsana New"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  <w:r w:rsidR="002A3E96" w:rsidRPr="006F04FA">
        <w:rPr>
          <w:rFonts w:ascii="Angsana New" w:hAnsi="Angsana New"/>
          <w:bCs/>
          <w:sz w:val="28"/>
          <w:szCs w:val="28"/>
          <w:cs/>
        </w:rPr>
        <w:t xml:space="preserve"> </w:t>
      </w:r>
    </w:p>
    <w:p w14:paraId="2C8845E4" w14:textId="77777777" w:rsidR="00ED2A04" w:rsidRPr="00301BA2" w:rsidRDefault="00ED2A04" w:rsidP="00ED2A04">
      <w:pPr>
        <w:pStyle w:val="NoSpacing"/>
        <w:rPr>
          <w:rFonts w:ascii="Angsana New" w:hAnsi="Angsana New"/>
          <w:sz w:val="22"/>
        </w:rPr>
      </w:pPr>
    </w:p>
    <w:p w14:paraId="01C23E4F" w14:textId="638E4D5D" w:rsidR="00364F63" w:rsidRPr="001208CC" w:rsidRDefault="00511D98" w:rsidP="001056D6">
      <w:pPr>
        <w:spacing w:after="240" w:line="240" w:lineRule="auto"/>
        <w:ind w:left="547"/>
        <w:rPr>
          <w:rFonts w:ascii="Angsana New" w:hAnsi="Angsana New"/>
          <w:b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t>ความสัมพันธ์ที่มีกับบริษัทร่วมและ</w:t>
      </w:r>
      <w:r w:rsidR="008C1635" w:rsidRPr="001208CC">
        <w:rPr>
          <w:rFonts w:ascii="Angsana New" w:hAnsi="Angsana New"/>
          <w:sz w:val="28"/>
          <w:szCs w:val="28"/>
          <w:cs/>
        </w:rPr>
        <w:t xml:space="preserve">บริษัทย่อย </w:t>
      </w:r>
      <w:r w:rsidRPr="001208CC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="00F3622D">
        <w:rPr>
          <w:rFonts w:ascii="Angsana New" w:hAnsi="Angsana New"/>
          <w:sz w:val="28"/>
          <w:szCs w:val="28"/>
        </w:rPr>
        <w:t>9</w:t>
      </w:r>
      <w:r w:rsidRPr="001208CC">
        <w:rPr>
          <w:rFonts w:ascii="Angsana New" w:hAnsi="Angsana New"/>
          <w:sz w:val="28"/>
          <w:szCs w:val="28"/>
          <w:cs/>
        </w:rPr>
        <w:t xml:space="preserve"> และ </w:t>
      </w:r>
      <w:r w:rsidR="00F3622D">
        <w:rPr>
          <w:rFonts w:ascii="Angsana New" w:hAnsi="Angsana New"/>
          <w:sz w:val="28"/>
          <w:szCs w:val="28"/>
        </w:rPr>
        <w:t>10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1208CC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1208CC">
        <w:rPr>
          <w:rFonts w:ascii="Angsana New" w:hAnsi="Angsana New"/>
          <w:sz w:val="28"/>
          <w:szCs w:val="28"/>
          <w:cs/>
        </w:rPr>
        <w:t>กลุ่มบริษัท</w:t>
      </w:r>
      <w:r w:rsidRPr="001208CC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tbl>
      <w:tblPr>
        <w:tblW w:w="96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4752"/>
      </w:tblGrid>
      <w:tr w:rsidR="0043277B" w:rsidRPr="001208CC" w14:paraId="3F4FFEA3" w14:textId="77777777" w:rsidTr="00364F63">
        <w:trPr>
          <w:trHeight w:val="20"/>
          <w:tblHeader/>
        </w:trPr>
        <w:tc>
          <w:tcPr>
            <w:tcW w:w="3510" w:type="dxa"/>
            <w:hideMark/>
          </w:tcPr>
          <w:p w14:paraId="202A74E5" w14:textId="4A66866F" w:rsidR="0043277B" w:rsidRPr="001208CC" w:rsidRDefault="0043277B" w:rsidP="0043277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208CC">
              <w:rPr>
                <w:rFonts w:ascii="Angsana New" w:hAnsi="Angsana New"/>
                <w:sz w:val="28"/>
                <w:szCs w:val="28"/>
              </w:rPr>
              <w:br w:type="page"/>
            </w:r>
            <w:r w:rsidRPr="001208CC">
              <w:rPr>
                <w:rFonts w:ascii="Angsana New" w:hAnsi="Angsana New"/>
                <w:sz w:val="28"/>
                <w:szCs w:val="28"/>
              </w:rPr>
              <w:br w:type="page"/>
            </w:r>
            <w:r w:rsidRPr="001208CC">
              <w:rPr>
                <w:rFonts w:ascii="Angsana New" w:hAnsi="Angsana New"/>
                <w:sz w:val="28"/>
                <w:szCs w:val="28"/>
              </w:rPr>
              <w:br w:type="page"/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208CC">
              <w:rPr>
                <w:rFonts w:ascii="Angsana New" w:hAnsi="Angsana New"/>
                <w:sz w:val="28"/>
                <w:szCs w:val="28"/>
              </w:rPr>
              <w:br w:type="page"/>
            </w: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hideMark/>
          </w:tcPr>
          <w:p w14:paraId="17D336C6" w14:textId="5F1E42E8" w:rsidR="0043277B" w:rsidRPr="001208CC" w:rsidRDefault="0043277B" w:rsidP="0043277B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752" w:type="dxa"/>
          </w:tcPr>
          <w:p w14:paraId="35816016" w14:textId="53220E58" w:rsidR="0043277B" w:rsidRPr="001208CC" w:rsidRDefault="0043277B" w:rsidP="000709ED">
            <w:pPr>
              <w:spacing w:line="240" w:lineRule="auto"/>
              <w:ind w:left="340" w:right="54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330CB" w:rsidRPr="001208CC" w14:paraId="437A32BA" w14:textId="77777777" w:rsidTr="00364F63">
        <w:trPr>
          <w:trHeight w:val="20"/>
          <w:tblHeader/>
        </w:trPr>
        <w:tc>
          <w:tcPr>
            <w:tcW w:w="3510" w:type="dxa"/>
          </w:tcPr>
          <w:p w14:paraId="6776E8F4" w14:textId="347E1DD6" w:rsidR="009330CB" w:rsidRPr="00C6767D" w:rsidRDefault="003B1EB0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C6767D" w:rsidRPr="00C6767D">
              <w:rPr>
                <w:rFonts w:ascii="Angsana New" w:hAnsi="Angsana New"/>
                <w:sz w:val="28"/>
                <w:szCs w:val="28"/>
                <w:cs/>
              </w:rPr>
              <w:t>ช้างเบียร์ จำกัด</w:t>
            </w:r>
          </w:p>
        </w:tc>
        <w:tc>
          <w:tcPr>
            <w:tcW w:w="1350" w:type="dxa"/>
          </w:tcPr>
          <w:p w14:paraId="57D3CC54" w14:textId="6E651A9C" w:rsidR="009330CB" w:rsidRPr="00C6767D" w:rsidRDefault="00C6767D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767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3529DBC" w14:textId="2CBD4BA8" w:rsidR="009330CB" w:rsidRPr="00C6767D" w:rsidRDefault="009330CB" w:rsidP="005709E0">
            <w:pPr>
              <w:spacing w:line="240" w:lineRule="auto"/>
              <w:ind w:right="54" w:firstLine="16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6767D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4DD2EAFD" w14:textId="5DDB6967" w:rsidR="00CB5B30" w:rsidRPr="001208CC" w:rsidRDefault="00511D98" w:rsidP="009330CB">
      <w:pPr>
        <w:spacing w:before="240" w:after="240" w:line="240" w:lineRule="auto"/>
        <w:ind w:left="540"/>
        <w:rPr>
          <w:rFonts w:ascii="Angsana New" w:hAnsi="Angsana New"/>
          <w:b/>
          <w:sz w:val="28"/>
          <w:szCs w:val="28"/>
        </w:rPr>
      </w:pPr>
      <w:r w:rsidRPr="001208CC">
        <w:rPr>
          <w:rFonts w:ascii="Angsana New" w:hAnsi="Angsana New"/>
          <w:b/>
          <w:sz w:val="28"/>
          <w:szCs w:val="28"/>
          <w:cs/>
        </w:rPr>
        <w:t>นโยบายการกำหนดราคา</w:t>
      </w:r>
      <w:r w:rsidR="00CB5B30" w:rsidRPr="001208CC">
        <w:rPr>
          <w:rFonts w:ascii="Angsana New" w:hAnsi="Angsana New" w:hint="cs"/>
          <w:b/>
          <w:sz w:val="28"/>
          <w:szCs w:val="28"/>
          <w:cs/>
        </w:rPr>
        <w:t>ไม่</w:t>
      </w:r>
      <w:r w:rsidRPr="001208CC">
        <w:rPr>
          <w:rFonts w:ascii="Angsana New" w:hAnsi="Angsana New"/>
          <w:b/>
          <w:sz w:val="28"/>
          <w:szCs w:val="28"/>
          <w:cs/>
        </w:rPr>
        <w:t>มีการเปลี่ยนแปลงอย่างมี</w:t>
      </w:r>
      <w:r w:rsidRPr="001208CC">
        <w:rPr>
          <w:rFonts w:ascii="Angsana New" w:hAnsi="Angsana New" w:hint="cs"/>
          <w:b/>
          <w:sz w:val="28"/>
          <w:szCs w:val="28"/>
          <w:cs/>
        </w:rPr>
        <w:t>สาระ</w:t>
      </w:r>
      <w:r w:rsidRPr="001208CC">
        <w:rPr>
          <w:rFonts w:ascii="Angsana New" w:hAnsi="Angsana New"/>
          <w:b/>
          <w:sz w:val="28"/>
          <w:szCs w:val="28"/>
          <w:cs/>
        </w:rPr>
        <w:t>สำคัญ</w:t>
      </w:r>
      <w:r w:rsidRPr="001208CC">
        <w:rPr>
          <w:rFonts w:ascii="Angsana New" w:hAnsi="Angsana New" w:hint="cs"/>
          <w:b/>
          <w:sz w:val="28"/>
          <w:szCs w:val="28"/>
          <w:cs/>
        </w:rPr>
        <w:t>ใน</w:t>
      </w:r>
      <w:r w:rsidRPr="001208CC">
        <w:rPr>
          <w:rFonts w:ascii="Angsana New" w:hAnsi="Angsana New"/>
          <w:b/>
          <w:sz w:val="28"/>
          <w:szCs w:val="28"/>
          <w:cs/>
        </w:rPr>
        <w:t>ระหว่างงวด</w:t>
      </w:r>
      <w:r w:rsidRPr="001208CC">
        <w:rPr>
          <w:rFonts w:ascii="Angsana New" w:hAnsi="Angsana New" w:hint="cs"/>
          <w:b/>
          <w:sz w:val="28"/>
          <w:szCs w:val="28"/>
          <w:cs/>
        </w:rPr>
        <w:t>สาม</w:t>
      </w:r>
      <w:r w:rsidRPr="001208CC">
        <w:rPr>
          <w:rFonts w:ascii="Angsana New" w:hAnsi="Angsana New"/>
          <w:b/>
          <w:sz w:val="28"/>
          <w:szCs w:val="28"/>
          <w:cs/>
        </w:rPr>
        <w:t xml:space="preserve">เดือนสิ้นสุดวันที่ </w:t>
      </w:r>
      <w:r w:rsidRPr="001208CC">
        <w:rPr>
          <w:rFonts w:ascii="Angsana New" w:hAnsi="Angsana New"/>
          <w:bCs/>
          <w:sz w:val="28"/>
          <w:szCs w:val="28"/>
        </w:rPr>
        <w:t>31</w:t>
      </w:r>
      <w:r w:rsidRPr="001208CC">
        <w:rPr>
          <w:rFonts w:ascii="Angsana New" w:hAnsi="Angsana New"/>
          <w:b/>
          <w:sz w:val="28"/>
          <w:szCs w:val="28"/>
        </w:rPr>
        <w:t xml:space="preserve"> </w:t>
      </w:r>
      <w:r w:rsidRPr="001208CC">
        <w:rPr>
          <w:rFonts w:ascii="Angsana New" w:hAnsi="Angsana New" w:hint="cs"/>
          <w:b/>
          <w:sz w:val="28"/>
          <w:szCs w:val="28"/>
          <w:cs/>
        </w:rPr>
        <w:t>ธันวาคม</w:t>
      </w:r>
      <w:r w:rsidRPr="001208CC">
        <w:rPr>
          <w:rFonts w:ascii="Angsana New" w:hAnsi="Angsana New"/>
          <w:b/>
          <w:sz w:val="28"/>
          <w:szCs w:val="28"/>
          <w:cs/>
        </w:rPr>
        <w:t xml:space="preserve"> </w:t>
      </w:r>
      <w:r w:rsidRPr="001208CC">
        <w:rPr>
          <w:rFonts w:ascii="Angsana New" w:hAnsi="Angsana New"/>
          <w:bCs/>
          <w:sz w:val="28"/>
          <w:szCs w:val="28"/>
        </w:rPr>
        <w:t>256</w:t>
      </w:r>
      <w:r w:rsidR="00D1715B">
        <w:rPr>
          <w:rFonts w:ascii="Angsana New" w:hAnsi="Angsana New"/>
          <w:bCs/>
          <w:sz w:val="28"/>
          <w:szCs w:val="28"/>
        </w:rPr>
        <w:t>3</w:t>
      </w:r>
      <w:r w:rsidRPr="001208CC">
        <w:rPr>
          <w:rFonts w:ascii="Angsana New" w:hAnsi="Angsana New"/>
          <w:b/>
          <w:sz w:val="28"/>
          <w:szCs w:val="28"/>
        </w:rPr>
        <w:t xml:space="preserve"> </w:t>
      </w:r>
    </w:p>
    <w:p w14:paraId="22A7D850" w14:textId="1B7180A9" w:rsidR="003B14EA" w:rsidRPr="001208CC" w:rsidRDefault="00FF11B5" w:rsidP="00C62D70">
      <w:pPr>
        <w:spacing w:before="240" w:after="240" w:line="240" w:lineRule="auto"/>
        <w:ind w:left="540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1208CC">
        <w:rPr>
          <w:rFonts w:ascii="Angsana New" w:hAnsi="Angsana New"/>
          <w:sz w:val="28"/>
          <w:szCs w:val="28"/>
          <w:rtl/>
          <w:cs/>
        </w:rPr>
        <w:t xml:space="preserve"> </w:t>
      </w:r>
      <w:r w:rsidRPr="001208CC">
        <w:rPr>
          <w:rFonts w:ascii="Angsana New" w:hAnsi="Angsana New"/>
          <w:sz w:val="28"/>
          <w:szCs w:val="28"/>
        </w:rPr>
        <w:t xml:space="preserve">31 </w:t>
      </w:r>
      <w:r w:rsidRPr="001208C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81BA7" w:rsidRPr="001208CC">
        <w:rPr>
          <w:rFonts w:ascii="Angsana New" w:hAnsi="Angsana New"/>
          <w:sz w:val="28"/>
          <w:szCs w:val="28"/>
        </w:rPr>
        <w:t>256</w:t>
      </w:r>
      <w:r w:rsidR="00D1715B">
        <w:rPr>
          <w:rFonts w:ascii="Angsana New" w:hAnsi="Angsana New"/>
          <w:sz w:val="28"/>
          <w:szCs w:val="28"/>
        </w:rPr>
        <w:t>3</w:t>
      </w:r>
      <w:r w:rsidR="00781BA7" w:rsidRPr="001208CC">
        <w:rPr>
          <w:rFonts w:ascii="Angsana New" w:hAnsi="Angsana New"/>
          <w:sz w:val="28"/>
          <w:szCs w:val="28"/>
        </w:rPr>
        <w:t xml:space="preserve"> </w:t>
      </w:r>
      <w:r w:rsidR="00781BA7" w:rsidRPr="001208CC">
        <w:rPr>
          <w:rFonts w:ascii="Angsana New" w:hAnsi="Angsana New"/>
          <w:sz w:val="28"/>
          <w:szCs w:val="28"/>
          <w:cs/>
        </w:rPr>
        <w:t xml:space="preserve">และ </w:t>
      </w:r>
      <w:r w:rsidR="00781BA7" w:rsidRPr="001208CC">
        <w:rPr>
          <w:rFonts w:ascii="Angsana New" w:hAnsi="Angsana New"/>
          <w:sz w:val="28"/>
          <w:szCs w:val="28"/>
        </w:rPr>
        <w:t>256</w:t>
      </w:r>
      <w:r w:rsidR="00D1715B">
        <w:rPr>
          <w:rFonts w:ascii="Angsana New" w:hAnsi="Angsana New"/>
          <w:sz w:val="28"/>
          <w:szCs w:val="28"/>
        </w:rPr>
        <w:t xml:space="preserve">2 </w:t>
      </w:r>
      <w:r w:rsidRPr="001208CC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63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769"/>
        <w:gridCol w:w="1269"/>
        <w:gridCol w:w="270"/>
        <w:gridCol w:w="1262"/>
        <w:gridCol w:w="274"/>
        <w:gridCol w:w="1266"/>
        <w:gridCol w:w="254"/>
        <w:gridCol w:w="1267"/>
      </w:tblGrid>
      <w:tr w:rsidR="00FB0019" w:rsidRPr="001208CC" w14:paraId="167EA6AF" w14:textId="77777777" w:rsidTr="00D1715B">
        <w:trPr>
          <w:tblHeader/>
        </w:trPr>
        <w:tc>
          <w:tcPr>
            <w:tcW w:w="1957" w:type="pct"/>
            <w:vMerge w:val="restart"/>
          </w:tcPr>
          <w:p w14:paraId="226B24EE" w14:textId="77777777" w:rsidR="00FB0019" w:rsidRPr="001208CC" w:rsidRDefault="00FB0019" w:rsidP="00FB001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17E40E3" w14:textId="0374941C" w:rsidR="00FB0019" w:rsidRPr="001208CC" w:rsidRDefault="00FB0019" w:rsidP="00FB0019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4" w:type="pct"/>
            <w:gridSpan w:val="3"/>
          </w:tcPr>
          <w:p w14:paraId="338C020F" w14:textId="77777777" w:rsidR="00FB0019" w:rsidRPr="001208CC" w:rsidRDefault="00FB0019" w:rsidP="00AF543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D37B8C4" w14:textId="77777777" w:rsidR="00FB0019" w:rsidRPr="001208CC" w:rsidRDefault="00FB0019" w:rsidP="00AF543F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7" w:type="pct"/>
            <w:gridSpan w:val="3"/>
          </w:tcPr>
          <w:p w14:paraId="7DB7FD55" w14:textId="77777777" w:rsidR="00FB0019" w:rsidRPr="001208CC" w:rsidRDefault="00FB0019" w:rsidP="00AF543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15B" w:rsidRPr="001208CC" w14:paraId="2E57AF21" w14:textId="77777777" w:rsidTr="00D1715B">
        <w:trPr>
          <w:tblHeader/>
        </w:trPr>
        <w:tc>
          <w:tcPr>
            <w:tcW w:w="1957" w:type="pct"/>
            <w:vMerge/>
          </w:tcPr>
          <w:p w14:paraId="44C3A35C" w14:textId="77777777" w:rsidR="00D1715B" w:rsidRPr="001208CC" w:rsidRDefault="00D1715B" w:rsidP="00D1715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9" w:type="pct"/>
          </w:tcPr>
          <w:p w14:paraId="205ECD86" w14:textId="4210D378" w:rsidR="00D1715B" w:rsidRPr="001208CC" w:rsidRDefault="00D1715B" w:rsidP="00D1715B">
            <w:pPr>
              <w:pStyle w:val="BodyText"/>
              <w:tabs>
                <w:tab w:val="left" w:pos="3015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0" w:type="pct"/>
          </w:tcPr>
          <w:p w14:paraId="6FFF63FF" w14:textId="77777777" w:rsidR="00D1715B" w:rsidRPr="001208CC" w:rsidRDefault="00D1715B" w:rsidP="00D1715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33AC1111" w14:textId="3EB53979" w:rsidR="00D1715B" w:rsidRPr="001208CC" w:rsidRDefault="00D1715B" w:rsidP="00D1715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14:paraId="6B179483" w14:textId="77777777" w:rsidR="00D1715B" w:rsidRPr="001208CC" w:rsidRDefault="00D1715B" w:rsidP="00D1715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02A94F8B" w14:textId="64D192DB" w:rsidR="00D1715B" w:rsidRPr="001208CC" w:rsidRDefault="00D1715B" w:rsidP="00D1715B">
            <w:pPr>
              <w:pStyle w:val="BodyText"/>
              <w:tabs>
                <w:tab w:val="left" w:pos="3015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2" w:type="pct"/>
          </w:tcPr>
          <w:p w14:paraId="345D34FB" w14:textId="77777777" w:rsidR="00D1715B" w:rsidRPr="001208CC" w:rsidRDefault="00D1715B" w:rsidP="00D1715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76C63E79" w14:textId="1698001C" w:rsidR="00D1715B" w:rsidRPr="001208CC" w:rsidRDefault="00D1715B" w:rsidP="00D1715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10120C" w:rsidRPr="001208CC" w14:paraId="71C7AF68" w14:textId="77777777" w:rsidTr="00D1715B">
        <w:trPr>
          <w:tblHeader/>
        </w:trPr>
        <w:tc>
          <w:tcPr>
            <w:tcW w:w="1957" w:type="pct"/>
          </w:tcPr>
          <w:p w14:paraId="74E65289" w14:textId="77777777" w:rsidR="0010120C" w:rsidRPr="001208CC" w:rsidRDefault="0010120C" w:rsidP="0010120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43" w:type="pct"/>
            <w:gridSpan w:val="7"/>
          </w:tcPr>
          <w:p w14:paraId="42F951E6" w14:textId="77777777" w:rsidR="0010120C" w:rsidRPr="001208CC" w:rsidRDefault="0010120C" w:rsidP="0010120C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0120C" w:rsidRPr="001208CC" w14:paraId="5213250A" w14:textId="77777777" w:rsidTr="00D1715B">
        <w:tc>
          <w:tcPr>
            <w:tcW w:w="1957" w:type="pct"/>
          </w:tcPr>
          <w:p w14:paraId="14A1143B" w14:textId="67C5F975" w:rsidR="0010120C" w:rsidRPr="001208CC" w:rsidRDefault="001E7768" w:rsidP="0010120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659" w:type="pct"/>
          </w:tcPr>
          <w:p w14:paraId="0291E132" w14:textId="77777777" w:rsidR="0010120C" w:rsidRPr="001208CC" w:rsidRDefault="0010120C" w:rsidP="0010120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3178F2C3" w14:textId="77777777" w:rsidR="0010120C" w:rsidRPr="001208CC" w:rsidRDefault="0010120C" w:rsidP="0010120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0805F425" w14:textId="77777777" w:rsidR="0010120C" w:rsidRPr="001208CC" w:rsidRDefault="0010120C" w:rsidP="0010120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773D6A0" w14:textId="77777777" w:rsidR="0010120C" w:rsidRPr="001208CC" w:rsidRDefault="0010120C" w:rsidP="0010120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61FDB840" w14:textId="77777777" w:rsidR="0010120C" w:rsidRPr="001208CC" w:rsidRDefault="0010120C" w:rsidP="0010120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5D926051" w14:textId="77777777" w:rsidR="0010120C" w:rsidRPr="001208CC" w:rsidRDefault="0010120C" w:rsidP="0010120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5385E0EF" w14:textId="77777777" w:rsidR="0010120C" w:rsidRPr="001208CC" w:rsidRDefault="0010120C" w:rsidP="0010120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3A6B" w:rsidRPr="001208CC" w14:paraId="6C30F5E4" w14:textId="77777777" w:rsidTr="00D1715B">
        <w:tc>
          <w:tcPr>
            <w:tcW w:w="1957" w:type="pct"/>
          </w:tcPr>
          <w:p w14:paraId="731F23DD" w14:textId="64CA7AF0" w:rsidR="00E63A6B" w:rsidRDefault="00E63A6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659" w:type="pct"/>
          </w:tcPr>
          <w:p w14:paraId="0CAFCE99" w14:textId="31A70722" w:rsidR="00E63A6B" w:rsidRDefault="00E63A6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2.40</w:t>
            </w:r>
          </w:p>
        </w:tc>
        <w:tc>
          <w:tcPr>
            <w:tcW w:w="140" w:type="pct"/>
          </w:tcPr>
          <w:p w14:paraId="4F957A0E" w14:textId="77777777" w:rsidR="00E63A6B" w:rsidRPr="001208CC" w:rsidRDefault="00E63A6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347846F3" w14:textId="1B3727A1" w:rsidR="00E63A6B" w:rsidRDefault="00E63A6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546A648" w14:textId="77777777" w:rsidR="00E63A6B" w:rsidRPr="001208CC" w:rsidRDefault="00E63A6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0265CF02" w14:textId="2DF8045C" w:rsidR="00E63A6B" w:rsidRDefault="00E63A6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16C331B5" w14:textId="77777777" w:rsidR="00E63A6B" w:rsidRPr="001208CC" w:rsidRDefault="00E63A6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5956A626" w14:textId="1ECC1218" w:rsidR="00E63A6B" w:rsidRDefault="00E63A6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7768" w:rsidRPr="001208CC" w14:paraId="79F46377" w14:textId="77777777" w:rsidTr="00D1715B">
        <w:tc>
          <w:tcPr>
            <w:tcW w:w="1957" w:type="pct"/>
          </w:tcPr>
          <w:p w14:paraId="7ECE675B" w14:textId="7304BDF9" w:rsidR="001E7768" w:rsidRPr="001208CC" w:rsidRDefault="001E7768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59" w:type="pct"/>
          </w:tcPr>
          <w:p w14:paraId="4F60148E" w14:textId="6AD534EF" w:rsidR="001E7768" w:rsidRDefault="00E63A6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0" w:type="pct"/>
          </w:tcPr>
          <w:p w14:paraId="34016739" w14:textId="77777777" w:rsidR="001E7768" w:rsidRPr="001208CC" w:rsidRDefault="001E7768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34E1D52B" w14:textId="47973C4A" w:rsidR="001E7768" w:rsidRPr="001208CC" w:rsidRDefault="001E7768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56BB95D5" w14:textId="77777777" w:rsidR="001E7768" w:rsidRPr="001208CC" w:rsidRDefault="001E7768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756FE398" w14:textId="3F8B5CAD" w:rsidR="001E7768" w:rsidRDefault="001E7768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32" w:type="pct"/>
          </w:tcPr>
          <w:p w14:paraId="607B288A" w14:textId="77777777" w:rsidR="001E7768" w:rsidRPr="001208CC" w:rsidRDefault="001E7768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6FCF2CBE" w14:textId="0FF0D082" w:rsidR="001E7768" w:rsidRPr="001208CC" w:rsidRDefault="001E7768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7768" w:rsidRPr="001208CC" w14:paraId="051B44E8" w14:textId="77777777" w:rsidTr="00D1715B">
        <w:tc>
          <w:tcPr>
            <w:tcW w:w="1957" w:type="pct"/>
          </w:tcPr>
          <w:p w14:paraId="228AD950" w14:textId="77777777" w:rsidR="001E7768" w:rsidRPr="001208CC" w:rsidRDefault="001E7768" w:rsidP="00D1715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9" w:type="pct"/>
          </w:tcPr>
          <w:p w14:paraId="43BF950C" w14:textId="77777777" w:rsidR="001E7768" w:rsidRDefault="001E7768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27C5D609" w14:textId="77777777" w:rsidR="001E7768" w:rsidRPr="001208CC" w:rsidRDefault="001E7768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6BB0E797" w14:textId="77777777" w:rsidR="001E7768" w:rsidRPr="001208CC" w:rsidRDefault="001E7768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7CB18144" w14:textId="77777777" w:rsidR="001E7768" w:rsidRPr="001208CC" w:rsidRDefault="001E7768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40B8FFD2" w14:textId="77777777" w:rsidR="001E7768" w:rsidRDefault="001E7768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143AE758" w14:textId="77777777" w:rsidR="001E7768" w:rsidRPr="001208CC" w:rsidRDefault="001E7768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32C9DC75" w14:textId="77777777" w:rsidR="001E7768" w:rsidRPr="001208CC" w:rsidRDefault="001E7768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E7768" w:rsidRPr="001208CC" w14:paraId="0866EDAA" w14:textId="77777777" w:rsidTr="00D1715B">
        <w:tc>
          <w:tcPr>
            <w:tcW w:w="1957" w:type="pct"/>
          </w:tcPr>
          <w:p w14:paraId="2F98C28B" w14:textId="01BB6861" w:rsidR="001E7768" w:rsidRPr="001208CC" w:rsidRDefault="001E7768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9" w:type="pct"/>
          </w:tcPr>
          <w:p w14:paraId="126C2125" w14:textId="77777777" w:rsidR="001E7768" w:rsidRDefault="001E7768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59404954" w14:textId="77777777" w:rsidR="001E7768" w:rsidRPr="001208CC" w:rsidRDefault="001E7768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24A00E6" w14:textId="77777777" w:rsidR="001E7768" w:rsidRPr="001208CC" w:rsidRDefault="001E7768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3C1121D1" w14:textId="77777777" w:rsidR="001E7768" w:rsidRPr="001208CC" w:rsidRDefault="001E7768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784B137B" w14:textId="77777777" w:rsidR="001E7768" w:rsidRDefault="001E7768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73375D9A" w14:textId="77777777" w:rsidR="001E7768" w:rsidRPr="001208CC" w:rsidRDefault="001E7768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2E0EC9F8" w14:textId="77777777" w:rsidR="001E7768" w:rsidRPr="001208CC" w:rsidRDefault="001E7768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1715B" w:rsidRPr="001208CC" w14:paraId="2E83C45E" w14:textId="77777777" w:rsidTr="00D1715B">
        <w:tc>
          <w:tcPr>
            <w:tcW w:w="1957" w:type="pct"/>
          </w:tcPr>
          <w:p w14:paraId="4FA0990C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59" w:type="pct"/>
          </w:tcPr>
          <w:p w14:paraId="5F1C51D3" w14:textId="6C7B4919" w:rsidR="00D1715B" w:rsidRPr="001208CC" w:rsidRDefault="009475A3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C7BFE24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BD199E6" w14:textId="1A4F9A1D" w:rsidR="00D1715B" w:rsidRPr="001208CC" w:rsidRDefault="00D1715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5309D8D5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3BD039C6" w14:textId="68694249" w:rsidR="00D1715B" w:rsidRPr="001208CC" w:rsidRDefault="009475A3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28.01</w:t>
            </w:r>
          </w:p>
        </w:tc>
        <w:tc>
          <w:tcPr>
            <w:tcW w:w="132" w:type="pct"/>
          </w:tcPr>
          <w:p w14:paraId="3E4524F7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7DA7EEDE" w14:textId="214AEA26" w:rsidR="00D1715B" w:rsidRPr="001208CC" w:rsidRDefault="00D1715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31.</w:t>
            </w:r>
            <w:r w:rsidR="001E7768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</w:tr>
      <w:tr w:rsidR="00D1715B" w:rsidRPr="001208CC" w14:paraId="01B0E9E5" w14:textId="77777777" w:rsidTr="00D1715B">
        <w:tc>
          <w:tcPr>
            <w:tcW w:w="1957" w:type="pct"/>
          </w:tcPr>
          <w:p w14:paraId="10111E99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59" w:type="pct"/>
          </w:tcPr>
          <w:p w14:paraId="7BCF7BE4" w14:textId="50B02DBB" w:rsidR="00D1715B" w:rsidRPr="001208CC" w:rsidRDefault="009475A3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61D0CF64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22B10905" w14:textId="4E7A2542" w:rsidR="00D1715B" w:rsidRPr="001208CC" w:rsidRDefault="00D1715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CB3C88C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1821AADB" w14:textId="7F0D9E32" w:rsidR="00D1715B" w:rsidRPr="001208CC" w:rsidRDefault="009475A3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40.77</w:t>
            </w:r>
          </w:p>
        </w:tc>
        <w:tc>
          <w:tcPr>
            <w:tcW w:w="132" w:type="pct"/>
          </w:tcPr>
          <w:p w14:paraId="5EA4611C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632E48EF" w14:textId="0AC216E5" w:rsidR="00D1715B" w:rsidRPr="001208CC" w:rsidRDefault="00D1715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54.33</w:t>
            </w:r>
          </w:p>
        </w:tc>
      </w:tr>
      <w:tr w:rsidR="00D1715B" w:rsidRPr="001208CC" w14:paraId="6B670C6C" w14:textId="77777777" w:rsidTr="00D1715B">
        <w:tc>
          <w:tcPr>
            <w:tcW w:w="1957" w:type="pct"/>
          </w:tcPr>
          <w:p w14:paraId="7B09AD56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59" w:type="pct"/>
          </w:tcPr>
          <w:p w14:paraId="3D4BB075" w14:textId="11D73D45" w:rsidR="00D1715B" w:rsidRPr="001208CC" w:rsidRDefault="009475A3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1BBD5EC9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4AE9F62C" w14:textId="37C36476" w:rsidR="00D1715B" w:rsidRPr="001208CC" w:rsidRDefault="00D1715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C95D5D2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6B3898FA" w14:textId="6C62E365" w:rsidR="00D1715B" w:rsidRPr="001208CC" w:rsidRDefault="009475A3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34.55</w:t>
            </w:r>
          </w:p>
        </w:tc>
        <w:tc>
          <w:tcPr>
            <w:tcW w:w="132" w:type="pct"/>
          </w:tcPr>
          <w:p w14:paraId="755197CB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56393304" w14:textId="1F346C1C" w:rsidR="00D1715B" w:rsidRPr="001208CC" w:rsidRDefault="00D1715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50.40</w:t>
            </w:r>
          </w:p>
        </w:tc>
      </w:tr>
      <w:tr w:rsidR="00D1715B" w:rsidRPr="001208CC" w14:paraId="42EDB877" w14:textId="77777777" w:rsidTr="00D1715B">
        <w:tc>
          <w:tcPr>
            <w:tcW w:w="1957" w:type="pct"/>
          </w:tcPr>
          <w:p w14:paraId="6B54819E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659" w:type="pct"/>
          </w:tcPr>
          <w:p w14:paraId="23FD8A4E" w14:textId="09564DD8" w:rsidR="00D1715B" w:rsidRPr="001208CC" w:rsidRDefault="009475A3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0AF8835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9094A18" w14:textId="22BE1CA7" w:rsidR="00D1715B" w:rsidRPr="001208CC" w:rsidRDefault="00D1715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46C69AF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7E1F5F39" w14:textId="1F643090" w:rsidR="00D1715B" w:rsidRPr="001208CC" w:rsidRDefault="009475A3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32" w:type="pct"/>
          </w:tcPr>
          <w:p w14:paraId="14950944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34913D69" w14:textId="3E05A29E" w:rsidR="00D1715B" w:rsidRPr="001208CC" w:rsidRDefault="00D1715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0.04</w:t>
            </w:r>
          </w:p>
        </w:tc>
      </w:tr>
      <w:tr w:rsidR="00D1715B" w:rsidRPr="001208CC" w14:paraId="63BBB85C" w14:textId="77777777" w:rsidTr="00D1715B">
        <w:tc>
          <w:tcPr>
            <w:tcW w:w="1957" w:type="pct"/>
          </w:tcPr>
          <w:p w14:paraId="34CA8679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9" w:type="pct"/>
          </w:tcPr>
          <w:p w14:paraId="5895903F" w14:textId="4EF51FC6" w:rsidR="00D1715B" w:rsidRPr="001208CC" w:rsidRDefault="009475A3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7CCB94E1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291B6D55" w14:textId="194CD45B" w:rsidR="00D1715B" w:rsidRPr="001208CC" w:rsidRDefault="00D1715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C3E1772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1516216C" w14:textId="3C7D8192" w:rsidR="00D1715B" w:rsidRPr="001208CC" w:rsidRDefault="009475A3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0.25</w:t>
            </w:r>
          </w:p>
        </w:tc>
        <w:tc>
          <w:tcPr>
            <w:tcW w:w="132" w:type="pct"/>
          </w:tcPr>
          <w:p w14:paraId="0D0CD7C5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40BE687F" w14:textId="1D3D0965" w:rsidR="00D1715B" w:rsidRPr="001208CC" w:rsidRDefault="00D1715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2.28</w:t>
            </w:r>
          </w:p>
        </w:tc>
      </w:tr>
      <w:tr w:rsidR="00D1715B" w:rsidRPr="001208CC" w14:paraId="25C41F07" w14:textId="77777777" w:rsidTr="00D1715B">
        <w:tc>
          <w:tcPr>
            <w:tcW w:w="1957" w:type="pct"/>
          </w:tcPr>
          <w:p w14:paraId="339C94AA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659" w:type="pct"/>
          </w:tcPr>
          <w:p w14:paraId="18FFFF2C" w14:textId="2CD0D3A3" w:rsidR="00D1715B" w:rsidRPr="001208CC" w:rsidRDefault="009475A3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2FED046A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32CF30A6" w14:textId="1ECB85C1" w:rsidR="00D1715B" w:rsidRPr="001208CC" w:rsidRDefault="00D1715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518A177C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39B3DF51" w14:textId="119011DF" w:rsidR="00D1715B" w:rsidRPr="001208CC" w:rsidRDefault="001E7768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0.24</w:t>
            </w:r>
          </w:p>
        </w:tc>
        <w:tc>
          <w:tcPr>
            <w:tcW w:w="132" w:type="pct"/>
          </w:tcPr>
          <w:p w14:paraId="448AF626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2211F3D6" w14:textId="525F8877" w:rsidR="00D1715B" w:rsidRPr="001208CC" w:rsidRDefault="00D1715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0.23</w:t>
            </w:r>
          </w:p>
        </w:tc>
      </w:tr>
      <w:tr w:rsidR="00D1715B" w:rsidRPr="001208CC" w14:paraId="57030759" w14:textId="77777777" w:rsidTr="00D1715B">
        <w:tc>
          <w:tcPr>
            <w:tcW w:w="1957" w:type="pct"/>
          </w:tcPr>
          <w:p w14:paraId="6FE7118D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59" w:type="pct"/>
          </w:tcPr>
          <w:p w14:paraId="0E994F67" w14:textId="6253CC7C" w:rsidR="00D1715B" w:rsidRPr="001208CC" w:rsidRDefault="009475A3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2A87DB97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38FFFA09" w14:textId="5259D132" w:rsidR="00D1715B" w:rsidRPr="001208CC" w:rsidRDefault="00D1715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F27FE5D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4C56207C" w14:textId="1C99E104" w:rsidR="00D1715B" w:rsidRPr="001208CC" w:rsidRDefault="009475A3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1F2901B3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033302E7" w14:textId="2E962ADA" w:rsidR="00D1715B" w:rsidRPr="001208CC" w:rsidRDefault="00D1715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0.95</w:t>
            </w:r>
          </w:p>
        </w:tc>
      </w:tr>
      <w:tr w:rsidR="00D1715B" w:rsidRPr="001208CC" w14:paraId="72E51AB6" w14:textId="77777777" w:rsidTr="00D1715B">
        <w:tc>
          <w:tcPr>
            <w:tcW w:w="1957" w:type="pct"/>
          </w:tcPr>
          <w:p w14:paraId="2A3DBA5A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59" w:type="pct"/>
          </w:tcPr>
          <w:p w14:paraId="1D22D116" w14:textId="43D89AB2" w:rsidR="00D1715B" w:rsidRPr="001208CC" w:rsidRDefault="009475A3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BBBE9EB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309CDA9" w14:textId="60BCED2F" w:rsidR="00D1715B" w:rsidRPr="001208CC" w:rsidRDefault="00D1715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A23BED0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085BF30E" w14:textId="21142345" w:rsidR="00D1715B" w:rsidRPr="001208CC" w:rsidRDefault="009475A3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2.15</w:t>
            </w:r>
          </w:p>
        </w:tc>
        <w:tc>
          <w:tcPr>
            <w:tcW w:w="132" w:type="pct"/>
          </w:tcPr>
          <w:p w14:paraId="4A880A1F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5FF91D47" w14:textId="01448CB5" w:rsidR="00D1715B" w:rsidRPr="001208CC" w:rsidRDefault="00D1715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5.13</w:t>
            </w:r>
          </w:p>
        </w:tc>
      </w:tr>
      <w:tr w:rsidR="00D1715B" w:rsidRPr="001208CC" w14:paraId="38922B09" w14:textId="77777777" w:rsidTr="00D1715B">
        <w:tc>
          <w:tcPr>
            <w:tcW w:w="1957" w:type="pct"/>
          </w:tcPr>
          <w:p w14:paraId="5A3EA3DD" w14:textId="77FD7DFF" w:rsidR="00D1715B" w:rsidRPr="00301BA2" w:rsidRDefault="00D1715B" w:rsidP="00D1715B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59" w:type="pct"/>
          </w:tcPr>
          <w:p w14:paraId="302136EB" w14:textId="77777777" w:rsidR="00D1715B" w:rsidRPr="00301BA2" w:rsidRDefault="00D1715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pct"/>
          </w:tcPr>
          <w:p w14:paraId="0544A2DA" w14:textId="77777777" w:rsidR="00D1715B" w:rsidRPr="00301BA2" w:rsidRDefault="00D1715B" w:rsidP="00D1715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55" w:type="pct"/>
          </w:tcPr>
          <w:p w14:paraId="352831A1" w14:textId="77777777" w:rsidR="00D1715B" w:rsidRPr="00301BA2" w:rsidRDefault="00D1715B" w:rsidP="00D1715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6204BC50" w14:textId="77777777" w:rsidR="00D1715B" w:rsidRPr="00301BA2" w:rsidRDefault="00D1715B" w:rsidP="00D1715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57" w:type="pct"/>
          </w:tcPr>
          <w:p w14:paraId="6AB92632" w14:textId="77777777" w:rsidR="00D1715B" w:rsidRPr="00301BA2" w:rsidRDefault="00D1715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pct"/>
          </w:tcPr>
          <w:p w14:paraId="5BFB43E6" w14:textId="77777777" w:rsidR="00D1715B" w:rsidRPr="00301BA2" w:rsidRDefault="00D1715B" w:rsidP="00D1715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58" w:type="pct"/>
          </w:tcPr>
          <w:p w14:paraId="5168B26F" w14:textId="77777777" w:rsidR="00D1715B" w:rsidRPr="00301BA2" w:rsidRDefault="00D1715B" w:rsidP="00D1715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1715B" w:rsidRPr="001208CC" w14:paraId="02CB4CC2" w14:textId="77777777" w:rsidTr="00D1715B">
        <w:tc>
          <w:tcPr>
            <w:tcW w:w="1957" w:type="pct"/>
          </w:tcPr>
          <w:p w14:paraId="11BBF5E7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59" w:type="pct"/>
          </w:tcPr>
          <w:p w14:paraId="72D56BA4" w14:textId="77777777" w:rsidR="00D1715B" w:rsidRPr="001208CC" w:rsidRDefault="00D1715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008F72C9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A333468" w14:textId="77777777" w:rsidR="00D1715B" w:rsidRPr="001208CC" w:rsidRDefault="00D1715B" w:rsidP="00D1715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396E33C7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53C52EE6" w14:textId="77777777" w:rsidR="00D1715B" w:rsidRPr="001208CC" w:rsidRDefault="00D1715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4EA5085E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2C3EDDAF" w14:textId="77777777" w:rsidR="00D1715B" w:rsidRPr="001208CC" w:rsidRDefault="00D1715B" w:rsidP="00D1715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15B" w:rsidRPr="001208CC" w14:paraId="7FC7E47D" w14:textId="77777777" w:rsidTr="00D1715B">
        <w:tc>
          <w:tcPr>
            <w:tcW w:w="1957" w:type="pct"/>
          </w:tcPr>
          <w:p w14:paraId="4C4C5B35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659" w:type="pct"/>
          </w:tcPr>
          <w:p w14:paraId="2853EAF5" w14:textId="4F38B048" w:rsidR="00D1715B" w:rsidRPr="001208CC" w:rsidRDefault="00793464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0.30</w:t>
            </w:r>
          </w:p>
        </w:tc>
        <w:tc>
          <w:tcPr>
            <w:tcW w:w="140" w:type="pct"/>
          </w:tcPr>
          <w:p w14:paraId="3669764C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06EC0B6B" w14:textId="711C55E4" w:rsidR="00D1715B" w:rsidRPr="001208CC" w:rsidRDefault="00D1715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87EB820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206A7C91" w14:textId="39B103CB" w:rsidR="00D1715B" w:rsidRPr="001208CC" w:rsidRDefault="00084EBC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0399175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2B8DF39F" w14:textId="0DEF54B4" w:rsidR="00D1715B" w:rsidRPr="001208CC" w:rsidRDefault="00D1715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715B" w:rsidRPr="001208CC" w14:paraId="31C8071C" w14:textId="77777777" w:rsidTr="00D1715B">
        <w:tc>
          <w:tcPr>
            <w:tcW w:w="1957" w:type="pct"/>
          </w:tcPr>
          <w:p w14:paraId="111C6200" w14:textId="3D3F3F8B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59" w:type="pct"/>
          </w:tcPr>
          <w:p w14:paraId="08E854AC" w14:textId="785C4030" w:rsidR="00D1715B" w:rsidRPr="001208CC" w:rsidRDefault="001C50A8" w:rsidP="001C50A8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7.89</w:t>
            </w:r>
          </w:p>
        </w:tc>
        <w:tc>
          <w:tcPr>
            <w:tcW w:w="140" w:type="pct"/>
          </w:tcPr>
          <w:p w14:paraId="54050693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FDA292A" w14:textId="465D986C" w:rsidR="00D1715B" w:rsidRPr="001208CC" w:rsidRDefault="00D1715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12.68</w:t>
            </w:r>
          </w:p>
        </w:tc>
        <w:tc>
          <w:tcPr>
            <w:tcW w:w="142" w:type="pct"/>
            <w:shd w:val="clear" w:color="auto" w:fill="auto"/>
          </w:tcPr>
          <w:p w14:paraId="4F6A2273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35B868B9" w14:textId="2166E69F" w:rsidR="00D1715B" w:rsidRPr="001208CC" w:rsidRDefault="00084EBC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7E965DF7" w14:textId="77777777" w:rsidR="00D1715B" w:rsidRPr="001208CC" w:rsidRDefault="00D1715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699FC7FC" w14:textId="0D1F8A2A" w:rsidR="00D1715B" w:rsidRPr="001208CC" w:rsidRDefault="00D1715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C50A8" w:rsidRPr="001208CC" w14:paraId="761C317F" w14:textId="77777777" w:rsidTr="00D1715B">
        <w:tc>
          <w:tcPr>
            <w:tcW w:w="1957" w:type="pct"/>
          </w:tcPr>
          <w:p w14:paraId="25687406" w14:textId="13C3E67E" w:rsidR="001C50A8" w:rsidRPr="001208CC" w:rsidRDefault="001C50A8" w:rsidP="001C50A8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59" w:type="pct"/>
          </w:tcPr>
          <w:p w14:paraId="3337DF86" w14:textId="7DF315DB" w:rsidR="001C50A8" w:rsidRDefault="001C50A8" w:rsidP="001C50A8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1.01</w:t>
            </w:r>
          </w:p>
        </w:tc>
        <w:tc>
          <w:tcPr>
            <w:tcW w:w="140" w:type="pct"/>
          </w:tcPr>
          <w:p w14:paraId="0186ED40" w14:textId="77777777" w:rsidR="001C50A8" w:rsidRPr="001208CC" w:rsidRDefault="001C50A8" w:rsidP="001C50A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048745C" w14:textId="0B4F06A5" w:rsidR="001C50A8" w:rsidRPr="001208CC" w:rsidRDefault="001C50A8" w:rsidP="001C50A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6A4CB88" w14:textId="77777777" w:rsidR="001C50A8" w:rsidRPr="001208CC" w:rsidRDefault="001C50A8" w:rsidP="001C50A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5B210B24" w14:textId="71BE91C0" w:rsidR="001C50A8" w:rsidRDefault="001C50A8" w:rsidP="001C50A8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1DB5476F" w14:textId="77777777" w:rsidR="001C50A8" w:rsidRPr="001208CC" w:rsidRDefault="001C50A8" w:rsidP="001C50A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4E82419E" w14:textId="36EA5A3A" w:rsidR="001C50A8" w:rsidRPr="001208CC" w:rsidRDefault="001C50A8" w:rsidP="001C50A8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2451D9D6" w14:textId="77777777" w:rsidR="00DF55C5" w:rsidRDefault="00DF55C5">
      <w:r>
        <w:br w:type="page"/>
      </w:r>
    </w:p>
    <w:tbl>
      <w:tblPr>
        <w:tblW w:w="963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11"/>
        <w:gridCol w:w="915"/>
        <w:gridCol w:w="1160"/>
        <w:gridCol w:w="274"/>
        <w:gridCol w:w="1077"/>
        <w:gridCol w:w="275"/>
        <w:gridCol w:w="1071"/>
        <w:gridCol w:w="252"/>
        <w:gridCol w:w="1096"/>
      </w:tblGrid>
      <w:tr w:rsidR="008C752B" w:rsidRPr="001208CC" w14:paraId="34AB1B80" w14:textId="77777777" w:rsidTr="00521257">
        <w:tc>
          <w:tcPr>
            <w:tcW w:w="1823" w:type="pct"/>
          </w:tcPr>
          <w:p w14:paraId="14EDBC97" w14:textId="3BFBDF23" w:rsidR="008C752B" w:rsidRPr="001208CC" w:rsidRDefault="008C752B" w:rsidP="008E4DD6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475" w:type="pct"/>
          </w:tcPr>
          <w:p w14:paraId="29BD0297" w14:textId="77777777" w:rsidR="008C752B" w:rsidRPr="001208CC" w:rsidRDefault="008C752B" w:rsidP="00DF55C5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pct"/>
            <w:gridSpan w:val="3"/>
          </w:tcPr>
          <w:p w14:paraId="42702193" w14:textId="63E02A20" w:rsidR="008C752B" w:rsidRPr="001208CC" w:rsidRDefault="008C752B" w:rsidP="00DF55C5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62C4E86E" w14:textId="77777777" w:rsidR="008C752B" w:rsidRPr="001208CC" w:rsidRDefault="008C752B" w:rsidP="00DF55C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pct"/>
            <w:gridSpan w:val="3"/>
            <w:shd w:val="clear" w:color="auto" w:fill="auto"/>
          </w:tcPr>
          <w:p w14:paraId="674A9E63" w14:textId="472AC9F6" w:rsidR="008C752B" w:rsidRPr="001208CC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1257" w:rsidRPr="001208CC" w14:paraId="4834FE65" w14:textId="77777777" w:rsidTr="00521257">
        <w:tc>
          <w:tcPr>
            <w:tcW w:w="1823" w:type="pct"/>
          </w:tcPr>
          <w:p w14:paraId="234AC7AE" w14:textId="443B8F79" w:rsidR="008C752B" w:rsidRPr="001208CC" w:rsidRDefault="008C752B" w:rsidP="00DF55C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75" w:type="pct"/>
          </w:tcPr>
          <w:p w14:paraId="0663E0BB" w14:textId="6182DBBD" w:rsidR="008C752B" w:rsidRPr="008C752B" w:rsidRDefault="008C752B" w:rsidP="00DF55C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C752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02" w:type="pct"/>
          </w:tcPr>
          <w:p w14:paraId="06DB314F" w14:textId="53192316" w:rsidR="008C752B" w:rsidRPr="001208CC" w:rsidRDefault="008C752B" w:rsidP="00DF55C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2" w:type="pct"/>
          </w:tcPr>
          <w:p w14:paraId="21FF6809" w14:textId="77777777" w:rsidR="008C752B" w:rsidRPr="001208CC" w:rsidRDefault="008C752B" w:rsidP="00DF55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5E46EDEB" w14:textId="0545174E" w:rsidR="008C752B" w:rsidRPr="001208CC" w:rsidRDefault="008C752B" w:rsidP="00DF55C5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6222499A" w14:textId="77777777" w:rsidR="008C752B" w:rsidRPr="001208CC" w:rsidRDefault="008C752B" w:rsidP="00DF55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586E951A" w14:textId="469BCF98" w:rsidR="008C752B" w:rsidRPr="001208CC" w:rsidRDefault="008C752B" w:rsidP="00DF55C5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14:paraId="255ADF76" w14:textId="77777777" w:rsidR="008C752B" w:rsidRPr="001208CC" w:rsidRDefault="008C752B" w:rsidP="00DF55C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2A3B839E" w14:textId="6277E643" w:rsidR="008C752B" w:rsidRPr="001208CC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8C752B" w:rsidRPr="001208CC" w14:paraId="03C2A18F" w14:textId="77777777" w:rsidTr="00521257">
        <w:tc>
          <w:tcPr>
            <w:tcW w:w="1823" w:type="pct"/>
          </w:tcPr>
          <w:p w14:paraId="68B56064" w14:textId="77777777" w:rsidR="008C752B" w:rsidRPr="001208CC" w:rsidRDefault="008C752B" w:rsidP="00BF356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5" w:type="pct"/>
          </w:tcPr>
          <w:p w14:paraId="667EB36D" w14:textId="77777777" w:rsidR="008C752B" w:rsidRPr="001208CC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2" w:type="pct"/>
            <w:gridSpan w:val="7"/>
          </w:tcPr>
          <w:p w14:paraId="6B10EF8B" w14:textId="40B12253" w:rsidR="008C752B" w:rsidRPr="001208CC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21257" w:rsidRPr="001208CC" w14:paraId="23C50721" w14:textId="77777777" w:rsidTr="00521257">
        <w:tc>
          <w:tcPr>
            <w:tcW w:w="1823" w:type="pct"/>
          </w:tcPr>
          <w:p w14:paraId="0077BC2A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475" w:type="pct"/>
          </w:tcPr>
          <w:p w14:paraId="5B810AC7" w14:textId="77777777" w:rsidR="008C752B" w:rsidRPr="001208CC" w:rsidRDefault="008C752B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0C7A47F7" w14:textId="25B63E4E" w:rsidR="008C752B" w:rsidRPr="001208CC" w:rsidRDefault="008C752B" w:rsidP="004D772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A2784C1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691CC407" w14:textId="77777777" w:rsidR="008C752B" w:rsidRPr="001208CC" w:rsidRDefault="008C752B" w:rsidP="004D772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F9935E2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03B4E3D1" w14:textId="77777777" w:rsidR="008C752B" w:rsidRPr="001208CC" w:rsidRDefault="008C752B" w:rsidP="004D7723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4D946BB1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51F449EE" w14:textId="77777777" w:rsidR="008C752B" w:rsidRPr="001208CC" w:rsidRDefault="008C752B" w:rsidP="004D7723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21257" w:rsidRPr="001208CC" w14:paraId="180278FE" w14:textId="77777777" w:rsidTr="00521257">
        <w:tc>
          <w:tcPr>
            <w:tcW w:w="1823" w:type="pct"/>
          </w:tcPr>
          <w:p w14:paraId="58AF4465" w14:textId="595C4916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475" w:type="pct"/>
          </w:tcPr>
          <w:p w14:paraId="65E0B113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56DFB480" w14:textId="00876956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14.6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pct"/>
          </w:tcPr>
          <w:p w14:paraId="5F1C7C39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62D67BDC" w14:textId="7D931EAF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3.01</w:t>
            </w:r>
          </w:p>
        </w:tc>
        <w:tc>
          <w:tcPr>
            <w:tcW w:w="143" w:type="pct"/>
            <w:shd w:val="clear" w:color="auto" w:fill="auto"/>
          </w:tcPr>
          <w:p w14:paraId="595A8900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0146BC4A" w14:textId="05F38779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1B21CF5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790D8DB6" w14:textId="52C2F23F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21257" w:rsidRPr="001208CC" w14:paraId="29738A3E" w14:textId="77777777" w:rsidTr="00521257">
        <w:tc>
          <w:tcPr>
            <w:tcW w:w="1823" w:type="pct"/>
          </w:tcPr>
          <w:p w14:paraId="31E85981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75" w:type="pct"/>
          </w:tcPr>
          <w:p w14:paraId="39181755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39BE6A4D" w14:textId="77F625E1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5900EDE7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13B3A045" w14:textId="4404A225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39.26</w:t>
            </w:r>
          </w:p>
        </w:tc>
        <w:tc>
          <w:tcPr>
            <w:tcW w:w="143" w:type="pct"/>
            <w:shd w:val="clear" w:color="auto" w:fill="auto"/>
          </w:tcPr>
          <w:p w14:paraId="6D183960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555E0E8F" w14:textId="4D1F3188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461795D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7A79B076" w14:textId="402AD7B5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1257" w:rsidRPr="001208CC" w14:paraId="3A8A27C8" w14:textId="77777777" w:rsidTr="00521257">
        <w:tc>
          <w:tcPr>
            <w:tcW w:w="1823" w:type="pct"/>
          </w:tcPr>
          <w:p w14:paraId="730F2FAD" w14:textId="440FAA2D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75" w:type="pct"/>
          </w:tcPr>
          <w:p w14:paraId="06326ACB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28A501DA" w14:textId="6C43F59D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1.99</w:t>
            </w:r>
          </w:p>
        </w:tc>
        <w:tc>
          <w:tcPr>
            <w:tcW w:w="142" w:type="pct"/>
          </w:tcPr>
          <w:p w14:paraId="5D44C15D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31BAFD54" w14:textId="67EC0235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1.35</w:t>
            </w:r>
          </w:p>
        </w:tc>
        <w:tc>
          <w:tcPr>
            <w:tcW w:w="143" w:type="pct"/>
            <w:shd w:val="clear" w:color="auto" w:fill="auto"/>
          </w:tcPr>
          <w:p w14:paraId="6D95529C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148F155F" w14:textId="0FD74758" w:rsidR="008C752B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1.9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1" w:type="pct"/>
            <w:shd w:val="clear" w:color="auto" w:fill="auto"/>
          </w:tcPr>
          <w:p w14:paraId="5033AA2A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6913E020" w14:textId="11C07CF5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1.35</w:t>
            </w:r>
          </w:p>
        </w:tc>
      </w:tr>
      <w:tr w:rsidR="00521257" w:rsidRPr="001208CC" w14:paraId="2D2B87EC" w14:textId="77777777" w:rsidTr="00521257">
        <w:tc>
          <w:tcPr>
            <w:tcW w:w="1823" w:type="pct"/>
          </w:tcPr>
          <w:p w14:paraId="4702A490" w14:textId="25F19670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475" w:type="pct"/>
          </w:tcPr>
          <w:p w14:paraId="0E86BE7C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4B70145C" w14:textId="5737B0CE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3.14</w:t>
            </w:r>
          </w:p>
        </w:tc>
        <w:tc>
          <w:tcPr>
            <w:tcW w:w="142" w:type="pct"/>
          </w:tcPr>
          <w:p w14:paraId="25C9E46A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4D4C8BED" w14:textId="2EBAD2FE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4.71</w:t>
            </w:r>
          </w:p>
        </w:tc>
        <w:tc>
          <w:tcPr>
            <w:tcW w:w="143" w:type="pct"/>
            <w:shd w:val="clear" w:color="auto" w:fill="auto"/>
          </w:tcPr>
          <w:p w14:paraId="0CA0DFA3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12B03035" w14:textId="0778975E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C361961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12785397" w14:textId="68B094A6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1257" w:rsidRPr="001208CC" w14:paraId="2661BAC8" w14:textId="77777777" w:rsidTr="00521257">
        <w:tc>
          <w:tcPr>
            <w:tcW w:w="1823" w:type="pct"/>
          </w:tcPr>
          <w:p w14:paraId="40110D92" w14:textId="0F13D42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475" w:type="pct"/>
          </w:tcPr>
          <w:p w14:paraId="3C3413E4" w14:textId="701CC5C5" w:rsidR="008C752B" w:rsidRPr="008C752B" w:rsidRDefault="00F3622D" w:rsidP="008C752B">
            <w:pPr>
              <w:pStyle w:val="BodyText"/>
              <w:tabs>
                <w:tab w:val="decimal" w:pos="16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602" w:type="pct"/>
          </w:tcPr>
          <w:p w14:paraId="6942626B" w14:textId="624640E2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18.63</w:t>
            </w:r>
          </w:p>
        </w:tc>
        <w:tc>
          <w:tcPr>
            <w:tcW w:w="142" w:type="pct"/>
          </w:tcPr>
          <w:p w14:paraId="32C68E8B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06574503" w14:textId="414E832E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CFF47C0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48706B6A" w14:textId="6D2909C0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21.97</w:t>
            </w:r>
          </w:p>
        </w:tc>
        <w:tc>
          <w:tcPr>
            <w:tcW w:w="131" w:type="pct"/>
          </w:tcPr>
          <w:p w14:paraId="1BD5931B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6B79453A" w14:textId="7C0B541F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1257" w:rsidRPr="001208CC" w14:paraId="5EF88A19" w14:textId="77777777" w:rsidTr="00521257">
        <w:tc>
          <w:tcPr>
            <w:tcW w:w="1823" w:type="pct"/>
          </w:tcPr>
          <w:p w14:paraId="508B2B3D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75" w:type="pct"/>
          </w:tcPr>
          <w:p w14:paraId="57166F50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06069E47" w14:textId="34EBD9FC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2" w:type="pct"/>
          </w:tcPr>
          <w:p w14:paraId="46F2B879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689BDA03" w14:textId="55C31CB1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0.0</w:t>
            </w:r>
            <w:r w:rsidRPr="001208C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3E07A00C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4593C8F9" w14:textId="778DCFE7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31" w:type="pct"/>
          </w:tcPr>
          <w:p w14:paraId="5191BF6A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5F691FDF" w14:textId="0E3F7820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0.02</w:t>
            </w:r>
          </w:p>
        </w:tc>
      </w:tr>
      <w:tr w:rsidR="00521257" w:rsidRPr="001208CC" w14:paraId="5FDDEAD0" w14:textId="77777777" w:rsidTr="00521257">
        <w:tc>
          <w:tcPr>
            <w:tcW w:w="1823" w:type="pct"/>
          </w:tcPr>
          <w:p w14:paraId="7FD6C3FC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75" w:type="pct"/>
          </w:tcPr>
          <w:p w14:paraId="667D7E16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6D2991C1" w14:textId="12B936F1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0.21</w:t>
            </w:r>
          </w:p>
        </w:tc>
        <w:tc>
          <w:tcPr>
            <w:tcW w:w="142" w:type="pct"/>
          </w:tcPr>
          <w:p w14:paraId="6EC99903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47000AB1" w14:textId="1699D176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0.02</w:t>
            </w:r>
          </w:p>
        </w:tc>
        <w:tc>
          <w:tcPr>
            <w:tcW w:w="143" w:type="pct"/>
          </w:tcPr>
          <w:p w14:paraId="67A6F2DA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0ABF8B23" w14:textId="3853962A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71496D71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28F87CF1" w14:textId="1BE13B8F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1257" w:rsidRPr="001208CC" w14:paraId="52376092" w14:textId="77777777" w:rsidTr="00521257">
        <w:tc>
          <w:tcPr>
            <w:tcW w:w="1823" w:type="pct"/>
          </w:tcPr>
          <w:p w14:paraId="5F860F6B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75" w:type="pct"/>
          </w:tcPr>
          <w:p w14:paraId="77CB0864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350A5E41" w14:textId="775AF738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9CEAA0B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385E5E4F" w14:textId="34433A55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0.07</w:t>
            </w:r>
          </w:p>
        </w:tc>
        <w:tc>
          <w:tcPr>
            <w:tcW w:w="143" w:type="pct"/>
          </w:tcPr>
          <w:p w14:paraId="1754CF46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2BA06A5A" w14:textId="79B498C1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441CC1D5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1E44D8A1" w14:textId="3D95204E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1257" w:rsidRPr="001208CC" w14:paraId="6932BB04" w14:textId="77777777" w:rsidTr="00521257">
        <w:tc>
          <w:tcPr>
            <w:tcW w:w="1823" w:type="pct"/>
          </w:tcPr>
          <w:p w14:paraId="318090D7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475" w:type="pct"/>
          </w:tcPr>
          <w:p w14:paraId="05169D67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C414CBE" w14:textId="430DD7A5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3.76</w:t>
            </w:r>
          </w:p>
        </w:tc>
        <w:tc>
          <w:tcPr>
            <w:tcW w:w="142" w:type="pct"/>
          </w:tcPr>
          <w:p w14:paraId="6029D72F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40310ED3" w14:textId="2EAEBF66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3.4</w:t>
            </w:r>
            <w:r w:rsidRPr="001208C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3" w:type="pct"/>
          </w:tcPr>
          <w:p w14:paraId="35128BF2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238F8DD8" w14:textId="3F37E35D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1.63</w:t>
            </w:r>
          </w:p>
        </w:tc>
        <w:tc>
          <w:tcPr>
            <w:tcW w:w="131" w:type="pct"/>
          </w:tcPr>
          <w:p w14:paraId="55416385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4893CD2B" w14:textId="6C1B5BE7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1.68</w:t>
            </w:r>
          </w:p>
        </w:tc>
      </w:tr>
      <w:tr w:rsidR="00521257" w:rsidRPr="001208CC" w14:paraId="19F1AE65" w14:textId="77777777" w:rsidTr="00521257">
        <w:tc>
          <w:tcPr>
            <w:tcW w:w="1823" w:type="pct"/>
          </w:tcPr>
          <w:p w14:paraId="5A3D84D5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475" w:type="pct"/>
          </w:tcPr>
          <w:p w14:paraId="73157945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051DCD4D" w14:textId="4FA11E55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142" w:type="pct"/>
          </w:tcPr>
          <w:p w14:paraId="6359C85B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06682C8B" w14:textId="4AC78997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0.63</w:t>
            </w:r>
          </w:p>
        </w:tc>
        <w:tc>
          <w:tcPr>
            <w:tcW w:w="143" w:type="pct"/>
          </w:tcPr>
          <w:p w14:paraId="65819009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367F844F" w14:textId="43346E47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</w:tcPr>
          <w:p w14:paraId="550398C6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0608C81D" w14:textId="034AC928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1257" w:rsidRPr="001208CC" w14:paraId="561A1DDD" w14:textId="77777777" w:rsidTr="00521257">
        <w:tc>
          <w:tcPr>
            <w:tcW w:w="1823" w:type="pct"/>
          </w:tcPr>
          <w:p w14:paraId="32DD516B" w14:textId="00BE68BC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75" w:type="pct"/>
          </w:tcPr>
          <w:p w14:paraId="63684A5F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6F894FA2" w14:textId="19DA3678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7.80</w:t>
            </w:r>
          </w:p>
        </w:tc>
        <w:tc>
          <w:tcPr>
            <w:tcW w:w="142" w:type="pct"/>
          </w:tcPr>
          <w:p w14:paraId="01C0EAEC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610116F4" w14:textId="792A2A78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7.</w:t>
            </w:r>
            <w:r w:rsidRPr="001208CC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43" w:type="pct"/>
          </w:tcPr>
          <w:p w14:paraId="01DA89D4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37E645CF" w14:textId="423B106A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7.80</w:t>
            </w:r>
          </w:p>
        </w:tc>
        <w:tc>
          <w:tcPr>
            <w:tcW w:w="131" w:type="pct"/>
          </w:tcPr>
          <w:p w14:paraId="1810EE18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5C8ADBAB" w14:textId="7A049D89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7.</w:t>
            </w:r>
            <w:r w:rsidRPr="001208CC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</w:tr>
      <w:tr w:rsidR="00521257" w:rsidRPr="001208CC" w14:paraId="4403FA5B" w14:textId="77777777" w:rsidTr="00521257">
        <w:tc>
          <w:tcPr>
            <w:tcW w:w="1823" w:type="pct"/>
          </w:tcPr>
          <w:p w14:paraId="67BC1276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475" w:type="pct"/>
          </w:tcPr>
          <w:p w14:paraId="3C2675F1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351D146E" w14:textId="32FA01DE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142" w:type="pct"/>
          </w:tcPr>
          <w:p w14:paraId="37A59874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66D66178" w14:textId="26E87700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0.52</w:t>
            </w:r>
          </w:p>
        </w:tc>
        <w:tc>
          <w:tcPr>
            <w:tcW w:w="143" w:type="pct"/>
          </w:tcPr>
          <w:p w14:paraId="496635CC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712AC0F4" w14:textId="08213DCA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31" w:type="pct"/>
          </w:tcPr>
          <w:p w14:paraId="1039356C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7DC32F8C" w14:textId="4917D073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0.35</w:t>
            </w:r>
          </w:p>
        </w:tc>
      </w:tr>
      <w:tr w:rsidR="00521257" w:rsidRPr="001208CC" w14:paraId="2C53A175" w14:textId="77777777" w:rsidTr="00521257">
        <w:tc>
          <w:tcPr>
            <w:tcW w:w="1823" w:type="pct"/>
          </w:tcPr>
          <w:p w14:paraId="67A84F7F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75" w:type="pct"/>
          </w:tcPr>
          <w:p w14:paraId="2C1F2F1C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3EFE9E31" w14:textId="2A8785A7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3.98</w:t>
            </w:r>
          </w:p>
        </w:tc>
        <w:tc>
          <w:tcPr>
            <w:tcW w:w="142" w:type="pct"/>
          </w:tcPr>
          <w:p w14:paraId="49079C96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440EF7B7" w14:textId="49691091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8.</w:t>
            </w:r>
            <w:r w:rsidRPr="001208CC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3" w:type="pct"/>
          </w:tcPr>
          <w:p w14:paraId="0D41FD6D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37A3FF30" w14:textId="02808529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0.70</w:t>
            </w:r>
          </w:p>
        </w:tc>
        <w:tc>
          <w:tcPr>
            <w:tcW w:w="131" w:type="pct"/>
          </w:tcPr>
          <w:p w14:paraId="29819DF2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6C9507A8" w14:textId="1219AB1A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0.9</w:t>
            </w:r>
            <w:r w:rsidRPr="001208C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21257" w:rsidRPr="001208CC" w14:paraId="7F50FF3E" w14:textId="77777777" w:rsidTr="00521257">
        <w:tc>
          <w:tcPr>
            <w:tcW w:w="1823" w:type="pct"/>
          </w:tcPr>
          <w:p w14:paraId="1F65CEDC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75" w:type="pct"/>
          </w:tcPr>
          <w:p w14:paraId="33102972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1FBDA118" w14:textId="435F1E09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0.21</w:t>
            </w:r>
          </w:p>
        </w:tc>
        <w:tc>
          <w:tcPr>
            <w:tcW w:w="142" w:type="pct"/>
          </w:tcPr>
          <w:p w14:paraId="48D9E105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699A6BB5" w14:textId="3C4C5541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0.18</w:t>
            </w:r>
          </w:p>
        </w:tc>
        <w:tc>
          <w:tcPr>
            <w:tcW w:w="143" w:type="pct"/>
          </w:tcPr>
          <w:p w14:paraId="6422F85C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2C9EDA0F" w14:textId="5F586C56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31" w:type="pct"/>
          </w:tcPr>
          <w:p w14:paraId="652035DB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1FBF0C8B" w14:textId="27B46D4F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0.04</w:t>
            </w:r>
          </w:p>
        </w:tc>
      </w:tr>
      <w:tr w:rsidR="00521257" w:rsidRPr="001208CC" w14:paraId="2A129428" w14:textId="77777777" w:rsidTr="00521257">
        <w:tc>
          <w:tcPr>
            <w:tcW w:w="1823" w:type="pct"/>
          </w:tcPr>
          <w:p w14:paraId="615CEA0D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" w:type="pct"/>
          </w:tcPr>
          <w:p w14:paraId="7FDC1C05" w14:textId="77777777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448BF0BB" w14:textId="0E12BCA7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79F0103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39F6AA14" w14:textId="77777777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46E7A0E0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3F138286" w14:textId="77777777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6A831DA7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43157ABE" w14:textId="77777777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21257" w:rsidRPr="001208CC" w14:paraId="0235FE98" w14:textId="77777777" w:rsidTr="00521257">
        <w:tc>
          <w:tcPr>
            <w:tcW w:w="1823" w:type="pct"/>
          </w:tcPr>
          <w:p w14:paraId="25CA80CC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</w:t>
            </w: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475" w:type="pct"/>
          </w:tcPr>
          <w:p w14:paraId="410A7926" w14:textId="77777777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64BBE9C6" w14:textId="3A2BE55A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18043EB4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75E636D6" w14:textId="77777777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1BD29978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79564F75" w14:textId="77777777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7F33248D" w14:textId="77777777" w:rsidR="008C752B" w:rsidRPr="001208CC" w:rsidRDefault="008C752B" w:rsidP="004D772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680E2889" w14:textId="77777777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21257" w:rsidRPr="001208CC" w14:paraId="55ADE73F" w14:textId="77777777" w:rsidTr="00521257">
        <w:tc>
          <w:tcPr>
            <w:tcW w:w="1823" w:type="pct"/>
          </w:tcPr>
          <w:p w14:paraId="6D0B459B" w14:textId="7A6EFD2A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F0A2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="000104FB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0F0A2A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475" w:type="pct"/>
          </w:tcPr>
          <w:p w14:paraId="4490B16F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647A38ED" w14:textId="49D67D46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0.54</w:t>
            </w:r>
          </w:p>
        </w:tc>
        <w:tc>
          <w:tcPr>
            <w:tcW w:w="142" w:type="pct"/>
          </w:tcPr>
          <w:p w14:paraId="3FE6D269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1522D8B8" w14:textId="64CD63C1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4E0C4C3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6DE95656" w14:textId="25FAF514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2BA217DB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0479F4B8" w14:textId="68718A70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1257" w:rsidRPr="001208CC" w14:paraId="1F68A8FE" w14:textId="77777777" w:rsidTr="00521257">
        <w:tc>
          <w:tcPr>
            <w:tcW w:w="1823" w:type="pct"/>
          </w:tcPr>
          <w:p w14:paraId="6C74B321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75" w:type="pct"/>
          </w:tcPr>
          <w:p w14:paraId="0B738DB4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5408F5BF" w14:textId="7DF3C257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6C87B6C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0433D2AD" w14:textId="5FC43E86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1208CC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43" w:type="pct"/>
          </w:tcPr>
          <w:p w14:paraId="5325F4D0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722DB1B7" w14:textId="66D8CB45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5E07B7BC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692083AE" w14:textId="77777777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1257" w:rsidRPr="001208CC" w14:paraId="6FFA03EA" w14:textId="77777777" w:rsidTr="00521257">
        <w:tc>
          <w:tcPr>
            <w:tcW w:w="1823" w:type="pct"/>
          </w:tcPr>
          <w:p w14:paraId="2B2307D5" w14:textId="19AA30EE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75" w:type="pct"/>
          </w:tcPr>
          <w:p w14:paraId="5A9956D7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79F044AD" w14:textId="6B0FDCDF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  <w:tc>
          <w:tcPr>
            <w:tcW w:w="142" w:type="pct"/>
          </w:tcPr>
          <w:p w14:paraId="118799EF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1A292DAF" w14:textId="31DDBA9B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3" w:type="pct"/>
          </w:tcPr>
          <w:p w14:paraId="38CA4D78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440AC597" w14:textId="2798C008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6C4B1941" w14:textId="77777777" w:rsidR="008C752B" w:rsidRPr="001208CC" w:rsidRDefault="008C752B" w:rsidP="00D1715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1814C5EE" w14:textId="4414943B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1257" w:rsidRPr="001208CC" w14:paraId="3C264D67" w14:textId="77777777" w:rsidTr="00521257">
        <w:tc>
          <w:tcPr>
            <w:tcW w:w="1823" w:type="pct"/>
          </w:tcPr>
          <w:p w14:paraId="0D27D8A4" w14:textId="4413D482" w:rsidR="008C752B" w:rsidRPr="001208CC" w:rsidRDefault="008C752B" w:rsidP="00CB5B3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" w:type="pct"/>
          </w:tcPr>
          <w:p w14:paraId="2B4C5059" w14:textId="77777777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4CAEC02D" w14:textId="47A54B73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670F6BD1" w14:textId="77777777" w:rsidR="008C752B" w:rsidRPr="001208CC" w:rsidRDefault="008C752B" w:rsidP="00CB5B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55A8193A" w14:textId="77777777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2CDC99EB" w14:textId="77777777" w:rsidR="008C752B" w:rsidRPr="001208CC" w:rsidRDefault="008C752B" w:rsidP="00CB5B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260989AA" w14:textId="77777777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56F30890" w14:textId="77777777" w:rsidR="008C752B" w:rsidRPr="001208CC" w:rsidRDefault="008C752B" w:rsidP="00CB5B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449C52EE" w14:textId="77777777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21257" w:rsidRPr="001208CC" w14:paraId="630499E2" w14:textId="77777777" w:rsidTr="00521257">
        <w:tc>
          <w:tcPr>
            <w:tcW w:w="1823" w:type="pct"/>
          </w:tcPr>
          <w:p w14:paraId="24743333" w14:textId="77777777" w:rsidR="008C752B" w:rsidRPr="001208CC" w:rsidRDefault="008C752B" w:rsidP="00CB5B3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75" w:type="pct"/>
          </w:tcPr>
          <w:p w14:paraId="59700F29" w14:textId="77777777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18DCE9A5" w14:textId="29B32A72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DFC28AB" w14:textId="77777777" w:rsidR="008C752B" w:rsidRPr="001208CC" w:rsidRDefault="008C752B" w:rsidP="00CB5B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7DB11E21" w14:textId="77777777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EDDDB7E" w14:textId="77777777" w:rsidR="008C752B" w:rsidRPr="001208CC" w:rsidRDefault="008C752B" w:rsidP="00CB5B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703A1BDB" w14:textId="77777777" w:rsidR="008C752B" w:rsidRPr="00B5487B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004B8B69" w14:textId="77777777" w:rsidR="008C752B" w:rsidRPr="001208CC" w:rsidRDefault="008C752B" w:rsidP="00CB5B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6D2FEF84" w14:textId="77777777" w:rsidR="008C752B" w:rsidRPr="00B5487B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21257" w:rsidRPr="001208CC" w14:paraId="18499C50" w14:textId="77777777" w:rsidTr="00521257">
        <w:tc>
          <w:tcPr>
            <w:tcW w:w="1823" w:type="pct"/>
          </w:tcPr>
          <w:p w14:paraId="42904FCA" w14:textId="77777777" w:rsidR="008C752B" w:rsidRPr="001208CC" w:rsidRDefault="008C752B" w:rsidP="00CB5B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475" w:type="pct"/>
          </w:tcPr>
          <w:p w14:paraId="68A101A8" w14:textId="77777777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3551C64F" w14:textId="3B027721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D319AF2" w14:textId="77777777" w:rsidR="008C752B" w:rsidRPr="001208CC" w:rsidRDefault="008C752B" w:rsidP="00CB5B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1311EC04" w14:textId="77777777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1980E7A" w14:textId="77777777" w:rsidR="008C752B" w:rsidRPr="001208CC" w:rsidRDefault="008C752B" w:rsidP="00CB5B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31701A90" w14:textId="77777777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34B7E1A7" w14:textId="77777777" w:rsidR="008C752B" w:rsidRPr="001208CC" w:rsidRDefault="008C752B" w:rsidP="00CB5B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0D588742" w14:textId="77777777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21257" w:rsidRPr="001208CC" w14:paraId="6C1C0855" w14:textId="77777777" w:rsidTr="00521257">
        <w:trPr>
          <w:trHeight w:val="299"/>
        </w:trPr>
        <w:tc>
          <w:tcPr>
            <w:tcW w:w="1823" w:type="pct"/>
          </w:tcPr>
          <w:p w14:paraId="5AFE586A" w14:textId="77777777" w:rsidR="008C752B" w:rsidRPr="001208CC" w:rsidRDefault="008C752B" w:rsidP="002B54D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475" w:type="pct"/>
          </w:tcPr>
          <w:p w14:paraId="617EE2DF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6A92D2EA" w14:textId="03C96D9D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23.07</w:t>
            </w:r>
          </w:p>
        </w:tc>
        <w:tc>
          <w:tcPr>
            <w:tcW w:w="142" w:type="pct"/>
          </w:tcPr>
          <w:p w14:paraId="1DB2573E" w14:textId="77777777" w:rsidR="008C752B" w:rsidRPr="001208CC" w:rsidRDefault="008C752B" w:rsidP="002B54D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5DC99F24" w14:textId="4E33263F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32.25</w:t>
            </w:r>
          </w:p>
        </w:tc>
        <w:tc>
          <w:tcPr>
            <w:tcW w:w="143" w:type="pct"/>
            <w:shd w:val="clear" w:color="auto" w:fill="auto"/>
          </w:tcPr>
          <w:p w14:paraId="1AEB1C12" w14:textId="77777777" w:rsidR="008C752B" w:rsidRPr="001208CC" w:rsidRDefault="008C752B" w:rsidP="002B54D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48A098E8" w14:textId="5C2B9A50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14.26</w:t>
            </w:r>
          </w:p>
        </w:tc>
        <w:tc>
          <w:tcPr>
            <w:tcW w:w="131" w:type="pct"/>
            <w:shd w:val="clear" w:color="auto" w:fill="auto"/>
          </w:tcPr>
          <w:p w14:paraId="5416E93A" w14:textId="77777777" w:rsidR="008C752B" w:rsidRPr="001208CC" w:rsidRDefault="008C752B" w:rsidP="002B54D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0DFE33F5" w14:textId="1AF71C4B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19.71</w:t>
            </w:r>
          </w:p>
        </w:tc>
      </w:tr>
      <w:tr w:rsidR="00521257" w:rsidRPr="001208CC" w14:paraId="671FBDE8" w14:textId="77777777" w:rsidTr="00521257">
        <w:tc>
          <w:tcPr>
            <w:tcW w:w="1823" w:type="pct"/>
          </w:tcPr>
          <w:p w14:paraId="0A7885EA" w14:textId="77777777" w:rsidR="008C752B" w:rsidRPr="001208CC" w:rsidRDefault="008C752B" w:rsidP="002B54D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475" w:type="pct"/>
          </w:tcPr>
          <w:p w14:paraId="30B02151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CB61E2D" w14:textId="5BD25FC0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1.82</w:t>
            </w:r>
          </w:p>
        </w:tc>
        <w:tc>
          <w:tcPr>
            <w:tcW w:w="142" w:type="pct"/>
          </w:tcPr>
          <w:p w14:paraId="01B078B9" w14:textId="77777777" w:rsidR="008C752B" w:rsidRPr="001208CC" w:rsidRDefault="008C752B" w:rsidP="002B54D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A13F28C" w14:textId="471ACAB9" w:rsidR="008C752B" w:rsidRPr="001208CC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1.15</w:t>
            </w:r>
          </w:p>
        </w:tc>
        <w:tc>
          <w:tcPr>
            <w:tcW w:w="143" w:type="pct"/>
            <w:shd w:val="clear" w:color="auto" w:fill="auto"/>
          </w:tcPr>
          <w:p w14:paraId="1A4CDE8C" w14:textId="77777777" w:rsidR="008C752B" w:rsidRPr="001208CC" w:rsidRDefault="008C752B" w:rsidP="002B54D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12026ABE" w14:textId="69A686BE" w:rsidR="008C752B" w:rsidRPr="001208CC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0.66</w:t>
            </w:r>
          </w:p>
        </w:tc>
        <w:tc>
          <w:tcPr>
            <w:tcW w:w="131" w:type="pct"/>
            <w:shd w:val="clear" w:color="auto" w:fill="auto"/>
          </w:tcPr>
          <w:p w14:paraId="01C5B240" w14:textId="77777777" w:rsidR="008C752B" w:rsidRPr="001208CC" w:rsidRDefault="008C752B" w:rsidP="002B54D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853EFB5" w14:textId="020321AC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0.74</w:t>
            </w:r>
          </w:p>
        </w:tc>
      </w:tr>
      <w:tr w:rsidR="00521257" w:rsidRPr="001208CC" w14:paraId="0A2CC48F" w14:textId="77777777" w:rsidTr="00521257">
        <w:tc>
          <w:tcPr>
            <w:tcW w:w="1823" w:type="pct"/>
          </w:tcPr>
          <w:p w14:paraId="47C5653E" w14:textId="0DB4CAE8" w:rsidR="008C752B" w:rsidRPr="001208CC" w:rsidRDefault="008C752B" w:rsidP="002B54D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475" w:type="pct"/>
          </w:tcPr>
          <w:p w14:paraId="08A5284B" w14:textId="77777777" w:rsidR="008C752B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AC9CDF1" w14:textId="6FFAEEB9" w:rsidR="008C752B" w:rsidRPr="001208CC" w:rsidRDefault="008C752B" w:rsidP="00B5487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24.89</w:t>
            </w:r>
          </w:p>
        </w:tc>
        <w:tc>
          <w:tcPr>
            <w:tcW w:w="142" w:type="pct"/>
          </w:tcPr>
          <w:p w14:paraId="2AEE8F43" w14:textId="77777777" w:rsidR="008C752B" w:rsidRPr="00B5487B" w:rsidRDefault="008C752B" w:rsidP="002B54D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AC8CC" w14:textId="4DB1F716" w:rsidR="008C752B" w:rsidRPr="00B5487B" w:rsidRDefault="008C752B" w:rsidP="00B548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487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33.40</w:t>
            </w:r>
          </w:p>
        </w:tc>
        <w:tc>
          <w:tcPr>
            <w:tcW w:w="143" w:type="pct"/>
            <w:shd w:val="clear" w:color="auto" w:fill="auto"/>
          </w:tcPr>
          <w:p w14:paraId="5BF5EA36" w14:textId="77777777" w:rsidR="008C752B" w:rsidRPr="001208CC" w:rsidRDefault="008C752B" w:rsidP="002B54D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70AFD" w14:textId="41B8BF8E" w:rsidR="008C752B" w:rsidRPr="00B5487B" w:rsidRDefault="008C752B" w:rsidP="00B5487B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48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14.92</w:t>
            </w:r>
          </w:p>
        </w:tc>
        <w:tc>
          <w:tcPr>
            <w:tcW w:w="131" w:type="pct"/>
            <w:shd w:val="clear" w:color="auto" w:fill="auto"/>
          </w:tcPr>
          <w:p w14:paraId="68DD3891" w14:textId="77777777" w:rsidR="008C752B" w:rsidRPr="001208CC" w:rsidRDefault="008C752B" w:rsidP="002B54D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FF669" w14:textId="3315B478" w:rsidR="008C752B" w:rsidRPr="001208CC" w:rsidRDefault="008C752B" w:rsidP="00B5487B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20.45</w:t>
            </w:r>
          </w:p>
        </w:tc>
      </w:tr>
    </w:tbl>
    <w:p w14:paraId="066977EC" w14:textId="77777777" w:rsidR="00A82DEF" w:rsidRPr="001208CC" w:rsidRDefault="00A82DEF" w:rsidP="002F4488">
      <w:pPr>
        <w:ind w:right="-45"/>
        <w:rPr>
          <w:rFonts w:ascii="Angsana New" w:hAnsi="Angsana New"/>
          <w:sz w:val="28"/>
          <w:szCs w:val="28"/>
        </w:rPr>
      </w:pPr>
    </w:p>
    <w:p w14:paraId="4E6AD582" w14:textId="77777777" w:rsidR="009C192F" w:rsidRPr="001208CC" w:rsidRDefault="009C192F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1208CC">
        <w:rPr>
          <w:rFonts w:ascii="Angsana New" w:hAnsi="Angsana New"/>
          <w:sz w:val="28"/>
          <w:szCs w:val="28"/>
          <w:cs/>
        </w:rPr>
        <w:br w:type="page"/>
      </w:r>
    </w:p>
    <w:p w14:paraId="727D4E14" w14:textId="2F479539" w:rsidR="00703D51" w:rsidRPr="001208CC" w:rsidRDefault="00703D51" w:rsidP="00703D51">
      <w:pPr>
        <w:ind w:left="540" w:right="-45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lastRenderedPageBreak/>
        <w:t>ยอดคงเหลือกับบุคคลหรือกิจการที่เกี่ยวข้องกัน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30002" w:rsidRPr="001208CC">
        <w:rPr>
          <w:rFonts w:ascii="Angsana New" w:hAnsi="Angsana New"/>
          <w:sz w:val="28"/>
          <w:szCs w:val="28"/>
        </w:rPr>
        <w:t>3</w:t>
      </w:r>
      <w:r w:rsidR="00C42606" w:rsidRPr="001208CC">
        <w:rPr>
          <w:rFonts w:ascii="Angsana New" w:hAnsi="Angsana New"/>
          <w:sz w:val="28"/>
          <w:szCs w:val="28"/>
        </w:rPr>
        <w:t xml:space="preserve">1 </w:t>
      </w:r>
      <w:r w:rsidR="00C42606" w:rsidRPr="001208CC">
        <w:rPr>
          <w:rFonts w:ascii="Angsana New" w:hAnsi="Angsana New"/>
          <w:sz w:val="28"/>
          <w:szCs w:val="28"/>
          <w:cs/>
        </w:rPr>
        <w:t xml:space="preserve">ธันวาคม </w:t>
      </w:r>
      <w:r w:rsidR="00C42606" w:rsidRPr="001208CC">
        <w:rPr>
          <w:rFonts w:ascii="Angsana New" w:hAnsi="Angsana New"/>
          <w:sz w:val="28"/>
          <w:szCs w:val="28"/>
        </w:rPr>
        <w:t>256</w:t>
      </w:r>
      <w:r w:rsidR="002B54DB">
        <w:rPr>
          <w:rFonts w:ascii="Angsana New" w:hAnsi="Angsana New"/>
          <w:sz w:val="28"/>
          <w:szCs w:val="28"/>
        </w:rPr>
        <w:t>3</w:t>
      </w:r>
      <w:r w:rsidR="00C42606" w:rsidRPr="001208CC">
        <w:rPr>
          <w:rFonts w:ascii="Angsana New" w:hAnsi="Angsana New"/>
          <w:sz w:val="28"/>
          <w:szCs w:val="28"/>
        </w:rPr>
        <w:t xml:space="preserve"> </w:t>
      </w:r>
      <w:r w:rsidR="00C42606" w:rsidRPr="001208CC">
        <w:rPr>
          <w:rFonts w:ascii="Angsana New" w:hAnsi="Angsana New"/>
          <w:sz w:val="28"/>
          <w:szCs w:val="28"/>
          <w:cs/>
        </w:rPr>
        <w:t xml:space="preserve">และ </w:t>
      </w:r>
      <w:r w:rsidR="00C42606" w:rsidRPr="001208CC">
        <w:rPr>
          <w:rFonts w:ascii="Angsana New" w:hAnsi="Angsana New"/>
          <w:sz w:val="28"/>
          <w:szCs w:val="28"/>
        </w:rPr>
        <w:t>30</w:t>
      </w:r>
      <w:r w:rsidRPr="001208CC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A7184" w:rsidRPr="001208CC">
        <w:rPr>
          <w:rFonts w:ascii="Angsana New" w:hAnsi="Angsana New"/>
          <w:sz w:val="28"/>
          <w:szCs w:val="28"/>
        </w:rPr>
        <w:t>256</w:t>
      </w:r>
      <w:r w:rsidR="002B54DB">
        <w:rPr>
          <w:rFonts w:ascii="Angsana New" w:hAnsi="Angsana New"/>
          <w:sz w:val="28"/>
          <w:szCs w:val="28"/>
        </w:rPr>
        <w:t>3</w:t>
      </w:r>
      <w:r w:rsidRPr="001208CC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4C2954F1" w14:textId="77777777" w:rsidR="00715C33" w:rsidRPr="001208CC" w:rsidRDefault="00715C33" w:rsidP="00703D51">
      <w:pPr>
        <w:ind w:left="540" w:right="-45"/>
        <w:rPr>
          <w:rFonts w:ascii="Angsana New" w:hAnsi="Angsana New"/>
          <w:sz w:val="28"/>
          <w:szCs w:val="28"/>
        </w:rPr>
      </w:pPr>
    </w:p>
    <w:tbl>
      <w:tblPr>
        <w:tblW w:w="98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0"/>
        <w:gridCol w:w="269"/>
        <w:gridCol w:w="1174"/>
        <w:gridCol w:w="277"/>
        <w:gridCol w:w="1170"/>
        <w:gridCol w:w="269"/>
        <w:gridCol w:w="1256"/>
      </w:tblGrid>
      <w:tr w:rsidR="00EA592E" w:rsidRPr="001208CC" w14:paraId="4F2860C1" w14:textId="77777777" w:rsidTr="00C460CD">
        <w:trPr>
          <w:tblHeader/>
        </w:trPr>
        <w:tc>
          <w:tcPr>
            <w:tcW w:w="2155" w:type="pct"/>
          </w:tcPr>
          <w:p w14:paraId="68AC8F2B" w14:textId="77777777" w:rsidR="00EA592E" w:rsidRPr="001208CC" w:rsidRDefault="00EA592E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</w:tcPr>
          <w:p w14:paraId="3EFD5ADC" w14:textId="77777777" w:rsidR="00EA592E" w:rsidRPr="001208CC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8937587" w14:textId="77777777" w:rsidR="00EA592E" w:rsidRPr="001208CC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pct"/>
            <w:gridSpan w:val="3"/>
          </w:tcPr>
          <w:p w14:paraId="6C107A15" w14:textId="77777777" w:rsidR="00EA592E" w:rsidRPr="001208CC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5AD2" w:rsidRPr="001208CC" w14:paraId="462B42FF" w14:textId="77777777" w:rsidTr="00C460CD">
        <w:trPr>
          <w:tblHeader/>
        </w:trPr>
        <w:tc>
          <w:tcPr>
            <w:tcW w:w="2155" w:type="pct"/>
          </w:tcPr>
          <w:p w14:paraId="5B149FF5" w14:textId="77777777" w:rsidR="00C42606" w:rsidRPr="001208CC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41495DA9" w14:textId="77777777" w:rsidR="00C42606" w:rsidRPr="001208C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</w:tcPr>
          <w:p w14:paraId="369AE633" w14:textId="77777777" w:rsidR="00C42606" w:rsidRPr="001208C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6F7E0924" w14:textId="77777777" w:rsidR="00C42606" w:rsidRPr="001208C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</w:tcPr>
          <w:p w14:paraId="5131A961" w14:textId="77777777" w:rsidR="00C42606" w:rsidRPr="001208C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793BDF74" w14:textId="77777777" w:rsidR="00C42606" w:rsidRPr="001208C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</w:tcPr>
          <w:p w14:paraId="08F85097" w14:textId="77777777" w:rsidR="00C42606" w:rsidRPr="001208C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938769D" w14:textId="77777777" w:rsidR="00C42606" w:rsidRPr="001208C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485AD2" w:rsidRPr="001208CC" w14:paraId="0E69F634" w14:textId="77777777" w:rsidTr="00C460CD">
        <w:trPr>
          <w:tblHeader/>
        </w:trPr>
        <w:tc>
          <w:tcPr>
            <w:tcW w:w="2155" w:type="pct"/>
          </w:tcPr>
          <w:p w14:paraId="04B601F0" w14:textId="77777777" w:rsidR="00C42606" w:rsidRPr="001208CC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55750ABC" w14:textId="024CC7C0" w:rsidR="00C42606" w:rsidRPr="001208CC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6531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7" w:type="pct"/>
          </w:tcPr>
          <w:p w14:paraId="0629B122" w14:textId="77777777" w:rsidR="00C42606" w:rsidRPr="001208C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87D08DF" w14:textId="19945CA0" w:rsidR="00C42606" w:rsidRPr="001208CC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6531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3FCA0A3C" w14:textId="77777777" w:rsidR="00C42606" w:rsidRPr="001208C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4F7749E" w14:textId="69744639" w:rsidR="00C42606" w:rsidRPr="001208CC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4215D7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" w:type="pct"/>
          </w:tcPr>
          <w:p w14:paraId="64419C8D" w14:textId="77777777" w:rsidR="00C42606" w:rsidRPr="001208C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441FAE2E" w14:textId="29E921FE" w:rsidR="00C42606" w:rsidRPr="001208CC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65319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C42606" w:rsidRPr="001208CC" w14:paraId="5A130ED0" w14:textId="77777777" w:rsidTr="00C460CD">
        <w:trPr>
          <w:tblHeader/>
        </w:trPr>
        <w:tc>
          <w:tcPr>
            <w:tcW w:w="2155" w:type="pct"/>
          </w:tcPr>
          <w:p w14:paraId="1216D40D" w14:textId="77777777" w:rsidR="00C42606" w:rsidRPr="001208CC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7"/>
          </w:tcPr>
          <w:p w14:paraId="10D1C22E" w14:textId="77777777" w:rsidR="00C42606" w:rsidRPr="001208C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85AD2" w:rsidRPr="001208CC" w14:paraId="4AA7C4B8" w14:textId="77777777" w:rsidTr="00C460CD">
        <w:tc>
          <w:tcPr>
            <w:tcW w:w="2155" w:type="pct"/>
          </w:tcPr>
          <w:p w14:paraId="282C32EE" w14:textId="77777777" w:rsidR="00C42606" w:rsidRPr="001208CC" w:rsidRDefault="00C42606" w:rsidP="00C42606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6" w:type="pct"/>
          </w:tcPr>
          <w:p w14:paraId="42AAA77B" w14:textId="77777777" w:rsidR="00C42606" w:rsidRPr="001208CC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7E7FD6A" w14:textId="77777777" w:rsidR="00C42606" w:rsidRPr="001208CC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9F19C49" w14:textId="77777777" w:rsidR="00C42606" w:rsidRPr="001208CC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50548A8" w14:textId="77777777" w:rsidR="00C42606" w:rsidRPr="001208CC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6C107FC" w14:textId="77777777" w:rsidR="00C42606" w:rsidRPr="001208CC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65C15CE" w14:textId="77777777" w:rsidR="00C42606" w:rsidRPr="001208CC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05BD4FB7" w14:textId="77777777" w:rsidR="00C42606" w:rsidRPr="001208CC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4A76" w:rsidRPr="001208CC" w14:paraId="460EC27A" w14:textId="77777777" w:rsidTr="00C460CD">
        <w:tc>
          <w:tcPr>
            <w:tcW w:w="2155" w:type="pct"/>
          </w:tcPr>
          <w:p w14:paraId="269E2298" w14:textId="119E090B" w:rsidR="00DA4A76" w:rsidRPr="001208CC" w:rsidRDefault="00DA4A76" w:rsidP="00AB44C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96" w:type="pct"/>
            <w:shd w:val="clear" w:color="auto" w:fill="auto"/>
          </w:tcPr>
          <w:p w14:paraId="1BA1F870" w14:textId="751EF58F" w:rsidR="00DA4A76" w:rsidRPr="00DA4A76" w:rsidRDefault="00DA4A76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0.86</w:t>
            </w:r>
          </w:p>
        </w:tc>
        <w:tc>
          <w:tcPr>
            <w:tcW w:w="137" w:type="pct"/>
          </w:tcPr>
          <w:p w14:paraId="2FC4A4A6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25ED447B" w14:textId="1F630D50" w:rsidR="00DA4A76" w:rsidRPr="00DA4A76" w:rsidRDefault="00DA4A76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DA4A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A68E3CD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4F7DD07" w14:textId="76A95414" w:rsidR="00DA4A76" w:rsidRPr="00DA4A76" w:rsidRDefault="007C1348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73E7402A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0995774F" w14:textId="11F733CA" w:rsidR="00DA4A76" w:rsidRPr="00DA4A76" w:rsidRDefault="00DA4A76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A4A76" w:rsidRPr="001208CC" w14:paraId="6CA3E04F" w14:textId="77777777" w:rsidTr="00C460CD">
        <w:tc>
          <w:tcPr>
            <w:tcW w:w="2155" w:type="pct"/>
          </w:tcPr>
          <w:p w14:paraId="45CE05B4" w14:textId="154815E1" w:rsidR="00DA4A76" w:rsidRPr="001208CC" w:rsidRDefault="00DA4A76" w:rsidP="00AB44C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  <w:shd w:val="clear" w:color="auto" w:fill="auto"/>
          </w:tcPr>
          <w:p w14:paraId="0BBDA847" w14:textId="29AF3F41" w:rsidR="00DA4A76" w:rsidRPr="00DA4A76" w:rsidRDefault="00DA4A76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0.32</w:t>
            </w:r>
          </w:p>
        </w:tc>
        <w:tc>
          <w:tcPr>
            <w:tcW w:w="137" w:type="pct"/>
          </w:tcPr>
          <w:p w14:paraId="05ED7620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1D9644C" w14:textId="3602681E" w:rsidR="00DA4A76" w:rsidRPr="00DA4A76" w:rsidRDefault="00DA4A76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DA4A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BE973B5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6088DCC" w14:textId="590B6DD0" w:rsidR="00DA4A76" w:rsidRPr="00DA4A76" w:rsidRDefault="007C1348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1348791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741A6AC" w14:textId="538A9630" w:rsidR="00DA4A76" w:rsidRPr="00DA4A76" w:rsidRDefault="00DA4A76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A4A76" w:rsidRPr="001208CC" w14:paraId="40BF41B3" w14:textId="77777777" w:rsidTr="00C460CD">
        <w:tc>
          <w:tcPr>
            <w:tcW w:w="2155" w:type="pct"/>
          </w:tcPr>
          <w:p w14:paraId="7D2D9DFF" w14:textId="6599CC0F" w:rsidR="00DA4A76" w:rsidRPr="001208CC" w:rsidRDefault="00DA4A76" w:rsidP="00AB44C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shd w:val="clear" w:color="auto" w:fill="auto"/>
          </w:tcPr>
          <w:p w14:paraId="5A132949" w14:textId="12740432" w:rsidR="00DA4A76" w:rsidRPr="00DA4A76" w:rsidRDefault="00DA4A76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19.39</w:t>
            </w:r>
          </w:p>
        </w:tc>
        <w:tc>
          <w:tcPr>
            <w:tcW w:w="137" w:type="pct"/>
          </w:tcPr>
          <w:p w14:paraId="2C23B3DB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70B7A655" w14:textId="7C00D99C" w:rsidR="00DA4A76" w:rsidRPr="00DA4A76" w:rsidRDefault="00DA4A76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31.72</w:t>
            </w:r>
          </w:p>
        </w:tc>
        <w:tc>
          <w:tcPr>
            <w:tcW w:w="141" w:type="pct"/>
          </w:tcPr>
          <w:p w14:paraId="5074F98C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29654A4" w14:textId="2680A9CB" w:rsidR="00DA4A76" w:rsidRPr="00DA4A76" w:rsidRDefault="007C1348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C39D6D1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61F2F574" w14:textId="06B0860F" w:rsidR="00DA4A76" w:rsidRPr="00DA4A76" w:rsidRDefault="00DA4A76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A4A76" w:rsidRPr="001208CC" w14:paraId="6116D628" w14:textId="77777777" w:rsidTr="00C460CD">
        <w:tc>
          <w:tcPr>
            <w:tcW w:w="2155" w:type="pct"/>
          </w:tcPr>
          <w:p w14:paraId="3CD5DFB0" w14:textId="2FF4C983" w:rsidR="00DA4A76" w:rsidRPr="001208CC" w:rsidRDefault="00DA4A76" w:rsidP="00AB44C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3F34311" w14:textId="3F17041F" w:rsidR="00DA4A76" w:rsidRPr="00DA4A76" w:rsidRDefault="00DA4A76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0.57</w:t>
            </w:r>
          </w:p>
        </w:tc>
        <w:tc>
          <w:tcPr>
            <w:tcW w:w="137" w:type="pct"/>
          </w:tcPr>
          <w:p w14:paraId="5660E51A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E41EF15" w14:textId="1EB71F12" w:rsidR="00DA4A76" w:rsidRDefault="00DA4A76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27DF443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5107CF0" w14:textId="30FE936F" w:rsidR="00DA4A76" w:rsidRPr="00DA4A76" w:rsidRDefault="007C1348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7495F1C7" w14:textId="77777777" w:rsidR="00DA4A76" w:rsidRPr="00DA4A76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37696364" w14:textId="722FB6A6" w:rsidR="00DA4A76" w:rsidRDefault="00DA4A76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85AD2" w:rsidRPr="001208CC" w14:paraId="151066C4" w14:textId="77777777" w:rsidTr="00C460CD">
        <w:tc>
          <w:tcPr>
            <w:tcW w:w="2155" w:type="pct"/>
          </w:tcPr>
          <w:p w14:paraId="69CAB468" w14:textId="3503A7A2" w:rsidR="00AB44C4" w:rsidRPr="00DA4A76" w:rsidRDefault="00DA4A76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4A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7E2E8" w14:textId="021078B6" w:rsidR="00AB44C4" w:rsidRPr="00DA4A76" w:rsidRDefault="00DA4A76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21.1</w:t>
            </w:r>
            <w:r w:rsidR="00BF4D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3248B20D" w14:textId="77777777" w:rsidR="00AB44C4" w:rsidRPr="00DA4A76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29E37969" w14:textId="37E12D27" w:rsidR="00AB44C4" w:rsidRPr="00DA4A76" w:rsidRDefault="00653193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4A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31.72</w:t>
            </w:r>
          </w:p>
        </w:tc>
        <w:tc>
          <w:tcPr>
            <w:tcW w:w="141" w:type="pct"/>
          </w:tcPr>
          <w:p w14:paraId="16B57F13" w14:textId="77777777" w:rsidR="00AB44C4" w:rsidRPr="00DA4A76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BD8ABC8" w14:textId="316AD620" w:rsidR="00AB44C4" w:rsidRPr="00342F65" w:rsidRDefault="007C1348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2F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242F41E" w14:textId="77777777" w:rsidR="00AB44C4" w:rsidRPr="00DA4A76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D9C0248" w14:textId="77777777" w:rsidR="00AB44C4" w:rsidRPr="00DA4A76" w:rsidRDefault="00AB44C4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4A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485AD2" w:rsidRPr="001208CC" w14:paraId="319C3016" w14:textId="77777777" w:rsidTr="00C460CD">
        <w:tc>
          <w:tcPr>
            <w:tcW w:w="2155" w:type="pct"/>
          </w:tcPr>
          <w:p w14:paraId="3143222E" w14:textId="77777777" w:rsidR="00AB44C4" w:rsidRPr="001208CC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783024B" w14:textId="77777777" w:rsidR="00AB44C4" w:rsidRPr="001208CC" w:rsidRDefault="00AB44C4" w:rsidP="00A21FC4">
            <w:pPr>
              <w:pStyle w:val="NoSpacing"/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7FBF14D" w14:textId="77777777" w:rsidR="00AB44C4" w:rsidRPr="001208CC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17651322" w14:textId="77777777" w:rsidR="00AB44C4" w:rsidRPr="001208CC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B9BB215" w14:textId="77777777" w:rsidR="00AB44C4" w:rsidRPr="001208CC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3F0B81FB" w14:textId="77777777" w:rsidR="00AB44C4" w:rsidRPr="001208CC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786566C" w14:textId="77777777" w:rsidR="00AB44C4" w:rsidRPr="001208CC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37AE37B7" w14:textId="77777777" w:rsidR="00AB44C4" w:rsidRPr="001208CC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AD2" w:rsidRPr="001208CC" w14:paraId="04BF3473" w14:textId="77777777" w:rsidTr="00C460CD">
        <w:tc>
          <w:tcPr>
            <w:tcW w:w="2155" w:type="pct"/>
          </w:tcPr>
          <w:p w14:paraId="4FED9635" w14:textId="59624B16" w:rsidR="00AB44C4" w:rsidRPr="001208CC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  <w:r w:rsidR="001912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1912A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แสดงเป็นส่วนหนึ่งของลูกหนี้การค้า)</w:t>
            </w:r>
          </w:p>
        </w:tc>
        <w:tc>
          <w:tcPr>
            <w:tcW w:w="596" w:type="pct"/>
          </w:tcPr>
          <w:p w14:paraId="68A83D67" w14:textId="77777777" w:rsidR="00AB44C4" w:rsidRPr="001208CC" w:rsidRDefault="00AB44C4" w:rsidP="00A21F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9488391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DEC21C7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6D88970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C1D65BB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ED47AD1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878937F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1208CC" w14:paraId="3F2C12B8" w14:textId="77777777" w:rsidTr="00C460CD">
        <w:tc>
          <w:tcPr>
            <w:tcW w:w="2155" w:type="pct"/>
          </w:tcPr>
          <w:p w14:paraId="7DB47B83" w14:textId="4EA0C0AC" w:rsidR="00AB44C4" w:rsidRPr="001208CC" w:rsidRDefault="00C52BDB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0FF35D76" w14:textId="34EF9BB3" w:rsidR="00AB44C4" w:rsidRPr="001208CC" w:rsidRDefault="00DA4A76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3.3</w:t>
            </w:r>
            <w:r w:rsidR="007B588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7" w:type="pct"/>
          </w:tcPr>
          <w:p w14:paraId="0655231B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0B306EDF" w14:textId="59ECE6B1" w:rsidR="00AB44C4" w:rsidRPr="001208CC" w:rsidRDefault="00653193" w:rsidP="00A21FC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2.23</w:t>
            </w:r>
          </w:p>
        </w:tc>
        <w:tc>
          <w:tcPr>
            <w:tcW w:w="141" w:type="pct"/>
          </w:tcPr>
          <w:p w14:paraId="5C1A0CFE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6E715E03" w14:textId="6AA56A6E" w:rsidR="00AB44C4" w:rsidRPr="001208CC" w:rsidRDefault="007C1348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E308EF5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77E8F5D6" w14:textId="77777777" w:rsidR="00AB44C4" w:rsidRPr="001208CC" w:rsidRDefault="00AB44C4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485AD2" w:rsidRPr="001208CC" w14:paraId="2E35DF6A" w14:textId="77777777" w:rsidTr="00C460CD">
        <w:tc>
          <w:tcPr>
            <w:tcW w:w="2155" w:type="pct"/>
          </w:tcPr>
          <w:p w14:paraId="18D6FFFA" w14:textId="77777777" w:rsidR="00AB44C4" w:rsidRPr="001208CC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0B26D937" w14:textId="77777777" w:rsidR="00AB44C4" w:rsidRPr="001208CC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C67B9B7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624C9E29" w14:textId="77777777" w:rsidR="00AB44C4" w:rsidRPr="001208CC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05C6E53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501416A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C37627C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3CA2D39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1208CC" w14:paraId="095FCEAB" w14:textId="77777777" w:rsidTr="00C460CD">
        <w:tc>
          <w:tcPr>
            <w:tcW w:w="2155" w:type="pct"/>
          </w:tcPr>
          <w:p w14:paraId="63C8BB26" w14:textId="0BFDF2BB" w:rsidR="00AB44C4" w:rsidRPr="001208CC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1A53A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96" w:type="pct"/>
          </w:tcPr>
          <w:p w14:paraId="26C0923F" w14:textId="77777777" w:rsidR="00AB44C4" w:rsidRPr="001208CC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4B754E0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483FF4FC" w14:textId="77777777" w:rsidR="00AB44C4" w:rsidRPr="001208CC" w:rsidRDefault="00AB44C4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8A638B1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7BD9D3A3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E98FF49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E868316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1208CC" w14:paraId="04EB6A1B" w14:textId="77777777" w:rsidTr="00C460CD">
        <w:tc>
          <w:tcPr>
            <w:tcW w:w="2155" w:type="pct"/>
          </w:tcPr>
          <w:p w14:paraId="3B882A59" w14:textId="77777777" w:rsidR="00653193" w:rsidRPr="001208CC" w:rsidRDefault="00653193" w:rsidP="00653193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71CD62F5" w14:textId="03F2EC9A" w:rsidR="00653193" w:rsidRPr="001208CC" w:rsidRDefault="00470824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F5A4DE8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766BB5B0" w14:textId="53269755" w:rsidR="00653193" w:rsidRPr="001208CC" w:rsidRDefault="00653193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D261D3F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A3CBA8C" w14:textId="44062EE1" w:rsidR="00653193" w:rsidRPr="001208CC" w:rsidRDefault="00EA772C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29.50</w:t>
            </w:r>
          </w:p>
        </w:tc>
        <w:tc>
          <w:tcPr>
            <w:tcW w:w="137" w:type="pct"/>
          </w:tcPr>
          <w:p w14:paraId="66CD83B2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54220A6" w14:textId="2F0A42EA" w:rsidR="00653193" w:rsidRPr="001208CC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56.54</w:t>
            </w:r>
          </w:p>
        </w:tc>
      </w:tr>
      <w:tr w:rsidR="00485AD2" w:rsidRPr="001208CC" w14:paraId="60C77201" w14:textId="77777777" w:rsidTr="00C460CD">
        <w:tc>
          <w:tcPr>
            <w:tcW w:w="2155" w:type="pct"/>
          </w:tcPr>
          <w:p w14:paraId="56525391" w14:textId="77777777" w:rsidR="00653193" w:rsidRPr="001208CC" w:rsidRDefault="00653193" w:rsidP="00653193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2F5CBFA3" w14:textId="196B7483" w:rsidR="00653193" w:rsidRPr="001208CC" w:rsidRDefault="00470824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430A184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28B0FB81" w14:textId="325990AB" w:rsidR="00653193" w:rsidRPr="001208CC" w:rsidRDefault="00653193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1.13</w:t>
            </w:r>
          </w:p>
        </w:tc>
        <w:tc>
          <w:tcPr>
            <w:tcW w:w="141" w:type="pct"/>
          </w:tcPr>
          <w:p w14:paraId="28AD4055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989C6C3" w14:textId="7BD33895" w:rsidR="00653193" w:rsidRPr="001208CC" w:rsidRDefault="00EA772C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59ADE10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145E0A2" w14:textId="543C56FE" w:rsidR="00653193" w:rsidRPr="001208CC" w:rsidRDefault="00653193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85AD2" w:rsidRPr="001208CC" w14:paraId="48316113" w14:textId="77777777" w:rsidTr="00C460CD">
        <w:tc>
          <w:tcPr>
            <w:tcW w:w="2155" w:type="pct"/>
          </w:tcPr>
          <w:p w14:paraId="5E6D7152" w14:textId="77777777" w:rsidR="00653193" w:rsidRPr="001208CC" w:rsidRDefault="00653193" w:rsidP="00653193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7A13247" w14:textId="2C153F0F" w:rsidR="00653193" w:rsidRPr="001208CC" w:rsidRDefault="00470824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2.43</w:t>
            </w:r>
          </w:p>
        </w:tc>
        <w:tc>
          <w:tcPr>
            <w:tcW w:w="137" w:type="pct"/>
          </w:tcPr>
          <w:p w14:paraId="6E129F50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B76B1E1" w14:textId="440EC7B2" w:rsidR="00653193" w:rsidRPr="001208CC" w:rsidRDefault="00653193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5.24</w:t>
            </w:r>
          </w:p>
        </w:tc>
        <w:tc>
          <w:tcPr>
            <w:tcW w:w="141" w:type="pct"/>
          </w:tcPr>
          <w:p w14:paraId="7392DB47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3F32B20" w14:textId="686C5FA8" w:rsidR="00653193" w:rsidRPr="001208CC" w:rsidRDefault="00EA772C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0.29</w:t>
            </w:r>
          </w:p>
        </w:tc>
        <w:tc>
          <w:tcPr>
            <w:tcW w:w="137" w:type="pct"/>
          </w:tcPr>
          <w:p w14:paraId="02CA600B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8D32B50" w14:textId="63D37616" w:rsidR="00653193" w:rsidRPr="001208CC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2.39</w:t>
            </w:r>
          </w:p>
        </w:tc>
      </w:tr>
      <w:tr w:rsidR="00485AD2" w:rsidRPr="001208CC" w14:paraId="002A963E" w14:textId="77777777" w:rsidTr="00C460CD">
        <w:tc>
          <w:tcPr>
            <w:tcW w:w="2155" w:type="pct"/>
          </w:tcPr>
          <w:p w14:paraId="2965EB8C" w14:textId="77777777" w:rsidR="00653193" w:rsidRPr="001208CC" w:rsidRDefault="00653193" w:rsidP="00653193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60A24F0" w14:textId="1AB185FD" w:rsidR="00653193" w:rsidRPr="001208CC" w:rsidRDefault="00470824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2.43</w:t>
            </w:r>
          </w:p>
        </w:tc>
        <w:tc>
          <w:tcPr>
            <w:tcW w:w="137" w:type="pct"/>
          </w:tcPr>
          <w:p w14:paraId="0E37E52E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115FCEF6" w14:textId="29B6BE96" w:rsidR="00653193" w:rsidRPr="001208CC" w:rsidRDefault="00653193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6.37</w:t>
            </w:r>
          </w:p>
        </w:tc>
        <w:tc>
          <w:tcPr>
            <w:tcW w:w="141" w:type="pct"/>
          </w:tcPr>
          <w:p w14:paraId="23935E27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78FCD24" w14:textId="35EE60E4" w:rsidR="00653193" w:rsidRPr="001208CC" w:rsidRDefault="00EA772C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29.79</w:t>
            </w:r>
          </w:p>
        </w:tc>
        <w:tc>
          <w:tcPr>
            <w:tcW w:w="137" w:type="pct"/>
          </w:tcPr>
          <w:p w14:paraId="12BDC927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5DAA64D" w14:textId="5FE44615" w:rsidR="00653193" w:rsidRPr="001208CC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58.93</w:t>
            </w:r>
          </w:p>
        </w:tc>
      </w:tr>
      <w:tr w:rsidR="00485AD2" w:rsidRPr="001208CC" w14:paraId="2B299619" w14:textId="77777777" w:rsidTr="00C460CD">
        <w:tc>
          <w:tcPr>
            <w:tcW w:w="2155" w:type="pct"/>
          </w:tcPr>
          <w:p w14:paraId="7CD279D3" w14:textId="100F3BA0" w:rsidR="00653193" w:rsidRPr="007165D1" w:rsidRDefault="007165D1" w:rsidP="0008549D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7165D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7165D1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198816D" w14:textId="3D95BBAA" w:rsidR="00470824" w:rsidRPr="001208CC" w:rsidRDefault="00470824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2A9F882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DAF58C3" w14:textId="141D4C74" w:rsidR="00653193" w:rsidRPr="001208CC" w:rsidRDefault="00653193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(1.13)</w:t>
            </w:r>
          </w:p>
        </w:tc>
        <w:tc>
          <w:tcPr>
            <w:tcW w:w="141" w:type="pct"/>
          </w:tcPr>
          <w:p w14:paraId="1AECF9E6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03BA3DB" w14:textId="0E5514AA" w:rsidR="00EA772C" w:rsidRPr="001208CC" w:rsidRDefault="00EA772C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B09BDFB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FCA3395" w14:textId="2254D864" w:rsidR="00653193" w:rsidRPr="001208CC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85AD2" w:rsidRPr="001208CC" w14:paraId="02EE9E0F" w14:textId="77777777" w:rsidTr="00C460CD">
        <w:tc>
          <w:tcPr>
            <w:tcW w:w="2155" w:type="pct"/>
          </w:tcPr>
          <w:p w14:paraId="7570150B" w14:textId="77777777" w:rsidR="00653193" w:rsidRPr="001208CC" w:rsidRDefault="00653193" w:rsidP="00653193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7E450A3" w14:textId="24682398" w:rsidR="00653193" w:rsidRPr="001208CC" w:rsidRDefault="00470824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2.43</w:t>
            </w:r>
          </w:p>
        </w:tc>
        <w:tc>
          <w:tcPr>
            <w:tcW w:w="137" w:type="pct"/>
          </w:tcPr>
          <w:p w14:paraId="3CF670FB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5591903" w14:textId="0F3FFC47" w:rsidR="00653193" w:rsidRPr="001208CC" w:rsidRDefault="00653193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5.24</w:t>
            </w:r>
          </w:p>
        </w:tc>
        <w:tc>
          <w:tcPr>
            <w:tcW w:w="141" w:type="pct"/>
          </w:tcPr>
          <w:p w14:paraId="56215B09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8AE4508" w14:textId="6BFD487E" w:rsidR="00653193" w:rsidRPr="001208CC" w:rsidRDefault="00EA772C" w:rsidP="00342F6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29.79</w:t>
            </w:r>
          </w:p>
        </w:tc>
        <w:tc>
          <w:tcPr>
            <w:tcW w:w="137" w:type="pct"/>
          </w:tcPr>
          <w:p w14:paraId="309B18CD" w14:textId="77777777" w:rsidR="00653193" w:rsidRPr="001208C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134298" w14:textId="7B882717" w:rsidR="00653193" w:rsidRPr="001208CC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58.93</w:t>
            </w:r>
          </w:p>
        </w:tc>
      </w:tr>
      <w:tr w:rsidR="00485AD2" w:rsidRPr="001208CC" w14:paraId="676CE301" w14:textId="77777777" w:rsidTr="00C460CD">
        <w:tc>
          <w:tcPr>
            <w:tcW w:w="2155" w:type="pct"/>
          </w:tcPr>
          <w:p w14:paraId="7520B940" w14:textId="77777777" w:rsidR="00653193" w:rsidRPr="001208CC" w:rsidRDefault="00653193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36FCE68" w14:textId="77777777" w:rsidR="00653193" w:rsidRPr="001208CC" w:rsidRDefault="00653193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734E0C86" w14:textId="77777777" w:rsidR="00653193" w:rsidRPr="001208CC" w:rsidRDefault="00653193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144358FC" w14:textId="77777777" w:rsidR="00653193" w:rsidRPr="001208CC" w:rsidRDefault="00653193" w:rsidP="00AB44C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76B96906" w14:textId="77777777" w:rsidR="00653193" w:rsidRPr="001208CC" w:rsidRDefault="00653193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1FF1533" w14:textId="77777777" w:rsidR="00653193" w:rsidRPr="001208CC" w:rsidRDefault="00653193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71DD0F7B" w14:textId="77777777" w:rsidR="00653193" w:rsidRPr="001208CC" w:rsidRDefault="00653193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48A7C63D" w14:textId="77777777" w:rsidR="00653193" w:rsidRPr="001208CC" w:rsidRDefault="00653193" w:rsidP="00AB44C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66C64950" w14:textId="0E984D07" w:rsidR="002A1F25" w:rsidRDefault="002A1F25"/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26"/>
        <w:gridCol w:w="313"/>
        <w:gridCol w:w="1189"/>
        <w:gridCol w:w="278"/>
        <w:gridCol w:w="1161"/>
        <w:gridCol w:w="270"/>
        <w:gridCol w:w="1224"/>
      </w:tblGrid>
      <w:tr w:rsidR="002A1F25" w:rsidRPr="001208CC" w14:paraId="490087DF" w14:textId="77777777" w:rsidTr="002A1F25">
        <w:trPr>
          <w:tblHeader/>
        </w:trPr>
        <w:tc>
          <w:tcPr>
            <w:tcW w:w="2160" w:type="pct"/>
          </w:tcPr>
          <w:p w14:paraId="7250E76E" w14:textId="77777777" w:rsidR="002A1F25" w:rsidRPr="001208CC" w:rsidRDefault="002A1F25" w:rsidP="00A7539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pct"/>
            <w:gridSpan w:val="3"/>
            <w:shd w:val="clear" w:color="auto" w:fill="auto"/>
          </w:tcPr>
          <w:p w14:paraId="24CB60B9" w14:textId="77777777" w:rsidR="002A1F25" w:rsidRPr="007B24FF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294A5321" w14:textId="77777777" w:rsidR="002A1F25" w:rsidRPr="007B24FF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2363DC20" w14:textId="77777777" w:rsidR="002A1F25" w:rsidRPr="007B24FF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F25" w:rsidRPr="001208CC" w14:paraId="143AC6EF" w14:textId="77777777" w:rsidTr="002A1F25">
        <w:trPr>
          <w:tblHeader/>
        </w:trPr>
        <w:tc>
          <w:tcPr>
            <w:tcW w:w="2160" w:type="pct"/>
          </w:tcPr>
          <w:p w14:paraId="34696475" w14:textId="77777777" w:rsidR="002A1F25" w:rsidRPr="001208CC" w:rsidRDefault="002A1F25" w:rsidP="00A7539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A3FAC4D" w14:textId="77777777" w:rsidR="002A1F25" w:rsidRPr="007B24FF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7B24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60" w:type="pct"/>
            <w:shd w:val="clear" w:color="auto" w:fill="auto"/>
          </w:tcPr>
          <w:p w14:paraId="07C1F0F9" w14:textId="77777777" w:rsidR="002A1F25" w:rsidRPr="007B24FF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646429F" w14:textId="77777777" w:rsidR="002A1F25" w:rsidRPr="007B24FF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40769026" w14:textId="77777777" w:rsidR="002A1F25" w:rsidRPr="007B24FF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F84D919" w14:textId="77777777" w:rsidR="002A1F25" w:rsidRPr="007B24FF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" w:type="pct"/>
            <w:shd w:val="clear" w:color="auto" w:fill="auto"/>
          </w:tcPr>
          <w:p w14:paraId="46895F03" w14:textId="77777777" w:rsidR="002A1F25" w:rsidRPr="007B24FF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F0EC225" w14:textId="77777777" w:rsidR="002A1F25" w:rsidRPr="007B24FF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</w:tr>
      <w:tr w:rsidR="002A1F25" w:rsidRPr="001208CC" w14:paraId="723A061B" w14:textId="77777777" w:rsidTr="002A1F25">
        <w:trPr>
          <w:tblHeader/>
        </w:trPr>
        <w:tc>
          <w:tcPr>
            <w:tcW w:w="2160" w:type="pct"/>
          </w:tcPr>
          <w:p w14:paraId="2DEE68DC" w14:textId="77777777" w:rsidR="002A1F25" w:rsidRPr="001208CC" w:rsidRDefault="002A1F25" w:rsidP="00A7539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7"/>
          </w:tcPr>
          <w:p w14:paraId="2E3995F1" w14:textId="77777777" w:rsidR="002A1F25" w:rsidRPr="001208CC" w:rsidRDefault="002A1F25" w:rsidP="00A753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A1F25" w:rsidRPr="00DA4A76" w14:paraId="45040190" w14:textId="77777777" w:rsidTr="002A1F25">
        <w:tc>
          <w:tcPr>
            <w:tcW w:w="2160" w:type="pct"/>
          </w:tcPr>
          <w:p w14:paraId="371E6F9F" w14:textId="77777777" w:rsidR="002E69B6" w:rsidRDefault="001112E8" w:rsidP="001112E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7D4891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C50AE2" w:rsidRPr="00C50AE2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  <w:p w14:paraId="3709258E" w14:textId="1E570286" w:rsidR="002A1F25" w:rsidRPr="007165D1" w:rsidRDefault="002E69B6" w:rsidP="002E69B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50AE2" w:rsidRPr="00C50AE2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7165D1" w:rsidRPr="00C50AE2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="002A1F25" w:rsidRPr="00C50AE2">
              <w:rPr>
                <w:rFonts w:ascii="Angsana New" w:hAnsi="Angsana New" w:hint="cs"/>
                <w:sz w:val="28"/>
                <w:szCs w:val="28"/>
                <w:cs/>
              </w:rPr>
              <w:t>สิ้นสุดวั</w:t>
            </w:r>
            <w:r w:rsidR="002A1F25" w:rsidRPr="007165D1">
              <w:rPr>
                <w:rFonts w:ascii="Angsana New" w:hAnsi="Angsana New" w:hint="cs"/>
                <w:sz w:val="28"/>
                <w:szCs w:val="28"/>
                <w:cs/>
              </w:rPr>
              <w:t xml:space="preserve">นที่ </w:t>
            </w:r>
            <w:r w:rsidR="002A1F25" w:rsidRPr="007165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A1F25" w:rsidRPr="007165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65CA405A" w14:textId="77777777" w:rsidR="00C50AE2" w:rsidRDefault="00C50AE2" w:rsidP="001235D9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</w:p>
          <w:p w14:paraId="6B52023B" w14:textId="54B59288" w:rsidR="002A1F25" w:rsidRPr="00742786" w:rsidRDefault="00A31AA5" w:rsidP="001235D9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D2325">
              <w:rPr>
                <w:rFonts w:ascii="Angsana New" w:hAnsi="Angsana New" w:cs="Angsana New" w:hint="cs"/>
                <w:sz w:val="28"/>
                <w:szCs w:val="28"/>
                <w:cs/>
              </w:rPr>
              <w:t>1.13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0" w:type="pct"/>
          </w:tcPr>
          <w:p w14:paraId="442C948F" w14:textId="77777777" w:rsidR="002A1F25" w:rsidRPr="00742786" w:rsidRDefault="002A1F25" w:rsidP="00A75398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5A99F1D3" w14:textId="77777777" w:rsidR="00DA2E1A" w:rsidRDefault="00DA2E1A" w:rsidP="001235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  <w:p w14:paraId="075977A0" w14:textId="62867095" w:rsidR="002A1F25" w:rsidRPr="00742786" w:rsidRDefault="004D2325" w:rsidP="001235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0E4EF950" w14:textId="77777777" w:rsidR="002A1F25" w:rsidRPr="00742786" w:rsidRDefault="002A1F25" w:rsidP="00A75398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C6F899F" w14:textId="77777777" w:rsidR="00DA2E1A" w:rsidRDefault="00DA2E1A" w:rsidP="001235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  <w:p w14:paraId="11D7F3D4" w14:textId="5EDF027E" w:rsidR="002A1F25" w:rsidRPr="00742786" w:rsidRDefault="002A1F25" w:rsidP="001235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4B1C5CA" w14:textId="77777777" w:rsidR="002A1F25" w:rsidRPr="00742786" w:rsidRDefault="002A1F25" w:rsidP="00A75398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57C03EF3" w14:textId="77777777" w:rsidR="00DA2E1A" w:rsidRDefault="00DA2E1A" w:rsidP="001235D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  <w:p w14:paraId="3D24BA18" w14:textId="4DFF572D" w:rsidR="002A1F25" w:rsidRPr="00742786" w:rsidRDefault="002A1F25" w:rsidP="001235D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7427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3CFB07B" w14:textId="51B2153B" w:rsidR="002A1F25" w:rsidRDefault="002A1F25"/>
    <w:p w14:paraId="37E55B44" w14:textId="74EB0994" w:rsidR="002A1F25" w:rsidRDefault="002A1F25"/>
    <w:p w14:paraId="77DB76B6" w14:textId="587B1FB6" w:rsidR="002A1F25" w:rsidRDefault="002A1F25"/>
    <w:p w14:paraId="4CD1B690" w14:textId="77777777" w:rsidR="00E86A83" w:rsidRDefault="00E86A83">
      <w:r>
        <w:br w:type="page"/>
      </w:r>
    </w:p>
    <w:tbl>
      <w:tblPr>
        <w:tblW w:w="98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0"/>
        <w:gridCol w:w="269"/>
        <w:gridCol w:w="1174"/>
        <w:gridCol w:w="277"/>
        <w:gridCol w:w="1170"/>
        <w:gridCol w:w="269"/>
        <w:gridCol w:w="1256"/>
      </w:tblGrid>
      <w:tr w:rsidR="002A1F25" w:rsidRPr="001208CC" w14:paraId="22C53B71" w14:textId="77777777" w:rsidTr="002A1F25">
        <w:tc>
          <w:tcPr>
            <w:tcW w:w="2155" w:type="pct"/>
          </w:tcPr>
          <w:p w14:paraId="0C57F813" w14:textId="7B1AC3AD" w:rsidR="002A1F25" w:rsidRPr="008860F2" w:rsidRDefault="002A1F25" w:rsidP="00586916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</w:tcPr>
          <w:p w14:paraId="08C98CAD" w14:textId="7C084275" w:rsidR="002A1F25" w:rsidRPr="001208CC" w:rsidRDefault="002A1F25" w:rsidP="002A1F25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726797A" w14:textId="77777777" w:rsidR="002A1F25" w:rsidRPr="001208CC" w:rsidRDefault="002A1F25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</w:tcPr>
          <w:p w14:paraId="5A239984" w14:textId="1E59C253" w:rsidR="002A1F25" w:rsidRPr="001208CC" w:rsidRDefault="002A1F25" w:rsidP="002A1F2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F25" w:rsidRPr="001208CC" w14:paraId="16272346" w14:textId="77777777" w:rsidTr="00C460CD">
        <w:tc>
          <w:tcPr>
            <w:tcW w:w="2155" w:type="pct"/>
          </w:tcPr>
          <w:p w14:paraId="03861367" w14:textId="77777777" w:rsidR="002A1F25" w:rsidRPr="008860F2" w:rsidRDefault="002A1F25" w:rsidP="002A1F25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49A3167B" w14:textId="4865BDFA" w:rsidR="002A1F25" w:rsidRPr="00485AD2" w:rsidRDefault="002A1F25" w:rsidP="002A1F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</w:tcPr>
          <w:p w14:paraId="10A25224" w14:textId="77777777" w:rsidR="002A1F25" w:rsidRPr="002A1F25" w:rsidRDefault="002A1F25" w:rsidP="002A1F2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3E35E04E" w14:textId="0DA562DA" w:rsidR="002A1F25" w:rsidRPr="001208CC" w:rsidRDefault="002A1F25" w:rsidP="002A1F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</w:tcPr>
          <w:p w14:paraId="33EAF723" w14:textId="77777777" w:rsidR="002A1F25" w:rsidRPr="002A1F25" w:rsidRDefault="002A1F25" w:rsidP="002A1F2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817DBA5" w14:textId="23F64986" w:rsidR="002A1F25" w:rsidRPr="001208CC" w:rsidRDefault="002A1F25" w:rsidP="002A1F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</w:tcPr>
          <w:p w14:paraId="2652324B" w14:textId="77777777" w:rsidR="002A1F25" w:rsidRPr="002A1F25" w:rsidRDefault="002A1F25" w:rsidP="002A1F2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A60298F" w14:textId="4E201BC7" w:rsidR="002A1F25" w:rsidRPr="001208CC" w:rsidRDefault="002A1F25" w:rsidP="002A1F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2A1F25" w:rsidRPr="001208CC" w14:paraId="6C24333D" w14:textId="77777777" w:rsidTr="00C460CD">
        <w:tc>
          <w:tcPr>
            <w:tcW w:w="2155" w:type="pct"/>
          </w:tcPr>
          <w:p w14:paraId="7681037A" w14:textId="77777777" w:rsidR="002A1F25" w:rsidRPr="008860F2" w:rsidRDefault="002A1F25" w:rsidP="002A1F25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4E6F515C" w14:textId="0235F252" w:rsidR="002A1F25" w:rsidRPr="00485AD2" w:rsidRDefault="002A1F25" w:rsidP="002A1F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7" w:type="pct"/>
          </w:tcPr>
          <w:p w14:paraId="1F9121F2" w14:textId="77777777" w:rsidR="002A1F25" w:rsidRPr="002A1F25" w:rsidRDefault="002A1F25" w:rsidP="002A1F2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1DD00D7E" w14:textId="1CCDFAB2" w:rsidR="002A1F25" w:rsidRPr="001208CC" w:rsidRDefault="002A1F25" w:rsidP="002A1F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51A266AD" w14:textId="77777777" w:rsidR="002A1F25" w:rsidRPr="002A1F25" w:rsidRDefault="002A1F25" w:rsidP="002A1F2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E49D4C3" w14:textId="3A6F558C" w:rsidR="002A1F25" w:rsidRPr="001208CC" w:rsidRDefault="002A1F25" w:rsidP="002A1F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7" w:type="pct"/>
          </w:tcPr>
          <w:p w14:paraId="5174157B" w14:textId="77777777" w:rsidR="002A1F25" w:rsidRPr="002A1F25" w:rsidRDefault="002A1F25" w:rsidP="002A1F2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6D68E4F3" w14:textId="40D670F1" w:rsidR="002A1F25" w:rsidRPr="001208CC" w:rsidRDefault="002A1F25" w:rsidP="002A1F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A1F25" w:rsidRPr="001208CC" w14:paraId="59CA0826" w14:textId="77777777" w:rsidTr="002A1F25">
        <w:tc>
          <w:tcPr>
            <w:tcW w:w="2155" w:type="pct"/>
          </w:tcPr>
          <w:p w14:paraId="578CD3B8" w14:textId="77777777" w:rsidR="002A1F25" w:rsidRPr="008860F2" w:rsidRDefault="002A1F25" w:rsidP="00586916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7"/>
          </w:tcPr>
          <w:p w14:paraId="4E16BFD4" w14:textId="64ECA64E" w:rsidR="002A1F25" w:rsidRPr="001208CC" w:rsidRDefault="002A1F25" w:rsidP="002A1F25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85AD2" w:rsidRPr="001208CC" w14:paraId="7DD15A6F" w14:textId="77777777" w:rsidTr="00C460CD">
        <w:tc>
          <w:tcPr>
            <w:tcW w:w="2155" w:type="pct"/>
          </w:tcPr>
          <w:p w14:paraId="561F218F" w14:textId="68C3851B" w:rsidR="00586916" w:rsidRPr="001208CC" w:rsidRDefault="00586916" w:rsidP="00586916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เงินล่วงหน้าค่าก่อสร้าง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สังหาริมทรัพย์พัฒนา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596" w:type="pct"/>
          </w:tcPr>
          <w:p w14:paraId="03575D85" w14:textId="032891C3" w:rsidR="002C111F" w:rsidRPr="00485AD2" w:rsidRDefault="002C111F" w:rsidP="002C111F">
            <w:pPr>
              <w:pStyle w:val="BodyText"/>
              <w:tabs>
                <w:tab w:val="decimal" w:pos="627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9AB6060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4E9D3165" w14:textId="77777777" w:rsidR="00586916" w:rsidRPr="001208CC" w:rsidRDefault="00586916" w:rsidP="005869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7F7CC674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70D65D61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AC93B36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44F172E3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1208CC" w14:paraId="3EBF146B" w14:textId="77777777" w:rsidTr="00C460CD">
        <w:tc>
          <w:tcPr>
            <w:tcW w:w="2155" w:type="pct"/>
          </w:tcPr>
          <w:p w14:paraId="61427084" w14:textId="774400F9" w:rsidR="00586916" w:rsidRPr="001208CC" w:rsidRDefault="00586916" w:rsidP="00586916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4CE366C6" w14:textId="074C9262" w:rsidR="00586916" w:rsidRPr="001208CC" w:rsidRDefault="002C111F" w:rsidP="00342F65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2.82</w:t>
            </w:r>
          </w:p>
        </w:tc>
        <w:tc>
          <w:tcPr>
            <w:tcW w:w="137" w:type="pct"/>
          </w:tcPr>
          <w:p w14:paraId="4AEA8635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22B75A6" w14:textId="25C7E28C" w:rsidR="00586916" w:rsidRPr="001208CC" w:rsidRDefault="006D2528" w:rsidP="00342F6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2.82</w:t>
            </w:r>
          </w:p>
        </w:tc>
        <w:tc>
          <w:tcPr>
            <w:tcW w:w="141" w:type="pct"/>
          </w:tcPr>
          <w:p w14:paraId="784D2556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429E51BF" w14:textId="4D776A7E" w:rsidR="00586916" w:rsidRPr="001208CC" w:rsidRDefault="00C4224E" w:rsidP="005869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</w:tcPr>
          <w:p w14:paraId="4EB2EFD1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41A70030" w14:textId="417ABD48" w:rsidR="00586916" w:rsidRPr="001208CC" w:rsidRDefault="006D2528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485AD2" w:rsidRPr="001208CC" w14:paraId="1C790447" w14:textId="77777777" w:rsidTr="00C460CD">
        <w:tc>
          <w:tcPr>
            <w:tcW w:w="2155" w:type="pct"/>
          </w:tcPr>
          <w:p w14:paraId="437F24B0" w14:textId="1F987B8A" w:rsidR="002C111F" w:rsidRPr="001208CC" w:rsidRDefault="002C111F" w:rsidP="00586916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7FAF4947" w14:textId="77777777" w:rsidR="00586916" w:rsidRPr="001208CC" w:rsidRDefault="00586916" w:rsidP="005869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29B24BA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14DCB7D5" w14:textId="77777777" w:rsidR="00586916" w:rsidRPr="001208CC" w:rsidRDefault="00586916" w:rsidP="005869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72852C10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9F84FCE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461A848D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025BF2AA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85AD2" w:rsidRPr="001208CC" w14:paraId="48359F55" w14:textId="77777777" w:rsidTr="00C460CD">
        <w:tc>
          <w:tcPr>
            <w:tcW w:w="2155" w:type="pct"/>
          </w:tcPr>
          <w:p w14:paraId="5385184E" w14:textId="77777777" w:rsidR="00586916" w:rsidRPr="001208CC" w:rsidRDefault="00586916" w:rsidP="00586916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596" w:type="pct"/>
          </w:tcPr>
          <w:p w14:paraId="34024E9D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78EB48D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18B1650F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87EB023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F3817B0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05F1A723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22A5A848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1208CC" w14:paraId="4F4BC102" w14:textId="77777777" w:rsidTr="00C460CD">
        <w:tc>
          <w:tcPr>
            <w:tcW w:w="2155" w:type="pct"/>
          </w:tcPr>
          <w:p w14:paraId="6CE66E91" w14:textId="13293402" w:rsidR="00586916" w:rsidRPr="001208CC" w:rsidRDefault="00586916" w:rsidP="00586916">
            <w:pPr>
              <w:spacing w:line="240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5F2C92D5" w14:textId="41349C81" w:rsidR="00586916" w:rsidRPr="001208CC" w:rsidRDefault="009E6D9B" w:rsidP="00637FC3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7.39</w:t>
            </w:r>
          </w:p>
        </w:tc>
        <w:tc>
          <w:tcPr>
            <w:tcW w:w="137" w:type="pct"/>
          </w:tcPr>
          <w:p w14:paraId="4C09CD6B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F1A6C1F" w14:textId="606CA3C0" w:rsidR="00586916" w:rsidRPr="001208CC" w:rsidRDefault="006D2528" w:rsidP="00637FC3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55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7.00</w:t>
            </w:r>
          </w:p>
        </w:tc>
        <w:tc>
          <w:tcPr>
            <w:tcW w:w="141" w:type="pct"/>
          </w:tcPr>
          <w:p w14:paraId="23B2AA78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184282D5" w14:textId="57F3A171" w:rsidR="00586916" w:rsidRPr="001208CC" w:rsidRDefault="009E6D9B" w:rsidP="00637FC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7.39</w:t>
            </w:r>
          </w:p>
        </w:tc>
        <w:tc>
          <w:tcPr>
            <w:tcW w:w="137" w:type="pct"/>
          </w:tcPr>
          <w:p w14:paraId="4AA1D28F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3D17A618" w14:textId="2E4606B2" w:rsidR="00586916" w:rsidRPr="001208CC" w:rsidRDefault="006D2528" w:rsidP="005869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55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7.00</w:t>
            </w:r>
          </w:p>
        </w:tc>
      </w:tr>
      <w:tr w:rsidR="00485AD2" w:rsidRPr="001208CC" w14:paraId="4BBA5296" w14:textId="77777777" w:rsidTr="00C460CD">
        <w:tc>
          <w:tcPr>
            <w:tcW w:w="2155" w:type="pct"/>
          </w:tcPr>
          <w:p w14:paraId="366EA3BC" w14:textId="5602A29B" w:rsidR="00E04146" w:rsidRPr="001208CC" w:rsidRDefault="00E04146" w:rsidP="00586916">
            <w:pPr>
              <w:spacing w:line="240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D8C459A" w14:textId="77777777" w:rsidR="00586916" w:rsidRPr="001208CC" w:rsidRDefault="00586916" w:rsidP="00586916">
            <w:pPr>
              <w:pStyle w:val="BodyText"/>
              <w:tabs>
                <w:tab w:val="decimal" w:pos="610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19570AC7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3B452200" w14:textId="77777777" w:rsidR="00586916" w:rsidRPr="001208CC" w:rsidRDefault="00586916" w:rsidP="00586916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66362C32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74A5DF8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B03CAD7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2B89421E" w14:textId="77777777" w:rsidR="00586916" w:rsidRPr="001208CC" w:rsidRDefault="00586916" w:rsidP="00586916">
            <w:pPr>
              <w:pStyle w:val="BodyText"/>
              <w:tabs>
                <w:tab w:val="decimal" w:pos="55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85AD2" w:rsidRPr="001208CC" w14:paraId="3E06D5C2" w14:textId="77777777" w:rsidTr="00C460CD">
        <w:tc>
          <w:tcPr>
            <w:tcW w:w="2155" w:type="pct"/>
          </w:tcPr>
          <w:p w14:paraId="43991887" w14:textId="77777777" w:rsidR="00586916" w:rsidRPr="001208CC" w:rsidRDefault="00586916" w:rsidP="00586916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เงินมัดจำ</w:t>
            </w:r>
            <w:r w:rsidRPr="001208C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96" w:type="pct"/>
          </w:tcPr>
          <w:p w14:paraId="634EBCEC" w14:textId="77777777" w:rsidR="00586916" w:rsidRPr="001208CC" w:rsidRDefault="00586916" w:rsidP="00586916">
            <w:pPr>
              <w:pStyle w:val="BodyText"/>
              <w:tabs>
                <w:tab w:val="decimal" w:pos="610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5EB28751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01FE299D" w14:textId="77777777" w:rsidR="00586916" w:rsidRPr="001208CC" w:rsidRDefault="00586916" w:rsidP="00586916">
            <w:pPr>
              <w:pStyle w:val="BodyText"/>
              <w:tabs>
                <w:tab w:val="decimal" w:pos="4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0E8F10D4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21854F9D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124C062A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099541B8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85AD2" w:rsidRPr="001208CC" w14:paraId="381271AB" w14:textId="77777777" w:rsidTr="00C460CD">
        <w:tc>
          <w:tcPr>
            <w:tcW w:w="2155" w:type="pct"/>
          </w:tcPr>
          <w:p w14:paraId="274349DF" w14:textId="77777777" w:rsidR="00586916" w:rsidRPr="001208CC" w:rsidRDefault="00586916" w:rsidP="00586916">
            <w:pPr>
              <w:spacing w:line="240" w:lineRule="auto"/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5B75B40C" w14:textId="2280CE46" w:rsidR="00586916" w:rsidRPr="001208CC" w:rsidRDefault="009E6D9B" w:rsidP="00637FC3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0.04</w:t>
            </w:r>
          </w:p>
        </w:tc>
        <w:tc>
          <w:tcPr>
            <w:tcW w:w="137" w:type="pct"/>
          </w:tcPr>
          <w:p w14:paraId="4D890780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1CF19CDB" w14:textId="209C1BE1" w:rsidR="00586916" w:rsidRPr="001208CC" w:rsidRDefault="006D2528" w:rsidP="00637FC3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241F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41F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17</w:t>
            </w:r>
          </w:p>
        </w:tc>
        <w:tc>
          <w:tcPr>
            <w:tcW w:w="141" w:type="pct"/>
          </w:tcPr>
          <w:p w14:paraId="7C1B51D9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3F1FFF4C" w14:textId="42762746" w:rsidR="00586916" w:rsidRPr="001208CC" w:rsidRDefault="009E6D9B" w:rsidP="00637FC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991DE0D" w14:textId="77777777" w:rsidR="00586916" w:rsidRPr="001208CC" w:rsidRDefault="00586916" w:rsidP="00586916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7C007196" w14:textId="6ECBAE4D" w:rsidR="00586916" w:rsidRPr="001208CC" w:rsidRDefault="006D2528" w:rsidP="00637FC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3E544D1" w14:textId="77777777" w:rsidR="002A1F25" w:rsidRDefault="002A1F25" w:rsidP="005B7A57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3CE5405B" w14:textId="642BEB0D" w:rsidR="005B7A57" w:rsidRPr="001208CC" w:rsidRDefault="005B7A57" w:rsidP="005B7A5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t>รายการเคลื่อนไหวของเงินให้กู้ยืมระยะสั้นและดอกเบี้ยค้างรับแก่</w:t>
      </w:r>
      <w:r w:rsidRPr="001208CC">
        <w:rPr>
          <w:rFonts w:ascii="Angsana New" w:hAnsi="Angsana New" w:hint="cs"/>
          <w:sz w:val="28"/>
          <w:szCs w:val="28"/>
          <w:cs/>
        </w:rPr>
        <w:t>บุคคลหรือ</w:t>
      </w:r>
      <w:r w:rsidRPr="001208CC">
        <w:rPr>
          <w:rFonts w:ascii="Angsana New" w:hAnsi="Angsana New"/>
          <w:sz w:val="28"/>
          <w:szCs w:val="28"/>
          <w:cs/>
        </w:rPr>
        <w:t>กิจการที่เกี่ยวข้องกันสำหรับ</w:t>
      </w:r>
      <w:r w:rsidRPr="001208CC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1208C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1208CC">
        <w:rPr>
          <w:rFonts w:ascii="Angsana New" w:hAnsi="Angsana New"/>
          <w:sz w:val="28"/>
          <w:szCs w:val="28"/>
        </w:rPr>
        <w:t xml:space="preserve">31 </w:t>
      </w:r>
      <w:r w:rsidRPr="001208CC">
        <w:rPr>
          <w:rFonts w:ascii="Angsana New" w:hAnsi="Angsana New" w:hint="cs"/>
          <w:sz w:val="28"/>
          <w:szCs w:val="28"/>
          <w:cs/>
        </w:rPr>
        <w:t>ธันวาคม</w:t>
      </w:r>
      <w:r w:rsidR="007717E5" w:rsidRPr="001208CC">
        <w:rPr>
          <w:rFonts w:ascii="Angsana New" w:hAnsi="Angsana New"/>
          <w:sz w:val="28"/>
          <w:szCs w:val="28"/>
        </w:rPr>
        <w:t xml:space="preserve"> </w:t>
      </w:r>
      <w:r w:rsidR="000B1383" w:rsidRPr="001208CC">
        <w:rPr>
          <w:rFonts w:ascii="Angsana New" w:hAnsi="Angsana New"/>
          <w:sz w:val="28"/>
          <w:szCs w:val="28"/>
        </w:rPr>
        <w:t>256</w:t>
      </w:r>
      <w:r w:rsidR="00DC53B7">
        <w:rPr>
          <w:rFonts w:ascii="Angsana New" w:hAnsi="Angsana New"/>
          <w:sz w:val="28"/>
          <w:szCs w:val="28"/>
        </w:rPr>
        <w:t>3</w:t>
      </w:r>
      <w:r w:rsidR="000B1383"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>มีดังนี้</w:t>
      </w:r>
    </w:p>
    <w:p w14:paraId="41E2AEBD" w14:textId="77777777" w:rsidR="006D0F4A" w:rsidRPr="001208CC" w:rsidRDefault="006D0F4A" w:rsidP="005B7A57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920" w:type="dxa"/>
        <w:tblInd w:w="450" w:type="dxa"/>
        <w:tblLook w:val="04A0" w:firstRow="1" w:lastRow="0" w:firstColumn="1" w:lastColumn="0" w:noHBand="0" w:noVBand="1"/>
      </w:tblPr>
      <w:tblGrid>
        <w:gridCol w:w="2759"/>
        <w:gridCol w:w="983"/>
        <w:gridCol w:w="234"/>
        <w:gridCol w:w="1019"/>
        <w:gridCol w:w="236"/>
        <w:gridCol w:w="1019"/>
        <w:gridCol w:w="235"/>
        <w:gridCol w:w="968"/>
        <w:gridCol w:w="235"/>
        <w:gridCol w:w="976"/>
        <w:gridCol w:w="235"/>
        <w:gridCol w:w="1021"/>
      </w:tblGrid>
      <w:tr w:rsidR="006D0F4A" w:rsidRPr="001208CC" w14:paraId="35D5387D" w14:textId="77777777" w:rsidTr="00E73176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30564DAC" w14:textId="77777777" w:rsidR="006D0F4A" w:rsidRPr="001208CC" w:rsidRDefault="006D0F4A" w:rsidP="00EA784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4" w:type="dxa"/>
            <w:gridSpan w:val="3"/>
            <w:shd w:val="clear" w:color="auto" w:fill="auto"/>
            <w:vAlign w:val="bottom"/>
          </w:tcPr>
          <w:p w14:paraId="79EE7E1F" w14:textId="77777777" w:rsidR="006D0F4A" w:rsidRPr="001208CC" w:rsidRDefault="006D0F4A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965C5" w14:textId="77777777" w:rsidR="006D0F4A" w:rsidRPr="001208CC" w:rsidRDefault="006D0F4A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50" w:type="dxa"/>
            <w:gridSpan w:val="7"/>
            <w:shd w:val="clear" w:color="auto" w:fill="auto"/>
            <w:vAlign w:val="bottom"/>
          </w:tcPr>
          <w:p w14:paraId="5F720FCE" w14:textId="77777777" w:rsidR="006D0F4A" w:rsidRPr="001208CC" w:rsidRDefault="006D0F4A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0F4A" w:rsidRPr="001208CC" w14:paraId="61A60394" w14:textId="77777777" w:rsidTr="00E73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4E767" w14:textId="77777777" w:rsidR="006D0F4A" w:rsidRPr="001208CC" w:rsidRDefault="006D0F4A" w:rsidP="006D0F4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E4C03" w14:textId="77777777" w:rsidR="006D0F4A" w:rsidRPr="001208CC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3D06D0A7" w14:textId="77777777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6E09" w14:textId="77777777" w:rsidR="006D0F4A" w:rsidRPr="001208CC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212B" w14:textId="77777777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64DE368D" w14:textId="77777777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A773" w14:textId="77777777" w:rsidR="006D0F4A" w:rsidRPr="001208CC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B3A8" w14:textId="77777777" w:rsidR="006D0F4A" w:rsidRPr="001208CC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2423F572" w14:textId="77777777" w:rsidR="006D0F4A" w:rsidRPr="001208CC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BDFD9" w14:textId="77777777" w:rsidR="006D0F4A" w:rsidRPr="001208CC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73B9C" w14:textId="77777777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696DA" w14:textId="77777777" w:rsidR="006D0F4A" w:rsidRPr="001208CC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1877" w14:textId="77777777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55CF5" w14:textId="77777777" w:rsidR="006D0F4A" w:rsidRPr="001208CC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BE0AC" w14:textId="77777777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1B6ECC5" w14:textId="77777777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D0F4A" w:rsidRPr="001208CC" w14:paraId="69802578" w14:textId="77777777" w:rsidTr="00E73176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38E41F95" w14:textId="77777777" w:rsidR="006D0F4A" w:rsidRPr="001208CC" w:rsidRDefault="006D0F4A" w:rsidP="006D0F4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29C674E" w14:textId="10926EA6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 w:rsidR="00DC53B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533DC72" w14:textId="77777777" w:rsidR="006D0F4A" w:rsidRPr="001208CC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19CFBB3" w14:textId="0129C1F6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 w:rsidR="00DC53B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0C649" w14:textId="77777777" w:rsidR="006D0F4A" w:rsidRPr="001208CC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773CA91" w14:textId="2D63C37C" w:rsidR="006D0F4A" w:rsidRPr="001208CC" w:rsidRDefault="006D0F4A" w:rsidP="006D0F4A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 w:rsidR="00DC53B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02EF3AC" w14:textId="77777777" w:rsidR="006D0F4A" w:rsidRPr="001208CC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446BC89" w14:textId="77777777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8BBD6AB" w14:textId="77777777" w:rsidR="006D0F4A" w:rsidRPr="001208CC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927448C" w14:textId="77777777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27D9450" w14:textId="77777777" w:rsidR="006D0F4A" w:rsidRPr="001208CC" w:rsidRDefault="006D0F4A" w:rsidP="006D0F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6AF98A8" w14:textId="62D7D992" w:rsidR="006D0F4A" w:rsidRPr="001208CC" w:rsidRDefault="006D0F4A" w:rsidP="006D0F4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 w:rsidR="00DC53B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D0F4A" w:rsidRPr="001208CC" w14:paraId="0EF6281B" w14:textId="77777777" w:rsidTr="00E73176">
        <w:trPr>
          <w:tblHeader/>
        </w:trPr>
        <w:tc>
          <w:tcPr>
            <w:tcW w:w="2790" w:type="dxa"/>
            <w:shd w:val="clear" w:color="auto" w:fill="auto"/>
          </w:tcPr>
          <w:p w14:paraId="742A4E86" w14:textId="77777777" w:rsidR="006D0F4A" w:rsidRPr="001208CC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4" w:type="dxa"/>
            <w:gridSpan w:val="3"/>
            <w:shd w:val="clear" w:color="auto" w:fill="auto"/>
          </w:tcPr>
          <w:p w14:paraId="16135408" w14:textId="77777777" w:rsidR="006D0F4A" w:rsidRPr="001208CC" w:rsidRDefault="006D0F4A" w:rsidP="00EA784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E8B795D" w14:textId="77777777" w:rsidR="006D0F4A" w:rsidRPr="001208CC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0" w:type="dxa"/>
            <w:gridSpan w:val="7"/>
            <w:shd w:val="clear" w:color="auto" w:fill="auto"/>
          </w:tcPr>
          <w:p w14:paraId="47BBE968" w14:textId="77777777" w:rsidR="006D0F4A" w:rsidRPr="001208CC" w:rsidRDefault="006D0F4A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D0F4A" w:rsidRPr="001208CC" w14:paraId="7C848C50" w14:textId="77777777" w:rsidTr="00E73176">
        <w:tc>
          <w:tcPr>
            <w:tcW w:w="2790" w:type="dxa"/>
            <w:shd w:val="clear" w:color="auto" w:fill="auto"/>
          </w:tcPr>
          <w:p w14:paraId="146D47D0" w14:textId="77777777" w:rsidR="006D0F4A" w:rsidRPr="001208CC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87" w:type="dxa"/>
            <w:shd w:val="clear" w:color="auto" w:fill="auto"/>
          </w:tcPr>
          <w:p w14:paraId="3F68AC49" w14:textId="77777777" w:rsidR="006D0F4A" w:rsidRPr="001208CC" w:rsidRDefault="006D0F4A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DA64F6D" w14:textId="77777777" w:rsidR="006D0F4A" w:rsidRPr="001208CC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6041D972" w14:textId="77777777" w:rsidR="006D0F4A" w:rsidRPr="001208CC" w:rsidRDefault="006D0F4A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3FC3E1" w14:textId="77777777" w:rsidR="006D0F4A" w:rsidRPr="001208CC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7E4A63EE" w14:textId="77777777" w:rsidR="006D0F4A" w:rsidRPr="001208CC" w:rsidRDefault="006D0F4A" w:rsidP="00EA784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6E88F76" w14:textId="77777777" w:rsidR="006D0F4A" w:rsidRPr="001208CC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22D447DC" w14:textId="77777777" w:rsidR="006D0F4A" w:rsidRPr="001208CC" w:rsidRDefault="006D0F4A" w:rsidP="00EA784C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4D579EB" w14:textId="77777777" w:rsidR="006D0F4A" w:rsidRPr="001208CC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4CB312A6" w14:textId="77777777" w:rsidR="006D0F4A" w:rsidRPr="001208CC" w:rsidRDefault="006D0F4A" w:rsidP="00EA784C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CDF41D3" w14:textId="77777777" w:rsidR="006D0F4A" w:rsidRPr="001208CC" w:rsidRDefault="006D0F4A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6BECF51F" w14:textId="77777777" w:rsidR="006D0F4A" w:rsidRPr="001208CC" w:rsidRDefault="006D0F4A" w:rsidP="00EA784C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44C4" w:rsidRPr="001208CC" w14:paraId="35D3823B" w14:textId="77777777" w:rsidTr="00E73176">
        <w:tc>
          <w:tcPr>
            <w:tcW w:w="2790" w:type="dxa"/>
            <w:shd w:val="clear" w:color="auto" w:fill="auto"/>
          </w:tcPr>
          <w:p w14:paraId="0407C231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987" w:type="dxa"/>
            <w:shd w:val="clear" w:color="auto" w:fill="auto"/>
          </w:tcPr>
          <w:p w14:paraId="38B17F48" w14:textId="77777777" w:rsidR="00AB44C4" w:rsidRPr="001208CC" w:rsidRDefault="00AB44C4" w:rsidP="00AB44C4">
            <w:pPr>
              <w:spacing w:line="240" w:lineRule="auto"/>
              <w:ind w:lef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8.00</w:t>
            </w:r>
            <w:r w:rsidRPr="001208CC">
              <w:rPr>
                <w:rFonts w:ascii="Angsana New" w:hAnsi="Angsana New"/>
                <w:sz w:val="28"/>
                <w:szCs w:val="28"/>
              </w:rPr>
              <w:t>, 9.00</w:t>
            </w:r>
          </w:p>
        </w:tc>
        <w:tc>
          <w:tcPr>
            <w:tcW w:w="234" w:type="dxa"/>
            <w:shd w:val="clear" w:color="auto" w:fill="auto"/>
          </w:tcPr>
          <w:p w14:paraId="0C6CD0D0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4593855E" w14:textId="539DE094" w:rsidR="00AB44C4" w:rsidRPr="001208CC" w:rsidRDefault="00BE6573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9.00</w:t>
            </w:r>
          </w:p>
        </w:tc>
        <w:tc>
          <w:tcPr>
            <w:tcW w:w="236" w:type="dxa"/>
            <w:shd w:val="clear" w:color="auto" w:fill="auto"/>
          </w:tcPr>
          <w:p w14:paraId="47703DC4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37FE6125" w14:textId="77777777" w:rsidR="00AB44C4" w:rsidRPr="001208CC" w:rsidRDefault="00AB44C4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7.24</w:t>
            </w:r>
          </w:p>
        </w:tc>
        <w:tc>
          <w:tcPr>
            <w:tcW w:w="235" w:type="dxa"/>
            <w:shd w:val="clear" w:color="auto" w:fill="auto"/>
          </w:tcPr>
          <w:p w14:paraId="34E19339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4CD9AFD2" w14:textId="11F6349A" w:rsidR="00AB44C4" w:rsidRPr="001208CC" w:rsidRDefault="00B12A5B" w:rsidP="00DF7FF4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63AFB61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2FCAAE40" w14:textId="4A3F0029" w:rsidR="00AB44C4" w:rsidRPr="001208CC" w:rsidRDefault="00B12A5B" w:rsidP="00DF7FF4">
            <w:pPr>
              <w:pStyle w:val="BodyText"/>
              <w:tabs>
                <w:tab w:val="decimal" w:pos="4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(0.74)</w:t>
            </w:r>
          </w:p>
        </w:tc>
        <w:tc>
          <w:tcPr>
            <w:tcW w:w="235" w:type="dxa"/>
            <w:shd w:val="clear" w:color="auto" w:fill="auto"/>
          </w:tcPr>
          <w:p w14:paraId="0D8BAA50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42118977" w14:textId="31D6D340" w:rsidR="00AB44C4" w:rsidRPr="001208CC" w:rsidRDefault="00B12A5B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6.50</w:t>
            </w:r>
          </w:p>
        </w:tc>
      </w:tr>
      <w:tr w:rsidR="00AB44C4" w:rsidRPr="001208CC" w14:paraId="349EF04E" w14:textId="77777777" w:rsidTr="00E73176">
        <w:tc>
          <w:tcPr>
            <w:tcW w:w="2790" w:type="dxa"/>
            <w:shd w:val="clear" w:color="auto" w:fill="auto"/>
          </w:tcPr>
          <w:p w14:paraId="0E37EFC6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987" w:type="dxa"/>
            <w:shd w:val="clear" w:color="auto" w:fill="auto"/>
          </w:tcPr>
          <w:p w14:paraId="12F62658" w14:textId="77777777" w:rsidR="00AB44C4" w:rsidRPr="001208CC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829C647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45A85022" w14:textId="77777777" w:rsidR="00AB44C4" w:rsidRPr="001208CC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1706FC" w14:textId="77777777" w:rsidR="00AB44C4" w:rsidRPr="001208CC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3F73DB32" w14:textId="77777777" w:rsidR="00AB44C4" w:rsidRPr="001208CC" w:rsidRDefault="00AB44C4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2.79</w:t>
            </w:r>
          </w:p>
        </w:tc>
        <w:tc>
          <w:tcPr>
            <w:tcW w:w="235" w:type="dxa"/>
            <w:shd w:val="clear" w:color="auto" w:fill="auto"/>
          </w:tcPr>
          <w:p w14:paraId="5AACEB59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6CD9B89" w14:textId="2D4CA91A" w:rsidR="00AB44C4" w:rsidRPr="001208CC" w:rsidRDefault="00B12A5B" w:rsidP="00DF7FF4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8D4A752" w14:textId="77777777" w:rsidR="00AB44C4" w:rsidRPr="001208CC" w:rsidRDefault="00AB44C4" w:rsidP="00AB44C4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123B261" w14:textId="2FC1F242" w:rsidR="00AB44C4" w:rsidRPr="001208CC" w:rsidRDefault="00B12A5B" w:rsidP="00DF7FF4">
            <w:pPr>
              <w:tabs>
                <w:tab w:val="decimal" w:pos="440"/>
              </w:tabs>
              <w:spacing w:line="240" w:lineRule="auto"/>
              <w:ind w:left="-110" w:right="-104" w:firstLine="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(0.37)</w:t>
            </w:r>
          </w:p>
        </w:tc>
        <w:tc>
          <w:tcPr>
            <w:tcW w:w="235" w:type="dxa"/>
            <w:shd w:val="clear" w:color="auto" w:fill="auto"/>
          </w:tcPr>
          <w:p w14:paraId="317F18EB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3EBB580" w14:textId="5D16484E" w:rsidR="00AB44C4" w:rsidRPr="001208CC" w:rsidRDefault="00B12A5B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2.42</w:t>
            </w:r>
          </w:p>
        </w:tc>
      </w:tr>
      <w:tr w:rsidR="00AB44C4" w:rsidRPr="001208CC" w14:paraId="75D78F44" w14:textId="77777777" w:rsidTr="00E73176">
        <w:tc>
          <w:tcPr>
            <w:tcW w:w="2790" w:type="dxa"/>
            <w:shd w:val="clear" w:color="auto" w:fill="auto"/>
          </w:tcPr>
          <w:p w14:paraId="50759D1A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7" w:type="dxa"/>
            <w:shd w:val="clear" w:color="auto" w:fill="auto"/>
          </w:tcPr>
          <w:p w14:paraId="4B18D433" w14:textId="77777777" w:rsidR="00AB44C4" w:rsidRPr="001208CC" w:rsidRDefault="00AB44C4" w:rsidP="00AB44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29175A2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715A77CE" w14:textId="77777777" w:rsidR="00AB44C4" w:rsidRPr="001208CC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B2FD44" w14:textId="77777777" w:rsidR="00AB44C4" w:rsidRPr="001208CC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0BAAF50B" w14:textId="77777777" w:rsidR="00AB44C4" w:rsidRPr="00DF7FF4" w:rsidRDefault="00AB44C4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7FF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10.03</w:t>
            </w:r>
          </w:p>
        </w:tc>
        <w:tc>
          <w:tcPr>
            <w:tcW w:w="235" w:type="dxa"/>
            <w:shd w:val="clear" w:color="auto" w:fill="auto"/>
          </w:tcPr>
          <w:p w14:paraId="38876A95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3E10A9D3" w14:textId="77777777" w:rsidR="00AB44C4" w:rsidRPr="001208C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04FD95F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3252E38F" w14:textId="77777777" w:rsidR="00AB44C4" w:rsidRPr="001208CC" w:rsidRDefault="00AB44C4" w:rsidP="000365AA">
            <w:pPr>
              <w:tabs>
                <w:tab w:val="decimal" w:pos="440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0F0BAD1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1E3BC3E9" w14:textId="1706470E" w:rsidR="00AB44C4" w:rsidRPr="00DF7FF4" w:rsidRDefault="00B12A5B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7F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8.92</w:t>
            </w:r>
          </w:p>
        </w:tc>
      </w:tr>
      <w:tr w:rsidR="00AB44C4" w:rsidRPr="001208CC" w14:paraId="12A103ED" w14:textId="77777777" w:rsidTr="00E73176">
        <w:tc>
          <w:tcPr>
            <w:tcW w:w="2790" w:type="dxa"/>
            <w:shd w:val="clear" w:color="auto" w:fill="auto"/>
          </w:tcPr>
          <w:p w14:paraId="69A02ACC" w14:textId="19955157" w:rsidR="00AB44C4" w:rsidRPr="00E73176" w:rsidRDefault="00185400" w:rsidP="00E44E5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2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972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  <w:r w:rsidRPr="005972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87" w:type="dxa"/>
            <w:shd w:val="clear" w:color="auto" w:fill="auto"/>
          </w:tcPr>
          <w:p w14:paraId="4096C121" w14:textId="77777777" w:rsidR="00AB44C4" w:rsidRPr="001208CC" w:rsidRDefault="00AB44C4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27BF3D7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18466BAE" w14:textId="77777777" w:rsidR="00AB44C4" w:rsidRPr="001208CC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9DAD54" w14:textId="77777777" w:rsidR="00AB44C4" w:rsidRPr="001208CC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C0F556C" w14:textId="7A6E3BE5" w:rsidR="00AB44C4" w:rsidRPr="001208CC" w:rsidRDefault="00AB44C4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(10.03)</w:t>
            </w:r>
          </w:p>
        </w:tc>
        <w:tc>
          <w:tcPr>
            <w:tcW w:w="235" w:type="dxa"/>
            <w:shd w:val="clear" w:color="auto" w:fill="auto"/>
          </w:tcPr>
          <w:p w14:paraId="134CC4E9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32AECB9" w14:textId="13930C96" w:rsidR="00AB44C4" w:rsidRPr="001208CC" w:rsidRDefault="0074012B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0C83306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B5A4167" w14:textId="567231EF" w:rsidR="00AB44C4" w:rsidRPr="001208CC" w:rsidRDefault="0074012B" w:rsidP="00E44E5A">
            <w:pPr>
              <w:tabs>
                <w:tab w:val="decimal" w:pos="44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1.11</w:t>
            </w:r>
          </w:p>
        </w:tc>
        <w:tc>
          <w:tcPr>
            <w:tcW w:w="235" w:type="dxa"/>
            <w:shd w:val="clear" w:color="auto" w:fill="auto"/>
          </w:tcPr>
          <w:p w14:paraId="108BDD32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60B1734C" w14:textId="07961E11" w:rsidR="00AB44C4" w:rsidRPr="001208CC" w:rsidRDefault="00024E2F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12A5B">
              <w:rPr>
                <w:rFonts w:ascii="Angsana New" w:hAnsi="Angsana New" w:cs="Angsana New"/>
                <w:sz w:val="28"/>
                <w:szCs w:val="28"/>
              </w:rPr>
              <w:t>8.92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B44C4" w:rsidRPr="001208CC" w14:paraId="3A565090" w14:textId="77777777" w:rsidTr="00E73176">
        <w:tc>
          <w:tcPr>
            <w:tcW w:w="2790" w:type="dxa"/>
            <w:shd w:val="clear" w:color="auto" w:fill="auto"/>
          </w:tcPr>
          <w:p w14:paraId="4620625B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7" w:type="dxa"/>
            <w:shd w:val="clear" w:color="auto" w:fill="auto"/>
          </w:tcPr>
          <w:p w14:paraId="636A0CEE" w14:textId="77777777" w:rsidR="00AB44C4" w:rsidRPr="001208CC" w:rsidRDefault="00AB44C4" w:rsidP="00AB44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67EF86D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000D5201" w14:textId="77777777" w:rsidR="00AB44C4" w:rsidRPr="001208CC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0FB321" w14:textId="77777777" w:rsidR="00AB44C4" w:rsidRPr="001208CC" w:rsidRDefault="00AB44C4" w:rsidP="00AB44C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7A665" w14:textId="77777777" w:rsidR="00AB44C4" w:rsidRPr="00DF7FF4" w:rsidRDefault="00AB44C4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7FF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8975B09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518C3093" w14:textId="77777777" w:rsidR="00AB44C4" w:rsidRPr="001208CC" w:rsidRDefault="00AB44C4" w:rsidP="00AB44C4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A305C1C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7C4A5671" w14:textId="77777777" w:rsidR="00AB44C4" w:rsidRPr="001208CC" w:rsidRDefault="00AB44C4" w:rsidP="00AB44C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AE316B3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AAF5E" w14:textId="043513B1" w:rsidR="00AB44C4" w:rsidRPr="00DF7FF4" w:rsidRDefault="00B12A5B" w:rsidP="00DF7FF4">
            <w:pPr>
              <w:pStyle w:val="BodyText"/>
              <w:tabs>
                <w:tab w:val="decimal" w:pos="4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7F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81CDCB1" w14:textId="5B4A5247" w:rsidR="008F5C0A" w:rsidRDefault="008F5C0A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p w14:paraId="09281E92" w14:textId="77777777" w:rsidR="00577A09" w:rsidRDefault="00577A09">
      <w:r>
        <w:br w:type="page"/>
      </w: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3"/>
        <w:gridCol w:w="1028"/>
        <w:gridCol w:w="251"/>
        <w:gridCol w:w="901"/>
        <w:gridCol w:w="269"/>
        <w:gridCol w:w="901"/>
        <w:gridCol w:w="251"/>
        <w:gridCol w:w="1006"/>
      </w:tblGrid>
      <w:tr w:rsidR="00B4694D" w:rsidRPr="001208CC" w14:paraId="7D18E729" w14:textId="77777777" w:rsidTr="00593B64">
        <w:trPr>
          <w:tblHeader/>
        </w:trPr>
        <w:tc>
          <w:tcPr>
            <w:tcW w:w="2673" w:type="pct"/>
          </w:tcPr>
          <w:p w14:paraId="74FD1F08" w14:textId="06691A71" w:rsidR="00B4694D" w:rsidRPr="001208CC" w:rsidRDefault="00B4694D" w:rsidP="00593B6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pct"/>
            <w:gridSpan w:val="3"/>
            <w:shd w:val="clear" w:color="auto" w:fill="auto"/>
          </w:tcPr>
          <w:p w14:paraId="2D9C5BF6" w14:textId="77777777" w:rsidR="00B4694D" w:rsidRPr="007B24FF" w:rsidRDefault="00B4694D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6280AF20" w14:textId="77777777" w:rsidR="00B4694D" w:rsidRPr="007B24FF" w:rsidRDefault="00B4694D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0" w:type="pct"/>
            <w:gridSpan w:val="3"/>
            <w:shd w:val="clear" w:color="auto" w:fill="auto"/>
          </w:tcPr>
          <w:p w14:paraId="7DCB58C1" w14:textId="77777777" w:rsidR="00B4694D" w:rsidRPr="007B24FF" w:rsidRDefault="00B4694D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94D" w:rsidRPr="001208CC" w14:paraId="4AFCDF4F" w14:textId="77777777" w:rsidTr="00593B64">
        <w:trPr>
          <w:tblHeader/>
        </w:trPr>
        <w:tc>
          <w:tcPr>
            <w:tcW w:w="2673" w:type="pct"/>
          </w:tcPr>
          <w:p w14:paraId="3F690442" w14:textId="77777777" w:rsidR="00B4694D" w:rsidRPr="001208CC" w:rsidRDefault="00B4694D" w:rsidP="00593B6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3AD53543" w14:textId="77777777" w:rsidR="00B4694D" w:rsidRPr="007B24FF" w:rsidRDefault="00B4694D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7B24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" w:type="pct"/>
            <w:shd w:val="clear" w:color="auto" w:fill="auto"/>
          </w:tcPr>
          <w:p w14:paraId="20692AA7" w14:textId="77777777" w:rsidR="00B4694D" w:rsidRPr="007B24FF" w:rsidRDefault="00B4694D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5" w:type="pct"/>
            <w:shd w:val="clear" w:color="auto" w:fill="auto"/>
          </w:tcPr>
          <w:p w14:paraId="7D95FDF0" w14:textId="77777777" w:rsidR="00B4694D" w:rsidRPr="007B24FF" w:rsidRDefault="00B4694D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7E3BE602" w14:textId="77777777" w:rsidR="00B4694D" w:rsidRPr="007B24FF" w:rsidRDefault="00B4694D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5" w:type="pct"/>
            <w:shd w:val="clear" w:color="auto" w:fill="auto"/>
          </w:tcPr>
          <w:p w14:paraId="5AF3C473" w14:textId="77777777" w:rsidR="00B4694D" w:rsidRPr="007B24FF" w:rsidRDefault="00B4694D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" w:type="pct"/>
            <w:shd w:val="clear" w:color="auto" w:fill="auto"/>
          </w:tcPr>
          <w:p w14:paraId="54C45501" w14:textId="77777777" w:rsidR="00B4694D" w:rsidRPr="007B24FF" w:rsidRDefault="00B4694D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shd w:val="clear" w:color="auto" w:fill="auto"/>
          </w:tcPr>
          <w:p w14:paraId="0AFDF06B" w14:textId="77777777" w:rsidR="00B4694D" w:rsidRPr="007B24FF" w:rsidRDefault="00B4694D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4FF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</w:tr>
      <w:tr w:rsidR="00B4694D" w:rsidRPr="001208CC" w14:paraId="213FDE0F" w14:textId="77777777" w:rsidTr="00593B64">
        <w:trPr>
          <w:tblHeader/>
        </w:trPr>
        <w:tc>
          <w:tcPr>
            <w:tcW w:w="2673" w:type="pct"/>
          </w:tcPr>
          <w:p w14:paraId="620FBA81" w14:textId="77777777" w:rsidR="00B4694D" w:rsidRPr="001208CC" w:rsidRDefault="00B4694D" w:rsidP="00593B6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27" w:type="pct"/>
            <w:gridSpan w:val="7"/>
          </w:tcPr>
          <w:p w14:paraId="1072DAC8" w14:textId="77777777" w:rsidR="00B4694D" w:rsidRPr="001208CC" w:rsidRDefault="00B4694D" w:rsidP="00593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694D" w:rsidRPr="00DA4A76" w14:paraId="5628EF82" w14:textId="77777777" w:rsidTr="00593B64">
        <w:tc>
          <w:tcPr>
            <w:tcW w:w="2673" w:type="pct"/>
          </w:tcPr>
          <w:p w14:paraId="1F17FF07" w14:textId="77777777" w:rsidR="00D6743D" w:rsidRDefault="00457799" w:rsidP="00593B64">
            <w:pPr>
              <w:spacing w:line="240" w:lineRule="auto"/>
              <w:ind w:left="147" w:right="753" w:hanging="1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976483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B4694D" w:rsidRPr="00F025AE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  <w:p w14:paraId="2A36B028" w14:textId="5FF09716" w:rsidR="00B4694D" w:rsidRPr="00742786" w:rsidRDefault="00D6743D" w:rsidP="00593B64">
            <w:pPr>
              <w:spacing w:line="240" w:lineRule="auto"/>
              <w:ind w:left="147" w:right="753" w:hanging="14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B4694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469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4694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9" w:type="pct"/>
            <w:tcBorders>
              <w:bottom w:val="double" w:sz="4" w:space="0" w:color="auto"/>
            </w:tcBorders>
            <w:shd w:val="clear" w:color="auto" w:fill="auto"/>
          </w:tcPr>
          <w:p w14:paraId="0F10A5AF" w14:textId="77777777" w:rsidR="00B4694D" w:rsidRDefault="00B4694D" w:rsidP="00593B64">
            <w:pPr>
              <w:pStyle w:val="BodyText"/>
              <w:tabs>
                <w:tab w:val="decimal" w:pos="50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  <w:p w14:paraId="0CB0D211" w14:textId="76F36A3B" w:rsidR="00B4694D" w:rsidRPr="00742786" w:rsidRDefault="00B4694D" w:rsidP="00593B64">
            <w:pPr>
              <w:pStyle w:val="BodyText"/>
              <w:tabs>
                <w:tab w:val="decimal" w:pos="50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(1.11)</w:t>
            </w:r>
          </w:p>
        </w:tc>
        <w:tc>
          <w:tcPr>
            <w:tcW w:w="127" w:type="pct"/>
          </w:tcPr>
          <w:p w14:paraId="76777F15" w14:textId="77777777" w:rsidR="00B4694D" w:rsidRPr="00742786" w:rsidRDefault="00B4694D" w:rsidP="00593B6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61534F93" w14:textId="77777777" w:rsidR="00B4694D" w:rsidRDefault="00B4694D" w:rsidP="00593B6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  <w:p w14:paraId="5420997C" w14:textId="60309607" w:rsidR="00B4694D" w:rsidRPr="00742786" w:rsidRDefault="00B4694D" w:rsidP="00593B64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01AD1726" w14:textId="77777777" w:rsidR="00B4694D" w:rsidRPr="00742786" w:rsidRDefault="00B4694D" w:rsidP="00593B6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098255F7" w14:textId="77777777" w:rsidR="00B3689A" w:rsidRDefault="00B3689A" w:rsidP="00593B6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  <w:p w14:paraId="6C987F01" w14:textId="534E9A4D" w:rsidR="00B4694D" w:rsidRPr="00742786" w:rsidRDefault="00B4694D" w:rsidP="00593B6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</w:tcPr>
          <w:p w14:paraId="314D4226" w14:textId="77777777" w:rsidR="00B4694D" w:rsidRPr="00742786" w:rsidRDefault="00B4694D" w:rsidP="00593B6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bottom w:val="double" w:sz="4" w:space="0" w:color="auto"/>
            </w:tcBorders>
          </w:tcPr>
          <w:p w14:paraId="7BEF7E26" w14:textId="77777777" w:rsidR="00B4694D" w:rsidRDefault="00B4694D" w:rsidP="00593B64">
            <w:pPr>
              <w:pStyle w:val="BodyText"/>
              <w:tabs>
                <w:tab w:val="decimal" w:pos="61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  <w:p w14:paraId="2DC7698C" w14:textId="68289DF9" w:rsidR="00B4694D" w:rsidRPr="00742786" w:rsidRDefault="00B4694D" w:rsidP="00593B64">
            <w:pPr>
              <w:pStyle w:val="BodyText"/>
              <w:tabs>
                <w:tab w:val="decimal" w:pos="61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7427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40BB0CE2" w14:textId="62EA0674" w:rsidR="00B4694D" w:rsidRDefault="00B4694D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tbl>
      <w:tblPr>
        <w:tblW w:w="99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88"/>
        <w:gridCol w:w="236"/>
        <w:gridCol w:w="1031"/>
        <w:gridCol w:w="270"/>
        <w:gridCol w:w="990"/>
        <w:gridCol w:w="270"/>
        <w:gridCol w:w="900"/>
        <w:gridCol w:w="270"/>
        <w:gridCol w:w="900"/>
        <w:gridCol w:w="270"/>
        <w:gridCol w:w="990"/>
      </w:tblGrid>
      <w:tr w:rsidR="00EA784C" w:rsidRPr="001208CC" w14:paraId="40973B01" w14:textId="77777777" w:rsidTr="00E73176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471CCE1A" w14:textId="77777777" w:rsidR="00EA784C" w:rsidRPr="001208CC" w:rsidRDefault="00EA784C" w:rsidP="00EA784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3"/>
            <w:shd w:val="clear" w:color="auto" w:fill="auto"/>
            <w:vAlign w:val="bottom"/>
          </w:tcPr>
          <w:p w14:paraId="371B9A15" w14:textId="77777777" w:rsidR="00EA784C" w:rsidRPr="001208CC" w:rsidRDefault="00EA784C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2DAEA" w14:textId="77777777" w:rsidR="00EA784C" w:rsidRPr="001208CC" w:rsidRDefault="00EA784C" w:rsidP="00EA784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14:paraId="57C52131" w14:textId="77777777" w:rsidR="00EA784C" w:rsidRPr="001208CC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84C" w:rsidRPr="001208CC" w14:paraId="7693E058" w14:textId="77777777" w:rsidTr="00E73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F65EA" w14:textId="77777777" w:rsidR="00EA784C" w:rsidRPr="001208CC" w:rsidRDefault="00EA784C" w:rsidP="00EA784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57F99" w14:textId="77777777" w:rsidR="00EA784C" w:rsidRPr="001208CC" w:rsidRDefault="00EA784C" w:rsidP="00EA784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6ECF642" w14:textId="77777777" w:rsidR="00EA784C" w:rsidRPr="001208CC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02E78" w14:textId="77777777" w:rsidR="00EA784C" w:rsidRPr="001208CC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3B266" w14:textId="77777777" w:rsidR="00EA784C" w:rsidRPr="001208CC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100FAFD3" w14:textId="77777777" w:rsidR="00EA784C" w:rsidRPr="001208CC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8F10B" w14:textId="77777777" w:rsidR="00EA784C" w:rsidRPr="001208CC" w:rsidRDefault="00EA784C" w:rsidP="00EF4B34">
            <w:pPr>
              <w:spacing w:line="240" w:lineRule="auto"/>
              <w:ind w:left="-38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0019" w14:textId="77777777" w:rsidR="00EA784C" w:rsidRPr="001208CC" w:rsidRDefault="00EA784C" w:rsidP="00EA784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1BA49567" w14:textId="77777777" w:rsidR="00EA784C" w:rsidRPr="001208CC" w:rsidRDefault="00EA784C" w:rsidP="00EA784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44D7D" w14:textId="77777777" w:rsidR="00EA784C" w:rsidRPr="001208CC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6950" w14:textId="77777777" w:rsidR="00EA784C" w:rsidRPr="001208CC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DDEAD" w14:textId="77777777" w:rsidR="00EA784C" w:rsidRPr="001208CC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9106" w14:textId="77777777" w:rsidR="00EA784C" w:rsidRPr="001208CC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8EE2" w14:textId="77777777" w:rsidR="00EA784C" w:rsidRPr="001208CC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7009" w14:textId="77777777" w:rsidR="00EA784C" w:rsidRPr="001208CC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63C0CD61" w14:textId="77777777" w:rsidR="00EA784C" w:rsidRPr="001208CC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DC53B7" w:rsidRPr="001208CC" w14:paraId="2143D93A" w14:textId="77777777" w:rsidTr="00E73176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22129591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00B06C" w14:textId="63E66C60" w:rsidR="00DC53B7" w:rsidRPr="001208CC" w:rsidRDefault="00DC53B7" w:rsidP="00DC53B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CE36B" w14:textId="77777777" w:rsidR="00DC53B7" w:rsidRPr="001208CC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12D64F3" w14:textId="2239CEFF" w:rsidR="00DC53B7" w:rsidRPr="001208CC" w:rsidRDefault="00DC53B7" w:rsidP="00DC53B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69965" w14:textId="77777777" w:rsidR="00DC53B7" w:rsidRPr="001208CC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B76660" w14:textId="4B8DF5A5" w:rsidR="00DC53B7" w:rsidRPr="001208CC" w:rsidRDefault="00DC53B7" w:rsidP="00DC53B7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2A91" w14:textId="77777777" w:rsidR="00DC53B7" w:rsidRPr="001208CC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70F7A3" w14:textId="76727467" w:rsidR="00DC53B7" w:rsidRPr="001208CC" w:rsidRDefault="00DC53B7" w:rsidP="00DC53B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D8DE8A" w14:textId="77777777" w:rsidR="00DC53B7" w:rsidRPr="001208CC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DE220F" w14:textId="38AAAA21" w:rsidR="00DC53B7" w:rsidRPr="001208CC" w:rsidRDefault="00DC53B7" w:rsidP="00DC53B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D6FB2" w14:textId="77777777" w:rsidR="00DC53B7" w:rsidRPr="001208CC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2B5C3" w14:textId="64501D56" w:rsidR="00DC53B7" w:rsidRPr="001208CC" w:rsidRDefault="00DC53B7" w:rsidP="00DC53B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A784C" w:rsidRPr="001208CC" w14:paraId="746E0C2A" w14:textId="77777777" w:rsidTr="00E73176">
        <w:trPr>
          <w:tblHeader/>
        </w:trPr>
        <w:tc>
          <w:tcPr>
            <w:tcW w:w="2790" w:type="dxa"/>
            <w:shd w:val="clear" w:color="auto" w:fill="auto"/>
          </w:tcPr>
          <w:p w14:paraId="42F14250" w14:textId="77777777" w:rsidR="00EA784C" w:rsidRPr="001208CC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3C89D267" w14:textId="77777777" w:rsidR="00EA784C" w:rsidRPr="001208CC" w:rsidRDefault="00EA784C" w:rsidP="00EA784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0E597D02" w14:textId="77777777" w:rsidR="00EA784C" w:rsidRPr="001208CC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1A1D6310" w14:textId="77777777" w:rsidR="00EA784C" w:rsidRPr="001208CC" w:rsidRDefault="00EA784C" w:rsidP="00EA784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A784C" w:rsidRPr="001208CC" w14:paraId="0B388639" w14:textId="77777777" w:rsidTr="00E73176">
        <w:tc>
          <w:tcPr>
            <w:tcW w:w="2790" w:type="dxa"/>
            <w:shd w:val="clear" w:color="auto" w:fill="auto"/>
          </w:tcPr>
          <w:p w14:paraId="3CD59FAB" w14:textId="77777777" w:rsidR="00EA784C" w:rsidRPr="001208CC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88" w:type="dxa"/>
            <w:shd w:val="clear" w:color="auto" w:fill="auto"/>
          </w:tcPr>
          <w:p w14:paraId="6A5B3910" w14:textId="77777777" w:rsidR="00EA784C" w:rsidRPr="001208CC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A901C4" w14:textId="77777777" w:rsidR="00EA784C" w:rsidRPr="001208CC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16B585B6" w14:textId="77777777" w:rsidR="00EA784C" w:rsidRPr="001208CC" w:rsidRDefault="00EA784C" w:rsidP="00EA784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751DC" w14:textId="77777777" w:rsidR="00EA784C" w:rsidRPr="001208CC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6C4E58" w14:textId="77777777" w:rsidR="00EA784C" w:rsidRPr="001208CC" w:rsidRDefault="00EA784C" w:rsidP="00EA784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06759E" w14:textId="77777777" w:rsidR="00EA784C" w:rsidRPr="001208CC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3DAD463" w14:textId="77777777" w:rsidR="00EA784C" w:rsidRPr="001208CC" w:rsidRDefault="00EA784C" w:rsidP="00EA784C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12B753" w14:textId="77777777" w:rsidR="00EA784C" w:rsidRPr="001208CC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20FD16E" w14:textId="77777777" w:rsidR="00EA784C" w:rsidRPr="001208CC" w:rsidRDefault="00EA784C" w:rsidP="00EA784C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E2407B" w14:textId="77777777" w:rsidR="00EA784C" w:rsidRPr="001208CC" w:rsidRDefault="00EA784C" w:rsidP="00EA784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D06828" w14:textId="77777777" w:rsidR="00EA784C" w:rsidRPr="001208CC" w:rsidRDefault="00EA784C" w:rsidP="00EA784C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53B7" w:rsidRPr="001208CC" w14:paraId="746D0E9E" w14:textId="77777777" w:rsidTr="00E73176">
        <w:tc>
          <w:tcPr>
            <w:tcW w:w="2790" w:type="dxa"/>
            <w:shd w:val="clear" w:color="auto" w:fill="auto"/>
          </w:tcPr>
          <w:p w14:paraId="1281FB52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988" w:type="dxa"/>
            <w:shd w:val="clear" w:color="auto" w:fill="auto"/>
          </w:tcPr>
          <w:p w14:paraId="1F933EA0" w14:textId="389FBFC3" w:rsidR="00DC53B7" w:rsidRPr="001208CC" w:rsidRDefault="00DC53B7" w:rsidP="00314611">
            <w:pPr>
              <w:pStyle w:val="BodyText"/>
              <w:tabs>
                <w:tab w:val="decimal" w:pos="165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2.35</w:t>
            </w:r>
          </w:p>
        </w:tc>
        <w:tc>
          <w:tcPr>
            <w:tcW w:w="236" w:type="dxa"/>
            <w:shd w:val="clear" w:color="auto" w:fill="auto"/>
          </w:tcPr>
          <w:p w14:paraId="6ED63EB0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2C2FD97A" w14:textId="448D2906" w:rsidR="00DC53B7" w:rsidRPr="001208CC" w:rsidRDefault="00F66EF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2.35</w:t>
            </w:r>
          </w:p>
        </w:tc>
        <w:tc>
          <w:tcPr>
            <w:tcW w:w="270" w:type="dxa"/>
            <w:shd w:val="clear" w:color="auto" w:fill="auto"/>
          </w:tcPr>
          <w:p w14:paraId="42B6FAC2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BEAB5D" w14:textId="1D1A6FD6" w:rsidR="00DC53B7" w:rsidRPr="001208CC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6,882.90</w:t>
            </w:r>
          </w:p>
        </w:tc>
        <w:tc>
          <w:tcPr>
            <w:tcW w:w="270" w:type="dxa"/>
            <w:shd w:val="clear" w:color="auto" w:fill="auto"/>
          </w:tcPr>
          <w:p w14:paraId="2DC0BBD2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5F22122" w14:textId="7C6B359F" w:rsidR="00DC53B7" w:rsidRPr="001208CC" w:rsidRDefault="004B2C6B" w:rsidP="00DC53B7">
            <w:pPr>
              <w:pStyle w:val="BodyText"/>
              <w:tabs>
                <w:tab w:val="left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142.50</w:t>
            </w:r>
          </w:p>
        </w:tc>
        <w:tc>
          <w:tcPr>
            <w:tcW w:w="270" w:type="dxa"/>
            <w:shd w:val="clear" w:color="auto" w:fill="auto"/>
          </w:tcPr>
          <w:p w14:paraId="44EE0362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A04A9A7" w14:textId="3FFA5415" w:rsidR="00DC53B7" w:rsidRPr="001208CC" w:rsidRDefault="004B2C6B" w:rsidP="00DC53B7">
            <w:pPr>
              <w:pStyle w:val="BodyText"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(608.00)</w:t>
            </w:r>
          </w:p>
        </w:tc>
        <w:tc>
          <w:tcPr>
            <w:tcW w:w="270" w:type="dxa"/>
            <w:shd w:val="clear" w:color="auto" w:fill="auto"/>
          </w:tcPr>
          <w:p w14:paraId="1FED70D1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0DD338" w14:textId="5CD89F25" w:rsidR="00DC53B7" w:rsidRPr="001208CC" w:rsidRDefault="00F66EF7" w:rsidP="00DC53B7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6,417.40</w:t>
            </w:r>
          </w:p>
        </w:tc>
      </w:tr>
      <w:tr w:rsidR="00DC53B7" w:rsidRPr="001208CC" w14:paraId="2EE9B59B" w14:textId="77777777" w:rsidTr="00E73176">
        <w:tc>
          <w:tcPr>
            <w:tcW w:w="2790" w:type="dxa"/>
            <w:shd w:val="clear" w:color="auto" w:fill="auto"/>
          </w:tcPr>
          <w:p w14:paraId="16D6A63B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988" w:type="dxa"/>
            <w:shd w:val="clear" w:color="auto" w:fill="auto"/>
          </w:tcPr>
          <w:p w14:paraId="43B3EF63" w14:textId="77777777" w:rsidR="00DC53B7" w:rsidRPr="001208CC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F38D84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6288F803" w14:textId="77777777" w:rsidR="00DC53B7" w:rsidRPr="001208CC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9F7CFB" w14:textId="77777777" w:rsidR="00DC53B7" w:rsidRPr="001208CC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8A869E" w14:textId="52F99816" w:rsidR="00DC53B7" w:rsidRPr="001208CC" w:rsidRDefault="00DC53B7" w:rsidP="00DC53B7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32.97</w:t>
            </w:r>
          </w:p>
        </w:tc>
        <w:tc>
          <w:tcPr>
            <w:tcW w:w="270" w:type="dxa"/>
            <w:shd w:val="clear" w:color="auto" w:fill="auto"/>
          </w:tcPr>
          <w:p w14:paraId="0D5B48A6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FEB57E" w14:textId="1BC51F6B" w:rsidR="00DC53B7" w:rsidRPr="001208CC" w:rsidRDefault="004B2C6B" w:rsidP="00DC53B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40.77</w:t>
            </w:r>
          </w:p>
        </w:tc>
        <w:tc>
          <w:tcPr>
            <w:tcW w:w="270" w:type="dxa"/>
            <w:shd w:val="clear" w:color="auto" w:fill="auto"/>
          </w:tcPr>
          <w:p w14:paraId="23854432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A95E617" w14:textId="2CE1CB6C" w:rsidR="00DC53B7" w:rsidRPr="001208CC" w:rsidRDefault="004B2C6B" w:rsidP="00DC53B7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-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(73.74)</w:t>
            </w:r>
          </w:p>
        </w:tc>
        <w:tc>
          <w:tcPr>
            <w:tcW w:w="270" w:type="dxa"/>
            <w:shd w:val="clear" w:color="auto" w:fill="auto"/>
          </w:tcPr>
          <w:p w14:paraId="73A8EC79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84E248" w14:textId="6D45BA5C" w:rsidR="00DC53B7" w:rsidRPr="001208CC" w:rsidRDefault="004B2C6B" w:rsidP="00DC53B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C53B7" w:rsidRPr="001208CC" w14:paraId="54C3D634" w14:textId="77777777" w:rsidTr="00E73176">
        <w:tc>
          <w:tcPr>
            <w:tcW w:w="2790" w:type="dxa"/>
            <w:shd w:val="clear" w:color="auto" w:fill="auto"/>
          </w:tcPr>
          <w:p w14:paraId="56E8BFCB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88" w:type="dxa"/>
            <w:shd w:val="clear" w:color="auto" w:fill="auto"/>
          </w:tcPr>
          <w:p w14:paraId="3A12A956" w14:textId="77777777" w:rsidR="00DC53B7" w:rsidRPr="001208CC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F712DE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399BCB8E" w14:textId="77777777" w:rsidR="00DC53B7" w:rsidRPr="001208CC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DCD8A2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6F94B8" w14:textId="77777777" w:rsidR="00DC53B7" w:rsidRPr="001208CC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A936D4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0A930A4" w14:textId="77777777" w:rsidR="00DC53B7" w:rsidRPr="001208CC" w:rsidRDefault="00DC53B7" w:rsidP="00DC53B7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BBE450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43297B9" w14:textId="77777777" w:rsidR="00DC53B7" w:rsidRPr="001208CC" w:rsidRDefault="00DC53B7" w:rsidP="00DC53B7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F352B3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B8633B" w14:textId="77777777" w:rsidR="00DC53B7" w:rsidRPr="001208CC" w:rsidRDefault="00DC53B7" w:rsidP="00DC53B7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53B7" w:rsidRPr="001208CC" w14:paraId="7DD02E3F" w14:textId="77777777" w:rsidTr="00E73176">
        <w:tc>
          <w:tcPr>
            <w:tcW w:w="2790" w:type="dxa"/>
            <w:shd w:val="clear" w:color="auto" w:fill="auto"/>
          </w:tcPr>
          <w:p w14:paraId="77FD67D2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988" w:type="dxa"/>
            <w:shd w:val="clear" w:color="auto" w:fill="auto"/>
          </w:tcPr>
          <w:p w14:paraId="4F84E8D0" w14:textId="1D82F1C8" w:rsidR="00DC53B7" w:rsidRPr="001208CC" w:rsidRDefault="00DC53B7" w:rsidP="00314611">
            <w:pPr>
              <w:pStyle w:val="BodyText"/>
              <w:tabs>
                <w:tab w:val="decimal" w:pos="165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C17">
              <w:rPr>
                <w:rFonts w:ascii="Angsana New" w:hAnsi="Angsana New"/>
                <w:sz w:val="28"/>
                <w:szCs w:val="28"/>
              </w:rPr>
              <w:t>9.00</w:t>
            </w:r>
          </w:p>
        </w:tc>
        <w:tc>
          <w:tcPr>
            <w:tcW w:w="236" w:type="dxa"/>
            <w:shd w:val="clear" w:color="auto" w:fill="auto"/>
          </w:tcPr>
          <w:p w14:paraId="38E4416A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27AE4EC9" w14:textId="214A2A51" w:rsidR="00DC53B7" w:rsidRPr="001208CC" w:rsidRDefault="001B2FD9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C17">
              <w:rPr>
                <w:rFonts w:ascii="Angsana New" w:hAnsi="Angsana New"/>
                <w:sz w:val="28"/>
                <w:szCs w:val="28"/>
              </w:rPr>
              <w:t>9.00</w:t>
            </w:r>
          </w:p>
        </w:tc>
        <w:tc>
          <w:tcPr>
            <w:tcW w:w="270" w:type="dxa"/>
            <w:shd w:val="clear" w:color="auto" w:fill="auto"/>
          </w:tcPr>
          <w:p w14:paraId="65112F3D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4E162B" w14:textId="29D51940" w:rsidR="00DC53B7" w:rsidRPr="001208CC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6.50</w:t>
            </w:r>
          </w:p>
        </w:tc>
        <w:tc>
          <w:tcPr>
            <w:tcW w:w="270" w:type="dxa"/>
            <w:shd w:val="clear" w:color="auto" w:fill="auto"/>
          </w:tcPr>
          <w:p w14:paraId="51B555BF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4A77055" w14:textId="5B1AE366" w:rsidR="00DC53B7" w:rsidRPr="001208CC" w:rsidRDefault="00BE28A9" w:rsidP="00DC53B7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D2E98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1413C29" w14:textId="3192A74F" w:rsidR="00DC53B7" w:rsidRPr="001208CC" w:rsidRDefault="00BE28A9" w:rsidP="00DC53B7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ADBA8C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DA7BE7" w14:textId="7E91911F" w:rsidR="00DC53B7" w:rsidRPr="001208CC" w:rsidRDefault="00BE28A9" w:rsidP="00DC53B7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6.50</w:t>
            </w:r>
          </w:p>
        </w:tc>
      </w:tr>
      <w:tr w:rsidR="00DC53B7" w:rsidRPr="001208CC" w14:paraId="6F3D3E33" w14:textId="77777777" w:rsidTr="00E73176">
        <w:tc>
          <w:tcPr>
            <w:tcW w:w="2790" w:type="dxa"/>
            <w:shd w:val="clear" w:color="auto" w:fill="auto"/>
          </w:tcPr>
          <w:p w14:paraId="368B2537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988" w:type="dxa"/>
            <w:shd w:val="clear" w:color="auto" w:fill="auto"/>
          </w:tcPr>
          <w:p w14:paraId="131F926A" w14:textId="77777777" w:rsidR="00DC53B7" w:rsidRPr="001208CC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40A168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737CF5C2" w14:textId="77777777" w:rsidR="00DC53B7" w:rsidRPr="001208CC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ED11A9" w14:textId="77777777" w:rsidR="00DC53B7" w:rsidRPr="001208CC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CB2F5F" w14:textId="160B7CD6" w:rsidR="00DC53B7" w:rsidRPr="001208CC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2.42</w:t>
            </w:r>
          </w:p>
        </w:tc>
        <w:tc>
          <w:tcPr>
            <w:tcW w:w="270" w:type="dxa"/>
            <w:shd w:val="clear" w:color="auto" w:fill="auto"/>
          </w:tcPr>
          <w:p w14:paraId="3DE54B72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8C18AD" w14:textId="622940B6" w:rsidR="00DC53B7" w:rsidRPr="001208CC" w:rsidRDefault="00BE28A9" w:rsidP="00DC53B7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9B6A88" w14:textId="77777777" w:rsidR="00DC53B7" w:rsidRPr="001208CC" w:rsidRDefault="00DC53B7" w:rsidP="00DC53B7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52BA67" w14:textId="63A47D1A" w:rsidR="00DC53B7" w:rsidRPr="001208CC" w:rsidRDefault="00BE28A9" w:rsidP="00DC53B7">
            <w:pPr>
              <w:tabs>
                <w:tab w:val="decimal" w:pos="430"/>
              </w:tabs>
              <w:spacing w:line="240" w:lineRule="auto"/>
              <w:ind w:left="-110" w:right="-104" w:firstLine="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C5B078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0FEE7F" w14:textId="55B804DC" w:rsidR="00DC53B7" w:rsidRPr="001208CC" w:rsidRDefault="00BE28A9" w:rsidP="00DC53B7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2.42</w:t>
            </w:r>
          </w:p>
        </w:tc>
      </w:tr>
      <w:tr w:rsidR="00DC53B7" w:rsidRPr="001208CC" w14:paraId="1974EDE0" w14:textId="77777777" w:rsidTr="00E73176">
        <w:tc>
          <w:tcPr>
            <w:tcW w:w="2790" w:type="dxa"/>
            <w:shd w:val="clear" w:color="auto" w:fill="auto"/>
          </w:tcPr>
          <w:p w14:paraId="1B880FFC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4DD9E7ED" w14:textId="77777777" w:rsidR="00DC53B7" w:rsidRPr="001208CC" w:rsidRDefault="00DC53B7" w:rsidP="00DC53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A33D79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007A24A7" w14:textId="77777777" w:rsidR="00DC53B7" w:rsidRPr="001208CC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DCB80A" w14:textId="77777777" w:rsidR="00DC53B7" w:rsidRPr="001208CC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68D3943" w14:textId="704BFECD" w:rsidR="00DC53B7" w:rsidRPr="001208CC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6,924.79</w:t>
            </w:r>
          </w:p>
        </w:tc>
        <w:tc>
          <w:tcPr>
            <w:tcW w:w="270" w:type="dxa"/>
            <w:shd w:val="clear" w:color="auto" w:fill="auto"/>
          </w:tcPr>
          <w:p w14:paraId="22DABEA5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CD08ACC" w14:textId="77777777" w:rsidR="00DC53B7" w:rsidRPr="001208CC" w:rsidRDefault="00DC53B7" w:rsidP="00DC53B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697932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5B38C7" w14:textId="77777777" w:rsidR="00DC53B7" w:rsidRPr="001208CC" w:rsidRDefault="00DC53B7" w:rsidP="00DC53B7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9DD3F5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D9112E" w14:textId="4F786187" w:rsidR="00DC53B7" w:rsidRPr="001208CC" w:rsidRDefault="00BE28A9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6,426.32</w:t>
            </w:r>
          </w:p>
        </w:tc>
      </w:tr>
      <w:tr w:rsidR="00DC53B7" w:rsidRPr="001208CC" w14:paraId="323231BC" w14:textId="77777777" w:rsidTr="00E73176">
        <w:tc>
          <w:tcPr>
            <w:tcW w:w="2790" w:type="dxa"/>
            <w:shd w:val="clear" w:color="auto" w:fill="auto"/>
          </w:tcPr>
          <w:p w14:paraId="35D66DE3" w14:textId="26D3E966" w:rsidR="00DC53B7" w:rsidRPr="005E1DC4" w:rsidRDefault="005972E0" w:rsidP="005E1DC4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2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972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  <w:r w:rsidRPr="005972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88" w:type="dxa"/>
            <w:shd w:val="clear" w:color="auto" w:fill="auto"/>
          </w:tcPr>
          <w:p w14:paraId="7E426A30" w14:textId="77777777" w:rsidR="00DC53B7" w:rsidRPr="001208CC" w:rsidRDefault="00DC53B7" w:rsidP="00DC53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F0B3A4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31286C53" w14:textId="77777777" w:rsidR="00DC53B7" w:rsidRPr="001208CC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D08C82" w14:textId="77777777" w:rsidR="00DC53B7" w:rsidRPr="001208CC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AB47B2" w14:textId="6722258D" w:rsidR="00DC53B7" w:rsidRPr="001208CC" w:rsidRDefault="00DC53B7" w:rsidP="00DC53B7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  <w:tc>
          <w:tcPr>
            <w:tcW w:w="270" w:type="dxa"/>
            <w:shd w:val="clear" w:color="auto" w:fill="auto"/>
          </w:tcPr>
          <w:p w14:paraId="7AEA43DD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83A6B13" w14:textId="77777777" w:rsidR="00DC53B7" w:rsidRPr="001208CC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2A800F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7F9638" w14:textId="77777777" w:rsidR="00DC53B7" w:rsidRPr="001208CC" w:rsidRDefault="00DC53B7" w:rsidP="00DC53B7">
            <w:pPr>
              <w:tabs>
                <w:tab w:val="decimal" w:pos="522"/>
              </w:tabs>
              <w:spacing w:line="240" w:lineRule="auto"/>
              <w:ind w:left="-110" w:right="-104" w:firstLine="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B2A2DC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1E9475" w14:textId="51301547" w:rsidR="00BE28A9" w:rsidRPr="001208CC" w:rsidRDefault="00BE28A9" w:rsidP="00DC53B7">
            <w:pPr>
              <w:pStyle w:val="BodyText"/>
              <w:tabs>
                <w:tab w:val="decimal" w:pos="430"/>
                <w:tab w:val="left" w:pos="6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</w:tr>
      <w:tr w:rsidR="00DC53B7" w:rsidRPr="001208CC" w14:paraId="447F611D" w14:textId="77777777" w:rsidTr="00E73176">
        <w:tc>
          <w:tcPr>
            <w:tcW w:w="2790" w:type="dxa"/>
            <w:shd w:val="clear" w:color="auto" w:fill="auto"/>
          </w:tcPr>
          <w:p w14:paraId="4AAABBFC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8" w:type="dxa"/>
            <w:shd w:val="clear" w:color="auto" w:fill="auto"/>
          </w:tcPr>
          <w:p w14:paraId="12FA7F5A" w14:textId="77777777" w:rsidR="00DC53B7" w:rsidRPr="001208CC" w:rsidRDefault="00DC53B7" w:rsidP="00DC53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F45A24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6F32E4A0" w14:textId="77777777" w:rsidR="00DC53B7" w:rsidRPr="001208CC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79CE41" w14:textId="77777777" w:rsidR="00DC53B7" w:rsidRPr="001208CC" w:rsidRDefault="00DC53B7" w:rsidP="00DC53B7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A5E77" w14:textId="30B25D8B" w:rsidR="00DC53B7" w:rsidRPr="001208CC" w:rsidRDefault="00DC53B7" w:rsidP="00DC53B7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6,915.87</w:t>
            </w:r>
          </w:p>
        </w:tc>
        <w:tc>
          <w:tcPr>
            <w:tcW w:w="270" w:type="dxa"/>
            <w:shd w:val="clear" w:color="auto" w:fill="auto"/>
          </w:tcPr>
          <w:p w14:paraId="4736E6AD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3C66F9" w14:textId="77777777" w:rsidR="00DC53B7" w:rsidRPr="001208CC" w:rsidRDefault="00DC53B7" w:rsidP="00DC53B7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47160E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A25E862" w14:textId="77777777" w:rsidR="00DC53B7" w:rsidRPr="001208CC" w:rsidRDefault="00DC53B7" w:rsidP="00DC53B7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50D483" w14:textId="77777777" w:rsidR="00DC53B7" w:rsidRPr="001208CC" w:rsidRDefault="00DC53B7" w:rsidP="00DC53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5886B" w14:textId="74161F4F" w:rsidR="00DC53B7" w:rsidRPr="001208CC" w:rsidRDefault="00BE28A9" w:rsidP="00DC53B7">
            <w:pPr>
              <w:pStyle w:val="BodyText"/>
              <w:tabs>
                <w:tab w:val="decimal" w:pos="4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6,417.40</w:t>
            </w:r>
          </w:p>
        </w:tc>
      </w:tr>
    </w:tbl>
    <w:p w14:paraId="4B129F35" w14:textId="77777777" w:rsidR="0074266B" w:rsidRDefault="0074266B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tbl>
      <w:tblPr>
        <w:tblW w:w="98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6"/>
        <w:gridCol w:w="277"/>
        <w:gridCol w:w="1089"/>
        <w:gridCol w:w="277"/>
        <w:gridCol w:w="987"/>
        <w:gridCol w:w="237"/>
        <w:gridCol w:w="1121"/>
      </w:tblGrid>
      <w:tr w:rsidR="00684E9F" w:rsidRPr="001208CC" w14:paraId="66908968" w14:textId="77777777" w:rsidTr="00C36988">
        <w:trPr>
          <w:tblHeader/>
        </w:trPr>
        <w:tc>
          <w:tcPr>
            <w:tcW w:w="2384" w:type="pct"/>
          </w:tcPr>
          <w:p w14:paraId="2AD5A41B" w14:textId="2BD446F9" w:rsidR="00684E9F" w:rsidRPr="001208CC" w:rsidRDefault="00831E71" w:rsidP="00D1654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1208C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 w:type="page"/>
            </w:r>
            <w:r w:rsidR="00684E9F" w:rsidRPr="001208C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1208C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1208C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1208C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1208C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280" w:type="pct"/>
            <w:gridSpan w:val="3"/>
          </w:tcPr>
          <w:p w14:paraId="610578BF" w14:textId="77777777" w:rsidR="00684E9F" w:rsidRPr="001208CC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9F62888" w14:textId="77777777" w:rsidR="00684E9F" w:rsidRPr="001208CC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pct"/>
            <w:gridSpan w:val="3"/>
          </w:tcPr>
          <w:p w14:paraId="637DA785" w14:textId="77777777" w:rsidR="00684E9F" w:rsidRPr="001208CC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5593" w:rsidRPr="001208CC" w14:paraId="59BE8867" w14:textId="77777777" w:rsidTr="00C36988">
        <w:trPr>
          <w:tblHeader/>
        </w:trPr>
        <w:tc>
          <w:tcPr>
            <w:tcW w:w="2384" w:type="pct"/>
          </w:tcPr>
          <w:p w14:paraId="51F450CB" w14:textId="77777777" w:rsidR="00DA5593" w:rsidRPr="001208CC" w:rsidRDefault="00DA5593" w:rsidP="00DA559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24CC58CF" w14:textId="77777777" w:rsidR="00DA5593" w:rsidRPr="001208CC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" w:type="pct"/>
          </w:tcPr>
          <w:p w14:paraId="4E77C79A" w14:textId="77777777" w:rsidR="00DA5593" w:rsidRPr="001208CC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643146F2" w14:textId="77777777" w:rsidR="00DA5593" w:rsidRPr="001208CC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</w:tcPr>
          <w:p w14:paraId="517B903F" w14:textId="77777777" w:rsidR="00DA5593" w:rsidRPr="001208CC" w:rsidRDefault="00DA5593" w:rsidP="00DA55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0C59B507" w14:textId="77777777" w:rsidR="00DA5593" w:rsidRPr="001208CC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1" w:type="pct"/>
          </w:tcPr>
          <w:p w14:paraId="688295D9" w14:textId="77777777" w:rsidR="00DA5593" w:rsidRPr="001208CC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74BB8A88" w14:textId="77777777" w:rsidR="00DA5593" w:rsidRPr="001208CC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DA5593" w:rsidRPr="001208CC" w14:paraId="49BB4B10" w14:textId="77777777" w:rsidTr="00C36988">
        <w:trPr>
          <w:tblHeader/>
        </w:trPr>
        <w:tc>
          <w:tcPr>
            <w:tcW w:w="2384" w:type="pct"/>
          </w:tcPr>
          <w:p w14:paraId="7D83C123" w14:textId="77777777" w:rsidR="00DA5593" w:rsidRPr="001208CC" w:rsidRDefault="00DA5593" w:rsidP="00DA559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4295673B" w14:textId="14C5C4C4" w:rsidR="00DA5593" w:rsidRPr="001208CC" w:rsidRDefault="00781BA7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B2004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78A624A9" w14:textId="77777777" w:rsidR="00DA5593" w:rsidRPr="001208CC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18D96C9F" w14:textId="4801B142" w:rsidR="00DA5593" w:rsidRPr="001208CC" w:rsidRDefault="00781BA7" w:rsidP="000C19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B2004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6828C1BD" w14:textId="77777777" w:rsidR="00DA5593" w:rsidRPr="001208CC" w:rsidRDefault="00DA5593" w:rsidP="00DA559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7E9D4F6A" w14:textId="2AD418B9" w:rsidR="00DA5593" w:rsidRPr="001208CC" w:rsidRDefault="00781BA7" w:rsidP="000C19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B2004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" w:type="pct"/>
          </w:tcPr>
          <w:p w14:paraId="73FC9AF4" w14:textId="77777777" w:rsidR="00DA5593" w:rsidRPr="001208CC" w:rsidRDefault="00DA5593" w:rsidP="00DA55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3CD16FD0" w14:textId="1A281C34" w:rsidR="00DA5593" w:rsidRPr="001208CC" w:rsidRDefault="00781BA7" w:rsidP="000C19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B2004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A5593" w:rsidRPr="001208CC" w14:paraId="09BBA986" w14:textId="77777777" w:rsidTr="00C36988">
        <w:trPr>
          <w:tblHeader/>
        </w:trPr>
        <w:tc>
          <w:tcPr>
            <w:tcW w:w="2384" w:type="pct"/>
          </w:tcPr>
          <w:p w14:paraId="313B901C" w14:textId="77777777" w:rsidR="00DA5593" w:rsidRPr="001208CC" w:rsidRDefault="00DA5593" w:rsidP="00DA5593">
            <w:pPr>
              <w:pStyle w:val="BodyText"/>
              <w:spacing w:after="0"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6" w:type="pct"/>
            <w:gridSpan w:val="7"/>
          </w:tcPr>
          <w:p w14:paraId="55146035" w14:textId="77777777" w:rsidR="00DA5593" w:rsidRPr="001208CC" w:rsidRDefault="00DA5593" w:rsidP="00DA5593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5593" w:rsidRPr="001208CC" w14:paraId="6F575969" w14:textId="77777777" w:rsidTr="00C36988">
        <w:tc>
          <w:tcPr>
            <w:tcW w:w="2384" w:type="pct"/>
          </w:tcPr>
          <w:p w14:paraId="7F632C1A" w14:textId="77777777" w:rsidR="00DA5593" w:rsidRPr="001208CC" w:rsidRDefault="00DA5593" w:rsidP="00DA5593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4" w:type="pct"/>
          </w:tcPr>
          <w:p w14:paraId="1A9FEB04" w14:textId="77777777" w:rsidR="00DA5593" w:rsidRPr="001208CC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407BED1" w14:textId="77777777" w:rsidR="00DA5593" w:rsidRPr="001208CC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82FFA8B" w14:textId="77777777" w:rsidR="00DA5593" w:rsidRPr="001208CC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3AB7D31" w14:textId="77777777" w:rsidR="00DA5593" w:rsidRPr="001208CC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04EE7A5A" w14:textId="77777777" w:rsidR="00DA5593" w:rsidRPr="001208CC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4BD86EFD" w14:textId="77777777" w:rsidR="00DA5593" w:rsidRPr="001208CC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4926C4C3" w14:textId="77777777" w:rsidR="00DA5593" w:rsidRPr="001208CC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5AAD" w:rsidRPr="001208CC" w14:paraId="7BC1F08D" w14:textId="77777777" w:rsidTr="00C36988">
        <w:tc>
          <w:tcPr>
            <w:tcW w:w="2384" w:type="pct"/>
          </w:tcPr>
          <w:p w14:paraId="050DF28E" w14:textId="77777777" w:rsidR="00A55AAD" w:rsidRPr="001208CC" w:rsidRDefault="00A55AAD" w:rsidP="00A55AAD">
            <w:pPr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031EEA29" w14:textId="7E205250" w:rsidR="00A55AAD" w:rsidRPr="001208CC" w:rsidRDefault="00D0615A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3.08</w:t>
            </w:r>
          </w:p>
        </w:tc>
        <w:tc>
          <w:tcPr>
            <w:tcW w:w="141" w:type="pct"/>
          </w:tcPr>
          <w:p w14:paraId="5409DFB0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9D75702" w14:textId="600F5AA1" w:rsidR="00A55AAD" w:rsidRPr="001208CC" w:rsidRDefault="00A55AAD" w:rsidP="00A55AAD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3.08</w:t>
            </w:r>
          </w:p>
        </w:tc>
        <w:tc>
          <w:tcPr>
            <w:tcW w:w="141" w:type="pct"/>
            <w:shd w:val="clear" w:color="auto" w:fill="auto"/>
          </w:tcPr>
          <w:p w14:paraId="753199B3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0AE26E27" w14:textId="33502103" w:rsidR="00A55AAD" w:rsidRPr="001208CC" w:rsidRDefault="00D0615A" w:rsidP="00A55AAD">
            <w:pPr>
              <w:pStyle w:val="BodyText"/>
              <w:tabs>
                <w:tab w:val="decimal" w:pos="53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2BA8870A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7B515F4C" w14:textId="61DF6188" w:rsidR="00A55AAD" w:rsidRPr="00C4224E" w:rsidRDefault="00A55AAD" w:rsidP="00A55AAD">
            <w:pPr>
              <w:pStyle w:val="BodyText"/>
              <w:tabs>
                <w:tab w:val="decimal" w:pos="53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C4224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55AAD" w:rsidRPr="001208CC" w14:paraId="2CD1F0D7" w14:textId="77777777" w:rsidTr="00C36988">
        <w:tc>
          <w:tcPr>
            <w:tcW w:w="2384" w:type="pct"/>
          </w:tcPr>
          <w:p w14:paraId="5A363A7F" w14:textId="77777777" w:rsidR="00A55AAD" w:rsidRPr="001208CC" w:rsidRDefault="00A55AAD" w:rsidP="00A55AAD">
            <w:pPr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D6EFBEA" w14:textId="3C2C8328" w:rsidR="00A55AAD" w:rsidRPr="001208CC" w:rsidRDefault="00D0615A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0.11</w:t>
            </w:r>
          </w:p>
        </w:tc>
        <w:tc>
          <w:tcPr>
            <w:tcW w:w="141" w:type="pct"/>
          </w:tcPr>
          <w:p w14:paraId="55C341C8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3EBF8693" w14:textId="4814C428" w:rsidR="00A55AAD" w:rsidRPr="001208CC" w:rsidRDefault="00A55AAD" w:rsidP="00A55AAD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0.27</w:t>
            </w:r>
          </w:p>
        </w:tc>
        <w:tc>
          <w:tcPr>
            <w:tcW w:w="141" w:type="pct"/>
            <w:shd w:val="clear" w:color="auto" w:fill="auto"/>
          </w:tcPr>
          <w:p w14:paraId="549A84FA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46EC40EA" w14:textId="240F33AD" w:rsidR="00A55AAD" w:rsidRPr="001208CC" w:rsidRDefault="00D0615A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70831F88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715D8C08" w14:textId="51AD7FE3" w:rsidR="00A55AAD" w:rsidRPr="00C4224E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C4224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55AAD" w:rsidRPr="001208CC" w14:paraId="025D6AF4" w14:textId="77777777" w:rsidTr="00C36988">
        <w:tc>
          <w:tcPr>
            <w:tcW w:w="2384" w:type="pct"/>
          </w:tcPr>
          <w:p w14:paraId="0D112B2B" w14:textId="77777777" w:rsidR="00A55AAD" w:rsidRPr="001208CC" w:rsidRDefault="00A55AAD" w:rsidP="00A55AA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6B1D9E6" w14:textId="4BB3299C" w:rsidR="00A55AAD" w:rsidRPr="001208CC" w:rsidRDefault="00D0615A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3.19</w:t>
            </w:r>
          </w:p>
        </w:tc>
        <w:tc>
          <w:tcPr>
            <w:tcW w:w="141" w:type="pct"/>
          </w:tcPr>
          <w:p w14:paraId="50013F1F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5ADF57AF" w14:textId="5FB5FB0F" w:rsidR="00A55AAD" w:rsidRPr="001208CC" w:rsidRDefault="00A55AAD" w:rsidP="00A55AAD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3.35</w:t>
            </w:r>
          </w:p>
        </w:tc>
        <w:tc>
          <w:tcPr>
            <w:tcW w:w="141" w:type="pct"/>
            <w:shd w:val="clear" w:color="auto" w:fill="auto"/>
          </w:tcPr>
          <w:p w14:paraId="4533C318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</w:tcPr>
          <w:p w14:paraId="6DD0467C" w14:textId="763E478A" w:rsidR="00A55AAD" w:rsidRPr="001208CC" w:rsidRDefault="00D0615A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6A2CE9EC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5816EBB5" w14:textId="08100D5F" w:rsidR="00A55AAD" w:rsidRPr="00C4224E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C4224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55AAD" w:rsidRPr="001208CC" w14:paraId="345860AE" w14:textId="77777777" w:rsidTr="00C36988">
        <w:trPr>
          <w:trHeight w:val="80"/>
        </w:trPr>
        <w:tc>
          <w:tcPr>
            <w:tcW w:w="2384" w:type="pct"/>
          </w:tcPr>
          <w:p w14:paraId="54DCD134" w14:textId="77777777" w:rsidR="00A55AAD" w:rsidRPr="001208CC" w:rsidRDefault="00A55AAD" w:rsidP="00A55AA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652AB6F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C878F41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178F607F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2759E3B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double" w:sz="4" w:space="0" w:color="auto"/>
            </w:tcBorders>
            <w:shd w:val="clear" w:color="auto" w:fill="auto"/>
          </w:tcPr>
          <w:p w14:paraId="2544432F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46D21E64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05E4C4A3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7A09" w:rsidRPr="001208CC" w14:paraId="1AECA75B" w14:textId="77777777" w:rsidTr="00C36988">
        <w:trPr>
          <w:trHeight w:val="80"/>
        </w:trPr>
        <w:tc>
          <w:tcPr>
            <w:tcW w:w="2384" w:type="pct"/>
          </w:tcPr>
          <w:p w14:paraId="0DFA8A4D" w14:textId="77777777" w:rsidR="00577A09" w:rsidRPr="001208CC" w:rsidRDefault="00577A09" w:rsidP="00A55AA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5F987207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765B7060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CF2FA0E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06FA336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55D503F7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68060128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49674C73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7A09" w:rsidRPr="001208CC" w14:paraId="32D35191" w14:textId="77777777" w:rsidTr="00C36988">
        <w:trPr>
          <w:trHeight w:val="80"/>
        </w:trPr>
        <w:tc>
          <w:tcPr>
            <w:tcW w:w="2384" w:type="pct"/>
          </w:tcPr>
          <w:p w14:paraId="03DCFDCB" w14:textId="77777777" w:rsidR="00577A09" w:rsidRPr="001208CC" w:rsidRDefault="00577A09" w:rsidP="00A55AA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5000FCE8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0F337E8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DB4A124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5969E19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6E3BEB83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0BC6F6E8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6AFACE90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7A09" w:rsidRPr="001208CC" w14:paraId="2BA44BA1" w14:textId="77777777" w:rsidTr="00C36988">
        <w:trPr>
          <w:trHeight w:val="80"/>
        </w:trPr>
        <w:tc>
          <w:tcPr>
            <w:tcW w:w="2384" w:type="pct"/>
          </w:tcPr>
          <w:p w14:paraId="6FECE6D6" w14:textId="77777777" w:rsidR="00577A09" w:rsidRPr="001208CC" w:rsidRDefault="00577A09" w:rsidP="00A55AA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6E60A4AA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C99F097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08AF9AD0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3D2DBC1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5B454BCF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0C7A3618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4779EDCA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7A09" w:rsidRPr="001208CC" w14:paraId="54A8C28B" w14:textId="77777777" w:rsidTr="00C36988">
        <w:trPr>
          <w:trHeight w:val="80"/>
        </w:trPr>
        <w:tc>
          <w:tcPr>
            <w:tcW w:w="2384" w:type="pct"/>
          </w:tcPr>
          <w:p w14:paraId="58F632E2" w14:textId="77777777" w:rsidR="00577A09" w:rsidRPr="001208CC" w:rsidRDefault="00577A09" w:rsidP="00A55AA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780AE84E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57F013B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045F08E2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4CE46E6A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726CA7B4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4D6AA45E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0F308D48" w14:textId="77777777" w:rsidR="00577A09" w:rsidRPr="001208CC" w:rsidRDefault="00577A09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5AAD" w:rsidRPr="001208CC" w14:paraId="1889FD10" w14:textId="77777777" w:rsidTr="00C36988">
        <w:trPr>
          <w:trHeight w:val="80"/>
        </w:trPr>
        <w:tc>
          <w:tcPr>
            <w:tcW w:w="2384" w:type="pct"/>
          </w:tcPr>
          <w:p w14:paraId="3D81C748" w14:textId="2A09DA81" w:rsidR="00A55AAD" w:rsidRPr="001208CC" w:rsidRDefault="00A55AAD" w:rsidP="00A55AA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</w:t>
            </w:r>
            <w:r w:rsidR="00FA3D7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84" w:type="pct"/>
          </w:tcPr>
          <w:p w14:paraId="36C6E75A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7A64B81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1AB453F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28C29E5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0630363F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029DD2B3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7BA8DF43" w14:textId="77777777" w:rsidR="00A55AAD" w:rsidRPr="001208C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34F3" w:rsidRPr="001208CC" w14:paraId="55BA0FBE" w14:textId="77777777" w:rsidTr="00C36988">
        <w:trPr>
          <w:trHeight w:val="80"/>
        </w:trPr>
        <w:tc>
          <w:tcPr>
            <w:tcW w:w="2384" w:type="pct"/>
          </w:tcPr>
          <w:p w14:paraId="79DB5544" w14:textId="6DA12013" w:rsidR="00A834F3" w:rsidRPr="001208CC" w:rsidRDefault="00A834F3" w:rsidP="00A834F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4" w:type="pct"/>
          </w:tcPr>
          <w:p w14:paraId="6E62FF9F" w14:textId="0B99B8AA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6F56295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ED3D6A7" w14:textId="2CC3C9DC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FDEAD6B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2CAFB950" w14:textId="6E23B9B0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2.34</w:t>
            </w:r>
          </w:p>
        </w:tc>
        <w:tc>
          <w:tcPr>
            <w:tcW w:w="121" w:type="pct"/>
            <w:shd w:val="clear" w:color="auto" w:fill="auto"/>
          </w:tcPr>
          <w:p w14:paraId="6C650AED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7B611045" w14:textId="6B977AB0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27.46</w:t>
            </w:r>
          </w:p>
        </w:tc>
      </w:tr>
      <w:tr w:rsidR="00A834F3" w:rsidRPr="001208CC" w14:paraId="1E4F0759" w14:textId="77777777" w:rsidTr="00C36988">
        <w:trPr>
          <w:trHeight w:val="80"/>
        </w:trPr>
        <w:tc>
          <w:tcPr>
            <w:tcW w:w="2384" w:type="pct"/>
          </w:tcPr>
          <w:p w14:paraId="00BE12A0" w14:textId="7C6BD06D" w:rsidR="00A834F3" w:rsidRPr="001208CC" w:rsidRDefault="00A834F3" w:rsidP="00A834F3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584" w:type="pct"/>
          </w:tcPr>
          <w:p w14:paraId="16DD465D" w14:textId="287C63E2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0.29</w:t>
            </w:r>
          </w:p>
        </w:tc>
        <w:tc>
          <w:tcPr>
            <w:tcW w:w="141" w:type="pct"/>
          </w:tcPr>
          <w:p w14:paraId="41E12724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A76EBF" w14:textId="300359D3" w:rsidR="00A834F3" w:rsidRPr="001208CC" w:rsidRDefault="00A834F3" w:rsidP="00A834F3">
            <w:pPr>
              <w:pStyle w:val="BodyText"/>
              <w:tabs>
                <w:tab w:val="decimal" w:pos="56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35095AA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358A7366" w14:textId="7C07662E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1B79E553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2E5F6FC1" w14:textId="42E7EB0C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C4224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834F3" w:rsidRPr="001208CC" w14:paraId="7BA1736B" w14:textId="77777777" w:rsidTr="00C36988">
        <w:trPr>
          <w:trHeight w:val="80"/>
        </w:trPr>
        <w:tc>
          <w:tcPr>
            <w:tcW w:w="2384" w:type="pct"/>
          </w:tcPr>
          <w:p w14:paraId="271A0EE1" w14:textId="77777777" w:rsidR="00A834F3" w:rsidRPr="001208CC" w:rsidRDefault="00A834F3" w:rsidP="00A834F3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</w:tcPr>
          <w:p w14:paraId="2DB993CD" w14:textId="30288EC9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3.07</w:t>
            </w:r>
          </w:p>
        </w:tc>
        <w:tc>
          <w:tcPr>
            <w:tcW w:w="141" w:type="pct"/>
          </w:tcPr>
          <w:p w14:paraId="4367D815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01D96D18" w14:textId="761042EB" w:rsidR="00A834F3" w:rsidRPr="001208CC" w:rsidRDefault="00A834F3" w:rsidP="00A834F3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3.43</w:t>
            </w:r>
          </w:p>
        </w:tc>
        <w:tc>
          <w:tcPr>
            <w:tcW w:w="141" w:type="pct"/>
            <w:shd w:val="clear" w:color="auto" w:fill="auto"/>
          </w:tcPr>
          <w:p w14:paraId="0D3AEA38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2838182D" w14:textId="46B7EA68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0.86</w:t>
            </w:r>
          </w:p>
        </w:tc>
        <w:tc>
          <w:tcPr>
            <w:tcW w:w="121" w:type="pct"/>
            <w:shd w:val="clear" w:color="auto" w:fill="auto"/>
          </w:tcPr>
          <w:p w14:paraId="0B0438CE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3C03DF7C" w14:textId="0D1CA03B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1.24</w:t>
            </w:r>
          </w:p>
        </w:tc>
      </w:tr>
      <w:tr w:rsidR="00A834F3" w:rsidRPr="001208CC" w14:paraId="278EF42F" w14:textId="77777777" w:rsidTr="00C36988">
        <w:trPr>
          <w:trHeight w:val="80"/>
        </w:trPr>
        <w:tc>
          <w:tcPr>
            <w:tcW w:w="2384" w:type="pct"/>
          </w:tcPr>
          <w:p w14:paraId="785C0E04" w14:textId="23294DDF" w:rsidR="00A834F3" w:rsidRPr="001208CC" w:rsidRDefault="00A834F3" w:rsidP="00A834F3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E929DAB" w14:textId="59CBDC0E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0.51</w:t>
            </w:r>
          </w:p>
        </w:tc>
        <w:tc>
          <w:tcPr>
            <w:tcW w:w="141" w:type="pct"/>
          </w:tcPr>
          <w:p w14:paraId="59B7B0D1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770719F7" w14:textId="19E8B499" w:rsidR="00A834F3" w:rsidRDefault="00A834F3" w:rsidP="00A834F3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67C02FA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3E8B208A" w14:textId="309331C2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7A6C214D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214678A4" w14:textId="5B8C4DD8" w:rsidR="00A834F3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4F3" w:rsidRPr="001208CC" w14:paraId="4F92E584" w14:textId="77777777" w:rsidTr="00C36988">
        <w:trPr>
          <w:trHeight w:val="80"/>
        </w:trPr>
        <w:tc>
          <w:tcPr>
            <w:tcW w:w="2384" w:type="pct"/>
          </w:tcPr>
          <w:p w14:paraId="7BD5D072" w14:textId="77777777" w:rsidR="00A834F3" w:rsidRPr="001208CC" w:rsidRDefault="00A834F3" w:rsidP="00A834F3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4AA99ED" w14:textId="4502E5FF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3.87</w:t>
            </w:r>
          </w:p>
        </w:tc>
        <w:tc>
          <w:tcPr>
            <w:tcW w:w="141" w:type="pct"/>
          </w:tcPr>
          <w:p w14:paraId="2FE00452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294DB" w14:textId="68E437A4" w:rsidR="00A834F3" w:rsidRPr="001208CC" w:rsidRDefault="00A834F3" w:rsidP="00A834F3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3.43</w:t>
            </w:r>
          </w:p>
        </w:tc>
        <w:tc>
          <w:tcPr>
            <w:tcW w:w="141" w:type="pct"/>
            <w:shd w:val="clear" w:color="auto" w:fill="auto"/>
          </w:tcPr>
          <w:p w14:paraId="23E571F2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12955" w14:textId="21CC44DF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3.20</w:t>
            </w:r>
          </w:p>
        </w:tc>
        <w:tc>
          <w:tcPr>
            <w:tcW w:w="121" w:type="pct"/>
            <w:shd w:val="clear" w:color="auto" w:fill="auto"/>
          </w:tcPr>
          <w:p w14:paraId="28AB623E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4BF7C" w14:textId="1E3BAB70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28.70</w:t>
            </w:r>
          </w:p>
        </w:tc>
      </w:tr>
      <w:tr w:rsidR="00A834F3" w:rsidRPr="001208CC" w14:paraId="71496EF2" w14:textId="77777777" w:rsidTr="00C36988">
        <w:trPr>
          <w:trHeight w:val="80"/>
        </w:trPr>
        <w:tc>
          <w:tcPr>
            <w:tcW w:w="2384" w:type="pct"/>
          </w:tcPr>
          <w:p w14:paraId="4A49CC2C" w14:textId="77777777" w:rsidR="00A834F3" w:rsidRPr="001208CC" w:rsidRDefault="00A834F3" w:rsidP="00A834F3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0C2A8C1B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74D8C4C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50C2B0E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4EDCA40F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018EA37A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5822327F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32F80E4D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34F3" w:rsidRPr="001208CC" w14:paraId="4DBBA29D" w14:textId="77777777" w:rsidTr="00C36988">
        <w:trPr>
          <w:trHeight w:val="80"/>
        </w:trPr>
        <w:tc>
          <w:tcPr>
            <w:tcW w:w="2384" w:type="pct"/>
          </w:tcPr>
          <w:p w14:paraId="5F6AF18D" w14:textId="77777777" w:rsidR="00A834F3" w:rsidRPr="001208CC" w:rsidRDefault="00A834F3" w:rsidP="00A834F3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84" w:type="pct"/>
          </w:tcPr>
          <w:p w14:paraId="24C18B49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00939ED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CFFFABC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342DCA2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271700B4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3882C8AA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0C590258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34F3" w:rsidRPr="001208CC" w14:paraId="71265258" w14:textId="77777777" w:rsidTr="00C36988">
        <w:trPr>
          <w:trHeight w:val="80"/>
        </w:trPr>
        <w:tc>
          <w:tcPr>
            <w:tcW w:w="2384" w:type="pct"/>
          </w:tcPr>
          <w:p w14:paraId="325A472A" w14:textId="77777777" w:rsidR="00A834F3" w:rsidRPr="001208CC" w:rsidRDefault="00A834F3" w:rsidP="00A834F3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84" w:type="pct"/>
          </w:tcPr>
          <w:p w14:paraId="4C68DFD6" w14:textId="48FAB73D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19.66</w:t>
            </w:r>
          </w:p>
        </w:tc>
        <w:tc>
          <w:tcPr>
            <w:tcW w:w="141" w:type="pct"/>
          </w:tcPr>
          <w:p w14:paraId="6E5FFCD1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372C33A" w14:textId="5D6313F3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101791">
              <w:rPr>
                <w:rFonts w:ascii="Angsana New" w:hAnsi="Angsana New" w:cs="Angsana New" w:hint="cs"/>
                <w:sz w:val="28"/>
                <w:szCs w:val="28"/>
                <w:cs/>
              </w:rPr>
              <w:t>16.71</w:t>
            </w:r>
          </w:p>
        </w:tc>
        <w:tc>
          <w:tcPr>
            <w:tcW w:w="141" w:type="pct"/>
            <w:shd w:val="clear" w:color="auto" w:fill="auto"/>
          </w:tcPr>
          <w:p w14:paraId="14B87817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03E3D31D" w14:textId="26D4EE1A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5626C152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27D35310" w14:textId="1E36D21E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1017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4F3" w:rsidRPr="001208CC" w14:paraId="2C41ABAD" w14:textId="77777777" w:rsidTr="00C36988">
        <w:trPr>
          <w:trHeight w:val="80"/>
        </w:trPr>
        <w:tc>
          <w:tcPr>
            <w:tcW w:w="2384" w:type="pct"/>
          </w:tcPr>
          <w:p w14:paraId="6631E963" w14:textId="77777777" w:rsidR="00A834F3" w:rsidRPr="001208CC" w:rsidRDefault="00A834F3" w:rsidP="00A834F3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3D358B4" w14:textId="6209AAA1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  <w:tc>
          <w:tcPr>
            <w:tcW w:w="141" w:type="pct"/>
          </w:tcPr>
          <w:p w14:paraId="7DFEADC8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2E5DBAEF" w14:textId="3D0127F8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101791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1" w:type="pct"/>
            <w:shd w:val="clear" w:color="auto" w:fill="auto"/>
          </w:tcPr>
          <w:p w14:paraId="5CD91E3E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106A0BF0" w14:textId="51BF2519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4F58C0BE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AE7089A" w14:textId="38278E95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1017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4F3" w:rsidRPr="001208CC" w14:paraId="6B23ECCB" w14:textId="77777777" w:rsidTr="00C36988">
        <w:trPr>
          <w:trHeight w:val="80"/>
        </w:trPr>
        <w:tc>
          <w:tcPr>
            <w:tcW w:w="2384" w:type="pct"/>
          </w:tcPr>
          <w:p w14:paraId="6E63DA5F" w14:textId="77777777" w:rsidR="00A834F3" w:rsidRPr="001208CC" w:rsidRDefault="00A834F3" w:rsidP="00A834F3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7BD5624" w14:textId="495D8151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19.71</w:t>
            </w:r>
          </w:p>
        </w:tc>
        <w:tc>
          <w:tcPr>
            <w:tcW w:w="141" w:type="pct"/>
          </w:tcPr>
          <w:p w14:paraId="059E5EA6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1C94B" w14:textId="70673500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16.7</w:t>
            </w:r>
            <w:r w:rsidRPr="001017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04B40490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FB247" w14:textId="2CFF1F21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2006F67B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A985C" w14:textId="6095C11E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A834F3" w:rsidRPr="001208CC" w14:paraId="58DA13A3" w14:textId="77777777" w:rsidTr="00C36988">
        <w:trPr>
          <w:trHeight w:val="80"/>
        </w:trPr>
        <w:tc>
          <w:tcPr>
            <w:tcW w:w="2384" w:type="pct"/>
          </w:tcPr>
          <w:p w14:paraId="5C400CBF" w14:textId="77777777" w:rsidR="00A834F3" w:rsidRPr="001208CC" w:rsidRDefault="00A834F3" w:rsidP="00A834F3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035F5E6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51272B5B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66B721BD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A964E24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</w:tcPr>
          <w:p w14:paraId="134085EF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2D5EE6E9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2CCD3E41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834F3" w:rsidRPr="001208CC" w14:paraId="122A2C76" w14:textId="77777777" w:rsidTr="00C36988">
        <w:trPr>
          <w:trHeight w:val="80"/>
        </w:trPr>
        <w:tc>
          <w:tcPr>
            <w:tcW w:w="2384" w:type="pct"/>
          </w:tcPr>
          <w:p w14:paraId="41302DC1" w14:textId="2B7DB944" w:rsidR="00A834F3" w:rsidRPr="001208CC" w:rsidRDefault="00C36988" w:rsidP="00A834F3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584" w:type="pct"/>
            <w:shd w:val="clear" w:color="auto" w:fill="auto"/>
          </w:tcPr>
          <w:p w14:paraId="70582146" w14:textId="288F37C5" w:rsidR="00A834F3" w:rsidRPr="001208CC" w:rsidRDefault="00A834F3" w:rsidP="00A834F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001644F" w14:textId="77777777" w:rsidR="00A834F3" w:rsidRPr="001208CC" w:rsidRDefault="00A834F3" w:rsidP="00A834F3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071D123" w14:textId="25D2F1B3" w:rsidR="00A834F3" w:rsidRPr="001208CC" w:rsidRDefault="00A834F3" w:rsidP="00A834F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9710C86" w14:textId="77777777" w:rsidR="00A834F3" w:rsidRPr="001208CC" w:rsidRDefault="00A834F3" w:rsidP="00A834F3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40FA4C18" w14:textId="3ECEFD29" w:rsidR="00A834F3" w:rsidRPr="001208CC" w:rsidRDefault="00A834F3" w:rsidP="00A834F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5D45FF45" w14:textId="77777777" w:rsidR="00A834F3" w:rsidRPr="001208CC" w:rsidRDefault="00A834F3" w:rsidP="00A834F3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615EF000" w14:textId="30015963" w:rsidR="00A834F3" w:rsidRPr="001208CC" w:rsidRDefault="00A834F3" w:rsidP="00A834F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34F3" w:rsidRPr="001208CC" w14:paraId="33238269" w14:textId="77777777" w:rsidTr="00C36988">
        <w:trPr>
          <w:trHeight w:val="80"/>
        </w:trPr>
        <w:tc>
          <w:tcPr>
            <w:tcW w:w="2384" w:type="pct"/>
          </w:tcPr>
          <w:p w14:paraId="499AB6C8" w14:textId="12345D3C" w:rsidR="00A834F3" w:rsidRPr="001208CC" w:rsidRDefault="00A834F3" w:rsidP="00A834F3">
            <w:pPr>
              <w:spacing w:line="38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F62EACD" w14:textId="0A89DC74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20.36</w:t>
            </w:r>
          </w:p>
        </w:tc>
        <w:tc>
          <w:tcPr>
            <w:tcW w:w="141" w:type="pct"/>
          </w:tcPr>
          <w:p w14:paraId="20D693A4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62EAB3E5" w14:textId="644B5F9E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2.54</w:t>
            </w:r>
          </w:p>
        </w:tc>
        <w:tc>
          <w:tcPr>
            <w:tcW w:w="141" w:type="pct"/>
            <w:shd w:val="clear" w:color="auto" w:fill="auto"/>
          </w:tcPr>
          <w:p w14:paraId="610456AB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double" w:sz="4" w:space="0" w:color="auto"/>
            </w:tcBorders>
            <w:shd w:val="clear" w:color="auto" w:fill="auto"/>
          </w:tcPr>
          <w:p w14:paraId="7E7DCF56" w14:textId="09450938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17.2</w:t>
            </w:r>
            <w:r w:rsidR="00B614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1" w:type="pct"/>
            <w:shd w:val="clear" w:color="auto" w:fill="auto"/>
          </w:tcPr>
          <w:p w14:paraId="3B8801B1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shd w:val="clear" w:color="auto" w:fill="auto"/>
          </w:tcPr>
          <w:p w14:paraId="6BB5A90F" w14:textId="6076224F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5AA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1.55</w:t>
            </w:r>
          </w:p>
        </w:tc>
      </w:tr>
      <w:tr w:rsidR="00A834F3" w:rsidRPr="001208CC" w14:paraId="36857910" w14:textId="77777777" w:rsidTr="00C36988">
        <w:trPr>
          <w:trHeight w:val="80"/>
        </w:trPr>
        <w:tc>
          <w:tcPr>
            <w:tcW w:w="2384" w:type="pct"/>
          </w:tcPr>
          <w:p w14:paraId="744EC797" w14:textId="77777777" w:rsidR="00A834F3" w:rsidRPr="001208CC" w:rsidRDefault="00A834F3" w:rsidP="00A834F3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D4BD6B5" w14:textId="77777777" w:rsidR="00A834F3" w:rsidRPr="001208CC" w:rsidRDefault="00A834F3" w:rsidP="00A834F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1789221" w14:textId="77777777" w:rsidR="00A834F3" w:rsidRPr="001208CC" w:rsidRDefault="00A834F3" w:rsidP="00A834F3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798AD48D" w14:textId="77777777" w:rsidR="00A834F3" w:rsidRPr="001208CC" w:rsidRDefault="00A834F3" w:rsidP="00A834F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E0919E2" w14:textId="77777777" w:rsidR="00A834F3" w:rsidRPr="001208CC" w:rsidRDefault="00A834F3" w:rsidP="00A834F3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double" w:sz="4" w:space="0" w:color="auto"/>
            </w:tcBorders>
            <w:shd w:val="clear" w:color="auto" w:fill="auto"/>
          </w:tcPr>
          <w:p w14:paraId="1E32EC43" w14:textId="77777777" w:rsidR="00A834F3" w:rsidRPr="001208CC" w:rsidRDefault="00A834F3" w:rsidP="00A834F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229E952B" w14:textId="77777777" w:rsidR="00A834F3" w:rsidRPr="001208CC" w:rsidRDefault="00A834F3" w:rsidP="00A834F3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38CD4965" w14:textId="77777777" w:rsidR="00A834F3" w:rsidRPr="00A55AAD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834F3" w:rsidRPr="001208CC" w14:paraId="3D0A1283" w14:textId="77777777" w:rsidTr="00C36988">
        <w:trPr>
          <w:trHeight w:val="80"/>
        </w:trPr>
        <w:tc>
          <w:tcPr>
            <w:tcW w:w="2384" w:type="pct"/>
          </w:tcPr>
          <w:p w14:paraId="39823EB1" w14:textId="0CF48DCA" w:rsidR="00A834F3" w:rsidRPr="001208CC" w:rsidRDefault="00C36988" w:rsidP="00A834F3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4" w:type="pct"/>
          </w:tcPr>
          <w:p w14:paraId="54ABEB02" w14:textId="77777777" w:rsidR="00A834F3" w:rsidRPr="001208CC" w:rsidRDefault="00A834F3" w:rsidP="00A834F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2639C58" w14:textId="77777777" w:rsidR="00A834F3" w:rsidRPr="001208CC" w:rsidRDefault="00A834F3" w:rsidP="00A834F3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271B609" w14:textId="77777777" w:rsidR="00A834F3" w:rsidRPr="001208CC" w:rsidRDefault="00A834F3" w:rsidP="00A834F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F61377B" w14:textId="77777777" w:rsidR="00A834F3" w:rsidRPr="001208CC" w:rsidRDefault="00A834F3" w:rsidP="00A834F3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</w:tcPr>
          <w:p w14:paraId="4F9A5D13" w14:textId="77777777" w:rsidR="00A834F3" w:rsidRPr="001208CC" w:rsidRDefault="00A834F3" w:rsidP="00A834F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6FF17140" w14:textId="77777777" w:rsidR="00A834F3" w:rsidRPr="001208CC" w:rsidRDefault="00A834F3" w:rsidP="00A834F3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1C928BCE" w14:textId="77777777" w:rsidR="00A834F3" w:rsidRPr="00A55AAD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834F3" w:rsidRPr="001208CC" w14:paraId="4534763E" w14:textId="77777777" w:rsidTr="00C36988">
        <w:trPr>
          <w:trHeight w:val="80"/>
        </w:trPr>
        <w:tc>
          <w:tcPr>
            <w:tcW w:w="2384" w:type="pct"/>
          </w:tcPr>
          <w:p w14:paraId="5EE8E4BF" w14:textId="447924D8" w:rsidR="00A834F3" w:rsidRPr="001208CC" w:rsidRDefault="00A834F3" w:rsidP="00A834F3">
            <w:pPr>
              <w:spacing w:line="38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79C58FE" w14:textId="7C6ED50A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30.75</w:t>
            </w:r>
          </w:p>
        </w:tc>
        <w:tc>
          <w:tcPr>
            <w:tcW w:w="141" w:type="pct"/>
          </w:tcPr>
          <w:p w14:paraId="340EC770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3605F23F" w14:textId="3AA021FE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6.62</w:t>
            </w:r>
          </w:p>
        </w:tc>
        <w:tc>
          <w:tcPr>
            <w:tcW w:w="141" w:type="pct"/>
            <w:shd w:val="clear" w:color="auto" w:fill="auto"/>
          </w:tcPr>
          <w:p w14:paraId="1D2B3D92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double" w:sz="4" w:space="0" w:color="auto"/>
            </w:tcBorders>
            <w:shd w:val="clear" w:color="auto" w:fill="auto"/>
          </w:tcPr>
          <w:p w14:paraId="1EE5C5FC" w14:textId="2E879C61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23.52</w:t>
            </w:r>
          </w:p>
        </w:tc>
        <w:tc>
          <w:tcPr>
            <w:tcW w:w="121" w:type="pct"/>
            <w:shd w:val="clear" w:color="auto" w:fill="auto"/>
          </w:tcPr>
          <w:p w14:paraId="6FE91402" w14:textId="77777777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shd w:val="clear" w:color="auto" w:fill="auto"/>
          </w:tcPr>
          <w:p w14:paraId="5BB18B28" w14:textId="2F0F1BB3" w:rsidR="00A834F3" w:rsidRPr="001208CC" w:rsidRDefault="00A834F3" w:rsidP="00A834F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5AA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3.53</w:t>
            </w:r>
          </w:p>
        </w:tc>
      </w:tr>
    </w:tbl>
    <w:p w14:paraId="2C88A740" w14:textId="693C41F5" w:rsidR="00B41D2A" w:rsidRDefault="00B41D2A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2BB56FCC" w14:textId="2A44EE1D" w:rsidR="00363011" w:rsidRDefault="00437A44" w:rsidP="00E07552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</w:t>
      </w:r>
      <w:r w:rsidRPr="001208CC">
        <w:rPr>
          <w:rFonts w:ascii="Angsana New" w:hAnsi="Angsana New" w:hint="cs"/>
          <w:sz w:val="28"/>
          <w:szCs w:val="28"/>
          <w:cs/>
        </w:rPr>
        <w:t>ระยะสั้น</w:t>
      </w:r>
      <w:r w:rsidRPr="001208CC">
        <w:rPr>
          <w:rFonts w:ascii="Angsana New" w:hAnsi="Angsana New"/>
          <w:sz w:val="28"/>
          <w:szCs w:val="28"/>
          <w:cs/>
        </w:rPr>
        <w:t>จากกิจการที่เกี่ยวข้องกัน</w:t>
      </w:r>
      <w:r w:rsidRPr="001208CC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Pr="001208C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1208CC">
        <w:rPr>
          <w:rFonts w:ascii="Angsana New" w:hAnsi="Angsana New"/>
          <w:sz w:val="28"/>
          <w:szCs w:val="28"/>
        </w:rPr>
        <w:t xml:space="preserve">31 </w:t>
      </w:r>
      <w:r w:rsidRPr="001208CC">
        <w:rPr>
          <w:rFonts w:ascii="Angsana New" w:hAnsi="Angsana New" w:hint="cs"/>
          <w:sz w:val="28"/>
          <w:szCs w:val="28"/>
          <w:cs/>
        </w:rPr>
        <w:t>ธันวาคม</w:t>
      </w:r>
      <w:r w:rsidR="000B1383" w:rsidRPr="001208CC">
        <w:rPr>
          <w:rFonts w:ascii="Angsana New" w:hAnsi="Angsana New"/>
          <w:sz w:val="28"/>
          <w:szCs w:val="28"/>
        </w:rPr>
        <w:t xml:space="preserve"> 256</w:t>
      </w:r>
      <w:r w:rsidR="00B41D2A">
        <w:rPr>
          <w:rFonts w:ascii="Angsana New" w:hAnsi="Angsana New"/>
          <w:sz w:val="28"/>
          <w:szCs w:val="28"/>
        </w:rPr>
        <w:t>3</w:t>
      </w:r>
      <w:r w:rsidRPr="001208CC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41AC5730" w14:textId="77777777" w:rsidR="005C4CB2" w:rsidRPr="001208CC" w:rsidRDefault="005C4CB2" w:rsidP="00437A44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272" w:type="dxa"/>
        <w:tblInd w:w="378" w:type="dxa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5C4CB2" w:rsidRPr="001208CC" w14:paraId="5116877B" w14:textId="77777777" w:rsidTr="00C555BE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B99AA1A" w14:textId="77777777" w:rsidR="005C4CB2" w:rsidRPr="001208CC" w:rsidRDefault="005C4CB2" w:rsidP="00C555B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211F5CDF" w14:textId="77777777" w:rsidR="005C4CB2" w:rsidRPr="001208CC" w:rsidRDefault="005C4CB2" w:rsidP="00C555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A9E0B" w14:textId="77777777" w:rsidR="005C4CB2" w:rsidRPr="001208CC" w:rsidRDefault="005C4CB2" w:rsidP="00C555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22CDED54" w14:textId="77777777" w:rsidR="005C4CB2" w:rsidRPr="001208CC" w:rsidRDefault="005C4CB2" w:rsidP="00C555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1208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C4CB2" w:rsidRPr="001208CC" w14:paraId="3823350D" w14:textId="77777777" w:rsidTr="00C55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85CF6" w14:textId="77777777" w:rsidR="005C4CB2" w:rsidRPr="001208CC" w:rsidRDefault="005C4CB2" w:rsidP="005C4C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33D0F" w14:textId="77777777" w:rsidR="005C4CB2" w:rsidRPr="001208CC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2E7A2D4F" w14:textId="77777777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906C5" w14:textId="77777777" w:rsidR="005C4CB2" w:rsidRPr="001208CC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6997" w14:textId="77777777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1E09E45" w14:textId="77777777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4A3CB" w14:textId="77777777" w:rsidR="005C4CB2" w:rsidRPr="001208CC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C7DB5" w14:textId="77777777" w:rsidR="005C4CB2" w:rsidRPr="001208CC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55F7639" w14:textId="77777777" w:rsidR="005C4CB2" w:rsidRPr="001208CC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75102" w14:textId="77777777" w:rsidR="005C4CB2" w:rsidRPr="001208CC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B8D93" w14:textId="77777777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2FDB2" w14:textId="77777777" w:rsidR="005C4CB2" w:rsidRPr="001208CC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B5F78" w14:textId="77777777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A5536" w14:textId="77777777" w:rsidR="005C4CB2" w:rsidRPr="001208CC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3D18E" w14:textId="77777777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03B25BA" w14:textId="77777777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C4CB2" w:rsidRPr="001208CC" w14:paraId="0CDEC0DA" w14:textId="77777777" w:rsidTr="00C555BE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39B6FD74" w14:textId="77777777" w:rsidR="005C4CB2" w:rsidRPr="001208CC" w:rsidRDefault="005C4CB2" w:rsidP="005C4C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261ACA" w14:textId="3DEA39CE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 w:rsidR="00B41D2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E9472" w14:textId="77777777" w:rsidR="005C4CB2" w:rsidRPr="001208CC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F1A3D2" w14:textId="04159CE6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 w:rsidR="00B41D2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670ED" w14:textId="77777777" w:rsidR="005C4CB2" w:rsidRPr="001208CC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3C7126F" w14:textId="08E6FD62" w:rsidR="005C4CB2" w:rsidRPr="001208CC" w:rsidRDefault="005C4CB2" w:rsidP="005C4CB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 w:rsidR="00B41D2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71AFA19" w14:textId="77777777" w:rsidR="005C4CB2" w:rsidRPr="001208CC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0F97FC0" w14:textId="77777777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EA6CD87" w14:textId="77777777" w:rsidR="005C4CB2" w:rsidRPr="001208CC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02799A5" w14:textId="77777777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A3E3478" w14:textId="77777777" w:rsidR="005C4CB2" w:rsidRPr="001208CC" w:rsidRDefault="005C4CB2" w:rsidP="005C4C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F6FBE27" w14:textId="4EC90234" w:rsidR="005C4CB2" w:rsidRPr="001208CC" w:rsidRDefault="005C4CB2" w:rsidP="005C4CB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 w:rsidR="00B41D2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C4CB2" w:rsidRPr="001208CC" w14:paraId="492C9DD1" w14:textId="77777777" w:rsidTr="00C555BE">
        <w:trPr>
          <w:tblHeader/>
        </w:trPr>
        <w:tc>
          <w:tcPr>
            <w:tcW w:w="2160" w:type="dxa"/>
            <w:shd w:val="clear" w:color="auto" w:fill="auto"/>
          </w:tcPr>
          <w:p w14:paraId="58992723" w14:textId="77777777" w:rsidR="005C4CB2" w:rsidRPr="001208CC" w:rsidRDefault="005C4CB2" w:rsidP="00C555B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067F4F8C" w14:textId="77777777" w:rsidR="005C4CB2" w:rsidRPr="001208CC" w:rsidRDefault="005C4CB2" w:rsidP="00C555B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D1B5B90" w14:textId="77777777" w:rsidR="005C4CB2" w:rsidRPr="001208CC" w:rsidRDefault="005C4CB2" w:rsidP="00C555B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7D949BDE" w14:textId="77777777" w:rsidR="005C4CB2" w:rsidRPr="001208CC" w:rsidRDefault="005C4CB2" w:rsidP="00C555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44C4" w:rsidRPr="001208CC" w14:paraId="5E118E5D" w14:textId="77777777" w:rsidTr="00C555BE">
        <w:tc>
          <w:tcPr>
            <w:tcW w:w="2160" w:type="dxa"/>
            <w:shd w:val="clear" w:color="auto" w:fill="auto"/>
          </w:tcPr>
          <w:p w14:paraId="4FAF32AB" w14:textId="77777777" w:rsidR="00AB44C4" w:rsidRPr="001208CC" w:rsidRDefault="00AB44C4" w:rsidP="00E075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60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F379880" w14:textId="0FD9112B" w:rsidR="00AB44C4" w:rsidRPr="001208CC" w:rsidRDefault="00B41D2A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AFA">
              <w:rPr>
                <w:rFonts w:ascii="Angsana New" w:hAnsi="Angsana New"/>
                <w:sz w:val="28"/>
                <w:szCs w:val="28"/>
              </w:rPr>
              <w:t>0.50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77AFA">
              <w:rPr>
                <w:rFonts w:ascii="Angsana New" w:hAnsi="Angsana New"/>
                <w:sz w:val="28"/>
                <w:szCs w:val="28"/>
              </w:rPr>
              <w:t xml:space="preserve"> 2.60</w:t>
            </w:r>
          </w:p>
        </w:tc>
        <w:tc>
          <w:tcPr>
            <w:tcW w:w="236" w:type="dxa"/>
            <w:shd w:val="clear" w:color="auto" w:fill="auto"/>
          </w:tcPr>
          <w:p w14:paraId="62E219D3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17059DC1" w14:textId="1889FF2E" w:rsidR="00AB44C4" w:rsidRPr="001208CC" w:rsidRDefault="00F153B6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0.50, 0.55</w:t>
            </w:r>
          </w:p>
        </w:tc>
        <w:tc>
          <w:tcPr>
            <w:tcW w:w="236" w:type="dxa"/>
            <w:shd w:val="clear" w:color="auto" w:fill="auto"/>
          </w:tcPr>
          <w:p w14:paraId="4D81B062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3586D15" w14:textId="46335D4E" w:rsidR="00AB44C4" w:rsidRPr="001208CC" w:rsidRDefault="00B41D2A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1,657.80</w:t>
            </w:r>
          </w:p>
        </w:tc>
        <w:tc>
          <w:tcPr>
            <w:tcW w:w="235" w:type="dxa"/>
            <w:shd w:val="clear" w:color="auto" w:fill="auto"/>
          </w:tcPr>
          <w:p w14:paraId="725D6B0F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04E113A4" w14:textId="53E73879" w:rsidR="00AB44C4" w:rsidRPr="001208CC" w:rsidRDefault="00F153B6" w:rsidP="00AB44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57.00</w:t>
            </w:r>
          </w:p>
        </w:tc>
        <w:tc>
          <w:tcPr>
            <w:tcW w:w="235" w:type="dxa"/>
            <w:shd w:val="clear" w:color="auto" w:fill="auto"/>
          </w:tcPr>
          <w:p w14:paraId="49BB315A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2D611B12" w14:textId="132F4078" w:rsidR="00AB44C4" w:rsidRPr="001208CC" w:rsidRDefault="00F153B6" w:rsidP="002249E5">
            <w:pPr>
              <w:tabs>
                <w:tab w:val="decimal" w:pos="280"/>
              </w:tabs>
              <w:spacing w:line="240" w:lineRule="auto"/>
              <w:ind w:left="-18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(377.90)</w:t>
            </w:r>
          </w:p>
        </w:tc>
        <w:tc>
          <w:tcPr>
            <w:tcW w:w="235" w:type="dxa"/>
            <w:shd w:val="clear" w:color="auto" w:fill="auto"/>
          </w:tcPr>
          <w:p w14:paraId="01583F0F" w14:textId="77777777" w:rsidR="00AB44C4" w:rsidRPr="001208CC" w:rsidRDefault="00AB44C4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3177DACC" w14:textId="41C9786A" w:rsidR="00AB44C4" w:rsidRPr="001208CC" w:rsidRDefault="00F153B6" w:rsidP="00AB44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1,336.90</w:t>
            </w:r>
          </w:p>
        </w:tc>
      </w:tr>
    </w:tbl>
    <w:p w14:paraId="466F9076" w14:textId="31DEE090" w:rsidR="005B44B0" w:rsidRPr="001208CC" w:rsidRDefault="005B44B0" w:rsidP="00916502">
      <w:pPr>
        <w:spacing w:line="240" w:lineRule="auto"/>
        <w:ind w:left="450"/>
        <w:rPr>
          <w:rFonts w:ascii="Angsana New" w:hAnsi="Angsana New"/>
          <w:sz w:val="28"/>
          <w:szCs w:val="28"/>
        </w:rPr>
      </w:pPr>
    </w:p>
    <w:p w14:paraId="78132D00" w14:textId="77777777" w:rsidR="00577A09" w:rsidRDefault="00577A09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0924627" w14:textId="47BB50AF" w:rsidR="007E0747" w:rsidRDefault="007E0747" w:rsidP="00E07552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รายการเคลื่อนไหวของเงินกู้ยืมระยะยาว</w:t>
      </w:r>
      <w:r>
        <w:rPr>
          <w:rFonts w:ascii="Angsana New" w:hAnsi="Angsana New" w:hint="cs"/>
          <w:sz w:val="28"/>
          <w:szCs w:val="28"/>
          <w:cs/>
        </w:rPr>
        <w:t>จาก</w:t>
      </w:r>
      <w:r w:rsidR="00111356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Pr="00FD3677">
        <w:rPr>
          <w:rFonts w:ascii="Angsana New" w:hAnsi="Angsana New"/>
          <w:sz w:val="28"/>
          <w:szCs w:val="28"/>
          <w:cs/>
        </w:rPr>
        <w:t>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8860F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1208CC">
        <w:rPr>
          <w:rFonts w:ascii="Angsana New" w:hAnsi="Angsana New"/>
          <w:sz w:val="28"/>
          <w:szCs w:val="28"/>
        </w:rPr>
        <w:t xml:space="preserve">31 </w:t>
      </w:r>
      <w:r w:rsidRPr="001208CC">
        <w:rPr>
          <w:rFonts w:ascii="Angsana New" w:hAnsi="Angsana New" w:hint="cs"/>
          <w:sz w:val="28"/>
          <w:szCs w:val="28"/>
          <w:cs/>
        </w:rPr>
        <w:t>ธันวาคม</w:t>
      </w:r>
      <w:r w:rsidRPr="001208CC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 xml:space="preserve">3 </w:t>
      </w:r>
      <w:r w:rsidRPr="008860F2">
        <w:rPr>
          <w:rFonts w:ascii="Angsana New" w:hAnsi="Angsana New"/>
          <w:sz w:val="28"/>
          <w:szCs w:val="28"/>
          <w:cs/>
        </w:rPr>
        <w:t>มีดังนี้</w:t>
      </w:r>
    </w:p>
    <w:p w14:paraId="4E59CD1A" w14:textId="661E41A6" w:rsidR="00C5671B" w:rsidRPr="001208CC" w:rsidRDefault="00C5671B" w:rsidP="00916502">
      <w:pPr>
        <w:spacing w:line="240" w:lineRule="auto"/>
        <w:ind w:left="450"/>
        <w:rPr>
          <w:rFonts w:ascii="Angsana New" w:hAnsi="Angsana New"/>
          <w:sz w:val="28"/>
          <w:szCs w:val="28"/>
        </w:rPr>
      </w:pPr>
    </w:p>
    <w:tbl>
      <w:tblPr>
        <w:tblW w:w="9272" w:type="dxa"/>
        <w:tblInd w:w="378" w:type="dxa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64383" w:rsidRPr="001208CC" w14:paraId="22D953BB" w14:textId="77777777" w:rsidTr="00491DB4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E96CE6E" w14:textId="77777777" w:rsidR="00B64383" w:rsidRPr="001208CC" w:rsidRDefault="00B64383" w:rsidP="00491DB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5A7A3F6E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E04743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1D1AA930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1208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64383" w:rsidRPr="001208CC" w14:paraId="26CA4BF3" w14:textId="77777777" w:rsidTr="00491D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F6BE" w14:textId="77777777" w:rsidR="00B64383" w:rsidRPr="001208CC" w:rsidRDefault="00B64383" w:rsidP="00491DB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F8747" w14:textId="77777777" w:rsidR="00B64383" w:rsidRPr="001208CC" w:rsidRDefault="00B64383" w:rsidP="00491DB4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A1587BB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50214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7761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949B454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7F088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3482E" w14:textId="77777777" w:rsidR="00B64383" w:rsidRPr="001208CC" w:rsidRDefault="00B64383" w:rsidP="00491DB4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624DE15" w14:textId="77777777" w:rsidR="00B64383" w:rsidRPr="001208CC" w:rsidRDefault="00B64383" w:rsidP="00491DB4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8AF83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1ECF0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7D71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8321E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7691C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84A90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37B145AA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64383" w:rsidRPr="001208CC" w14:paraId="5E459174" w14:textId="77777777" w:rsidTr="00491DB4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39D05DCE" w14:textId="77777777" w:rsidR="00B64383" w:rsidRPr="001208CC" w:rsidRDefault="00B64383" w:rsidP="00491DB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AB67FA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0A7E2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CF53635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2D766F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9253871" w14:textId="77777777" w:rsidR="00B64383" w:rsidRPr="001208CC" w:rsidRDefault="00B64383" w:rsidP="00491DB4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F34920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749370E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D1D32E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29F3CF1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1F1A9FD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F1330D8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64383" w:rsidRPr="001208CC" w14:paraId="7E4F13AC" w14:textId="77777777" w:rsidTr="00491DB4">
        <w:trPr>
          <w:tblHeader/>
        </w:trPr>
        <w:tc>
          <w:tcPr>
            <w:tcW w:w="2160" w:type="dxa"/>
            <w:shd w:val="clear" w:color="auto" w:fill="auto"/>
          </w:tcPr>
          <w:p w14:paraId="2DE9F7D1" w14:textId="77777777" w:rsidR="00B64383" w:rsidRPr="001208CC" w:rsidRDefault="00B64383" w:rsidP="00E075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03D4DD41" w14:textId="77777777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838AF4D" w14:textId="77777777" w:rsidR="00B64383" w:rsidRPr="001208CC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1A9E8A6" w14:textId="77777777" w:rsidR="00B64383" w:rsidRPr="001208CC" w:rsidRDefault="00B64383" w:rsidP="00491D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64383" w:rsidRPr="001208CC" w14:paraId="3323D57E" w14:textId="77777777" w:rsidTr="00491DB4">
        <w:tc>
          <w:tcPr>
            <w:tcW w:w="2160" w:type="dxa"/>
            <w:shd w:val="clear" w:color="auto" w:fill="auto"/>
          </w:tcPr>
          <w:p w14:paraId="3AB2B8DA" w14:textId="77777777" w:rsidR="00B64383" w:rsidRPr="001208CC" w:rsidRDefault="00B64383" w:rsidP="00E075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60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56A5756" w14:textId="106F022B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0.85</w:t>
            </w:r>
          </w:p>
        </w:tc>
        <w:tc>
          <w:tcPr>
            <w:tcW w:w="236" w:type="dxa"/>
            <w:shd w:val="clear" w:color="auto" w:fill="auto"/>
          </w:tcPr>
          <w:p w14:paraId="0BA57DC6" w14:textId="77777777" w:rsidR="00B64383" w:rsidRPr="001208CC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66D6CE66" w14:textId="16C90986" w:rsidR="00B64383" w:rsidRPr="001208CC" w:rsidRDefault="00F153B6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B9051B" w14:textId="77777777" w:rsidR="00B64383" w:rsidRPr="001208CC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A05C5C9" w14:textId="51924265" w:rsidR="00B64383" w:rsidRPr="001208CC" w:rsidRDefault="00B64383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09C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235" w:type="dxa"/>
            <w:shd w:val="clear" w:color="auto" w:fill="auto"/>
          </w:tcPr>
          <w:p w14:paraId="3A8175DA" w14:textId="77777777" w:rsidR="00B64383" w:rsidRPr="001208CC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13931120" w14:textId="397F098F" w:rsidR="00B64383" w:rsidRPr="001208CC" w:rsidRDefault="00F153B6" w:rsidP="00491DB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C04C5CE" w14:textId="77777777" w:rsidR="00B64383" w:rsidRPr="001208CC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2E2526C3" w14:textId="25CFC9BD" w:rsidR="00B64383" w:rsidRPr="001208CC" w:rsidRDefault="00F153B6" w:rsidP="00491DB4">
            <w:pPr>
              <w:tabs>
                <w:tab w:val="decimal" w:pos="280"/>
              </w:tabs>
              <w:spacing w:line="240" w:lineRule="auto"/>
              <w:ind w:left="-18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(5.00)</w:t>
            </w:r>
          </w:p>
        </w:tc>
        <w:tc>
          <w:tcPr>
            <w:tcW w:w="235" w:type="dxa"/>
            <w:shd w:val="clear" w:color="auto" w:fill="auto"/>
          </w:tcPr>
          <w:p w14:paraId="624CBFC9" w14:textId="77777777" w:rsidR="00B64383" w:rsidRPr="001208CC" w:rsidRDefault="00B64383" w:rsidP="00491DB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35665DA8" w14:textId="2F7B2D74" w:rsidR="00B64383" w:rsidRPr="001208CC" w:rsidRDefault="00F153B6" w:rsidP="00F153B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A1E0F3B" w14:textId="21FFCE5B" w:rsidR="00C5671B" w:rsidRDefault="00C5671B" w:rsidP="00916502">
      <w:pPr>
        <w:spacing w:line="240" w:lineRule="auto"/>
        <w:ind w:left="450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8"/>
        <w:gridCol w:w="1086"/>
        <w:gridCol w:w="271"/>
        <w:gridCol w:w="1079"/>
        <w:gridCol w:w="271"/>
        <w:gridCol w:w="1081"/>
        <w:gridCol w:w="273"/>
        <w:gridCol w:w="981"/>
      </w:tblGrid>
      <w:tr w:rsidR="00061EF0" w:rsidRPr="001208CC" w14:paraId="26A648D9" w14:textId="77777777" w:rsidTr="009E6212">
        <w:trPr>
          <w:tblHeader/>
        </w:trPr>
        <w:tc>
          <w:tcPr>
            <w:tcW w:w="2281" w:type="pct"/>
          </w:tcPr>
          <w:p w14:paraId="0F58F8BB" w14:textId="77777777" w:rsidR="00061EF0" w:rsidRPr="001208CC" w:rsidRDefault="00061EF0" w:rsidP="009E621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br w:type="page"/>
            </w: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1314" w:type="pct"/>
            <w:gridSpan w:val="3"/>
          </w:tcPr>
          <w:p w14:paraId="634AD6A7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919B1C3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pct"/>
            <w:gridSpan w:val="3"/>
          </w:tcPr>
          <w:p w14:paraId="79C571A9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61EF0" w:rsidRPr="001208CC" w14:paraId="4A96F046" w14:textId="77777777" w:rsidTr="009E6212">
        <w:trPr>
          <w:tblHeader/>
        </w:trPr>
        <w:tc>
          <w:tcPr>
            <w:tcW w:w="2281" w:type="pct"/>
          </w:tcPr>
          <w:p w14:paraId="54456866" w14:textId="77777777" w:rsidR="00061EF0" w:rsidRPr="001208CC" w:rsidRDefault="00061EF0" w:rsidP="009E621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</w:tcPr>
          <w:p w14:paraId="05C2FA68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240D2A18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814AB0B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3BF2940C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64265C09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2EA5B0A5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25766895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061EF0" w:rsidRPr="001208CC" w14:paraId="48904479" w14:textId="77777777" w:rsidTr="009E6212">
        <w:trPr>
          <w:tblHeader/>
        </w:trPr>
        <w:tc>
          <w:tcPr>
            <w:tcW w:w="2281" w:type="pct"/>
          </w:tcPr>
          <w:p w14:paraId="1B8C8699" w14:textId="77777777" w:rsidR="00061EF0" w:rsidRPr="001208CC" w:rsidRDefault="00061EF0" w:rsidP="009E621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</w:tcPr>
          <w:p w14:paraId="791454E6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6" w:type="pct"/>
          </w:tcPr>
          <w:p w14:paraId="1C09FA09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5C9F61F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6" w:type="pct"/>
          </w:tcPr>
          <w:p w14:paraId="6FF3EEB5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7C1981B9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79928CAA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062B5CB5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61EF0" w:rsidRPr="001208CC" w14:paraId="3AE37DF2" w14:textId="77777777" w:rsidTr="009E6212">
        <w:trPr>
          <w:tblHeader/>
        </w:trPr>
        <w:tc>
          <w:tcPr>
            <w:tcW w:w="2281" w:type="pct"/>
          </w:tcPr>
          <w:p w14:paraId="619FC30D" w14:textId="77777777" w:rsidR="00061EF0" w:rsidRPr="001208CC" w:rsidRDefault="00061EF0" w:rsidP="009E6212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9" w:type="pct"/>
            <w:gridSpan w:val="7"/>
          </w:tcPr>
          <w:p w14:paraId="490AB58B" w14:textId="77777777" w:rsidR="00061EF0" w:rsidRPr="001208CC" w:rsidRDefault="00061EF0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61EF0" w:rsidRPr="001208CC" w14:paraId="4627311C" w14:textId="77777777" w:rsidTr="009E6212">
        <w:tc>
          <w:tcPr>
            <w:tcW w:w="2281" w:type="pct"/>
          </w:tcPr>
          <w:p w14:paraId="44638EB2" w14:textId="77777777" w:rsidR="00061EF0" w:rsidRPr="001208CC" w:rsidRDefault="00061EF0" w:rsidP="009E6212">
            <w:pPr>
              <w:spacing w:line="240" w:lineRule="auto"/>
              <w:ind w:left="144" w:right="-177" w:hanging="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รายได้สิทธิการเช่ารอตัดบัญชีจากกิจการที่เกี่ยวข้องกัน</w:t>
            </w:r>
          </w:p>
        </w:tc>
        <w:tc>
          <w:tcPr>
            <w:tcW w:w="586" w:type="pct"/>
          </w:tcPr>
          <w:p w14:paraId="3A661E14" w14:textId="77777777" w:rsidR="00061EF0" w:rsidRPr="001208CC" w:rsidRDefault="00061EF0" w:rsidP="009E621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A9CAFD1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811DADC" w14:textId="77777777" w:rsidR="00061EF0" w:rsidRPr="001208CC" w:rsidRDefault="00061EF0" w:rsidP="009E621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0062688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5700E581" w14:textId="77777777" w:rsidR="00061EF0" w:rsidRPr="001208CC" w:rsidRDefault="00061EF0" w:rsidP="009E6212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871653F" w14:textId="77777777" w:rsidR="00061EF0" w:rsidRPr="001208CC" w:rsidRDefault="00061EF0" w:rsidP="009E6212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1146047F" w14:textId="77777777" w:rsidR="00061EF0" w:rsidRPr="001208CC" w:rsidRDefault="00061EF0" w:rsidP="009E6212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1EF0" w:rsidRPr="001208CC" w14:paraId="25772FBD" w14:textId="77777777" w:rsidTr="009E6212">
        <w:tc>
          <w:tcPr>
            <w:tcW w:w="2281" w:type="pct"/>
          </w:tcPr>
          <w:p w14:paraId="6893E91E" w14:textId="77777777" w:rsidR="00061EF0" w:rsidRPr="001208CC" w:rsidRDefault="00061EF0" w:rsidP="009E6212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</w:t>
            </w:r>
            <w:r w:rsidRPr="001208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จะรับรู้</w:t>
            </w: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586" w:type="pct"/>
          </w:tcPr>
          <w:p w14:paraId="0D631DF6" w14:textId="77777777" w:rsidR="00061EF0" w:rsidRPr="001208CC" w:rsidRDefault="00061EF0" w:rsidP="009E621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E8115B9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92B2C41" w14:textId="77777777" w:rsidR="00061EF0" w:rsidRPr="001208CC" w:rsidRDefault="00061EF0" w:rsidP="009E6212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84D8F7A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528641AA" w14:textId="77777777" w:rsidR="00061EF0" w:rsidRPr="001208CC" w:rsidRDefault="00061EF0" w:rsidP="009E6212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3920AD3" w14:textId="77777777" w:rsidR="00061EF0" w:rsidRPr="001208CC" w:rsidRDefault="00061EF0" w:rsidP="009E6212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14B601FE" w14:textId="77777777" w:rsidR="00061EF0" w:rsidRPr="001208CC" w:rsidRDefault="00061EF0" w:rsidP="009E6212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1EF0" w:rsidRPr="001208CC" w14:paraId="70B31195" w14:textId="77777777" w:rsidTr="009E6212">
        <w:tc>
          <w:tcPr>
            <w:tcW w:w="2281" w:type="pct"/>
          </w:tcPr>
          <w:p w14:paraId="686F1D8E" w14:textId="77777777" w:rsidR="00061EF0" w:rsidRPr="001208CC" w:rsidRDefault="00061EF0" w:rsidP="009E6212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09CDBDC3" w14:textId="77777777" w:rsidR="00061EF0" w:rsidRPr="001208CC" w:rsidRDefault="00061EF0" w:rsidP="009E621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34F587E8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A6B8D3F" w14:textId="77777777" w:rsidR="00061EF0" w:rsidRPr="001208CC" w:rsidRDefault="00061EF0" w:rsidP="009E621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133.02</w:t>
            </w:r>
          </w:p>
        </w:tc>
        <w:tc>
          <w:tcPr>
            <w:tcW w:w="146" w:type="pct"/>
          </w:tcPr>
          <w:p w14:paraId="1B168C0C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4B0759E3" w14:textId="77777777" w:rsidR="00061EF0" w:rsidRPr="001208CC" w:rsidRDefault="00061EF0" w:rsidP="009E6212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41035C6" w14:textId="77777777" w:rsidR="00061EF0" w:rsidRPr="001208CC" w:rsidRDefault="00061EF0" w:rsidP="009E6212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2CEBE4BE" w14:textId="77777777" w:rsidR="00061EF0" w:rsidRPr="001208CC" w:rsidRDefault="00061EF0" w:rsidP="009E6212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1EF0" w:rsidRPr="001208CC" w14:paraId="6B5A949A" w14:textId="77777777" w:rsidTr="009E6212">
        <w:tc>
          <w:tcPr>
            <w:tcW w:w="2281" w:type="pct"/>
          </w:tcPr>
          <w:p w14:paraId="20B662B0" w14:textId="77777777" w:rsidR="00061EF0" w:rsidRPr="001208CC" w:rsidRDefault="00061EF0" w:rsidP="009E6212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ส่วนที่จะรับรู้หลังจากหนึ่งปี</w:t>
            </w:r>
          </w:p>
        </w:tc>
        <w:tc>
          <w:tcPr>
            <w:tcW w:w="586" w:type="pct"/>
          </w:tcPr>
          <w:p w14:paraId="0FF4C099" w14:textId="77777777" w:rsidR="00061EF0" w:rsidRPr="001208CC" w:rsidRDefault="00061EF0" w:rsidP="009E6212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B8D6C13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B77DB1C" w14:textId="77777777" w:rsidR="00061EF0" w:rsidRPr="001208CC" w:rsidRDefault="00061EF0" w:rsidP="009E621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001DA295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0BF2E6B4" w14:textId="77777777" w:rsidR="00061EF0" w:rsidRPr="001208CC" w:rsidRDefault="00061EF0" w:rsidP="009E6212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0894031" w14:textId="77777777" w:rsidR="00061EF0" w:rsidRPr="001208CC" w:rsidRDefault="00061EF0" w:rsidP="009E6212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2C704D84" w14:textId="77777777" w:rsidR="00061EF0" w:rsidRPr="001208CC" w:rsidRDefault="00061EF0" w:rsidP="009E6212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1EF0" w:rsidRPr="001208CC" w14:paraId="38B3D02B" w14:textId="77777777" w:rsidTr="009E6212">
        <w:tc>
          <w:tcPr>
            <w:tcW w:w="2281" w:type="pct"/>
          </w:tcPr>
          <w:p w14:paraId="0D03B99E" w14:textId="77777777" w:rsidR="00061EF0" w:rsidRPr="001208CC" w:rsidRDefault="00061EF0" w:rsidP="009E6212">
            <w:pPr>
              <w:spacing w:line="240" w:lineRule="auto"/>
              <w:ind w:firstLine="9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2F4A036" w14:textId="77777777" w:rsidR="00061EF0" w:rsidRPr="001208CC" w:rsidRDefault="00061EF0" w:rsidP="009E621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5DB33233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E99AEA9" w14:textId="77777777" w:rsidR="00061EF0" w:rsidRPr="001208CC" w:rsidRDefault="00061EF0" w:rsidP="009E621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07319D">
              <w:rPr>
                <w:rFonts w:ascii="Angsana New" w:hAnsi="Angsana New" w:cs="Angsana New"/>
                <w:sz w:val="28"/>
                <w:szCs w:val="28"/>
              </w:rPr>
              <w:t>2,645.38</w:t>
            </w:r>
          </w:p>
        </w:tc>
        <w:tc>
          <w:tcPr>
            <w:tcW w:w="146" w:type="pct"/>
          </w:tcPr>
          <w:p w14:paraId="28CE64F5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03E37F" w14:textId="77777777" w:rsidR="00061EF0" w:rsidRPr="001208CC" w:rsidRDefault="00061EF0" w:rsidP="009E6212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D3B4678" w14:textId="77777777" w:rsidR="00061EF0" w:rsidRPr="001208CC" w:rsidRDefault="00061EF0" w:rsidP="009E6212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460B4070" w14:textId="77777777" w:rsidR="00061EF0" w:rsidRPr="001208CC" w:rsidRDefault="00061EF0" w:rsidP="009E6212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61EF0" w:rsidRPr="001208CC" w14:paraId="0B26681F" w14:textId="77777777" w:rsidTr="009E6212">
        <w:tc>
          <w:tcPr>
            <w:tcW w:w="2281" w:type="pct"/>
          </w:tcPr>
          <w:p w14:paraId="6545E666" w14:textId="77777777" w:rsidR="00061EF0" w:rsidRPr="001208CC" w:rsidRDefault="00061EF0" w:rsidP="009E6212">
            <w:pPr>
              <w:spacing w:line="240" w:lineRule="auto"/>
              <w:ind w:right="-198" w:firstLine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5A4BCA8" w14:textId="77777777" w:rsidR="00061EF0" w:rsidRPr="001208CC" w:rsidRDefault="00061EF0" w:rsidP="009E621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5BE65E8F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FC67283" w14:textId="77777777" w:rsidR="00061EF0" w:rsidRPr="001208CC" w:rsidRDefault="00061EF0" w:rsidP="009E621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2,778.40</w:t>
            </w:r>
          </w:p>
        </w:tc>
        <w:tc>
          <w:tcPr>
            <w:tcW w:w="146" w:type="pct"/>
          </w:tcPr>
          <w:p w14:paraId="6B23C7E8" w14:textId="77777777" w:rsidR="00061EF0" w:rsidRPr="001208CC" w:rsidRDefault="00061EF0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6B8F196" w14:textId="77777777" w:rsidR="00061EF0" w:rsidRPr="001208CC" w:rsidRDefault="00061EF0" w:rsidP="009E6212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018ED53" w14:textId="77777777" w:rsidR="00061EF0" w:rsidRPr="001208CC" w:rsidRDefault="00061EF0" w:rsidP="009E6212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275536DC" w14:textId="77777777" w:rsidR="00061EF0" w:rsidRPr="001208CC" w:rsidRDefault="00061EF0" w:rsidP="009E6212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859FD58" w14:textId="77777777" w:rsidR="00061EF0" w:rsidRPr="001208CC" w:rsidRDefault="00061EF0" w:rsidP="00916502">
      <w:pPr>
        <w:spacing w:line="240" w:lineRule="auto"/>
        <w:ind w:left="450"/>
        <w:rPr>
          <w:rFonts w:ascii="Angsana New" w:hAnsi="Angsana New"/>
          <w:sz w:val="28"/>
          <w:szCs w:val="28"/>
          <w:cs/>
        </w:rPr>
      </w:pPr>
    </w:p>
    <w:tbl>
      <w:tblPr>
        <w:tblW w:w="944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809"/>
        <w:gridCol w:w="1085"/>
        <w:gridCol w:w="272"/>
        <w:gridCol w:w="1081"/>
        <w:gridCol w:w="272"/>
        <w:gridCol w:w="1081"/>
        <w:gridCol w:w="272"/>
        <w:gridCol w:w="975"/>
      </w:tblGrid>
      <w:tr w:rsidR="00CB6465" w:rsidRPr="001208CC" w14:paraId="6BD085A7" w14:textId="77777777" w:rsidTr="00B712C4">
        <w:trPr>
          <w:tblHeader/>
        </w:trPr>
        <w:tc>
          <w:tcPr>
            <w:tcW w:w="1906" w:type="pct"/>
          </w:tcPr>
          <w:p w14:paraId="157038A0" w14:textId="77777777" w:rsidR="00CB6465" w:rsidRPr="001208CC" w:rsidRDefault="00CB6465" w:rsidP="006C3A0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br w:type="page"/>
            </w: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428" w:type="pct"/>
          </w:tcPr>
          <w:p w14:paraId="6FFDD3A1" w14:textId="77777777" w:rsidR="00CB6465" w:rsidRPr="001208CC" w:rsidRDefault="00CB6465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9" w:type="pct"/>
            <w:gridSpan w:val="3"/>
          </w:tcPr>
          <w:p w14:paraId="0D391C88" w14:textId="4F399B0B" w:rsidR="00CB6465" w:rsidRPr="001208CC" w:rsidRDefault="00CB6465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3084F0B" w14:textId="77777777" w:rsidR="00CB6465" w:rsidRPr="001208CC" w:rsidRDefault="00CB6465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pct"/>
            <w:gridSpan w:val="3"/>
          </w:tcPr>
          <w:p w14:paraId="50CD3755" w14:textId="77777777" w:rsidR="00CB6465" w:rsidRPr="001208CC" w:rsidRDefault="00CB6465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712C4" w:rsidRPr="001208CC" w14:paraId="46A646BE" w14:textId="77777777" w:rsidTr="00B712C4">
        <w:trPr>
          <w:tblHeader/>
        </w:trPr>
        <w:tc>
          <w:tcPr>
            <w:tcW w:w="1906" w:type="pct"/>
          </w:tcPr>
          <w:p w14:paraId="0DD582FD" w14:textId="77777777" w:rsidR="00CB6465" w:rsidRPr="001208CC" w:rsidRDefault="00CB6465" w:rsidP="00EE6B8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" w:type="pct"/>
          </w:tcPr>
          <w:p w14:paraId="37146A0D" w14:textId="283DA14D" w:rsidR="00CB6465" w:rsidRPr="00CB6465" w:rsidRDefault="00CB6465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B646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74" w:type="pct"/>
          </w:tcPr>
          <w:p w14:paraId="530EDD61" w14:textId="77ACB122" w:rsidR="00CB6465" w:rsidRPr="001208CC" w:rsidRDefault="00CB6465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7C4FB84A" w14:textId="77777777" w:rsidR="00CB6465" w:rsidRPr="001208CC" w:rsidRDefault="00CB6465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95DD7DC" w14:textId="4E91D9FC" w:rsidR="00CB6465" w:rsidRPr="001208CC" w:rsidRDefault="00CB6465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4" w:type="pct"/>
          </w:tcPr>
          <w:p w14:paraId="402ED8D5" w14:textId="77777777" w:rsidR="00CB6465" w:rsidRPr="001208CC" w:rsidRDefault="00CB6465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04128E9" w14:textId="3B6326E0" w:rsidR="00CB6465" w:rsidRPr="001208CC" w:rsidRDefault="00CB6465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3ECB6210" w14:textId="77777777" w:rsidR="00CB6465" w:rsidRPr="001208CC" w:rsidRDefault="00CB6465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1B7DDD7A" w14:textId="469E9974" w:rsidR="00CB6465" w:rsidRPr="001208CC" w:rsidRDefault="00CB6465" w:rsidP="00EE6B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CB6465" w:rsidRPr="001208CC" w14:paraId="371018EF" w14:textId="77777777" w:rsidTr="00B712C4">
        <w:trPr>
          <w:tblHeader/>
        </w:trPr>
        <w:tc>
          <w:tcPr>
            <w:tcW w:w="1906" w:type="pct"/>
          </w:tcPr>
          <w:p w14:paraId="73F4D46A" w14:textId="77777777" w:rsidR="00CB6465" w:rsidRPr="001208CC" w:rsidRDefault="00CB6465" w:rsidP="00276D75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pct"/>
          </w:tcPr>
          <w:p w14:paraId="0747D0AE" w14:textId="77777777" w:rsidR="00CB6465" w:rsidRPr="001208CC" w:rsidRDefault="00CB646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6" w:type="pct"/>
            <w:gridSpan w:val="7"/>
          </w:tcPr>
          <w:p w14:paraId="1285EE35" w14:textId="25354293" w:rsidR="00CB6465" w:rsidRPr="001208CC" w:rsidRDefault="00CB6465" w:rsidP="00276D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712C4" w:rsidRPr="001208CC" w14:paraId="7129E983" w14:textId="77777777" w:rsidTr="00B712C4">
        <w:tc>
          <w:tcPr>
            <w:tcW w:w="1906" w:type="pct"/>
          </w:tcPr>
          <w:p w14:paraId="5893D642" w14:textId="77777777" w:rsidR="00EF7D1F" w:rsidRDefault="00CB6465" w:rsidP="00EF7D1F">
            <w:pPr>
              <w:spacing w:line="240" w:lineRule="auto"/>
              <w:ind w:left="144" w:right="-177" w:hanging="6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รายได้สิทธิการเช่ารอตัดบัญชีจาก</w:t>
            </w:r>
          </w:p>
          <w:p w14:paraId="7F994CB5" w14:textId="1FFC0949" w:rsidR="00CB6465" w:rsidRPr="001208CC" w:rsidRDefault="00A16F78" w:rsidP="00EF7D1F">
            <w:pPr>
              <w:spacing w:line="240" w:lineRule="auto"/>
              <w:ind w:left="144" w:right="-177" w:hanging="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CB6465"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8" w:type="pct"/>
          </w:tcPr>
          <w:p w14:paraId="269623F9" w14:textId="77777777" w:rsidR="00CB6465" w:rsidRPr="001208CC" w:rsidRDefault="00CB6465" w:rsidP="00276D75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3720AB53" w14:textId="691D5D6E" w:rsidR="00CB6465" w:rsidRPr="001208CC" w:rsidRDefault="00CB6465" w:rsidP="00276D75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B595475" w14:textId="77777777" w:rsidR="00CB6465" w:rsidRPr="001208CC" w:rsidRDefault="00CB6465" w:rsidP="00276D7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2D0A0D62" w14:textId="77777777" w:rsidR="00CB6465" w:rsidRPr="001208CC" w:rsidRDefault="00CB6465" w:rsidP="00276D75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5B02C42" w14:textId="77777777" w:rsidR="00CB6465" w:rsidRPr="001208CC" w:rsidRDefault="00CB6465" w:rsidP="00276D7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029EE102" w14:textId="77777777" w:rsidR="00CB6465" w:rsidRPr="001208CC" w:rsidRDefault="00CB6465" w:rsidP="00276D75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42AB51D" w14:textId="77777777" w:rsidR="00CB6465" w:rsidRPr="001208CC" w:rsidRDefault="00CB6465" w:rsidP="00276D75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1572D389" w14:textId="77777777" w:rsidR="00CB6465" w:rsidRPr="001208CC" w:rsidRDefault="00CB6465" w:rsidP="00276D75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712C4" w:rsidRPr="001208CC" w14:paraId="685036E7" w14:textId="77777777" w:rsidTr="00B712C4">
        <w:tc>
          <w:tcPr>
            <w:tcW w:w="1906" w:type="pct"/>
          </w:tcPr>
          <w:p w14:paraId="6FF03003" w14:textId="6F153871" w:rsidR="00A97DB6" w:rsidRPr="007D5A6A" w:rsidRDefault="00A97DB6" w:rsidP="00A97DB6">
            <w:pPr>
              <w:spacing w:line="240" w:lineRule="auto"/>
              <w:ind w:left="144" w:hanging="5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D5A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D5A6A">
              <w:rPr>
                <w:rFonts w:ascii="Angsana New" w:hAnsi="Angsana New"/>
                <w:sz w:val="28"/>
                <w:szCs w:val="28"/>
              </w:rPr>
              <w:t>1</w:t>
            </w:r>
            <w:r w:rsidRPr="007D5A6A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428" w:type="pct"/>
          </w:tcPr>
          <w:p w14:paraId="2B5D9F4A" w14:textId="77777777" w:rsidR="00A97DB6" w:rsidRPr="007D5A6A" w:rsidRDefault="00A97DB6" w:rsidP="00A97DB6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6C6ED2CE" w14:textId="68EEC738" w:rsidR="00A97DB6" w:rsidRPr="007D5A6A" w:rsidRDefault="00A97DB6" w:rsidP="00A97DB6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7D5A6A">
              <w:rPr>
                <w:rFonts w:ascii="Angsana New" w:hAnsi="Angsana New" w:cs="Angsana New"/>
                <w:sz w:val="28"/>
                <w:szCs w:val="28"/>
              </w:rPr>
              <w:t>2,778.40</w:t>
            </w:r>
          </w:p>
        </w:tc>
        <w:tc>
          <w:tcPr>
            <w:tcW w:w="144" w:type="pct"/>
          </w:tcPr>
          <w:p w14:paraId="729A2271" w14:textId="77777777" w:rsidR="00A97DB6" w:rsidRPr="001208CC" w:rsidRDefault="00A97DB6" w:rsidP="00A97DB6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E2841C3" w14:textId="666AAF0B" w:rsidR="00A97DB6" w:rsidRPr="001208CC" w:rsidRDefault="00A97DB6" w:rsidP="00A97DB6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Pr="007D5A6A">
              <w:rPr>
                <w:rFonts w:ascii="Angsana New" w:hAnsi="Angsana New" w:cs="Angsana New"/>
                <w:sz w:val="28"/>
                <w:szCs w:val="28"/>
              </w:rPr>
              <w:t>915</w:t>
            </w:r>
            <w:r>
              <w:rPr>
                <w:rFonts w:ascii="Angsana New" w:hAnsi="Angsana New"/>
                <w:sz w:val="28"/>
                <w:szCs w:val="28"/>
              </w:rPr>
              <w:t>.65</w:t>
            </w:r>
          </w:p>
        </w:tc>
        <w:tc>
          <w:tcPr>
            <w:tcW w:w="144" w:type="pct"/>
          </w:tcPr>
          <w:p w14:paraId="096FA14C" w14:textId="77777777" w:rsidR="00A97DB6" w:rsidRPr="001208CC" w:rsidRDefault="00A97DB6" w:rsidP="00A97DB6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A8B90B7" w14:textId="0CC047F9" w:rsidR="00A97DB6" w:rsidRPr="001208CC" w:rsidRDefault="00A97DB6" w:rsidP="00A97DB6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73B877B" w14:textId="77777777" w:rsidR="00A97DB6" w:rsidRPr="001208CC" w:rsidRDefault="00A97DB6" w:rsidP="00A97DB6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41C97311" w14:textId="4795E1BD" w:rsidR="00A97DB6" w:rsidRPr="001208CC" w:rsidRDefault="00A97DB6" w:rsidP="00A97DB6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12C4" w:rsidRPr="001208CC" w14:paraId="0C53BC5D" w14:textId="77777777" w:rsidTr="00B712C4">
        <w:tc>
          <w:tcPr>
            <w:tcW w:w="1906" w:type="pct"/>
          </w:tcPr>
          <w:p w14:paraId="09DC181F" w14:textId="5DE01161" w:rsidR="00A97DB6" w:rsidRPr="007D5A6A" w:rsidRDefault="00A97DB6" w:rsidP="00A97DB6">
            <w:pPr>
              <w:spacing w:line="240" w:lineRule="auto"/>
              <w:ind w:left="144" w:hanging="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428" w:type="pct"/>
          </w:tcPr>
          <w:p w14:paraId="48C1FB86" w14:textId="732496DF" w:rsidR="00A97DB6" w:rsidRPr="00CB6465" w:rsidRDefault="00A97DB6" w:rsidP="00A97DB6">
            <w:pPr>
              <w:pStyle w:val="BodyText"/>
              <w:tabs>
                <w:tab w:val="decimal" w:pos="-101"/>
              </w:tabs>
              <w:spacing w:after="0" w:line="240" w:lineRule="auto"/>
              <w:ind w:left="-101" w:right="-17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B6465"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574" w:type="pct"/>
          </w:tcPr>
          <w:p w14:paraId="5B9606B2" w14:textId="41B49B98" w:rsidR="00A97DB6" w:rsidRPr="001208CC" w:rsidRDefault="00A97DB6" w:rsidP="00A97DB6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D5A6A">
              <w:rPr>
                <w:rFonts w:ascii="Angsana New" w:hAnsi="Angsana New" w:cs="Angsana New"/>
                <w:sz w:val="28"/>
                <w:szCs w:val="28"/>
              </w:rPr>
              <w:t>2,778.40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258BC5AA" w14:textId="77777777" w:rsidR="00A97DB6" w:rsidRPr="001208CC" w:rsidRDefault="00A97DB6" w:rsidP="00A97DB6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E2ACCEB" w14:textId="5CD61011" w:rsidR="00A97DB6" w:rsidRPr="001208CC" w:rsidRDefault="00EC0B30" w:rsidP="00A97DB6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B043C1F" w14:textId="77777777" w:rsidR="00A97DB6" w:rsidRPr="001208CC" w:rsidRDefault="00A97DB6" w:rsidP="00A97DB6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C8348B3" w14:textId="1163FE2C" w:rsidR="00A97DB6" w:rsidRPr="001208CC" w:rsidRDefault="00A97DB6" w:rsidP="00A97DB6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388FA41" w14:textId="77777777" w:rsidR="00A97DB6" w:rsidRPr="001208CC" w:rsidRDefault="00A97DB6" w:rsidP="00A97DB6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48F579F0" w14:textId="77777777" w:rsidR="00A97DB6" w:rsidRPr="001208CC" w:rsidRDefault="00A97DB6" w:rsidP="00A97DB6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12C4" w:rsidRPr="001208CC" w14:paraId="310B3505" w14:textId="77777777" w:rsidTr="00B712C4">
        <w:tc>
          <w:tcPr>
            <w:tcW w:w="1906" w:type="pct"/>
          </w:tcPr>
          <w:p w14:paraId="575F20CD" w14:textId="0FA89DE6" w:rsidR="00A97DB6" w:rsidRPr="007D5A6A" w:rsidRDefault="00A97DB6" w:rsidP="00A97DB6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428" w:type="pct"/>
          </w:tcPr>
          <w:p w14:paraId="729B64EB" w14:textId="77777777" w:rsidR="00A97DB6" w:rsidRDefault="00A97DB6" w:rsidP="00A97DB6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4" w:type="pct"/>
          </w:tcPr>
          <w:p w14:paraId="777A40B2" w14:textId="54DB0D55" w:rsidR="00A97DB6" w:rsidRPr="001208CC" w:rsidRDefault="00A97DB6" w:rsidP="00A97DB6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2810DFE8" w14:textId="77777777" w:rsidR="00A97DB6" w:rsidRPr="001208CC" w:rsidRDefault="00A97DB6" w:rsidP="00A97DB6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2A6A88D8" w14:textId="619E07FA" w:rsidR="00A97DB6" w:rsidRPr="001208CC" w:rsidRDefault="00EC0B30" w:rsidP="00A97DB6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(39.26)</w:t>
            </w:r>
          </w:p>
        </w:tc>
        <w:tc>
          <w:tcPr>
            <w:tcW w:w="144" w:type="pct"/>
          </w:tcPr>
          <w:p w14:paraId="54109DD6" w14:textId="77777777" w:rsidR="00A97DB6" w:rsidRPr="001208CC" w:rsidRDefault="00A97DB6" w:rsidP="00A97DB6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C83ECA4" w14:textId="5F9A9CC6" w:rsidR="00A97DB6" w:rsidRPr="001208CC" w:rsidRDefault="00A97DB6" w:rsidP="00A97DB6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C1A1783" w14:textId="77777777" w:rsidR="00A97DB6" w:rsidRPr="001208CC" w:rsidRDefault="00A97DB6" w:rsidP="00A97DB6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6004BE73" w14:textId="497D47B9" w:rsidR="00A97DB6" w:rsidRPr="001208CC" w:rsidRDefault="00A97DB6" w:rsidP="00A97DB6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12C4" w:rsidRPr="001208CC" w14:paraId="314276F0" w14:textId="77777777" w:rsidTr="00B712C4">
        <w:tc>
          <w:tcPr>
            <w:tcW w:w="1906" w:type="pct"/>
          </w:tcPr>
          <w:p w14:paraId="21CC0A26" w14:textId="16D0F356" w:rsidR="00A97DB6" w:rsidRPr="001208CC" w:rsidRDefault="004C156C" w:rsidP="004C156C">
            <w:pPr>
              <w:spacing w:line="240" w:lineRule="auto"/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97DB6"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7DB6"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97D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A97DB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28" w:type="pct"/>
          </w:tcPr>
          <w:p w14:paraId="75C00B79" w14:textId="77777777" w:rsidR="00A97DB6" w:rsidRDefault="00A97DB6" w:rsidP="00A97DB6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BAE21F5" w14:textId="4E7B92EA" w:rsidR="00A97DB6" w:rsidRPr="001208CC" w:rsidRDefault="00A97DB6" w:rsidP="00A97DB6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525978CA" w14:textId="77777777" w:rsidR="00A97DB6" w:rsidRPr="001208CC" w:rsidRDefault="00A97DB6" w:rsidP="00A97DB6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D7BAD7B" w14:textId="02BEAA6C" w:rsidR="00A97DB6" w:rsidRPr="001208CC" w:rsidRDefault="00A97DB6" w:rsidP="00A97DB6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</w:t>
            </w:r>
            <w:r w:rsidR="003870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3870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44" w:type="pct"/>
          </w:tcPr>
          <w:p w14:paraId="1CBB2832" w14:textId="77777777" w:rsidR="00A97DB6" w:rsidRPr="001208CC" w:rsidRDefault="00A97DB6" w:rsidP="00A97DB6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301B7D7" w14:textId="11C66066" w:rsidR="00A97DB6" w:rsidRPr="001208CC" w:rsidRDefault="00A97DB6" w:rsidP="00A97DB6">
            <w:pPr>
              <w:pStyle w:val="BodyText"/>
              <w:tabs>
                <w:tab w:val="decimal" w:pos="5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3F69D5C" w14:textId="77777777" w:rsidR="00A97DB6" w:rsidRPr="001208CC" w:rsidRDefault="00A97DB6" w:rsidP="00A97DB6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6FF7544" w14:textId="77777777" w:rsidR="00A97DB6" w:rsidRPr="001208CC" w:rsidRDefault="00A97DB6" w:rsidP="00A97DB6">
            <w:pPr>
              <w:pStyle w:val="BodyText"/>
              <w:tabs>
                <w:tab w:val="decimal" w:pos="51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DD9A8BB" w14:textId="77777777" w:rsidR="000828F0" w:rsidRPr="001208CC" w:rsidRDefault="000828F0" w:rsidP="00695F50">
      <w:pPr>
        <w:pStyle w:val="NoSpacing"/>
        <w:rPr>
          <w:rFonts w:ascii="Angsana New" w:hAnsi="Angsana New"/>
          <w:sz w:val="28"/>
          <w:szCs w:val="28"/>
        </w:rPr>
      </w:pPr>
    </w:p>
    <w:p w14:paraId="3E5CF292" w14:textId="77777777" w:rsidR="001910AC" w:rsidRDefault="001910AC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022AFC15" w14:textId="59A8DE17" w:rsidR="008A6E1C" w:rsidRPr="001208CC" w:rsidRDefault="008A6E1C" w:rsidP="004C3A85">
      <w:pPr>
        <w:pStyle w:val="BodyText"/>
        <w:tabs>
          <w:tab w:val="left" w:pos="720"/>
        </w:tabs>
        <w:spacing w:after="0"/>
        <w:ind w:left="450" w:right="-45" w:firstLine="108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1208CC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สัญญาสำคัญที่</w:t>
      </w:r>
      <w:r w:rsidRPr="001208C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มีการเปลี่ยนแปลงอย่างมีสาระสำคัญในระหว่างงวดสามเดือนสิ้นสุดวันที่ </w:t>
      </w:r>
      <w:r w:rsidRPr="001208CC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31 </w:t>
      </w:r>
      <w:r w:rsidR="00ED04E8" w:rsidRPr="001208C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ธันวาคม</w:t>
      </w:r>
      <w:r w:rsidRPr="001208C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  <w:r w:rsidRPr="001208CC">
        <w:rPr>
          <w:rFonts w:ascii="Angsana New" w:hAnsi="Angsana New" w:cs="Angsana New"/>
          <w:b/>
          <w:bCs/>
          <w:i/>
          <w:iCs/>
          <w:sz w:val="28"/>
          <w:szCs w:val="28"/>
        </w:rPr>
        <w:t>256</w:t>
      </w:r>
      <w:r w:rsidR="001910AC">
        <w:rPr>
          <w:rFonts w:ascii="Angsana New" w:hAnsi="Angsana New" w:cs="Angsana New"/>
          <w:b/>
          <w:bCs/>
          <w:i/>
          <w:iCs/>
          <w:sz w:val="28"/>
          <w:szCs w:val="28"/>
        </w:rPr>
        <w:t>3</w:t>
      </w:r>
      <w:r w:rsidRPr="001208CC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 </w:t>
      </w:r>
      <w:r w:rsidRPr="001208C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มีดังต่อไปนี้</w:t>
      </w:r>
      <w:r w:rsidRPr="001208CC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 </w:t>
      </w:r>
    </w:p>
    <w:p w14:paraId="4615658E" w14:textId="77777777" w:rsidR="00695F50" w:rsidRPr="001208CC" w:rsidRDefault="00695F50" w:rsidP="008A6E1C">
      <w:pPr>
        <w:pStyle w:val="BodyText"/>
        <w:tabs>
          <w:tab w:val="left" w:pos="720"/>
        </w:tabs>
        <w:spacing w:after="0"/>
        <w:ind w:left="540" w:right="-45"/>
        <w:rPr>
          <w:rFonts w:ascii="Angsana New" w:hAnsi="Angsana New"/>
          <w:sz w:val="28"/>
          <w:szCs w:val="28"/>
        </w:rPr>
      </w:pPr>
    </w:p>
    <w:p w14:paraId="19C1D835" w14:textId="1DF60675" w:rsidR="00ED04E8" w:rsidRPr="004C3A85" w:rsidRDefault="00B82844" w:rsidP="004C3A85">
      <w:pPr>
        <w:pStyle w:val="BodyText"/>
        <w:numPr>
          <w:ilvl w:val="1"/>
          <w:numId w:val="29"/>
        </w:numPr>
        <w:tabs>
          <w:tab w:val="left" w:pos="540"/>
        </w:tabs>
        <w:spacing w:after="0"/>
        <w:ind w:left="540" w:right="-45" w:hanging="540"/>
        <w:rPr>
          <w:rFonts w:ascii="Angsana New" w:hAnsi="Angsana New" w:cs="Angsana New"/>
          <w:snapToGrid w:val="0"/>
          <w:sz w:val="28"/>
          <w:szCs w:val="28"/>
          <w:lang w:eastAsia="th-TH"/>
        </w:rPr>
      </w:pPr>
      <w:r w:rsidRPr="00B82844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บริษัท</w:t>
      </w:r>
      <w:r w:rsidR="00D12BE7">
        <w:rPr>
          <w:rFonts w:ascii="Angsana New" w:hAnsi="Angsana New" w:cs="Angsana New" w:hint="cs"/>
          <w:snapToGrid w:val="0"/>
          <w:sz w:val="28"/>
          <w:szCs w:val="28"/>
          <w:cs/>
          <w:lang w:eastAsia="th-TH"/>
        </w:rPr>
        <w:t>ย่อยของบริษัทได้ทำสัญญาจ้างบริหารงานและควบคุมงานก่อสร้างกับบริษัทร่วมแห่งหนึ่ง โดยมีกำหนดระยะเวลาและค่าบริการเป็นราคาที่ตกลงกันตามสัญญา</w:t>
      </w:r>
    </w:p>
    <w:p w14:paraId="2D27F10D" w14:textId="77777777" w:rsidR="00D44D52" w:rsidRPr="00B82844" w:rsidRDefault="00D44D52" w:rsidP="00D44D52">
      <w:pPr>
        <w:pStyle w:val="BodyText"/>
        <w:tabs>
          <w:tab w:val="left" w:pos="540"/>
        </w:tabs>
        <w:spacing w:after="0"/>
        <w:ind w:right="-45"/>
        <w:rPr>
          <w:rFonts w:ascii="Angsana New" w:hAnsi="Angsana New" w:cs="Angsana New"/>
          <w:snapToGrid w:val="0"/>
          <w:sz w:val="28"/>
          <w:szCs w:val="28"/>
          <w:lang w:eastAsia="th-TH"/>
        </w:rPr>
      </w:pPr>
    </w:p>
    <w:p w14:paraId="6F058511" w14:textId="1567D348" w:rsidR="00B82844" w:rsidRPr="00B82844" w:rsidRDefault="00B82844" w:rsidP="00B82844">
      <w:pPr>
        <w:pStyle w:val="BodyText"/>
        <w:numPr>
          <w:ilvl w:val="1"/>
          <w:numId w:val="29"/>
        </w:numPr>
        <w:tabs>
          <w:tab w:val="left" w:pos="540"/>
        </w:tabs>
        <w:spacing w:after="0"/>
        <w:ind w:left="540" w:right="-45" w:hanging="540"/>
        <w:rPr>
          <w:rFonts w:ascii="Angsana New" w:hAnsi="Angsana New"/>
          <w:sz w:val="28"/>
          <w:szCs w:val="28"/>
        </w:rPr>
      </w:pPr>
      <w:r w:rsidRPr="00B82844">
        <w:rPr>
          <w:rFonts w:ascii="Angsana New" w:hAnsi="Angsana New" w:cs="Angsana New"/>
          <w:sz w:val="28"/>
          <w:szCs w:val="28"/>
          <w:cs/>
        </w:rPr>
        <w:t>บริษัทย่อยของบริษัทได้ทำสัญญาให้บริการที่ปรึกษากับบริษัท</w:t>
      </w:r>
      <w:r w:rsidR="00D12BE7">
        <w:rPr>
          <w:rFonts w:ascii="Angsana New" w:hAnsi="Angsana New" w:cs="Angsana New" w:hint="cs"/>
          <w:sz w:val="28"/>
          <w:szCs w:val="28"/>
          <w:cs/>
        </w:rPr>
        <w:t>ใหญ่ บริษัทร่วมแห่งหนึ่ง และบริษัทที่เกี่ยวข้องกันสองแห่ง</w:t>
      </w:r>
      <w:r w:rsidRPr="00B82844">
        <w:rPr>
          <w:rFonts w:ascii="Angsana New" w:hAnsi="Angsana New" w:cs="Angsana New"/>
          <w:sz w:val="28"/>
          <w:szCs w:val="28"/>
          <w:cs/>
        </w:rPr>
        <w:t xml:space="preserve"> โดยมีกำหนดระยะเวลาและค่าบริการเป็นราคาที่ตกลงกันตามสัญญา</w:t>
      </w:r>
    </w:p>
    <w:p w14:paraId="50D651E7" w14:textId="4910FAA3" w:rsidR="00ED04E8" w:rsidRPr="00FF4FD4" w:rsidRDefault="00ED04E8" w:rsidP="00FF4FD4">
      <w:pPr>
        <w:pStyle w:val="BodyText"/>
        <w:tabs>
          <w:tab w:val="left" w:pos="450"/>
        </w:tabs>
        <w:spacing w:after="0"/>
        <w:ind w:right="-45"/>
        <w:rPr>
          <w:rFonts w:ascii="Angsana New" w:hAnsi="Angsana New" w:cs="Angsana New"/>
          <w:snapToGrid w:val="0"/>
          <w:sz w:val="28"/>
          <w:szCs w:val="28"/>
          <w:highlight w:val="yellow"/>
          <w:lang w:eastAsia="th-TH"/>
        </w:rPr>
      </w:pPr>
    </w:p>
    <w:p w14:paraId="128FBF64" w14:textId="5075D3A5" w:rsidR="00C46D1C" w:rsidRPr="001208CC" w:rsidRDefault="00C46D1C" w:rsidP="00C46D1C">
      <w:pPr>
        <w:spacing w:line="240" w:lineRule="auto"/>
        <w:ind w:left="540" w:right="-27"/>
        <w:rPr>
          <w:rFonts w:ascii="Angsana New" w:hAnsi="Angsana New"/>
          <w:b/>
          <w:bCs/>
          <w:i/>
          <w:iCs/>
          <w:sz w:val="28"/>
          <w:szCs w:val="28"/>
        </w:rPr>
      </w:pPr>
      <w:r w:rsidRPr="001208CC">
        <w:rPr>
          <w:rFonts w:ascii="Angsana New" w:hAnsi="Angsana New"/>
          <w:b/>
          <w:bCs/>
          <w:i/>
          <w:iCs/>
          <w:sz w:val="28"/>
          <w:szCs w:val="28"/>
          <w:cs/>
        </w:rPr>
        <w:t>หนี้สินที่อาจเกิดขึ้นกับกิจการที่เกี่ยวข้องกัน</w:t>
      </w:r>
    </w:p>
    <w:p w14:paraId="2FAE22B1" w14:textId="77777777" w:rsidR="00C46D1C" w:rsidRPr="001208CC" w:rsidRDefault="00C46D1C" w:rsidP="0008695A">
      <w:pPr>
        <w:pStyle w:val="NoSpacing"/>
        <w:rPr>
          <w:rFonts w:ascii="Angsana New" w:hAnsi="Angsana New"/>
          <w:sz w:val="28"/>
          <w:szCs w:val="28"/>
        </w:rPr>
      </w:pPr>
    </w:p>
    <w:p w14:paraId="46759F17" w14:textId="02B3CDCF" w:rsidR="00C46D1C" w:rsidRPr="001208CC" w:rsidRDefault="00C46D1C" w:rsidP="00C46D1C">
      <w:pPr>
        <w:widowControl w:val="0"/>
        <w:spacing w:line="240" w:lineRule="auto"/>
        <w:ind w:left="547" w:right="14" w:hanging="547"/>
        <w:rPr>
          <w:rFonts w:ascii="Angsana New" w:hAnsi="Angsana New"/>
          <w:snapToGrid w:val="0"/>
          <w:sz w:val="28"/>
          <w:szCs w:val="28"/>
          <w:lang w:eastAsia="th-TH"/>
        </w:rPr>
      </w:pPr>
      <w:r w:rsidRPr="001208CC">
        <w:rPr>
          <w:rFonts w:ascii="Angsana New" w:hAnsi="Angsana New"/>
          <w:snapToGrid w:val="0"/>
          <w:sz w:val="28"/>
          <w:szCs w:val="28"/>
          <w:lang w:eastAsia="th-TH"/>
        </w:rPr>
        <w:tab/>
      </w:r>
      <w:r w:rsidRPr="001208CC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1208CC">
        <w:rPr>
          <w:rFonts w:ascii="Angsana New" w:hAnsi="Angsana New"/>
          <w:sz w:val="28"/>
          <w:szCs w:val="28"/>
        </w:rPr>
        <w:t xml:space="preserve"> 3</w:t>
      </w:r>
      <w:r w:rsidR="00883CF9" w:rsidRPr="001208CC">
        <w:rPr>
          <w:rFonts w:ascii="Angsana New" w:hAnsi="Angsana New"/>
          <w:sz w:val="28"/>
          <w:szCs w:val="28"/>
        </w:rPr>
        <w:t xml:space="preserve">1 </w:t>
      </w:r>
      <w:r w:rsidR="00883CF9" w:rsidRPr="001208C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208CC">
        <w:rPr>
          <w:rFonts w:ascii="Angsana New" w:hAnsi="Angsana New"/>
          <w:sz w:val="28"/>
          <w:szCs w:val="28"/>
        </w:rPr>
        <w:t>2</w:t>
      </w:r>
      <w:r w:rsidR="00030A6B" w:rsidRPr="001208CC">
        <w:rPr>
          <w:rFonts w:ascii="Angsana New" w:hAnsi="Angsana New"/>
          <w:sz w:val="28"/>
          <w:szCs w:val="28"/>
        </w:rPr>
        <w:t>5</w:t>
      </w:r>
      <w:r w:rsidRPr="001208CC">
        <w:rPr>
          <w:rFonts w:ascii="Angsana New" w:hAnsi="Angsana New"/>
          <w:sz w:val="28"/>
          <w:szCs w:val="28"/>
        </w:rPr>
        <w:t>6</w:t>
      </w:r>
      <w:r w:rsidR="00972E81">
        <w:rPr>
          <w:rFonts w:ascii="Angsana New" w:hAnsi="Angsana New"/>
          <w:sz w:val="28"/>
          <w:szCs w:val="28"/>
        </w:rPr>
        <w:t>3</w:t>
      </w:r>
      <w:r w:rsidRPr="001208C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มีดังนี้</w:t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1"/>
        <w:gridCol w:w="1800"/>
        <w:gridCol w:w="270"/>
        <w:gridCol w:w="1980"/>
      </w:tblGrid>
      <w:tr w:rsidR="00C46D1C" w:rsidRPr="001208CC" w14:paraId="09007E01" w14:textId="77777777" w:rsidTr="00295584">
        <w:tc>
          <w:tcPr>
            <w:tcW w:w="5121" w:type="dxa"/>
          </w:tcPr>
          <w:p w14:paraId="2640F49D" w14:textId="77777777" w:rsidR="00C46D1C" w:rsidRPr="001208CC" w:rsidRDefault="00181A03" w:rsidP="00837A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br w:type="page"/>
            </w:r>
            <w:r w:rsidR="00C46D1C" w:rsidRPr="001208C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24F4E51B" w14:textId="77777777" w:rsidR="00C46D1C" w:rsidRPr="001208CC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08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62060DE1" w14:textId="77777777" w:rsidR="00C46D1C" w:rsidRPr="001208CC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4F5F1C" w14:textId="77777777" w:rsidR="00C46D1C" w:rsidRPr="001208CC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08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C46D1C" w:rsidRPr="001208CC" w14:paraId="09B840C9" w14:textId="77777777" w:rsidTr="00295584">
        <w:tc>
          <w:tcPr>
            <w:tcW w:w="5121" w:type="dxa"/>
          </w:tcPr>
          <w:p w14:paraId="72EEB51E" w14:textId="77777777" w:rsidR="00C46D1C" w:rsidRPr="001208CC" w:rsidRDefault="00C46D1C" w:rsidP="00837A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4AA7280C" w14:textId="77777777" w:rsidR="00C46D1C" w:rsidRPr="001208CC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1208CC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AB44C4" w:rsidRPr="001208CC" w14:paraId="09CD68E9" w14:textId="77777777" w:rsidTr="00295584">
        <w:tc>
          <w:tcPr>
            <w:tcW w:w="5121" w:type="dxa"/>
          </w:tcPr>
          <w:p w14:paraId="7C9A0C1F" w14:textId="77777777" w:rsidR="00AB44C4" w:rsidRPr="001208CC" w:rsidRDefault="00AB44C4" w:rsidP="00AB44C4">
            <w:pPr>
              <w:autoSpaceDE w:val="0"/>
              <w:autoSpaceDN w:val="0"/>
              <w:adjustRightInd w:val="0"/>
              <w:spacing w:line="240" w:lineRule="auto"/>
              <w:ind w:left="972" w:hanging="972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</w:tcPr>
          <w:p w14:paraId="3CD00ECD" w14:textId="0F0DD6A6" w:rsidR="00AB44C4" w:rsidRPr="001208CC" w:rsidRDefault="00626C71" w:rsidP="00AB44C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60.73</w:t>
            </w:r>
          </w:p>
        </w:tc>
        <w:tc>
          <w:tcPr>
            <w:tcW w:w="270" w:type="dxa"/>
          </w:tcPr>
          <w:p w14:paraId="14D4ACF6" w14:textId="77777777" w:rsidR="00AB44C4" w:rsidRPr="001208CC" w:rsidRDefault="00AB44C4" w:rsidP="00AB44C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DFC0EB7" w14:textId="6BF9E254" w:rsidR="00AB44C4" w:rsidRPr="001208CC" w:rsidRDefault="00626C71" w:rsidP="00AB44C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4.48</w:t>
            </w:r>
          </w:p>
        </w:tc>
      </w:tr>
      <w:tr w:rsidR="00AB44C4" w:rsidRPr="001208CC" w14:paraId="551E8D33" w14:textId="77777777" w:rsidTr="00295584">
        <w:tc>
          <w:tcPr>
            <w:tcW w:w="5121" w:type="dxa"/>
          </w:tcPr>
          <w:p w14:paraId="283E71BC" w14:textId="77777777" w:rsidR="00AB44C4" w:rsidRPr="001208CC" w:rsidRDefault="00AB44C4" w:rsidP="00AB44C4">
            <w:pPr>
              <w:autoSpaceDE w:val="0"/>
              <w:autoSpaceDN w:val="0"/>
              <w:adjustRightInd w:val="0"/>
              <w:spacing w:line="240" w:lineRule="auto"/>
              <w:ind w:left="972" w:hanging="972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7E9E10E2" w14:textId="7952FE3E" w:rsidR="00AB44C4" w:rsidRPr="001208CC" w:rsidRDefault="00626C71" w:rsidP="00AB44C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1,664.44</w:t>
            </w:r>
          </w:p>
        </w:tc>
        <w:tc>
          <w:tcPr>
            <w:tcW w:w="270" w:type="dxa"/>
          </w:tcPr>
          <w:p w14:paraId="10FABB45" w14:textId="77777777" w:rsidR="00AB44C4" w:rsidRPr="001208CC" w:rsidRDefault="00AB44C4" w:rsidP="00AB44C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EF01A2" w14:textId="00DF2EB6" w:rsidR="00AB44C4" w:rsidRPr="001208CC" w:rsidRDefault="00626C71" w:rsidP="00AB44C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73.52</w:t>
            </w:r>
          </w:p>
        </w:tc>
      </w:tr>
    </w:tbl>
    <w:p w14:paraId="097F72BA" w14:textId="77777777" w:rsidR="003B252B" w:rsidRPr="001208CC" w:rsidRDefault="003B252B" w:rsidP="00AB6842">
      <w:pPr>
        <w:spacing w:line="240" w:lineRule="auto"/>
        <w:ind w:left="540" w:right="-27"/>
        <w:rPr>
          <w:rFonts w:ascii="Angsana New" w:hAnsi="Angsana New"/>
          <w:sz w:val="28"/>
          <w:szCs w:val="28"/>
        </w:rPr>
      </w:pPr>
    </w:p>
    <w:p w14:paraId="7ADFA731" w14:textId="4EC98834" w:rsidR="00337F1E" w:rsidRPr="006F04FA" w:rsidRDefault="00337F1E" w:rsidP="00756A28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after="240" w:line="240" w:lineRule="auto"/>
        <w:ind w:left="540" w:right="-43"/>
        <w:rPr>
          <w:rFonts w:ascii="Angsana New" w:hAnsi="Angsana New"/>
          <w:bCs/>
          <w:sz w:val="28"/>
          <w:szCs w:val="28"/>
        </w:rPr>
      </w:pPr>
      <w:r w:rsidRPr="006F04FA">
        <w:rPr>
          <w:rFonts w:ascii="Angsana New" w:hAnsi="Angsana New"/>
          <w:bCs/>
          <w:sz w:val="28"/>
          <w:szCs w:val="28"/>
          <w:cs/>
        </w:rPr>
        <w:t>เงินลงทุน</w:t>
      </w:r>
      <w:r w:rsidR="007E0C15" w:rsidRPr="006F04FA">
        <w:rPr>
          <w:rFonts w:ascii="Angsana New" w:hAnsi="Angsana New" w:hint="cs"/>
          <w:bCs/>
          <w:sz w:val="28"/>
          <w:szCs w:val="28"/>
          <w:cs/>
        </w:rPr>
        <w:t>ชั่วคราว</w:t>
      </w:r>
    </w:p>
    <w:p w14:paraId="17350F51" w14:textId="15A799CD" w:rsidR="00203635" w:rsidRDefault="00203635" w:rsidP="00203635">
      <w:pPr>
        <w:pStyle w:val="ListParagraph"/>
        <w:tabs>
          <w:tab w:val="left" w:pos="720"/>
        </w:tabs>
        <w:ind w:left="540" w:right="-45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 w:hint="cs"/>
          <w:sz w:val="28"/>
          <w:szCs w:val="28"/>
          <w:cs/>
        </w:rPr>
        <w:t>รายการเคลื่อนไหวในระหว่างงวดสามเดือนสิ้นสุดวันที่</w:t>
      </w:r>
      <w:r w:rsidRPr="001208CC">
        <w:rPr>
          <w:rFonts w:ascii="Angsana New" w:hAnsi="Angsana New"/>
          <w:sz w:val="28"/>
          <w:szCs w:val="28"/>
        </w:rPr>
        <w:t xml:space="preserve"> 31 </w:t>
      </w:r>
      <w:r w:rsidRPr="001208C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42648">
        <w:rPr>
          <w:rFonts w:ascii="Angsana New" w:hAnsi="Angsana New"/>
          <w:sz w:val="28"/>
          <w:szCs w:val="28"/>
        </w:rPr>
        <w:t>2563</w:t>
      </w:r>
      <w:r w:rsidRPr="001208CC">
        <w:rPr>
          <w:rFonts w:ascii="Angsana New" w:hAnsi="Angsana New" w:hint="cs"/>
          <w:sz w:val="28"/>
          <w:szCs w:val="28"/>
          <w:cs/>
        </w:rPr>
        <w:t xml:space="preserve"> ของตราสารทุนที่อยู่ในความต้องการของตลาดมีดังนี้</w:t>
      </w:r>
    </w:p>
    <w:p w14:paraId="59C41388" w14:textId="77777777" w:rsidR="00071822" w:rsidRPr="00071822" w:rsidRDefault="00071822" w:rsidP="00203635">
      <w:pPr>
        <w:pStyle w:val="ListParagraph"/>
        <w:tabs>
          <w:tab w:val="left" w:pos="720"/>
        </w:tabs>
        <w:ind w:left="540" w:right="-45"/>
        <w:rPr>
          <w:rFonts w:ascii="Angsana New" w:hAnsi="Angsana New"/>
          <w:sz w:val="10"/>
          <w:szCs w:val="1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203635" w:rsidRPr="001208CC" w14:paraId="45963483" w14:textId="77777777" w:rsidTr="00203635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C1BED68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6F731E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4CA0128D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6" w:type="dxa"/>
            <w:gridSpan w:val="9"/>
            <w:vAlign w:val="bottom"/>
            <w:hideMark/>
          </w:tcPr>
          <w:p w14:paraId="33F47E18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3635" w:rsidRPr="001208CC" w14:paraId="0FF3407E" w14:textId="77777777" w:rsidTr="00203635">
        <w:trPr>
          <w:tblHeader/>
        </w:trPr>
        <w:tc>
          <w:tcPr>
            <w:tcW w:w="2340" w:type="dxa"/>
            <w:shd w:val="clear" w:color="auto" w:fill="auto"/>
            <w:vAlign w:val="bottom"/>
            <w:hideMark/>
          </w:tcPr>
          <w:p w14:paraId="2E695E9B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B5F320F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2E102372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vAlign w:val="bottom"/>
            <w:hideMark/>
          </w:tcPr>
          <w:p w14:paraId="3C2C9685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14:paraId="15973872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8C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208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6" w:type="dxa"/>
            <w:vAlign w:val="bottom"/>
          </w:tcPr>
          <w:p w14:paraId="655D35DE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43E8784A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485B8546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</w:tcPr>
          <w:p w14:paraId="7A14B8D3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08037429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  <w:hideMark/>
          </w:tcPr>
          <w:p w14:paraId="078C05F7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35" w:type="dxa"/>
            <w:vAlign w:val="bottom"/>
          </w:tcPr>
          <w:p w14:paraId="21CD89A2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  <w:hideMark/>
          </w:tcPr>
          <w:p w14:paraId="6525C877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14:paraId="75887B68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1208CC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203635" w:rsidRPr="001208CC" w14:paraId="6CA34423" w14:textId="77777777" w:rsidTr="00A21FC4">
        <w:trPr>
          <w:tblHeader/>
        </w:trPr>
        <w:tc>
          <w:tcPr>
            <w:tcW w:w="2340" w:type="dxa"/>
            <w:vAlign w:val="bottom"/>
          </w:tcPr>
          <w:p w14:paraId="01FDD10F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149D12B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07EA1241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  <w:hideMark/>
          </w:tcPr>
          <w:p w14:paraId="39CAF17E" w14:textId="3FC6591A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972E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399F4A18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2EEA462C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14:paraId="6C92DC73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  <w:hideMark/>
          </w:tcPr>
          <w:p w14:paraId="59201925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5" w:type="dxa"/>
            <w:vAlign w:val="bottom"/>
          </w:tcPr>
          <w:p w14:paraId="3F71738A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  <w:hideMark/>
          </w:tcPr>
          <w:p w14:paraId="7E6A3977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5" w:type="dxa"/>
            <w:vAlign w:val="bottom"/>
          </w:tcPr>
          <w:p w14:paraId="4C2B7D3F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  <w:hideMark/>
          </w:tcPr>
          <w:p w14:paraId="3B70ACD5" w14:textId="5346253B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972E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03635" w:rsidRPr="001208CC" w14:paraId="6B54F766" w14:textId="77777777" w:rsidTr="00A21FC4">
        <w:trPr>
          <w:tblHeader/>
        </w:trPr>
        <w:tc>
          <w:tcPr>
            <w:tcW w:w="2340" w:type="dxa"/>
          </w:tcPr>
          <w:p w14:paraId="4E79EDF9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AB3BA7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621C5978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6" w:type="dxa"/>
            <w:gridSpan w:val="9"/>
            <w:hideMark/>
          </w:tcPr>
          <w:p w14:paraId="74A14EB2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03635" w:rsidRPr="001208CC" w14:paraId="0D4823A4" w14:textId="77777777" w:rsidTr="00A21FC4">
        <w:tc>
          <w:tcPr>
            <w:tcW w:w="2340" w:type="dxa"/>
            <w:hideMark/>
          </w:tcPr>
          <w:p w14:paraId="35A40442" w14:textId="77777777" w:rsidR="00203635" w:rsidRPr="001208CC" w:rsidRDefault="00203635" w:rsidP="00FF54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14:paraId="704429B9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02017E92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E614AEF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846687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5E2043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4D086E4D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577C5025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571B82EB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557A454A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4EC11281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FEFCAE9" w14:textId="77777777" w:rsidR="00203635" w:rsidRPr="001208CC" w:rsidRDefault="00203635" w:rsidP="00A21FC4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2E81" w:rsidRPr="001208CC" w14:paraId="43B797FC" w14:textId="77777777" w:rsidTr="00972E81">
        <w:tc>
          <w:tcPr>
            <w:tcW w:w="2340" w:type="dxa"/>
            <w:hideMark/>
          </w:tcPr>
          <w:p w14:paraId="238BF9A3" w14:textId="171234FA" w:rsidR="00972E81" w:rsidRPr="001208CC" w:rsidRDefault="00ED0333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ตราสารทุนถือไว้</w:t>
            </w:r>
            <w:r w:rsidR="00972E81" w:rsidRPr="001208C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990" w:type="dxa"/>
          </w:tcPr>
          <w:p w14:paraId="4BF49863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0186F452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hideMark/>
          </w:tcPr>
          <w:p w14:paraId="3157A5E9" w14:textId="5ECA840A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8"/>
                <w:tab w:val="left" w:pos="816"/>
              </w:tabs>
              <w:spacing w:line="240" w:lineRule="auto"/>
              <w:ind w:left="-9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16.33</w:t>
            </w:r>
          </w:p>
        </w:tc>
        <w:tc>
          <w:tcPr>
            <w:tcW w:w="236" w:type="dxa"/>
          </w:tcPr>
          <w:p w14:paraId="0A84B75D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7B0FFD" w14:textId="39D02C98" w:rsidR="00972E81" w:rsidRPr="001208CC" w:rsidRDefault="006A2E45" w:rsidP="006A2E45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2C212AA6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0F6DFA50" w14:textId="5872C894" w:rsidR="00972E81" w:rsidRPr="001208CC" w:rsidRDefault="006A2E45" w:rsidP="00972E81">
            <w:pPr>
              <w:tabs>
                <w:tab w:val="clear" w:pos="227"/>
                <w:tab w:val="clear" w:pos="454"/>
                <w:tab w:val="decimal" w:pos="468"/>
              </w:tabs>
              <w:spacing w:line="240" w:lineRule="auto"/>
              <w:ind w:left="-72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(5.94)</w:t>
            </w:r>
          </w:p>
        </w:tc>
        <w:tc>
          <w:tcPr>
            <w:tcW w:w="235" w:type="dxa"/>
          </w:tcPr>
          <w:p w14:paraId="09287C49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7134B49A" w14:textId="610B442C" w:rsidR="00972E81" w:rsidRPr="001208CC" w:rsidRDefault="006A2E45" w:rsidP="00ED0333">
            <w:pPr>
              <w:tabs>
                <w:tab w:val="clear" w:pos="227"/>
                <w:tab w:val="clear" w:pos="454"/>
                <w:tab w:val="decimal" w:pos="468"/>
              </w:tabs>
              <w:spacing w:line="240" w:lineRule="auto"/>
              <w:ind w:left="-72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(10.39)</w:t>
            </w:r>
          </w:p>
        </w:tc>
        <w:tc>
          <w:tcPr>
            <w:tcW w:w="235" w:type="dxa"/>
          </w:tcPr>
          <w:p w14:paraId="0E01635C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664D6F66" w14:textId="0843472C" w:rsidR="00972E81" w:rsidRPr="001208CC" w:rsidRDefault="006A2E45" w:rsidP="00972E81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2E81" w:rsidRPr="001208CC" w14:paraId="31C0D4B8" w14:textId="77777777" w:rsidTr="00972E81">
        <w:tc>
          <w:tcPr>
            <w:tcW w:w="2340" w:type="dxa"/>
            <w:hideMark/>
          </w:tcPr>
          <w:p w14:paraId="754E8904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08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0EB62ED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413EFD55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897A8D" w14:textId="7DBEA41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8"/>
                <w:tab w:val="left" w:pos="816"/>
              </w:tabs>
              <w:spacing w:line="240" w:lineRule="auto"/>
              <w:ind w:left="-95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16.33</w:t>
            </w:r>
          </w:p>
        </w:tc>
        <w:tc>
          <w:tcPr>
            <w:tcW w:w="236" w:type="dxa"/>
          </w:tcPr>
          <w:p w14:paraId="3D2F3071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66221E3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0DBADC35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549E8F74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61F249CD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706368F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3467D3CE" w14:textId="77777777" w:rsidR="00972E81" w:rsidRPr="001208CC" w:rsidRDefault="00972E81" w:rsidP="00972E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56719" w14:textId="180E07C7" w:rsidR="00972E81" w:rsidRPr="001208CC" w:rsidRDefault="006A2E45" w:rsidP="00972E81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EB37803" w14:textId="4E2CB6E1" w:rsidR="00823417" w:rsidRPr="001208CC" w:rsidRDefault="00823417" w:rsidP="003B252B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  <w:sectPr w:rsidR="00823417" w:rsidRPr="001208CC" w:rsidSect="00AA21C8">
          <w:headerReference w:type="default" r:id="rId8"/>
          <w:footerReference w:type="default" r:id="rId9"/>
          <w:footnotePr>
            <w:numRestart w:val="eachPage"/>
          </w:footnotePr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247AF496" w14:textId="2C94F4CF" w:rsidR="006F04FA" w:rsidRPr="008860F2" w:rsidRDefault="006F04FA" w:rsidP="006F04FA">
      <w:pPr>
        <w:tabs>
          <w:tab w:val="left" w:pos="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 w:hint="cs"/>
          <w:sz w:val="28"/>
          <w:szCs w:val="28"/>
          <w:cs/>
        </w:rPr>
        <w:t>กลุ่มบริษัทมีกำไรจากการขาย</w:t>
      </w:r>
      <w:r>
        <w:rPr>
          <w:rFonts w:ascii="Angsana New" w:hAnsi="Angsana New" w:hint="cs"/>
          <w:sz w:val="28"/>
          <w:szCs w:val="28"/>
          <w:cs/>
        </w:rPr>
        <w:t>ตราสารทุนถือไว้เพื่อค้า</w:t>
      </w:r>
      <w:r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>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8860F2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8860F2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 xml:space="preserve">2563 </w:t>
      </w:r>
      <w:r w:rsidRPr="008860F2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6E5E89">
        <w:rPr>
          <w:rFonts w:ascii="Angsana New" w:hAnsi="Angsana New"/>
          <w:sz w:val="28"/>
          <w:szCs w:val="28"/>
        </w:rPr>
        <w:t>2.64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>ล้านบาท</w:t>
      </w:r>
    </w:p>
    <w:p w14:paraId="257C6B56" w14:textId="77777777" w:rsidR="00071822" w:rsidRDefault="00071822">
      <w:pPr>
        <w:spacing w:line="240" w:lineRule="auto"/>
        <w:jc w:val="left"/>
        <w:rPr>
          <w:rFonts w:ascii="Angsana New" w:hAnsi="Angsana New"/>
          <w:bCs/>
          <w:sz w:val="28"/>
          <w:szCs w:val="28"/>
          <w:cs/>
        </w:rPr>
      </w:pPr>
      <w:r>
        <w:rPr>
          <w:rFonts w:ascii="Angsana New" w:hAnsi="Angsana New"/>
          <w:bCs/>
          <w:sz w:val="28"/>
          <w:szCs w:val="28"/>
          <w:cs/>
        </w:rPr>
        <w:br w:type="page"/>
      </w:r>
    </w:p>
    <w:p w14:paraId="29E00298" w14:textId="7F163C8E" w:rsidR="00B73C49" w:rsidRPr="00E744D1" w:rsidRDefault="00B73C49" w:rsidP="001B75CA">
      <w:pPr>
        <w:numPr>
          <w:ilvl w:val="0"/>
          <w:numId w:val="4"/>
        </w:numPr>
        <w:tabs>
          <w:tab w:val="left" w:pos="0"/>
          <w:tab w:val="left" w:pos="540"/>
          <w:tab w:val="left" w:pos="990"/>
          <w:tab w:val="left" w:pos="8100"/>
        </w:tabs>
        <w:spacing w:after="240" w:line="240" w:lineRule="auto"/>
        <w:ind w:left="540" w:right="-43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bCs/>
          <w:sz w:val="28"/>
          <w:szCs w:val="28"/>
          <w:cs/>
        </w:rPr>
        <w:t>ลูกหนี้หมุนเวียนอื่น</w:t>
      </w: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0"/>
        <w:gridCol w:w="1062"/>
        <w:gridCol w:w="273"/>
        <w:gridCol w:w="1093"/>
        <w:gridCol w:w="266"/>
        <w:gridCol w:w="15"/>
        <w:gridCol w:w="1077"/>
        <w:gridCol w:w="15"/>
        <w:gridCol w:w="229"/>
        <w:gridCol w:w="15"/>
        <w:gridCol w:w="1078"/>
      </w:tblGrid>
      <w:tr w:rsidR="00B73C49" w:rsidRPr="001208CC" w14:paraId="4FFDED1B" w14:textId="77777777" w:rsidTr="00B73C49">
        <w:trPr>
          <w:trHeight w:val="433"/>
        </w:trPr>
        <w:tc>
          <w:tcPr>
            <w:tcW w:w="2226" w:type="pct"/>
          </w:tcPr>
          <w:p w14:paraId="1E5F5E64" w14:textId="77777777" w:rsidR="00B73C49" w:rsidRPr="001208CC" w:rsidRDefault="00B73C49" w:rsidP="00A34B6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4BB4EF0E" w14:textId="77777777" w:rsidR="00B73C49" w:rsidRPr="001208CC" w:rsidRDefault="00B73C49" w:rsidP="00A34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7743C5EC" w14:textId="77777777" w:rsidR="00B73C49" w:rsidRPr="001208CC" w:rsidRDefault="00B73C49" w:rsidP="00A34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pct"/>
            <w:gridSpan w:val="5"/>
          </w:tcPr>
          <w:p w14:paraId="7E0CE6C4" w14:textId="77777777" w:rsidR="00B73C49" w:rsidRPr="001208CC" w:rsidRDefault="00B73C49" w:rsidP="00A34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73C49" w:rsidRPr="001208CC" w14:paraId="7476B45A" w14:textId="77777777" w:rsidTr="00B816E0">
        <w:trPr>
          <w:trHeight w:val="417"/>
        </w:trPr>
        <w:tc>
          <w:tcPr>
            <w:tcW w:w="2226" w:type="pct"/>
          </w:tcPr>
          <w:p w14:paraId="5B7E010B" w14:textId="77777777" w:rsidR="00B73C49" w:rsidRPr="001208CC" w:rsidRDefault="00B73C49" w:rsidP="00A34B6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0BFAF3D7" w14:textId="77777777" w:rsidR="00B73C49" w:rsidRPr="001208CC" w:rsidRDefault="00B73C49" w:rsidP="00A34B66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</w:tcPr>
          <w:p w14:paraId="356947B6" w14:textId="77777777" w:rsidR="00B73C49" w:rsidRPr="001208CC" w:rsidRDefault="00B73C49" w:rsidP="00A34B66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92" w:type="pct"/>
          </w:tcPr>
          <w:p w14:paraId="22F0EB55" w14:textId="77777777" w:rsidR="00B73C49" w:rsidRPr="001208CC" w:rsidRDefault="00B73C49" w:rsidP="00A34B6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2" w:type="pct"/>
            <w:gridSpan w:val="2"/>
          </w:tcPr>
          <w:p w14:paraId="0F80EA08" w14:textId="77777777" w:rsidR="00B73C49" w:rsidRPr="001208CC" w:rsidRDefault="00B73C49" w:rsidP="00A34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F9EF9B0" w14:textId="77777777" w:rsidR="00B73C49" w:rsidRPr="001208CC" w:rsidRDefault="00B73C49" w:rsidP="00A34B66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2" w:type="pct"/>
            <w:gridSpan w:val="2"/>
          </w:tcPr>
          <w:p w14:paraId="70DDCB65" w14:textId="77777777" w:rsidR="00B73C49" w:rsidRPr="001208CC" w:rsidRDefault="00B73C49" w:rsidP="00A34B66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07D0E891" w14:textId="77777777" w:rsidR="00B73C49" w:rsidRPr="001208CC" w:rsidRDefault="00B73C49" w:rsidP="00A34B6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B73C49" w:rsidRPr="001208CC" w14:paraId="5631CA67" w14:textId="77777777" w:rsidTr="00B816E0">
        <w:trPr>
          <w:trHeight w:val="417"/>
        </w:trPr>
        <w:tc>
          <w:tcPr>
            <w:tcW w:w="2226" w:type="pct"/>
          </w:tcPr>
          <w:p w14:paraId="08F1CAF3" w14:textId="77777777" w:rsidR="00B73C49" w:rsidRPr="001208CC" w:rsidRDefault="00B73C49" w:rsidP="00A34B6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F036F45" w14:textId="77777777" w:rsidR="00B73C49" w:rsidRPr="001208CC" w:rsidRDefault="00B73C49" w:rsidP="00A34B6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48" w:type="pct"/>
          </w:tcPr>
          <w:p w14:paraId="01D07D3E" w14:textId="77777777" w:rsidR="00B73C49" w:rsidRPr="001208CC" w:rsidRDefault="00B73C49" w:rsidP="00A34B6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6615877" w14:textId="77777777" w:rsidR="00B73C49" w:rsidRPr="001208CC" w:rsidRDefault="00B73C49" w:rsidP="00A34B6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52" w:type="pct"/>
            <w:gridSpan w:val="2"/>
          </w:tcPr>
          <w:p w14:paraId="4F8B95C3" w14:textId="77777777" w:rsidR="00B73C49" w:rsidRPr="001208CC" w:rsidRDefault="00B73C49" w:rsidP="00A34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8FD4417" w14:textId="77777777" w:rsidR="00B73C49" w:rsidRPr="001208CC" w:rsidRDefault="00B73C49" w:rsidP="00A34B6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32" w:type="pct"/>
            <w:gridSpan w:val="2"/>
          </w:tcPr>
          <w:p w14:paraId="6729EF8F" w14:textId="77777777" w:rsidR="00B73C49" w:rsidRPr="001208CC" w:rsidRDefault="00B73C49" w:rsidP="00A34B6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4ED82C8C" w14:textId="77777777" w:rsidR="00B73C49" w:rsidRPr="001208CC" w:rsidRDefault="00B73C49" w:rsidP="00A34B6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B73C49" w:rsidRPr="001208CC" w14:paraId="42B0D610" w14:textId="77777777" w:rsidTr="00B73C49">
        <w:trPr>
          <w:trHeight w:val="417"/>
        </w:trPr>
        <w:tc>
          <w:tcPr>
            <w:tcW w:w="2226" w:type="pct"/>
          </w:tcPr>
          <w:p w14:paraId="4F2EBF90" w14:textId="77777777" w:rsidR="00B73C49" w:rsidRPr="001208CC" w:rsidRDefault="00B73C49" w:rsidP="00A34B6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4" w:type="pct"/>
            <w:gridSpan w:val="10"/>
          </w:tcPr>
          <w:p w14:paraId="4F77D19A" w14:textId="77777777" w:rsidR="00B73C49" w:rsidRPr="001208CC" w:rsidRDefault="00B73C49" w:rsidP="00A34B66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B75CA" w:rsidRPr="001208CC" w14:paraId="2BAF0EBE" w14:textId="77777777" w:rsidTr="00B816E0">
        <w:trPr>
          <w:trHeight w:val="433"/>
        </w:trPr>
        <w:tc>
          <w:tcPr>
            <w:tcW w:w="2226" w:type="pct"/>
          </w:tcPr>
          <w:p w14:paraId="15110AD8" w14:textId="290CC4F4" w:rsidR="001B75CA" w:rsidRPr="00B73C49" w:rsidRDefault="001B75CA" w:rsidP="001B75C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575" w:type="pct"/>
          </w:tcPr>
          <w:p w14:paraId="49D9AA94" w14:textId="3E8F1F56" w:rsidR="001B75CA" w:rsidRPr="00B73C49" w:rsidRDefault="005A1374" w:rsidP="008B5B5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196.</w:t>
            </w:r>
            <w:r w:rsidRPr="008B5B5A">
              <w:rPr>
                <w:rFonts w:ascii="Angsana New" w:hAnsi="Angsana New" w:cstheme="minorBidi"/>
                <w:sz w:val="28"/>
                <w:szCs w:val="28"/>
              </w:rPr>
              <w:t>31</w:t>
            </w:r>
          </w:p>
        </w:tc>
        <w:tc>
          <w:tcPr>
            <w:tcW w:w="148" w:type="pct"/>
          </w:tcPr>
          <w:p w14:paraId="3E71CCC1" w14:textId="77777777" w:rsidR="001B75CA" w:rsidRPr="00B73C49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</w:tcPr>
          <w:p w14:paraId="2EC8CB8D" w14:textId="28A42C7C" w:rsidR="001B75CA" w:rsidRPr="008B5B5A" w:rsidRDefault="0003554B" w:rsidP="008B5B5A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8B5B5A">
              <w:rPr>
                <w:rFonts w:ascii="Angsana New" w:hAnsi="Angsana New" w:cs="Angsana New"/>
                <w:sz w:val="28"/>
                <w:szCs w:val="28"/>
              </w:rPr>
              <w:t>207.51</w:t>
            </w:r>
          </w:p>
        </w:tc>
        <w:tc>
          <w:tcPr>
            <w:tcW w:w="144" w:type="pct"/>
          </w:tcPr>
          <w:p w14:paraId="6835A5FB" w14:textId="77777777" w:rsidR="001B75CA" w:rsidRPr="00B73C49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  <w:gridSpan w:val="2"/>
          </w:tcPr>
          <w:p w14:paraId="6D2D6C24" w14:textId="7BD3EACC" w:rsidR="001B75CA" w:rsidRPr="008B5B5A" w:rsidRDefault="001B75CA" w:rsidP="008B5B5A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B5B5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B5B5A">
              <w:rPr>
                <w:rFonts w:ascii="Angsana New" w:hAnsi="Angsana New" w:cs="Angsana New"/>
                <w:sz w:val="28"/>
                <w:szCs w:val="28"/>
              </w:rPr>
              <w:t xml:space="preserve"> 43.43</w:t>
            </w:r>
          </w:p>
        </w:tc>
        <w:tc>
          <w:tcPr>
            <w:tcW w:w="132" w:type="pct"/>
            <w:gridSpan w:val="2"/>
          </w:tcPr>
          <w:p w14:paraId="029A98BE" w14:textId="77777777" w:rsidR="001B75CA" w:rsidRPr="00B73C49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  <w:gridSpan w:val="2"/>
          </w:tcPr>
          <w:p w14:paraId="7FE267A5" w14:textId="375A60C2" w:rsidR="001B75CA" w:rsidRPr="00B73C49" w:rsidRDefault="001B75CA" w:rsidP="008B5B5A">
            <w:pPr>
              <w:pStyle w:val="BodyText"/>
              <w:tabs>
                <w:tab w:val="decimal" w:pos="48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40.73</w:t>
            </w:r>
          </w:p>
        </w:tc>
      </w:tr>
      <w:tr w:rsidR="001B75CA" w:rsidRPr="001208CC" w14:paraId="163E97CA" w14:textId="77777777" w:rsidTr="005A04DF">
        <w:trPr>
          <w:trHeight w:val="433"/>
        </w:trPr>
        <w:tc>
          <w:tcPr>
            <w:tcW w:w="2226" w:type="pct"/>
          </w:tcPr>
          <w:p w14:paraId="75D56BDB" w14:textId="540DD2A1" w:rsidR="001B75CA" w:rsidRPr="001208CC" w:rsidRDefault="001B75CA" w:rsidP="001B75CA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E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F2EE0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797B2C9" w14:textId="4FE648EC" w:rsidR="001B75CA" w:rsidRPr="003C1DEA" w:rsidRDefault="0003554B" w:rsidP="005A137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E4469">
              <w:rPr>
                <w:rFonts w:ascii="Angsana New" w:hAnsi="Angsana New"/>
                <w:sz w:val="28"/>
                <w:szCs w:val="28"/>
              </w:rPr>
              <w:t>76.02</w:t>
            </w:r>
            <w:r w:rsidR="005A137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pct"/>
          </w:tcPr>
          <w:p w14:paraId="31B2972C" w14:textId="77777777" w:rsidR="001B75CA" w:rsidRPr="001208C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B5E37C5" w14:textId="2954D882" w:rsidR="001B75CA" w:rsidRPr="001208CC" w:rsidRDefault="0003554B" w:rsidP="0003554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(157.15)</w:t>
            </w:r>
          </w:p>
        </w:tc>
        <w:tc>
          <w:tcPr>
            <w:tcW w:w="144" w:type="pct"/>
          </w:tcPr>
          <w:p w14:paraId="588E50AA" w14:textId="77777777" w:rsidR="001B75CA" w:rsidRPr="001208C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66B96A43" w14:textId="58CD9D61" w:rsidR="001B75CA" w:rsidRPr="001208CC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  <w:tc>
          <w:tcPr>
            <w:tcW w:w="132" w:type="pct"/>
            <w:gridSpan w:val="2"/>
          </w:tcPr>
          <w:p w14:paraId="722E8ABE" w14:textId="77777777" w:rsidR="001B75CA" w:rsidRPr="001208C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7E8D8545" w14:textId="1A6712A2" w:rsidR="001B75CA" w:rsidRPr="001208CC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</w:tr>
      <w:tr w:rsidR="001B75CA" w:rsidRPr="001208CC" w14:paraId="4B457416" w14:textId="77777777" w:rsidTr="005A04DF">
        <w:trPr>
          <w:trHeight w:val="433"/>
        </w:trPr>
        <w:tc>
          <w:tcPr>
            <w:tcW w:w="2226" w:type="pct"/>
          </w:tcPr>
          <w:p w14:paraId="7A51CD43" w14:textId="638EDE23" w:rsidR="001B75CA" w:rsidRPr="00B73C49" w:rsidRDefault="001B75CA" w:rsidP="001B75C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3C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F3C7BFA" w14:textId="1887F1E8" w:rsidR="001B75CA" w:rsidRPr="004E4469" w:rsidRDefault="001B75CA" w:rsidP="005A137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4E446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4E4469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48" w:type="pct"/>
          </w:tcPr>
          <w:p w14:paraId="3E6CEA61" w14:textId="77777777" w:rsidR="001B75CA" w:rsidRPr="005A04DF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3686CCB" w14:textId="27A2163F" w:rsidR="001B75CA" w:rsidRPr="005A04DF" w:rsidRDefault="001B75CA" w:rsidP="0003554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50.36</w:t>
            </w:r>
          </w:p>
        </w:tc>
        <w:tc>
          <w:tcPr>
            <w:tcW w:w="144" w:type="pct"/>
          </w:tcPr>
          <w:p w14:paraId="0822949F" w14:textId="77777777" w:rsidR="001B75CA" w:rsidRPr="005A04DF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AC4864" w14:textId="4EE7101E" w:rsidR="001B75CA" w:rsidRPr="005A04DF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37.41</w:t>
            </w:r>
          </w:p>
        </w:tc>
        <w:tc>
          <w:tcPr>
            <w:tcW w:w="132" w:type="pct"/>
            <w:gridSpan w:val="2"/>
          </w:tcPr>
          <w:p w14:paraId="3961F9BF" w14:textId="77777777" w:rsidR="001B75CA" w:rsidRPr="005A04DF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B6F0EB" w14:textId="6CDDABEF" w:rsidR="001B75CA" w:rsidRPr="005A04DF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34.71</w:t>
            </w:r>
          </w:p>
        </w:tc>
      </w:tr>
      <w:tr w:rsidR="001B75CA" w:rsidRPr="005457B8" w14:paraId="162E5E72" w14:textId="77777777" w:rsidTr="005A04DF">
        <w:trPr>
          <w:trHeight w:val="433"/>
        </w:trPr>
        <w:tc>
          <w:tcPr>
            <w:tcW w:w="2226" w:type="pct"/>
          </w:tcPr>
          <w:p w14:paraId="42834EA0" w14:textId="278DC26F" w:rsidR="001B75CA" w:rsidRPr="008860F2" w:rsidRDefault="001B75CA" w:rsidP="001B75C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26C39C6" w14:textId="05945BAD" w:rsidR="001B75CA" w:rsidRPr="003C1DEA" w:rsidRDefault="001B75CA" w:rsidP="001B75C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4CF13F1D" w14:textId="77777777" w:rsidR="001B75CA" w:rsidRPr="001208C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5E0F21BC" w14:textId="199BB5A6" w:rsidR="001B75CA" w:rsidRPr="005457B8" w:rsidRDefault="001B75CA" w:rsidP="0003554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058E2036" w14:textId="77777777" w:rsidR="001B75CA" w:rsidRPr="001208C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38767536" w14:textId="08755DCA" w:rsidR="001B75CA" w:rsidRPr="001739A1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337B57EF" w14:textId="77777777" w:rsidR="001B75CA" w:rsidRPr="001208C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DE931F6" w14:textId="467B6F9B" w:rsidR="001B75CA" w:rsidRPr="005457B8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75CA" w:rsidRPr="005457B8" w14:paraId="231999BD" w14:textId="77777777" w:rsidTr="00B816E0">
        <w:trPr>
          <w:trHeight w:val="433"/>
        </w:trPr>
        <w:tc>
          <w:tcPr>
            <w:tcW w:w="2226" w:type="pct"/>
          </w:tcPr>
          <w:p w14:paraId="139CAA9C" w14:textId="77777777" w:rsidR="001B75CA" w:rsidRPr="008860F2" w:rsidRDefault="001B75CA" w:rsidP="001B75C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15" w:type="pct"/>
            <w:gridSpan w:val="3"/>
          </w:tcPr>
          <w:p w14:paraId="7CA515FE" w14:textId="4459C991" w:rsidR="001B75CA" w:rsidRPr="005457B8" w:rsidRDefault="001B75CA" w:rsidP="001B75C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449BBE4" w14:textId="77777777" w:rsidR="001B75CA" w:rsidRPr="001208C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5" w:type="pct"/>
            <w:gridSpan w:val="6"/>
          </w:tcPr>
          <w:p w14:paraId="04CF631A" w14:textId="044FA5D6" w:rsidR="001B75CA" w:rsidRPr="005457B8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75CA" w:rsidRPr="005457B8" w14:paraId="57796D95" w14:textId="77777777" w:rsidTr="00B816E0">
        <w:trPr>
          <w:trHeight w:val="433"/>
        </w:trPr>
        <w:tc>
          <w:tcPr>
            <w:tcW w:w="2226" w:type="pct"/>
          </w:tcPr>
          <w:p w14:paraId="22A362E0" w14:textId="77777777" w:rsidR="001B75CA" w:rsidRPr="008860F2" w:rsidRDefault="001B75CA" w:rsidP="001B75C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5" w:type="pct"/>
          </w:tcPr>
          <w:p w14:paraId="7114E837" w14:textId="7DE6D470" w:rsidR="001B75CA" w:rsidRPr="001B75CA" w:rsidRDefault="001B75CA" w:rsidP="001B75C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48" w:type="pct"/>
          </w:tcPr>
          <w:p w14:paraId="4A1D72B3" w14:textId="77777777" w:rsidR="001B75CA" w:rsidRPr="001B75CA" w:rsidRDefault="001B75CA" w:rsidP="001B75C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6C62C72" w14:textId="0F19E251" w:rsidR="001B75CA" w:rsidRPr="001B75CA" w:rsidRDefault="001B75CA" w:rsidP="001B75C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Cs/>
                <w:sz w:val="28"/>
                <w:szCs w:val="28"/>
              </w:rPr>
              <w:t>62</w:t>
            </w:r>
          </w:p>
        </w:tc>
        <w:tc>
          <w:tcPr>
            <w:tcW w:w="144" w:type="pct"/>
          </w:tcPr>
          <w:p w14:paraId="5BA3EF13" w14:textId="77777777" w:rsidR="001B75CA" w:rsidRPr="001B75CA" w:rsidRDefault="001B75CA" w:rsidP="001B75C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B1787B1" w14:textId="4FA24D78" w:rsidR="001B75CA" w:rsidRPr="001B75CA" w:rsidRDefault="001B75CA" w:rsidP="001B75C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32" w:type="pct"/>
            <w:gridSpan w:val="2"/>
          </w:tcPr>
          <w:p w14:paraId="10BD5856" w14:textId="77777777" w:rsidR="001B75CA" w:rsidRPr="001B75CA" w:rsidRDefault="001B75CA" w:rsidP="001B75C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AF29636" w14:textId="6E23F30E" w:rsidR="001B75CA" w:rsidRPr="001B75CA" w:rsidRDefault="001B75CA" w:rsidP="001B75C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1B75CA" w:rsidRPr="005457B8" w14:paraId="742EAD37" w14:textId="77777777" w:rsidTr="00B816E0">
        <w:trPr>
          <w:trHeight w:val="433"/>
        </w:trPr>
        <w:tc>
          <w:tcPr>
            <w:tcW w:w="2226" w:type="pct"/>
          </w:tcPr>
          <w:p w14:paraId="04AB5D31" w14:textId="77777777" w:rsidR="001B75CA" w:rsidRPr="008860F2" w:rsidRDefault="001B75CA" w:rsidP="001B75C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74" w:type="pct"/>
            <w:gridSpan w:val="10"/>
          </w:tcPr>
          <w:p w14:paraId="3286B085" w14:textId="448FE01A" w:rsidR="001B75CA" w:rsidRPr="00B816E0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6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B75CA" w:rsidRPr="005457B8" w14:paraId="5CA5FF1E" w14:textId="77777777" w:rsidTr="00E766E8">
        <w:trPr>
          <w:trHeight w:val="433"/>
        </w:trPr>
        <w:tc>
          <w:tcPr>
            <w:tcW w:w="2226" w:type="pct"/>
          </w:tcPr>
          <w:p w14:paraId="723E20F4" w14:textId="676796CB" w:rsidR="001B75CA" w:rsidRPr="008860F2" w:rsidRDefault="001B75CA" w:rsidP="001B75C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กลับรายการผลขาดทุนจากการด้อยค่า</w:t>
            </w:r>
          </w:p>
        </w:tc>
        <w:tc>
          <w:tcPr>
            <w:tcW w:w="575" w:type="pct"/>
          </w:tcPr>
          <w:p w14:paraId="54831E56" w14:textId="77777777" w:rsidR="001B75CA" w:rsidRPr="003C1DEA" w:rsidRDefault="001B75CA" w:rsidP="008B5B5A">
            <w:pPr>
              <w:pStyle w:val="BodyText"/>
              <w:tabs>
                <w:tab w:val="decimal" w:pos="73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452FA016" w14:textId="77777777" w:rsidR="001B75CA" w:rsidRPr="001208C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F1D3379" w14:textId="77777777" w:rsidR="001B75CA" w:rsidRPr="005457B8" w:rsidRDefault="001B75CA" w:rsidP="001B75C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2E4C8DBD" w14:textId="77777777" w:rsidR="001B75CA" w:rsidRPr="001208C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9E64AE6" w14:textId="77777777" w:rsidR="001B75CA" w:rsidRPr="001739A1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22D43F16" w14:textId="77777777" w:rsidR="001B75CA" w:rsidRPr="001208C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384E730" w14:textId="77777777" w:rsidR="001B75CA" w:rsidRPr="005457B8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75CA" w:rsidRPr="005457B8" w14:paraId="3328F8EA" w14:textId="77777777" w:rsidTr="00E766E8">
        <w:trPr>
          <w:trHeight w:val="433"/>
        </w:trPr>
        <w:tc>
          <w:tcPr>
            <w:tcW w:w="2226" w:type="pct"/>
          </w:tcPr>
          <w:p w14:paraId="230A01DB" w14:textId="17712121" w:rsidR="001B75CA" w:rsidRDefault="001B75CA" w:rsidP="001B75C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51F5F777" w14:textId="6A37863B" w:rsidR="001B75CA" w:rsidRPr="008B5B5A" w:rsidRDefault="007E2D80" w:rsidP="008B5B5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8B5B5A">
              <w:rPr>
                <w:rFonts w:ascii="Angsana New" w:hAnsi="Angsana New"/>
                <w:sz w:val="28"/>
                <w:szCs w:val="28"/>
              </w:rPr>
              <w:t>(</w:t>
            </w:r>
            <w:r w:rsidR="004E4469" w:rsidRPr="008B5B5A">
              <w:rPr>
                <w:rFonts w:ascii="Angsana New" w:hAnsi="Angsana New"/>
                <w:sz w:val="28"/>
                <w:szCs w:val="28"/>
              </w:rPr>
              <w:t>81.13)</w:t>
            </w:r>
          </w:p>
        </w:tc>
        <w:tc>
          <w:tcPr>
            <w:tcW w:w="148" w:type="pct"/>
          </w:tcPr>
          <w:p w14:paraId="64235FF4" w14:textId="77777777" w:rsidR="001B75CA" w:rsidRPr="007E2D80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3C24F7AC" w14:textId="23883CC0" w:rsidR="001B75CA" w:rsidRPr="007E2D80" w:rsidRDefault="003E6B2D" w:rsidP="003E6B2D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13E47C4" w14:textId="77777777" w:rsidR="001B75CA" w:rsidRPr="007E2D80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14:paraId="7D541293" w14:textId="20894D29" w:rsidR="001B75CA" w:rsidRPr="007E2D80" w:rsidRDefault="007E2D80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1D5992A8" w14:textId="77777777" w:rsidR="001B75CA" w:rsidRPr="007E2D80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105BF73F" w14:textId="4E61EB12" w:rsidR="001B75CA" w:rsidRPr="007E2D80" w:rsidRDefault="007E2D80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10837655" w14:textId="77777777" w:rsidR="00B73C49" w:rsidRPr="008951FB" w:rsidRDefault="00B73C49" w:rsidP="00B73C49">
      <w:pPr>
        <w:tabs>
          <w:tab w:val="left" w:pos="0"/>
          <w:tab w:val="left" w:pos="540"/>
          <w:tab w:val="left" w:pos="990"/>
        </w:tabs>
        <w:spacing w:after="240" w:line="240" w:lineRule="auto"/>
        <w:ind w:right="-43"/>
        <w:rPr>
          <w:rFonts w:ascii="Angsana New" w:hAnsi="Angsana New"/>
          <w:sz w:val="6"/>
          <w:szCs w:val="6"/>
        </w:rPr>
      </w:pPr>
    </w:p>
    <w:p w14:paraId="60013467" w14:textId="3D2D1277" w:rsidR="00497851" w:rsidRPr="00E744D1" w:rsidRDefault="007A27DA" w:rsidP="00491DB4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after="240" w:line="240" w:lineRule="auto"/>
        <w:ind w:left="540" w:right="-43"/>
        <w:rPr>
          <w:rFonts w:ascii="Angsana New" w:hAnsi="Angsana New"/>
          <w:sz w:val="24"/>
          <w:szCs w:val="24"/>
        </w:rPr>
      </w:pPr>
      <w:r w:rsidRPr="00E744D1">
        <w:rPr>
          <w:rFonts w:ascii="Angsana New" w:hAnsi="Angsana New" w:hint="cs"/>
          <w:bCs/>
          <w:sz w:val="28"/>
          <w:szCs w:val="28"/>
          <w:cs/>
        </w:rPr>
        <w:t>อสังหาริมทรัพย์พัฒนาเพื่อขาย</w:t>
      </w:r>
    </w:p>
    <w:tbl>
      <w:tblPr>
        <w:tblW w:w="92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000"/>
        <w:gridCol w:w="1333"/>
        <w:gridCol w:w="260"/>
        <w:gridCol w:w="1301"/>
      </w:tblGrid>
      <w:tr w:rsidR="00D80F29" w:rsidRPr="001208CC" w14:paraId="5F76ADF6" w14:textId="77777777" w:rsidTr="00295584">
        <w:trPr>
          <w:trHeight w:val="422"/>
        </w:trPr>
        <w:tc>
          <w:tcPr>
            <w:tcW w:w="2905" w:type="pct"/>
          </w:tcPr>
          <w:p w14:paraId="294444F0" w14:textId="77777777" w:rsidR="00D80F29" w:rsidRPr="001208CC" w:rsidRDefault="00D80F29" w:rsidP="006C3A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0" w:name="_Hlk30096289"/>
          </w:p>
        </w:tc>
        <w:tc>
          <w:tcPr>
            <w:tcW w:w="538" w:type="pct"/>
          </w:tcPr>
          <w:p w14:paraId="3B1565C8" w14:textId="77777777" w:rsidR="00D80F29" w:rsidRPr="001208CC" w:rsidRDefault="00D80F29" w:rsidP="006C3A0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pct"/>
            <w:gridSpan w:val="3"/>
          </w:tcPr>
          <w:p w14:paraId="3EEE8525" w14:textId="77777777" w:rsidR="00D80F29" w:rsidRPr="001208CC" w:rsidRDefault="00D80F29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0F29" w:rsidRPr="001208CC" w14:paraId="27EE0422" w14:textId="77777777" w:rsidTr="00295584">
        <w:trPr>
          <w:trHeight w:val="407"/>
        </w:trPr>
        <w:tc>
          <w:tcPr>
            <w:tcW w:w="2905" w:type="pct"/>
          </w:tcPr>
          <w:p w14:paraId="66FCA82E" w14:textId="77777777" w:rsidR="00D80F29" w:rsidRPr="001208CC" w:rsidRDefault="00D80F29" w:rsidP="00D80F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05CCE98C" w14:textId="77777777" w:rsidR="00D80F29" w:rsidRPr="001208CC" w:rsidRDefault="00D80F29" w:rsidP="00D80F29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7" w:type="pct"/>
          </w:tcPr>
          <w:p w14:paraId="21284480" w14:textId="77777777" w:rsidR="00D80F29" w:rsidRPr="001208CC" w:rsidRDefault="00284905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" w:type="pct"/>
          </w:tcPr>
          <w:p w14:paraId="20D8B586" w14:textId="77777777" w:rsidR="00D80F29" w:rsidRPr="001208CC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34B8930C" w14:textId="77777777" w:rsidR="00D80F29" w:rsidRPr="001208CC" w:rsidRDefault="00284905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80F29" w:rsidRPr="001208CC" w14:paraId="4F7BEF89" w14:textId="77777777" w:rsidTr="00295584">
        <w:trPr>
          <w:trHeight w:val="407"/>
        </w:trPr>
        <w:tc>
          <w:tcPr>
            <w:tcW w:w="2905" w:type="pct"/>
          </w:tcPr>
          <w:p w14:paraId="71215ED8" w14:textId="77777777" w:rsidR="00D80F29" w:rsidRPr="001208CC" w:rsidRDefault="00D80F29" w:rsidP="00D80F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28408426" w14:textId="77777777" w:rsidR="00D80F29" w:rsidRPr="001208CC" w:rsidRDefault="00D80F29" w:rsidP="00D80F29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7" w:type="pct"/>
          </w:tcPr>
          <w:p w14:paraId="4E1A6D10" w14:textId="68AA45AF" w:rsidR="00D80F29" w:rsidRPr="001208CC" w:rsidRDefault="0055086C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7A27D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0" w:type="pct"/>
          </w:tcPr>
          <w:p w14:paraId="66D6CEAF" w14:textId="77777777" w:rsidR="00D80F29" w:rsidRPr="001208CC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59C4018A" w14:textId="25EF4395" w:rsidR="00D80F29" w:rsidRPr="001208CC" w:rsidRDefault="0055086C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7A27D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bookmarkEnd w:id="0"/>
      <w:tr w:rsidR="00D80F29" w:rsidRPr="001208CC" w14:paraId="77D10C02" w14:textId="77777777" w:rsidTr="00295584">
        <w:trPr>
          <w:trHeight w:val="407"/>
        </w:trPr>
        <w:tc>
          <w:tcPr>
            <w:tcW w:w="2905" w:type="pct"/>
          </w:tcPr>
          <w:p w14:paraId="60A143E4" w14:textId="77777777" w:rsidR="00D80F29" w:rsidRPr="001208CC" w:rsidRDefault="00D80F29" w:rsidP="00D80F2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25B67BF7" w14:textId="77777777" w:rsidR="00D80F29" w:rsidRPr="001208CC" w:rsidRDefault="00D80F29" w:rsidP="00D80F29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pct"/>
            <w:gridSpan w:val="3"/>
          </w:tcPr>
          <w:p w14:paraId="64BE690D" w14:textId="77777777" w:rsidR="00D80F29" w:rsidRPr="001208CC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F6F51" w:rsidRPr="001208CC" w14:paraId="218D6D34" w14:textId="77777777" w:rsidTr="00295584">
        <w:trPr>
          <w:trHeight w:val="407"/>
        </w:trPr>
        <w:tc>
          <w:tcPr>
            <w:tcW w:w="2905" w:type="pct"/>
          </w:tcPr>
          <w:p w14:paraId="29C6A556" w14:textId="5A59BD32" w:rsidR="009F6F51" w:rsidRPr="001208CC" w:rsidRDefault="009F6F51" w:rsidP="009F6F5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538" w:type="pct"/>
          </w:tcPr>
          <w:p w14:paraId="44C18A6A" w14:textId="77777777" w:rsidR="009F6F51" w:rsidRPr="001208CC" w:rsidRDefault="009F6F51" w:rsidP="009F6F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7" w:type="pct"/>
          </w:tcPr>
          <w:p w14:paraId="4FE7EADC" w14:textId="119D690F" w:rsidR="009F6F51" w:rsidRPr="001208CC" w:rsidRDefault="009F6F51" w:rsidP="009F6F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0B0711">
              <w:rPr>
                <w:rFonts w:ascii="Angsana New" w:hAnsi="Angsana New"/>
                <w:sz w:val="28"/>
                <w:szCs w:val="28"/>
                <w:lang w:val="en-US" w:bidi="th-TH"/>
              </w:rPr>
              <w:t>,609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372384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40" w:type="pct"/>
          </w:tcPr>
          <w:p w14:paraId="0F29D869" w14:textId="77777777" w:rsidR="009F6F51" w:rsidRPr="001208CC" w:rsidRDefault="009F6F51" w:rsidP="009F6F51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535FE97E" w14:textId="6165D99D" w:rsidR="009F6F51" w:rsidRPr="001208CC" w:rsidRDefault="009F6F51" w:rsidP="009F6F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4,673.73</w:t>
            </w:r>
          </w:p>
        </w:tc>
      </w:tr>
      <w:tr w:rsidR="009F6F51" w:rsidRPr="001208CC" w14:paraId="4B5980FA" w14:textId="77777777" w:rsidTr="00295584">
        <w:trPr>
          <w:trHeight w:val="407"/>
        </w:trPr>
        <w:tc>
          <w:tcPr>
            <w:tcW w:w="2905" w:type="pct"/>
          </w:tcPr>
          <w:p w14:paraId="680A437C" w14:textId="1B5A4636" w:rsidR="009F6F51" w:rsidRPr="001208CC" w:rsidRDefault="009F6F51" w:rsidP="009F6F5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538" w:type="pct"/>
          </w:tcPr>
          <w:p w14:paraId="6CCBE2BB" w14:textId="77777777" w:rsidR="009F6F51" w:rsidRPr="001208CC" w:rsidRDefault="009F6F51" w:rsidP="009F6F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64C61558" w14:textId="367465E2" w:rsidR="009F6F51" w:rsidRDefault="009F6F51" w:rsidP="009F6F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4,</w:t>
            </w:r>
            <w:r w:rsidR="000B0711">
              <w:rPr>
                <w:rFonts w:ascii="Angsana New" w:hAnsi="Angsana New"/>
                <w:sz w:val="28"/>
                <w:szCs w:val="28"/>
                <w:lang w:bidi="th-TH"/>
              </w:rPr>
              <w:t>503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="00372384">
              <w:rPr>
                <w:rFonts w:ascii="Angsana New" w:hAnsi="Angsana New"/>
                <w:sz w:val="28"/>
                <w:szCs w:val="28"/>
                <w:lang w:bidi="th-TH"/>
              </w:rPr>
              <w:t>01</w:t>
            </w:r>
          </w:p>
        </w:tc>
        <w:tc>
          <w:tcPr>
            <w:tcW w:w="140" w:type="pct"/>
          </w:tcPr>
          <w:p w14:paraId="1E2DC316" w14:textId="77777777" w:rsidR="009F6F51" w:rsidRPr="001208CC" w:rsidRDefault="009F6F51" w:rsidP="009F6F51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5CA1EEF8" w14:textId="638565E9" w:rsidR="009F6F51" w:rsidRDefault="009F6F51" w:rsidP="009F6F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5,102.81</w:t>
            </w:r>
          </w:p>
        </w:tc>
      </w:tr>
      <w:tr w:rsidR="009F6F51" w:rsidRPr="001208CC" w14:paraId="56779B91" w14:textId="77777777" w:rsidTr="00295584">
        <w:trPr>
          <w:trHeight w:val="407"/>
        </w:trPr>
        <w:tc>
          <w:tcPr>
            <w:tcW w:w="2905" w:type="pct"/>
          </w:tcPr>
          <w:p w14:paraId="1086EB12" w14:textId="11A1B0E3" w:rsidR="009F6F51" w:rsidRPr="001208CC" w:rsidRDefault="009F6F51" w:rsidP="009F6F5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538" w:type="pct"/>
          </w:tcPr>
          <w:p w14:paraId="22F4DCB2" w14:textId="77777777" w:rsidR="009F6F51" w:rsidRPr="001208CC" w:rsidRDefault="009F6F51" w:rsidP="009F6F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26C35343" w14:textId="2E84D9C0" w:rsidR="009F6F51" w:rsidRPr="001208CC" w:rsidRDefault="000B0711" w:rsidP="009F6F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372384">
              <w:rPr>
                <w:rFonts w:ascii="Angsana New" w:hAnsi="Angsana New"/>
                <w:sz w:val="28"/>
                <w:szCs w:val="28"/>
                <w:lang w:bidi="th-TH"/>
              </w:rPr>
              <w:t>2.68</w:t>
            </w:r>
          </w:p>
        </w:tc>
        <w:tc>
          <w:tcPr>
            <w:tcW w:w="140" w:type="pct"/>
          </w:tcPr>
          <w:p w14:paraId="2E5DE677" w14:textId="77777777" w:rsidR="009F6F51" w:rsidRPr="001208CC" w:rsidRDefault="009F6F51" w:rsidP="009F6F51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635F34C0" w14:textId="219DB023" w:rsidR="009F6F51" w:rsidRPr="001208CC" w:rsidRDefault="009F6F51" w:rsidP="009F6F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141.96</w:t>
            </w:r>
          </w:p>
        </w:tc>
      </w:tr>
      <w:tr w:rsidR="007A27DA" w:rsidRPr="001208CC" w14:paraId="79C4E341" w14:textId="77777777" w:rsidTr="00295584">
        <w:trPr>
          <w:trHeight w:val="407"/>
        </w:trPr>
        <w:tc>
          <w:tcPr>
            <w:tcW w:w="2905" w:type="pct"/>
          </w:tcPr>
          <w:p w14:paraId="21777901" w14:textId="77777777" w:rsidR="007A27DA" w:rsidRPr="001208CC" w:rsidRDefault="007A27DA" w:rsidP="007A27DA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7F69E158" w14:textId="77777777" w:rsidR="007A27DA" w:rsidRPr="001208CC" w:rsidRDefault="007A27DA" w:rsidP="007A27D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1BF6DFD6" w14:textId="02A98A5D" w:rsidR="007A27DA" w:rsidRPr="001208CC" w:rsidRDefault="002708BE" w:rsidP="007A27D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</w:t>
            </w:r>
            <w:r w:rsidR="004A636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37238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65.05</w:t>
            </w:r>
          </w:p>
        </w:tc>
        <w:tc>
          <w:tcPr>
            <w:tcW w:w="140" w:type="pct"/>
          </w:tcPr>
          <w:p w14:paraId="68F5D9C0" w14:textId="77777777" w:rsidR="007A27DA" w:rsidRPr="001208CC" w:rsidRDefault="007A27DA" w:rsidP="007A27D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3AAF7FC1" w14:textId="52BE9D5C" w:rsidR="007A27DA" w:rsidRPr="001208CC" w:rsidRDefault="007A27DA" w:rsidP="007A27D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  <w:lang w:val="en-US" w:bidi="th-TH"/>
              </w:rPr>
              <w:t>9,918.5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7A27DA" w:rsidRPr="001208CC" w14:paraId="0730AB14" w14:textId="77777777" w:rsidTr="00295584">
        <w:trPr>
          <w:trHeight w:val="70"/>
        </w:trPr>
        <w:tc>
          <w:tcPr>
            <w:tcW w:w="2905" w:type="pct"/>
          </w:tcPr>
          <w:p w14:paraId="114F3425" w14:textId="3CB84CB4" w:rsidR="007A27DA" w:rsidRPr="001208CC" w:rsidRDefault="007A27DA" w:rsidP="007A27DA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1208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269028EA" w14:textId="77777777" w:rsidR="007A27DA" w:rsidRPr="001208CC" w:rsidRDefault="007A27DA" w:rsidP="007A27D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037E58B3" w14:textId="5D0EEAF2" w:rsidR="007A27DA" w:rsidRPr="001208CC" w:rsidRDefault="004A6360" w:rsidP="00925742">
            <w:pPr>
              <w:pStyle w:val="eightpt4ptspaceafter"/>
              <w:tabs>
                <w:tab w:val="decimal" w:pos="60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(1.04)</w:t>
            </w:r>
          </w:p>
        </w:tc>
        <w:tc>
          <w:tcPr>
            <w:tcW w:w="140" w:type="pct"/>
          </w:tcPr>
          <w:p w14:paraId="211D8DA4" w14:textId="77777777" w:rsidR="007A27DA" w:rsidRPr="001208CC" w:rsidRDefault="007A27DA" w:rsidP="007A27D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5CF926A" w14:textId="40794A9E" w:rsidR="007A27DA" w:rsidRPr="001208CC" w:rsidRDefault="007A27DA" w:rsidP="00925742">
            <w:pPr>
              <w:pStyle w:val="eightpt4ptspaceafter"/>
              <w:tabs>
                <w:tab w:val="decimal" w:pos="54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(9.37)</w:t>
            </w:r>
          </w:p>
        </w:tc>
      </w:tr>
      <w:tr w:rsidR="007A27DA" w:rsidRPr="001208CC" w14:paraId="690D38CF" w14:textId="77777777" w:rsidTr="00295584">
        <w:trPr>
          <w:trHeight w:val="407"/>
        </w:trPr>
        <w:tc>
          <w:tcPr>
            <w:tcW w:w="2905" w:type="pct"/>
          </w:tcPr>
          <w:p w14:paraId="711FC513" w14:textId="77777777" w:rsidR="007A27DA" w:rsidRPr="001208CC" w:rsidRDefault="007A27DA" w:rsidP="007A27DA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6AD86D8D" w14:textId="77777777" w:rsidR="007A27DA" w:rsidRPr="001208CC" w:rsidRDefault="007A27DA" w:rsidP="007A27D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0BEF999C" w14:textId="4E116BF3" w:rsidR="007A27DA" w:rsidRPr="001208CC" w:rsidRDefault="002708BE" w:rsidP="007A27D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10,1</w:t>
            </w:r>
            <w:r w:rsidR="004A636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  <w:r w:rsidR="0037238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4.01</w:t>
            </w:r>
          </w:p>
        </w:tc>
        <w:tc>
          <w:tcPr>
            <w:tcW w:w="140" w:type="pct"/>
          </w:tcPr>
          <w:p w14:paraId="01E4B1FE" w14:textId="77777777" w:rsidR="007A27DA" w:rsidRPr="001208CC" w:rsidRDefault="007A27DA" w:rsidP="007A27D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3D8D1937" w14:textId="45E5C7F3" w:rsidR="007A27DA" w:rsidRPr="001208CC" w:rsidRDefault="007A27DA" w:rsidP="007A27D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9,909.13</w:t>
            </w:r>
          </w:p>
        </w:tc>
      </w:tr>
      <w:tr w:rsidR="0055086C" w:rsidRPr="001208CC" w14:paraId="033B5DD3" w14:textId="77777777" w:rsidTr="00295584">
        <w:trPr>
          <w:trHeight w:val="407"/>
        </w:trPr>
        <w:tc>
          <w:tcPr>
            <w:tcW w:w="2905" w:type="pct"/>
          </w:tcPr>
          <w:p w14:paraId="3B494846" w14:textId="77777777" w:rsidR="0055086C" w:rsidRPr="001208CC" w:rsidRDefault="0055086C" w:rsidP="0055086C">
            <w:pPr>
              <w:pStyle w:val="BodyText"/>
              <w:tabs>
                <w:tab w:val="left" w:pos="72"/>
                <w:tab w:val="left" w:pos="720"/>
              </w:tabs>
              <w:spacing w:after="0"/>
              <w:ind w:left="162" w:right="-11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05666E90" w14:textId="77777777" w:rsidR="0055086C" w:rsidRPr="001208CC" w:rsidRDefault="0055086C" w:rsidP="0055086C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double" w:sz="4" w:space="0" w:color="auto"/>
            </w:tcBorders>
          </w:tcPr>
          <w:p w14:paraId="45AC4894" w14:textId="77777777" w:rsidR="0055086C" w:rsidRPr="001208CC" w:rsidRDefault="0055086C" w:rsidP="0055086C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</w:tcPr>
          <w:p w14:paraId="7D692D6E" w14:textId="77777777" w:rsidR="0055086C" w:rsidRPr="001208CC" w:rsidRDefault="0055086C" w:rsidP="0055086C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double" w:sz="4" w:space="0" w:color="auto"/>
            </w:tcBorders>
          </w:tcPr>
          <w:p w14:paraId="4700C2BB" w14:textId="77777777" w:rsidR="0055086C" w:rsidRPr="001208CC" w:rsidRDefault="0055086C" w:rsidP="0055086C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8951FB" w:rsidRPr="001208CC" w14:paraId="5E4CC236" w14:textId="77777777" w:rsidTr="009202D1">
        <w:trPr>
          <w:trHeight w:val="422"/>
        </w:trPr>
        <w:tc>
          <w:tcPr>
            <w:tcW w:w="2905" w:type="pct"/>
          </w:tcPr>
          <w:p w14:paraId="54F095FE" w14:textId="77777777" w:rsidR="008951FB" w:rsidRPr="001208CC" w:rsidRDefault="008951FB" w:rsidP="009202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2CB719CD" w14:textId="77777777" w:rsidR="008951FB" w:rsidRPr="001208CC" w:rsidRDefault="008951FB" w:rsidP="009202D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pct"/>
            <w:gridSpan w:val="3"/>
          </w:tcPr>
          <w:p w14:paraId="07658FDD" w14:textId="77777777" w:rsidR="008951FB" w:rsidRPr="001208CC" w:rsidRDefault="008951FB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951FB" w:rsidRPr="001208CC" w14:paraId="60AECC59" w14:textId="77777777" w:rsidTr="009202D1">
        <w:trPr>
          <w:trHeight w:val="422"/>
        </w:trPr>
        <w:tc>
          <w:tcPr>
            <w:tcW w:w="2905" w:type="pct"/>
          </w:tcPr>
          <w:p w14:paraId="41C382E9" w14:textId="77777777" w:rsidR="008951FB" w:rsidRPr="001208CC" w:rsidRDefault="008951FB" w:rsidP="009202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0481F0B3" w14:textId="77777777" w:rsidR="008951FB" w:rsidRPr="001208CC" w:rsidRDefault="008951FB" w:rsidP="009202D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pct"/>
            <w:gridSpan w:val="3"/>
          </w:tcPr>
          <w:p w14:paraId="07FBC485" w14:textId="77777777" w:rsidR="008951FB" w:rsidRPr="001208CC" w:rsidRDefault="008951FB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951FB" w:rsidRPr="001208CC" w14:paraId="4ACB85EF" w14:textId="77777777" w:rsidTr="009202D1">
        <w:trPr>
          <w:trHeight w:val="422"/>
        </w:trPr>
        <w:tc>
          <w:tcPr>
            <w:tcW w:w="2905" w:type="pct"/>
          </w:tcPr>
          <w:p w14:paraId="2CE26EB7" w14:textId="77777777" w:rsidR="008951FB" w:rsidRPr="001208CC" w:rsidRDefault="008951FB" w:rsidP="009202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05BE2A0A" w14:textId="77777777" w:rsidR="008951FB" w:rsidRPr="001208CC" w:rsidRDefault="008951FB" w:rsidP="009202D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pct"/>
            <w:gridSpan w:val="3"/>
          </w:tcPr>
          <w:p w14:paraId="6B5F8704" w14:textId="77777777" w:rsidR="008951FB" w:rsidRPr="001208CC" w:rsidRDefault="008951FB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951FB" w:rsidRPr="001208CC" w14:paraId="57BAA512" w14:textId="77777777" w:rsidTr="009202D1">
        <w:trPr>
          <w:trHeight w:val="422"/>
        </w:trPr>
        <w:tc>
          <w:tcPr>
            <w:tcW w:w="2905" w:type="pct"/>
          </w:tcPr>
          <w:p w14:paraId="2E88B6D8" w14:textId="77777777" w:rsidR="008951FB" w:rsidRPr="001208CC" w:rsidRDefault="008951FB" w:rsidP="009202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4DDB5422" w14:textId="77777777" w:rsidR="008951FB" w:rsidRPr="001208CC" w:rsidRDefault="008951FB" w:rsidP="009202D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pct"/>
            <w:gridSpan w:val="3"/>
          </w:tcPr>
          <w:p w14:paraId="72378A1E" w14:textId="77777777" w:rsidR="008951FB" w:rsidRPr="001208CC" w:rsidRDefault="008951FB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9202D1" w:rsidRPr="001208CC" w14:paraId="044952A4" w14:textId="77777777" w:rsidTr="009202D1">
        <w:trPr>
          <w:trHeight w:val="422"/>
        </w:trPr>
        <w:tc>
          <w:tcPr>
            <w:tcW w:w="2905" w:type="pct"/>
          </w:tcPr>
          <w:p w14:paraId="2803F3F4" w14:textId="77777777" w:rsidR="009202D1" w:rsidRPr="001208CC" w:rsidRDefault="009202D1" w:rsidP="009202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3AB293E2" w14:textId="77777777" w:rsidR="009202D1" w:rsidRPr="001208CC" w:rsidRDefault="009202D1" w:rsidP="009202D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pct"/>
            <w:gridSpan w:val="3"/>
          </w:tcPr>
          <w:p w14:paraId="6FE02070" w14:textId="77777777" w:rsidR="009202D1" w:rsidRPr="001208CC" w:rsidRDefault="009202D1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02D1" w:rsidRPr="001208CC" w14:paraId="43EE0E0E" w14:textId="77777777" w:rsidTr="009202D1">
        <w:trPr>
          <w:trHeight w:val="407"/>
        </w:trPr>
        <w:tc>
          <w:tcPr>
            <w:tcW w:w="2905" w:type="pct"/>
          </w:tcPr>
          <w:p w14:paraId="3250E634" w14:textId="77777777" w:rsidR="009202D1" w:rsidRPr="001208CC" w:rsidRDefault="009202D1" w:rsidP="009202D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649C2577" w14:textId="77777777" w:rsidR="009202D1" w:rsidRPr="001208CC" w:rsidRDefault="009202D1" w:rsidP="009202D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7" w:type="pct"/>
          </w:tcPr>
          <w:p w14:paraId="5556387F" w14:textId="0BF337AD" w:rsidR="009202D1" w:rsidRPr="001208CC" w:rsidRDefault="009202D1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7A27D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0" w:type="pct"/>
          </w:tcPr>
          <w:p w14:paraId="67C23A0C" w14:textId="77777777" w:rsidR="009202D1" w:rsidRPr="001208CC" w:rsidRDefault="009202D1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2139DD5D" w14:textId="6F7FC7C1" w:rsidR="009202D1" w:rsidRPr="001208CC" w:rsidRDefault="009202D1" w:rsidP="009202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A27D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7A27DA" w:rsidRPr="001208CC" w14:paraId="302DFF4F" w14:textId="77777777" w:rsidTr="00F335C4">
        <w:trPr>
          <w:trHeight w:val="407"/>
        </w:trPr>
        <w:tc>
          <w:tcPr>
            <w:tcW w:w="2905" w:type="pct"/>
          </w:tcPr>
          <w:p w14:paraId="178B0B9F" w14:textId="777DF88A" w:rsidR="007A27DA" w:rsidRPr="001208CC" w:rsidRDefault="007A27DA" w:rsidP="007A27DA">
            <w:pPr>
              <w:pStyle w:val="BodyText"/>
              <w:tabs>
                <w:tab w:val="left" w:pos="72"/>
                <w:tab w:val="left" w:pos="720"/>
              </w:tabs>
              <w:spacing w:after="0"/>
              <w:ind w:left="162" w:right="-11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ต้นทุนการกู้ยืมที่รวมเป็นส่วนหนึ่งข</w:t>
            </w:r>
            <w:r w:rsidR="004C4E40">
              <w:rPr>
                <w:rFonts w:ascii="Angsana New" w:hAnsi="Angsana New" w:cs="Angsana New" w:hint="cs"/>
                <w:sz w:val="28"/>
                <w:szCs w:val="28"/>
                <w:cs/>
              </w:rPr>
              <w:t>องอสังหาริมทรัพย์พัฒนาเพื่อขาย</w:t>
            </w:r>
          </w:p>
          <w:p w14:paraId="4C498D6F" w14:textId="2AC32398" w:rsidR="007A27DA" w:rsidRPr="001208CC" w:rsidRDefault="007A27DA" w:rsidP="007A27DA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4C4E40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สามเดือนสิ้นสุดวันที่ </w:t>
            </w:r>
            <w:r w:rsidRPr="001208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8" w:type="pct"/>
          </w:tcPr>
          <w:p w14:paraId="3CC3AE6C" w14:textId="77777777" w:rsidR="007A27DA" w:rsidRPr="001208CC" w:rsidRDefault="007A27DA" w:rsidP="007A27DA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double" w:sz="4" w:space="0" w:color="auto"/>
            </w:tcBorders>
          </w:tcPr>
          <w:p w14:paraId="42756B53" w14:textId="77777777" w:rsidR="007A27DA" w:rsidRDefault="007A27DA" w:rsidP="007A27DA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A072992" w14:textId="44B1D7E8" w:rsidR="00F960AB" w:rsidRPr="001208CC" w:rsidRDefault="00F960AB" w:rsidP="007A27DA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24.17</w:t>
            </w:r>
          </w:p>
        </w:tc>
        <w:tc>
          <w:tcPr>
            <w:tcW w:w="140" w:type="pct"/>
          </w:tcPr>
          <w:p w14:paraId="3FD292B1" w14:textId="77777777" w:rsidR="007A27DA" w:rsidRPr="001208CC" w:rsidRDefault="007A27DA" w:rsidP="007A27D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6B04730B" w14:textId="77777777" w:rsidR="007A27DA" w:rsidRPr="001208CC" w:rsidRDefault="007A27DA" w:rsidP="007A27DA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FB364C7" w14:textId="24BE5D8A" w:rsidR="007A27DA" w:rsidRPr="001208CC" w:rsidRDefault="007A27DA" w:rsidP="007A27DA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/>
                <w:sz w:val="28"/>
                <w:szCs w:val="28"/>
                <w:lang w:val="en-US" w:bidi="th-TH"/>
              </w:rPr>
              <w:t>11.35</w:t>
            </w:r>
          </w:p>
        </w:tc>
      </w:tr>
      <w:tr w:rsidR="007A27DA" w:rsidRPr="001208CC" w14:paraId="5658CEA6" w14:textId="77777777" w:rsidTr="00295584">
        <w:trPr>
          <w:trHeight w:val="407"/>
        </w:trPr>
        <w:tc>
          <w:tcPr>
            <w:tcW w:w="2905" w:type="pct"/>
          </w:tcPr>
          <w:p w14:paraId="6FA84B72" w14:textId="48BE3F86" w:rsidR="007A27DA" w:rsidRPr="001208CC" w:rsidRDefault="007A27DA" w:rsidP="007A27DA">
            <w:pPr>
              <w:tabs>
                <w:tab w:val="left" w:pos="72"/>
              </w:tabs>
              <w:ind w:left="72" w:hanging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266334C6" w14:textId="77777777" w:rsidR="007A27DA" w:rsidRPr="001208CC" w:rsidRDefault="007A27DA" w:rsidP="007A27DA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double" w:sz="4" w:space="0" w:color="auto"/>
              <w:bottom w:val="double" w:sz="4" w:space="0" w:color="auto"/>
            </w:tcBorders>
          </w:tcPr>
          <w:p w14:paraId="4DC43C17" w14:textId="45F7A6CC" w:rsidR="007A27DA" w:rsidRDefault="00372384" w:rsidP="007A27DA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 - 3.15 -</w:t>
            </w:r>
          </w:p>
          <w:p w14:paraId="732C0E3A" w14:textId="0D84A92D" w:rsidR="00372384" w:rsidRDefault="00372384" w:rsidP="007A27DA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 - 2.375,</w:t>
            </w:r>
          </w:p>
          <w:p w14:paraId="46EC5A2F" w14:textId="7A014209" w:rsidR="00372384" w:rsidRPr="001208CC" w:rsidRDefault="00372384" w:rsidP="007A27DA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2.25 - 3.85</w:t>
            </w:r>
          </w:p>
        </w:tc>
        <w:tc>
          <w:tcPr>
            <w:tcW w:w="140" w:type="pct"/>
          </w:tcPr>
          <w:p w14:paraId="744C9723" w14:textId="77777777" w:rsidR="007A27DA" w:rsidRPr="001208CC" w:rsidRDefault="007A27DA" w:rsidP="007A27DA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double" w:sz="4" w:space="0" w:color="auto"/>
              <w:bottom w:val="double" w:sz="4" w:space="0" w:color="auto"/>
            </w:tcBorders>
          </w:tcPr>
          <w:p w14:paraId="45F7ABDA" w14:textId="77777777" w:rsidR="00372384" w:rsidRDefault="00372384" w:rsidP="007A27DA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FDE871" w14:textId="77777777" w:rsidR="00372384" w:rsidRDefault="00372384" w:rsidP="007A27DA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6CB0A59" w14:textId="4988B112" w:rsidR="007A27DA" w:rsidRPr="001208CC" w:rsidRDefault="007A27DA" w:rsidP="007A27DA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3.40 - 3.60</w:t>
            </w:r>
          </w:p>
        </w:tc>
      </w:tr>
    </w:tbl>
    <w:p w14:paraId="27FC99BC" w14:textId="77777777" w:rsidR="006352A1" w:rsidRPr="001208CC" w:rsidRDefault="006352A1" w:rsidP="00B141B6">
      <w:pPr>
        <w:pStyle w:val="NoSpacing"/>
        <w:rPr>
          <w:rFonts w:ascii="Angsana New" w:hAnsi="Angsana New"/>
          <w:sz w:val="28"/>
          <w:szCs w:val="28"/>
        </w:rPr>
      </w:pPr>
    </w:p>
    <w:p w14:paraId="68A035C0" w14:textId="49BDBBEE" w:rsidR="00960964" w:rsidRPr="00307CEF" w:rsidRDefault="00960964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4C1036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8860F2">
        <w:rPr>
          <w:rFonts w:ascii="Angsana New" w:hAnsi="Angsana New" w:hint="cs"/>
          <w:sz w:val="28"/>
          <w:szCs w:val="28"/>
          <w:cs/>
        </w:rPr>
        <w:t>ประกอบด้วย</w:t>
      </w:r>
      <w:r w:rsidRPr="00307CEF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307CEF">
        <w:rPr>
          <w:rFonts w:ascii="Angsana New" w:hAnsi="Angsana New" w:hint="cs"/>
          <w:sz w:val="28"/>
          <w:szCs w:val="28"/>
          <w:cs/>
        </w:rPr>
        <w:t>ที่พัฒนาแล้ว</w:t>
      </w:r>
      <w:r>
        <w:rPr>
          <w:rFonts w:ascii="Angsana New" w:hAnsi="Angsana New"/>
          <w:sz w:val="28"/>
          <w:szCs w:val="28"/>
        </w:rPr>
        <w:t xml:space="preserve"> </w:t>
      </w:r>
      <w:r w:rsidR="00372384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โครงการ และ</w:t>
      </w:r>
      <w:r w:rsidRPr="00307CEF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653AFC9C" w14:textId="77777777" w:rsidR="00960964" w:rsidRDefault="00960964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  <w:highlight w:val="cyan"/>
        </w:rPr>
      </w:pPr>
    </w:p>
    <w:p w14:paraId="11B5C9D2" w14:textId="77777777" w:rsidR="00802D8E" w:rsidRDefault="00802D8E" w:rsidP="00802D8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06073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6073C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06073C">
        <w:rPr>
          <w:rFonts w:ascii="Angsana New" w:hAnsi="Angsana New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</w:rPr>
        <w:t>2563</w:t>
      </w:r>
      <w:r w:rsidRPr="0006073C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06073C">
        <w:rPr>
          <w:rFonts w:ascii="Angsana New" w:hAnsi="Angsana New" w:hint="cs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>6,950.62</w:t>
      </w:r>
      <w:r w:rsidRPr="0006073C">
        <w:rPr>
          <w:rFonts w:ascii="Angsana New" w:hAnsi="Angsana New"/>
          <w:sz w:val="28"/>
          <w:szCs w:val="28"/>
        </w:rPr>
        <w:t xml:space="preserve"> </w:t>
      </w:r>
      <w:r w:rsidRPr="0006073C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347042">
        <w:rPr>
          <w:rFonts w:ascii="Angsana New" w:hAnsi="Angsana New"/>
          <w:i/>
          <w:iCs/>
          <w:sz w:val="28"/>
          <w:szCs w:val="28"/>
          <w:cs/>
        </w:rPr>
        <w:t>(</w:t>
      </w:r>
      <w:r w:rsidRPr="00960964">
        <w:rPr>
          <w:rFonts w:ascii="Angsana New" w:hAnsi="Angsana New"/>
          <w:i/>
          <w:iCs/>
          <w:sz w:val="28"/>
          <w:szCs w:val="28"/>
        </w:rPr>
        <w:t>30</w:t>
      </w:r>
      <w:r w:rsidRPr="00960964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960964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960964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960964">
        <w:rPr>
          <w:rFonts w:ascii="Angsana New" w:hAnsi="Angsana New"/>
          <w:i/>
          <w:iCs/>
          <w:sz w:val="28"/>
          <w:szCs w:val="28"/>
        </w:rPr>
        <w:t>2563</w:t>
      </w:r>
      <w:r w:rsidRPr="00347042">
        <w:rPr>
          <w:rFonts w:ascii="Angsana New" w:hAnsi="Angsana New"/>
          <w:i/>
          <w:iCs/>
          <w:sz w:val="28"/>
          <w:szCs w:val="28"/>
        </w:rPr>
        <w:t xml:space="preserve">: </w:t>
      </w:r>
      <w:r w:rsidRPr="00960964">
        <w:rPr>
          <w:rFonts w:ascii="Angsana New" w:hAnsi="Angsana New"/>
          <w:i/>
          <w:iCs/>
          <w:sz w:val="28"/>
          <w:szCs w:val="28"/>
        </w:rPr>
        <w:t>6,409.20</w:t>
      </w:r>
      <w:r w:rsidRPr="00347042">
        <w:rPr>
          <w:rFonts w:ascii="Angsana New" w:hAnsi="Angsana New"/>
          <w:i/>
          <w:iCs/>
          <w:sz w:val="28"/>
          <w:szCs w:val="28"/>
        </w:rPr>
        <w:t xml:space="preserve"> </w:t>
      </w:r>
      <w:r w:rsidRPr="00347042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06073C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06073C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06073C">
        <w:rPr>
          <w:rFonts w:ascii="Angsana New" w:hAnsi="Angsana New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</w:rPr>
        <w:t>1</w:t>
      </w:r>
      <w:r w:rsidRPr="0006073C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144F34EC" w14:textId="77777777" w:rsidR="00B90FB7" w:rsidRPr="001208CC" w:rsidRDefault="00B90FB7" w:rsidP="00B141B6">
      <w:pPr>
        <w:pStyle w:val="NoSpacing"/>
        <w:rPr>
          <w:rFonts w:ascii="Angsana New" w:hAnsi="Angsana New"/>
          <w:sz w:val="28"/>
          <w:szCs w:val="28"/>
        </w:rPr>
      </w:pPr>
    </w:p>
    <w:p w14:paraId="325F9AF4" w14:textId="6DE0B267" w:rsidR="00B90FB7" w:rsidRDefault="00F544C4" w:rsidP="006538D7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1208CC">
        <w:rPr>
          <w:rFonts w:ascii="Angsana New" w:hAnsi="Angsana New" w:hint="cs"/>
          <w:i/>
          <w:iCs/>
          <w:sz w:val="28"/>
          <w:szCs w:val="28"/>
          <w:cs/>
        </w:rPr>
        <w:t>สินทรัพย์ที่ใช้เป็นหลัก</w:t>
      </w:r>
      <w:r w:rsidR="00B90FB7" w:rsidRPr="001208CC">
        <w:rPr>
          <w:rFonts w:ascii="Angsana New" w:hAnsi="Angsana New"/>
          <w:i/>
          <w:iCs/>
          <w:sz w:val="28"/>
          <w:szCs w:val="28"/>
          <w:cs/>
        </w:rPr>
        <w:t>ประกัน</w:t>
      </w:r>
    </w:p>
    <w:p w14:paraId="602900F8" w14:textId="20170522" w:rsidR="00960964" w:rsidRDefault="00960964" w:rsidP="006538D7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</w:p>
    <w:p w14:paraId="574646BD" w14:textId="16F2EFFC" w:rsidR="006368E0" w:rsidRPr="001208CC" w:rsidRDefault="00960964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  <w:sectPr w:rsidR="006368E0" w:rsidRPr="001208CC" w:rsidSect="00C73417">
          <w:headerReference w:type="default" r:id="rId10"/>
          <w:type w:val="continuous"/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  <w:r w:rsidRPr="008860F2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8860F2">
        <w:rPr>
          <w:rFonts w:ascii="Angsana New" w:hAnsi="Angsana New"/>
          <w:spacing w:val="-2"/>
          <w:sz w:val="28"/>
          <w:szCs w:val="28"/>
          <w:cs/>
        </w:rPr>
        <w:t>กู้ยืม</w:t>
      </w:r>
      <w:r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8860F2">
        <w:rPr>
          <w:rFonts w:ascii="Angsana New" w:hAnsi="Angsana New"/>
          <w:spacing w:val="-2"/>
          <w:sz w:val="28"/>
          <w:szCs w:val="28"/>
          <w:cs/>
        </w:rPr>
        <w:t>ของบริษัทย่อย</w:t>
      </w:r>
    </w:p>
    <w:p w14:paraId="6AE6EA65" w14:textId="03CA6E14" w:rsidR="00110B57" w:rsidRPr="00E744D1" w:rsidRDefault="00D22884" w:rsidP="00110B57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76" w:lineRule="auto"/>
        <w:ind w:left="0" w:right="-45" w:firstLine="0"/>
        <w:rPr>
          <w:rFonts w:ascii="Angsana New" w:hAnsi="Angsana New"/>
          <w:sz w:val="28"/>
          <w:szCs w:val="28"/>
        </w:rPr>
      </w:pPr>
      <w:r w:rsidRPr="00E744D1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2BE146F9" w14:textId="77777777" w:rsidR="00960964" w:rsidRDefault="00960964" w:rsidP="00110B57">
      <w:pPr>
        <w:tabs>
          <w:tab w:val="left" w:pos="990"/>
        </w:tabs>
        <w:ind w:left="540" w:right="-45"/>
        <w:rPr>
          <w:rFonts w:ascii="Angsana New" w:hAnsi="Angsana New"/>
          <w:sz w:val="28"/>
          <w:szCs w:val="28"/>
        </w:rPr>
      </w:pPr>
    </w:p>
    <w:p w14:paraId="1CB4EE4B" w14:textId="72740714" w:rsidR="00110B57" w:rsidRPr="001208CC" w:rsidRDefault="002B1C21" w:rsidP="00110B57">
      <w:pPr>
        <w:tabs>
          <w:tab w:val="left" w:pos="990"/>
        </w:tabs>
        <w:ind w:left="540" w:right="-45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t>เงินลงทุนในบริษัท</w:t>
      </w:r>
      <w:r w:rsidR="00856164" w:rsidRPr="001208CC">
        <w:rPr>
          <w:rFonts w:ascii="Angsana New" w:hAnsi="Angsana New"/>
          <w:sz w:val="28"/>
          <w:szCs w:val="28"/>
          <w:cs/>
        </w:rPr>
        <w:t>ร่วม</w:t>
      </w:r>
      <w:r w:rsidRPr="001208CC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1208CC">
        <w:rPr>
          <w:rFonts w:ascii="Angsana New" w:hAnsi="Angsana New"/>
          <w:sz w:val="28"/>
          <w:szCs w:val="28"/>
          <w:rtl/>
          <w:cs/>
        </w:rPr>
        <w:t>3</w:t>
      </w:r>
      <w:r w:rsidR="008404A3" w:rsidRPr="001208CC">
        <w:rPr>
          <w:rFonts w:ascii="Angsana New" w:hAnsi="Angsana New"/>
          <w:sz w:val="28"/>
          <w:szCs w:val="28"/>
        </w:rPr>
        <w:t xml:space="preserve">1 </w:t>
      </w:r>
      <w:r w:rsidR="00D11A8A" w:rsidRPr="001208C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11A8A" w:rsidRPr="001208CC">
        <w:rPr>
          <w:rFonts w:ascii="Angsana New" w:hAnsi="Angsana New"/>
          <w:sz w:val="28"/>
          <w:szCs w:val="28"/>
        </w:rPr>
        <w:t>256</w:t>
      </w:r>
      <w:r w:rsidR="006C2D4E">
        <w:rPr>
          <w:rFonts w:ascii="Angsana New" w:hAnsi="Angsana New"/>
          <w:sz w:val="28"/>
          <w:szCs w:val="28"/>
        </w:rPr>
        <w:t>3</w:t>
      </w:r>
      <w:r w:rsidR="00D11A8A" w:rsidRPr="001208CC">
        <w:rPr>
          <w:rFonts w:ascii="Angsana New" w:hAnsi="Angsana New"/>
          <w:sz w:val="28"/>
          <w:szCs w:val="28"/>
        </w:rPr>
        <w:t xml:space="preserve"> </w:t>
      </w:r>
      <w:r w:rsidR="00D11A8A" w:rsidRPr="001208CC">
        <w:rPr>
          <w:rFonts w:ascii="Angsana New" w:hAnsi="Angsana New" w:hint="cs"/>
          <w:sz w:val="28"/>
          <w:szCs w:val="28"/>
          <w:cs/>
        </w:rPr>
        <w:t xml:space="preserve">และ </w:t>
      </w:r>
      <w:r w:rsidR="00524728" w:rsidRPr="001208CC">
        <w:rPr>
          <w:rFonts w:ascii="Angsana New" w:hAnsi="Angsana New"/>
          <w:sz w:val="28"/>
          <w:szCs w:val="28"/>
        </w:rPr>
        <w:t>30</w:t>
      </w:r>
      <w:r w:rsidRPr="001208CC">
        <w:rPr>
          <w:rFonts w:ascii="Angsana New" w:hAnsi="Angsana New"/>
          <w:sz w:val="28"/>
          <w:szCs w:val="28"/>
          <w:cs/>
        </w:rPr>
        <w:t xml:space="preserve"> กันยายน </w:t>
      </w:r>
      <w:r w:rsidR="00524728" w:rsidRPr="001208CC">
        <w:rPr>
          <w:rFonts w:ascii="Angsana New" w:hAnsi="Angsana New"/>
          <w:sz w:val="28"/>
          <w:szCs w:val="28"/>
        </w:rPr>
        <w:t>256</w:t>
      </w:r>
      <w:r w:rsidR="006C2D4E">
        <w:rPr>
          <w:rFonts w:ascii="Angsana New" w:hAnsi="Angsana New"/>
          <w:sz w:val="28"/>
          <w:szCs w:val="28"/>
        </w:rPr>
        <w:t>3</w:t>
      </w:r>
      <w:r w:rsidRPr="001208CC">
        <w:rPr>
          <w:rFonts w:ascii="Angsana New" w:hAnsi="Angsana New"/>
          <w:sz w:val="28"/>
          <w:szCs w:val="28"/>
          <w:rtl/>
          <w:cs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</w:t>
      </w:r>
      <w:r w:rsidR="00107357" w:rsidRPr="001208CC">
        <w:rPr>
          <w:rFonts w:ascii="Angsana New" w:hAnsi="Angsana New" w:hint="cs"/>
          <w:sz w:val="28"/>
          <w:szCs w:val="28"/>
          <w:cs/>
        </w:rPr>
        <w:t>งวดสามเดือนสิ้นสุดวันที่</w:t>
      </w:r>
      <w:r w:rsidR="00683276" w:rsidRPr="001208CC">
        <w:rPr>
          <w:rFonts w:ascii="Angsana New" w:hAnsi="Angsana New"/>
          <w:sz w:val="28"/>
          <w:szCs w:val="28"/>
          <w:cs/>
        </w:rPr>
        <w:t xml:space="preserve"> </w:t>
      </w:r>
      <w:r w:rsidR="00683276" w:rsidRPr="001208CC">
        <w:rPr>
          <w:rFonts w:ascii="Angsana New" w:hAnsi="Angsana New"/>
          <w:sz w:val="28"/>
          <w:szCs w:val="28"/>
        </w:rPr>
        <w:t xml:space="preserve">31 </w:t>
      </w:r>
      <w:r w:rsidR="00683276" w:rsidRPr="001208CC">
        <w:rPr>
          <w:rFonts w:ascii="Angsana New" w:hAnsi="Angsana New"/>
          <w:sz w:val="28"/>
          <w:szCs w:val="28"/>
          <w:cs/>
        </w:rPr>
        <w:t>ธันวาคม</w:t>
      </w:r>
      <w:r w:rsidR="00107357" w:rsidRPr="001208CC">
        <w:rPr>
          <w:rFonts w:ascii="Angsana New" w:hAnsi="Angsana New" w:hint="cs"/>
          <w:sz w:val="28"/>
          <w:szCs w:val="28"/>
          <w:cs/>
        </w:rPr>
        <w:t xml:space="preserve"> </w:t>
      </w:r>
      <w:r w:rsidR="00781BA7" w:rsidRPr="001208CC">
        <w:rPr>
          <w:rFonts w:ascii="Angsana New" w:hAnsi="Angsana New"/>
          <w:sz w:val="28"/>
          <w:szCs w:val="28"/>
        </w:rPr>
        <w:t>256</w:t>
      </w:r>
      <w:r w:rsidR="006C2D4E">
        <w:rPr>
          <w:rFonts w:ascii="Angsana New" w:hAnsi="Angsana New"/>
          <w:sz w:val="28"/>
          <w:szCs w:val="28"/>
        </w:rPr>
        <w:t>3</w:t>
      </w:r>
      <w:r w:rsidR="00781BA7" w:rsidRPr="001208CC">
        <w:rPr>
          <w:rFonts w:ascii="Angsana New" w:hAnsi="Angsana New"/>
          <w:sz w:val="28"/>
          <w:szCs w:val="28"/>
        </w:rPr>
        <w:t xml:space="preserve"> </w:t>
      </w:r>
      <w:r w:rsidR="00781BA7" w:rsidRPr="001208CC">
        <w:rPr>
          <w:rFonts w:ascii="Angsana New" w:hAnsi="Angsana New"/>
          <w:sz w:val="28"/>
          <w:szCs w:val="28"/>
          <w:cs/>
        </w:rPr>
        <w:t xml:space="preserve">และ </w:t>
      </w:r>
      <w:r w:rsidR="00781BA7" w:rsidRPr="001208CC">
        <w:rPr>
          <w:rFonts w:ascii="Angsana New" w:hAnsi="Angsana New"/>
          <w:sz w:val="28"/>
          <w:szCs w:val="28"/>
        </w:rPr>
        <w:t>256</w:t>
      </w:r>
      <w:r w:rsidR="00CB7E9F">
        <w:rPr>
          <w:rFonts w:ascii="Angsana New" w:hAnsi="Angsana New"/>
          <w:sz w:val="28"/>
          <w:szCs w:val="28"/>
        </w:rPr>
        <w:t>2</w:t>
      </w:r>
      <w:r w:rsidRPr="001208CC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4835024D" w14:textId="77777777" w:rsidR="00D60D0A" w:rsidRPr="001208CC" w:rsidRDefault="00D60D0A" w:rsidP="00110B57">
      <w:pPr>
        <w:tabs>
          <w:tab w:val="left" w:pos="990"/>
        </w:tabs>
        <w:ind w:left="540" w:right="-45"/>
        <w:rPr>
          <w:rFonts w:ascii="Angsana New" w:hAnsi="Angsana New"/>
          <w:sz w:val="28"/>
          <w:szCs w:val="28"/>
        </w:rPr>
      </w:pPr>
    </w:p>
    <w:tbl>
      <w:tblPr>
        <w:tblW w:w="146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1872"/>
        <w:gridCol w:w="791"/>
        <w:gridCol w:w="181"/>
        <w:gridCol w:w="809"/>
        <w:gridCol w:w="828"/>
        <w:gridCol w:w="180"/>
        <w:gridCol w:w="810"/>
        <w:gridCol w:w="180"/>
        <w:gridCol w:w="810"/>
        <w:gridCol w:w="180"/>
        <w:gridCol w:w="810"/>
        <w:gridCol w:w="180"/>
        <w:gridCol w:w="810"/>
        <w:gridCol w:w="185"/>
        <w:gridCol w:w="794"/>
        <w:gridCol w:w="8"/>
        <w:gridCol w:w="171"/>
        <w:gridCol w:w="13"/>
        <w:gridCol w:w="809"/>
        <w:gridCol w:w="178"/>
        <w:gridCol w:w="858"/>
        <w:gridCol w:w="6"/>
      </w:tblGrid>
      <w:tr w:rsidR="007B425D" w:rsidRPr="00D54AF1" w:rsidDel="00685444" w14:paraId="311BCF46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5EEBD92F" w14:textId="77777777" w:rsidR="007B425D" w:rsidRPr="00D54AF1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</w:tcPr>
          <w:p w14:paraId="72C0D662" w14:textId="77777777" w:rsidR="007B425D" w:rsidRPr="00D54AF1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85" w:type="dxa"/>
            <w:gridSpan w:val="20"/>
          </w:tcPr>
          <w:p w14:paraId="6AED6A81" w14:textId="77777777" w:rsidR="007B425D" w:rsidRPr="00D54AF1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54AF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B425D" w:rsidRPr="00D54AF1" w:rsidDel="00685444" w14:paraId="45934170" w14:textId="77777777" w:rsidTr="007B425D">
        <w:trPr>
          <w:gridAfter w:val="1"/>
          <w:wAfter w:w="6" w:type="dxa"/>
          <w:cantSplit/>
          <w:trHeight w:val="389"/>
          <w:tblHeader/>
        </w:trPr>
        <w:tc>
          <w:tcPr>
            <w:tcW w:w="3139" w:type="dxa"/>
          </w:tcPr>
          <w:p w14:paraId="12EB8660" w14:textId="77777777" w:rsidR="007B425D" w:rsidRPr="00D54AF1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2068BBC" w14:textId="77777777" w:rsidR="007B425D" w:rsidRPr="00D54AF1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2" w:type="dxa"/>
          </w:tcPr>
          <w:p w14:paraId="61B914B6" w14:textId="77777777" w:rsidR="007B425D" w:rsidRPr="00D54AF1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5C75A4" w14:textId="77777777" w:rsidR="007B425D" w:rsidRPr="00D54AF1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81" w:type="dxa"/>
            <w:gridSpan w:val="3"/>
          </w:tcPr>
          <w:p w14:paraId="3A19E128" w14:textId="77777777" w:rsidR="007B425D" w:rsidRPr="00D54AF1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0DDF8770" w14:textId="77777777" w:rsidR="007B425D" w:rsidRPr="00D54AF1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18" w:type="dxa"/>
            <w:gridSpan w:val="3"/>
          </w:tcPr>
          <w:p w14:paraId="535B873D" w14:textId="77777777" w:rsidR="007B425D" w:rsidRPr="00D54AF1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6007CC" w14:textId="77777777" w:rsidR="007B425D" w:rsidRPr="00D54AF1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41818BD" w14:textId="77777777" w:rsidR="007B425D" w:rsidRPr="00D54AF1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B79FFC6" w14:textId="77777777" w:rsidR="007B425D" w:rsidRPr="00D54AF1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256252B" w14:textId="77777777" w:rsidR="007B425D" w:rsidRPr="00D54AF1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6DDCE572" w14:textId="77777777" w:rsidR="007B425D" w:rsidRPr="00D54AF1" w:rsidDel="00685444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97" w:type="dxa"/>
            <w:gridSpan w:val="4"/>
          </w:tcPr>
          <w:p w14:paraId="4E5B25F2" w14:textId="77777777" w:rsidR="007B425D" w:rsidRPr="00D54AF1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9CBA589" w14:textId="77777777" w:rsidR="007B425D" w:rsidRPr="00D54AF1" w:rsidRDefault="007B425D" w:rsidP="00E20B49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4" w:type="dxa"/>
            <w:gridSpan w:val="2"/>
          </w:tcPr>
          <w:p w14:paraId="349A2C79" w14:textId="77777777" w:rsidR="007B425D" w:rsidRPr="00D54AF1" w:rsidRDefault="007B425D" w:rsidP="00E20B49">
            <w:pPr>
              <w:spacing w:line="300" w:lineRule="exact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5" w:type="dxa"/>
            <w:gridSpan w:val="3"/>
          </w:tcPr>
          <w:p w14:paraId="7E600B02" w14:textId="152C4149" w:rsidR="007B425D" w:rsidRPr="00D54AF1" w:rsidDel="00685444" w:rsidRDefault="007B425D" w:rsidP="00E20B49">
            <w:pPr>
              <w:pStyle w:val="block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  <w:r w:rsidRPr="00D54AF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br/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7B425D" w:rsidRPr="00D54AF1" w14:paraId="1274C934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46CA36AC" w14:textId="77777777" w:rsidR="007B425D" w:rsidRPr="00D54AF1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dxa"/>
          </w:tcPr>
          <w:p w14:paraId="56A04152" w14:textId="77777777" w:rsidR="007B425D" w:rsidRPr="00D54AF1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91" w:type="dxa"/>
          </w:tcPr>
          <w:p w14:paraId="5CF6C2A6" w14:textId="381989F5" w:rsidR="007B425D" w:rsidRPr="00D54AF1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1" w:type="dxa"/>
          </w:tcPr>
          <w:p w14:paraId="01964EAC" w14:textId="77777777" w:rsidR="007B425D" w:rsidRPr="00D54AF1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7E54D354" w14:textId="733767E8" w:rsidR="007B425D" w:rsidRPr="00D54AF1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28" w:type="dxa"/>
          </w:tcPr>
          <w:p w14:paraId="173C3C39" w14:textId="2CCD0A3A" w:rsidR="007B425D" w:rsidRPr="00D54AF1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0" w:type="dxa"/>
          </w:tcPr>
          <w:p w14:paraId="7CDF1BB6" w14:textId="77777777" w:rsidR="007B425D" w:rsidRPr="00D54AF1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37207D" w14:textId="510E2C29" w:rsidR="007B425D" w:rsidRPr="00D54AF1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</w:tcPr>
          <w:p w14:paraId="5BE60931" w14:textId="77777777" w:rsidR="007B425D" w:rsidRPr="00D54AF1" w:rsidRDefault="007B425D" w:rsidP="007B42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2FB75F8" w14:textId="2BD607A6" w:rsidR="007B425D" w:rsidRPr="00D54AF1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0" w:type="dxa"/>
          </w:tcPr>
          <w:p w14:paraId="23E9646A" w14:textId="77777777" w:rsidR="007B425D" w:rsidRPr="00D54AF1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BE0EA0" w14:textId="4CF03974" w:rsidR="007B425D" w:rsidRPr="00D54AF1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</w:tcPr>
          <w:p w14:paraId="5543DAFA" w14:textId="77777777" w:rsidR="007B425D" w:rsidRPr="00D54AF1" w:rsidRDefault="007B425D" w:rsidP="007B42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7349445" w14:textId="50685EDA" w:rsidR="007B425D" w:rsidRPr="00D54AF1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5" w:type="dxa"/>
          </w:tcPr>
          <w:p w14:paraId="2728E0AD" w14:textId="77777777" w:rsidR="007B425D" w:rsidRPr="00D54AF1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14:paraId="66401CDE" w14:textId="4F0BC0C3" w:rsidR="007B425D" w:rsidRPr="00D54AF1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4" w:type="dxa"/>
            <w:gridSpan w:val="2"/>
          </w:tcPr>
          <w:p w14:paraId="44A0708D" w14:textId="77777777" w:rsidR="007B425D" w:rsidRPr="00D54AF1" w:rsidRDefault="007B425D" w:rsidP="007B425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5A0AAD62" w14:textId="29B9B335" w:rsidR="007B425D" w:rsidRPr="00D54AF1" w:rsidRDefault="007B425D" w:rsidP="007B425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14:paraId="66AA7279" w14:textId="77777777" w:rsidR="007B425D" w:rsidRPr="00D54AF1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3F67F0C" w14:textId="13947D14" w:rsidR="007B425D" w:rsidRPr="00D54AF1" w:rsidRDefault="007B425D" w:rsidP="007B425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D54AF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6C2D4E" w:rsidRPr="00D54AF1" w14:paraId="6874F6F8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3D424D50" w14:textId="77777777" w:rsidR="006C2D4E" w:rsidRPr="00D54AF1" w:rsidRDefault="006C2D4E" w:rsidP="006C2D4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39CD7EC" w14:textId="3CE8859A" w:rsidR="006C2D4E" w:rsidRPr="00D54AF1" w:rsidRDefault="006C2D4E" w:rsidP="006C2D4E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91" w:type="dxa"/>
          </w:tcPr>
          <w:p w14:paraId="231434C1" w14:textId="501765BC" w:rsidR="006C2D4E" w:rsidRPr="00D54AF1" w:rsidRDefault="006C2D4E" w:rsidP="006C2D4E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1" w:type="dxa"/>
          </w:tcPr>
          <w:p w14:paraId="5938968B" w14:textId="77777777" w:rsidR="006C2D4E" w:rsidRPr="00D54AF1" w:rsidRDefault="006C2D4E" w:rsidP="006C2D4E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6AF448CE" w14:textId="1356852F" w:rsidR="006C2D4E" w:rsidRPr="00D54AF1" w:rsidRDefault="006C2D4E" w:rsidP="006C2D4E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28" w:type="dxa"/>
          </w:tcPr>
          <w:p w14:paraId="3899FFC5" w14:textId="5481159A" w:rsidR="006C2D4E" w:rsidRPr="00D54AF1" w:rsidRDefault="006C2D4E" w:rsidP="006C2D4E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06F60901" w14:textId="77777777" w:rsidR="006C2D4E" w:rsidRPr="00D54AF1" w:rsidRDefault="006C2D4E" w:rsidP="006C2D4E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C41613" w14:textId="20DE1D0D" w:rsidR="006C2D4E" w:rsidRPr="00D54AF1" w:rsidRDefault="006C2D4E" w:rsidP="006C2D4E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288F9EE9" w14:textId="77777777" w:rsidR="006C2D4E" w:rsidRPr="00D54AF1" w:rsidRDefault="006C2D4E" w:rsidP="006C2D4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8D0197A" w14:textId="05616C23" w:rsidR="006C2D4E" w:rsidRPr="00D54AF1" w:rsidRDefault="006C2D4E" w:rsidP="006C2D4E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526E2613" w14:textId="77777777" w:rsidR="006C2D4E" w:rsidRPr="00D54AF1" w:rsidRDefault="006C2D4E" w:rsidP="006C2D4E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B78F0D" w14:textId="559395E7" w:rsidR="006C2D4E" w:rsidRPr="00D54AF1" w:rsidRDefault="006C2D4E" w:rsidP="006C2D4E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2AF7D1FF" w14:textId="77777777" w:rsidR="006C2D4E" w:rsidRPr="00D54AF1" w:rsidRDefault="006C2D4E" w:rsidP="006C2D4E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03FE92D" w14:textId="619312BC" w:rsidR="006C2D4E" w:rsidRPr="00D54AF1" w:rsidRDefault="006C2D4E" w:rsidP="006C2D4E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5" w:type="dxa"/>
          </w:tcPr>
          <w:p w14:paraId="2EE1060A" w14:textId="77777777" w:rsidR="006C2D4E" w:rsidRPr="00D54AF1" w:rsidRDefault="006C2D4E" w:rsidP="006C2D4E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14:paraId="09B18B4C" w14:textId="2F8C15C9" w:rsidR="006C2D4E" w:rsidRPr="00D54AF1" w:rsidRDefault="006C2D4E" w:rsidP="006C2D4E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4" w:type="dxa"/>
            <w:gridSpan w:val="2"/>
          </w:tcPr>
          <w:p w14:paraId="7B39A66B" w14:textId="77777777" w:rsidR="006C2D4E" w:rsidRPr="00D54AF1" w:rsidRDefault="006C2D4E" w:rsidP="006C2D4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6DB23F78" w14:textId="426087BC" w:rsidR="006C2D4E" w:rsidRPr="00D54AF1" w:rsidRDefault="006C2D4E" w:rsidP="006C2D4E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A39CE4F" w14:textId="77777777" w:rsidR="006C2D4E" w:rsidRPr="00D54AF1" w:rsidRDefault="006C2D4E" w:rsidP="006C2D4E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6ACA64F" w14:textId="2B6630F9" w:rsidR="006C2D4E" w:rsidRPr="00D54AF1" w:rsidRDefault="006C2D4E" w:rsidP="006C2D4E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4AF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7B425D" w:rsidRPr="00D54AF1" w14:paraId="14923420" w14:textId="77777777" w:rsidTr="007B425D">
        <w:trPr>
          <w:gridAfter w:val="1"/>
          <w:wAfter w:w="6" w:type="dxa"/>
          <w:cantSplit/>
          <w:tblHeader/>
        </w:trPr>
        <w:tc>
          <w:tcPr>
            <w:tcW w:w="3139" w:type="dxa"/>
          </w:tcPr>
          <w:p w14:paraId="6A3372DD" w14:textId="77777777" w:rsidR="007B425D" w:rsidRPr="00D54AF1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DF45FD1" w14:textId="77777777" w:rsidR="007B425D" w:rsidRPr="00D54AF1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1" w:type="dxa"/>
            <w:gridSpan w:val="3"/>
          </w:tcPr>
          <w:p w14:paraId="630CAB17" w14:textId="77777777" w:rsidR="007B425D" w:rsidRPr="00D54AF1" w:rsidRDefault="007B425D" w:rsidP="007B425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7804" w:type="dxa"/>
            <w:gridSpan w:val="17"/>
          </w:tcPr>
          <w:p w14:paraId="780C8D35" w14:textId="77777777" w:rsidR="007B425D" w:rsidRPr="00D54AF1" w:rsidRDefault="007B425D" w:rsidP="007B425D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54AF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B425D" w:rsidRPr="001208CC" w14:paraId="40FFBCB3" w14:textId="77777777" w:rsidTr="007B425D">
        <w:trPr>
          <w:cantSplit/>
        </w:trPr>
        <w:tc>
          <w:tcPr>
            <w:tcW w:w="3139" w:type="dxa"/>
          </w:tcPr>
          <w:p w14:paraId="47E66B7E" w14:textId="77777777" w:rsidR="007B425D" w:rsidRPr="00D54AF1" w:rsidRDefault="007B425D" w:rsidP="007B425D">
            <w:pPr>
              <w:spacing w:line="240" w:lineRule="auto"/>
              <w:ind w:left="118" w:hanging="10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54AF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1872" w:type="dxa"/>
          </w:tcPr>
          <w:p w14:paraId="1216E20C" w14:textId="77777777" w:rsidR="007B425D" w:rsidRPr="00D54AF1" w:rsidRDefault="007B425D" w:rsidP="007B425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vAlign w:val="bottom"/>
          </w:tcPr>
          <w:p w14:paraId="12EA91E5" w14:textId="77777777" w:rsidR="007B425D" w:rsidRPr="00D54AF1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BEBC61F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F1C7B7D" w14:textId="77777777" w:rsidR="007B425D" w:rsidRPr="00D54AF1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2BA3749" w14:textId="77777777" w:rsidR="007B425D" w:rsidRPr="00D54AF1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CE7D34B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A1D41E" w14:textId="77777777" w:rsidR="007B425D" w:rsidRPr="00D54AF1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F533DB8" w14:textId="77777777" w:rsidR="007B425D" w:rsidRPr="00D54AF1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7385DF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E3A78A" w14:textId="77777777" w:rsidR="007B425D" w:rsidRPr="00D54AF1" w:rsidRDefault="007B425D" w:rsidP="007B425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9EFF5A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3B6C53C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B968B7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14:paraId="34F2E6C2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58B75BE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gridSpan w:val="2"/>
          </w:tcPr>
          <w:p w14:paraId="3230EEFD" w14:textId="77777777" w:rsidR="007B425D" w:rsidRPr="00D54AF1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1A4D2825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D09CAD1" w14:textId="77777777" w:rsidR="007B425D" w:rsidRPr="00D54AF1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BB67052" w14:textId="77777777" w:rsidR="007B425D" w:rsidRPr="00D54AF1" w:rsidRDefault="007B425D" w:rsidP="007B425D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B425D" w:rsidRPr="001208CC" w14:paraId="21158641" w14:textId="77777777" w:rsidTr="007B425D">
        <w:trPr>
          <w:cantSplit/>
        </w:trPr>
        <w:tc>
          <w:tcPr>
            <w:tcW w:w="3139" w:type="dxa"/>
          </w:tcPr>
          <w:p w14:paraId="2DF700BC" w14:textId="77777777" w:rsidR="007B425D" w:rsidRPr="00D54AF1" w:rsidRDefault="007B425D" w:rsidP="007B425D">
            <w:pPr>
              <w:spacing w:line="240" w:lineRule="auto"/>
              <w:ind w:left="118" w:hanging="10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54AF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ถือหุ้นผ่านทาง </w:t>
            </w:r>
            <w:r w:rsidRPr="00D54AF1">
              <w:rPr>
                <w:rFonts w:ascii="Angsana New" w:hAnsi="Angsana New"/>
                <w:sz w:val="24"/>
                <w:szCs w:val="24"/>
                <w:u w:val="single"/>
              </w:rPr>
              <w:t>“EV”</w:t>
            </w:r>
          </w:p>
        </w:tc>
        <w:tc>
          <w:tcPr>
            <w:tcW w:w="1872" w:type="dxa"/>
          </w:tcPr>
          <w:p w14:paraId="00FD47B4" w14:textId="77777777" w:rsidR="007B425D" w:rsidRPr="00D54AF1" w:rsidRDefault="007B425D" w:rsidP="007B425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vAlign w:val="bottom"/>
          </w:tcPr>
          <w:p w14:paraId="0FB46D61" w14:textId="77777777" w:rsidR="007B425D" w:rsidRPr="00D54AF1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7D4E36E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D25B2FC" w14:textId="77777777" w:rsidR="007B425D" w:rsidRPr="00D54AF1" w:rsidRDefault="007B425D" w:rsidP="007B425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A5062B3" w14:textId="77777777" w:rsidR="007B425D" w:rsidRPr="00D54AF1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E73376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AE05D0" w14:textId="77777777" w:rsidR="007B425D" w:rsidRPr="00D54AF1" w:rsidRDefault="007B425D" w:rsidP="007B425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21F57E" w14:textId="77777777" w:rsidR="007B425D" w:rsidRPr="00D54AF1" w:rsidRDefault="007B425D" w:rsidP="007B42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D3E96B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8AE9773" w14:textId="77777777" w:rsidR="007B425D" w:rsidRPr="00D54AF1" w:rsidRDefault="007B425D" w:rsidP="007B425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F4C7B4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9E35AE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7E46A1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14:paraId="54684FFA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0D0FA38" w14:textId="77777777" w:rsidR="007B425D" w:rsidRPr="00D54AF1" w:rsidRDefault="007B425D" w:rsidP="007B425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gridSpan w:val="2"/>
          </w:tcPr>
          <w:p w14:paraId="2C1C0C5D" w14:textId="77777777" w:rsidR="007B425D" w:rsidRPr="00D54AF1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4B131357" w14:textId="77777777" w:rsidR="007B425D" w:rsidRPr="00D54AF1" w:rsidRDefault="007B425D" w:rsidP="00F743C5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5D9DC5A" w14:textId="77777777" w:rsidR="007B425D" w:rsidRPr="00D54AF1" w:rsidRDefault="007B425D" w:rsidP="007B425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1E74A2E" w14:textId="77777777" w:rsidR="007B425D" w:rsidRPr="00D54AF1" w:rsidRDefault="007B425D" w:rsidP="007B425D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91DB4" w:rsidRPr="001208CC" w14:paraId="29A6B6EF" w14:textId="77777777" w:rsidTr="007B425D">
        <w:trPr>
          <w:cantSplit/>
        </w:trPr>
        <w:tc>
          <w:tcPr>
            <w:tcW w:w="3139" w:type="dxa"/>
          </w:tcPr>
          <w:p w14:paraId="51CC204A" w14:textId="77777777" w:rsidR="00491DB4" w:rsidRPr="00D54AF1" w:rsidRDefault="00491DB4" w:rsidP="00491DB4">
            <w:pPr>
              <w:spacing w:line="240" w:lineRule="auto"/>
              <w:ind w:left="118" w:right="-79" w:hanging="101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บริษัท สหสินวัฒนาโคเจนเนอเรชั่น จำกัด</w:t>
            </w:r>
          </w:p>
        </w:tc>
        <w:tc>
          <w:tcPr>
            <w:tcW w:w="1872" w:type="dxa"/>
          </w:tcPr>
          <w:p w14:paraId="4F0F077B" w14:textId="77777777" w:rsidR="00491DB4" w:rsidRPr="00D54AF1" w:rsidRDefault="00491DB4" w:rsidP="00491DB4">
            <w:pPr>
              <w:spacing w:line="240" w:lineRule="auto"/>
              <w:ind w:left="101" w:hanging="101"/>
              <w:rPr>
                <w:rFonts w:ascii="Angsana New" w:hAnsi="Angsana New"/>
                <w:sz w:val="24"/>
                <w:szCs w:val="24"/>
                <w:cs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หยุดประกอบการ</w:t>
            </w:r>
          </w:p>
        </w:tc>
        <w:tc>
          <w:tcPr>
            <w:tcW w:w="791" w:type="dxa"/>
            <w:vAlign w:val="bottom"/>
          </w:tcPr>
          <w:p w14:paraId="0E9ECEBB" w14:textId="781B3F1E" w:rsidR="00491DB4" w:rsidRPr="00D54AF1" w:rsidRDefault="00772F53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81" w:type="dxa"/>
          </w:tcPr>
          <w:p w14:paraId="7D6D95A0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0121614" w14:textId="5F2A8AB0" w:rsidR="00491DB4" w:rsidRPr="00D54AF1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28" w:type="dxa"/>
            <w:vAlign w:val="bottom"/>
          </w:tcPr>
          <w:p w14:paraId="00E60052" w14:textId="72916D2F" w:rsidR="00491DB4" w:rsidRPr="00D54AF1" w:rsidRDefault="00772F53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92.00</w:t>
            </w:r>
          </w:p>
        </w:tc>
        <w:tc>
          <w:tcPr>
            <w:tcW w:w="180" w:type="dxa"/>
          </w:tcPr>
          <w:p w14:paraId="12A6F16E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88BFD0" w14:textId="4B784C6E" w:rsidR="00491DB4" w:rsidRPr="00D54AF1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</w:rPr>
              <w:t>92.00</w:t>
            </w:r>
          </w:p>
        </w:tc>
        <w:tc>
          <w:tcPr>
            <w:tcW w:w="180" w:type="dxa"/>
          </w:tcPr>
          <w:p w14:paraId="7E334C0A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F90A0B" w14:textId="41A851CA" w:rsidR="00491DB4" w:rsidRPr="00D54AF1" w:rsidRDefault="00772F53" w:rsidP="007203D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03012B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5098CD" w14:textId="77777777" w:rsidR="00491DB4" w:rsidRPr="00D54AF1" w:rsidRDefault="00491DB4" w:rsidP="007203D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A02C392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57C60" w14:textId="77777777" w:rsidR="00491DB4" w:rsidRPr="00D54AF1" w:rsidRDefault="00491DB4" w:rsidP="007203D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5" w:type="dxa"/>
          </w:tcPr>
          <w:p w14:paraId="1E513B87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D657CEA" w14:textId="77777777" w:rsidR="00491DB4" w:rsidRPr="00D54AF1" w:rsidRDefault="00491DB4" w:rsidP="007203D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2975F2CD" w14:textId="77777777" w:rsidR="00491DB4" w:rsidRPr="00D54AF1" w:rsidRDefault="00491DB4" w:rsidP="00491DB4">
            <w:pPr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CF07B7D" w14:textId="1EFB07A4" w:rsidR="00491DB4" w:rsidRPr="00D54AF1" w:rsidRDefault="00772F53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0BE3C29" w14:textId="77777777" w:rsidR="00491DB4" w:rsidRPr="00D54AF1" w:rsidRDefault="00491DB4" w:rsidP="00491DB4">
            <w:pPr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D16AAE4" w14:textId="0858B4F1" w:rsidR="00491DB4" w:rsidRPr="00D54AF1" w:rsidRDefault="00491DB4" w:rsidP="00491DB4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91DB4" w:rsidRPr="001208CC" w14:paraId="31F90A78" w14:textId="77777777" w:rsidTr="007B425D">
        <w:trPr>
          <w:cantSplit/>
        </w:trPr>
        <w:tc>
          <w:tcPr>
            <w:tcW w:w="3139" w:type="dxa"/>
          </w:tcPr>
          <w:p w14:paraId="7BC4BAF3" w14:textId="77777777" w:rsidR="00491DB4" w:rsidRPr="00D54AF1" w:rsidRDefault="00491DB4" w:rsidP="00491DB4">
            <w:pPr>
              <w:spacing w:line="240" w:lineRule="auto"/>
              <w:ind w:left="118" w:right="-113" w:hanging="101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บริษัท สหสินวัฒนาไบโอเอ็นเนอร์ยี่ จำกัด</w:t>
            </w:r>
          </w:p>
        </w:tc>
        <w:tc>
          <w:tcPr>
            <w:tcW w:w="1872" w:type="dxa"/>
          </w:tcPr>
          <w:p w14:paraId="7FFBEA6E" w14:textId="77777777" w:rsidR="00491DB4" w:rsidRPr="00D54AF1" w:rsidRDefault="00491DB4" w:rsidP="00491DB4">
            <w:pPr>
              <w:spacing w:line="240" w:lineRule="auto"/>
              <w:ind w:left="101" w:hanging="101"/>
              <w:rPr>
                <w:rFonts w:ascii="Angsana New" w:hAnsi="Angsana New"/>
                <w:sz w:val="24"/>
                <w:szCs w:val="24"/>
                <w:cs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หยุดประกอบการ</w:t>
            </w:r>
          </w:p>
        </w:tc>
        <w:tc>
          <w:tcPr>
            <w:tcW w:w="791" w:type="dxa"/>
            <w:vAlign w:val="bottom"/>
          </w:tcPr>
          <w:p w14:paraId="7E5D81AE" w14:textId="48E4A2E7" w:rsidR="00491DB4" w:rsidRPr="00D54AF1" w:rsidRDefault="00772F53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81" w:type="dxa"/>
          </w:tcPr>
          <w:p w14:paraId="6444FD00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45AACE87" w14:textId="613FB1EE" w:rsidR="00491DB4" w:rsidRPr="00D54AF1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28" w:type="dxa"/>
            <w:vAlign w:val="bottom"/>
          </w:tcPr>
          <w:p w14:paraId="44C1EF9A" w14:textId="7F462938" w:rsidR="00491DB4" w:rsidRPr="00D54AF1" w:rsidRDefault="00772F53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80" w:type="dxa"/>
          </w:tcPr>
          <w:p w14:paraId="5F11C9A0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70E16E" w14:textId="15E70CCD" w:rsidR="00491DB4" w:rsidRPr="00D54AF1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80" w:type="dxa"/>
          </w:tcPr>
          <w:p w14:paraId="2D851ECA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FAFF73" w14:textId="71568361" w:rsidR="00491DB4" w:rsidRPr="00D54AF1" w:rsidRDefault="00772F53" w:rsidP="007203D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626D756" w14:textId="77777777" w:rsidR="00491DB4" w:rsidRPr="00D54AF1" w:rsidRDefault="00491DB4" w:rsidP="00491DB4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1FE20C" w14:textId="77777777" w:rsidR="00491DB4" w:rsidRPr="00D54AF1" w:rsidRDefault="00491DB4" w:rsidP="007203D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12FBE19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9CB9D2" w14:textId="77777777" w:rsidR="00491DB4" w:rsidRPr="00D54AF1" w:rsidRDefault="00491DB4" w:rsidP="007203D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5" w:type="dxa"/>
          </w:tcPr>
          <w:p w14:paraId="4A918721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BF9CEA9" w14:textId="77777777" w:rsidR="00491DB4" w:rsidRPr="00D54AF1" w:rsidRDefault="00491DB4" w:rsidP="007203D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497A02C9" w14:textId="77777777" w:rsidR="00491DB4" w:rsidRPr="00D54AF1" w:rsidRDefault="00491DB4" w:rsidP="00491DB4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68C9A73E" w14:textId="1F60EB88" w:rsidR="00491DB4" w:rsidRPr="00D54AF1" w:rsidRDefault="00772F53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B21E7A4" w14:textId="77777777" w:rsidR="00491DB4" w:rsidRPr="00D54AF1" w:rsidRDefault="00491DB4" w:rsidP="00491DB4">
            <w:pPr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EC04A8D" w14:textId="12A3B058" w:rsidR="00491DB4" w:rsidRPr="00D54AF1" w:rsidRDefault="00491DB4" w:rsidP="00491DB4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91DB4" w:rsidRPr="001208CC" w14:paraId="758FCD37" w14:textId="77777777" w:rsidTr="00491DB4">
        <w:trPr>
          <w:cantSplit/>
          <w:trHeight w:val="380"/>
        </w:trPr>
        <w:tc>
          <w:tcPr>
            <w:tcW w:w="3139" w:type="dxa"/>
          </w:tcPr>
          <w:p w14:paraId="3A137230" w14:textId="77777777" w:rsidR="00491DB4" w:rsidRPr="00D54AF1" w:rsidRDefault="00491DB4" w:rsidP="00491DB4">
            <w:pPr>
              <w:spacing w:line="240" w:lineRule="auto"/>
              <w:ind w:left="118" w:hanging="101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54AF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ถือหุ้นผ่านทาง </w:t>
            </w:r>
            <w:r w:rsidRPr="00D54AF1">
              <w:rPr>
                <w:rFonts w:ascii="Angsana New" w:hAnsi="Angsana New"/>
                <w:sz w:val="24"/>
                <w:szCs w:val="24"/>
                <w:u w:val="single"/>
              </w:rPr>
              <w:t>“UVCP”</w:t>
            </w:r>
          </w:p>
        </w:tc>
        <w:tc>
          <w:tcPr>
            <w:tcW w:w="1872" w:type="dxa"/>
          </w:tcPr>
          <w:p w14:paraId="6DDA51AD" w14:textId="77777777" w:rsidR="00491DB4" w:rsidRPr="00D54AF1" w:rsidRDefault="00491DB4" w:rsidP="00491DB4">
            <w:pPr>
              <w:spacing w:line="240" w:lineRule="auto"/>
              <w:ind w:left="101" w:hanging="10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  <w:vAlign w:val="bottom"/>
          </w:tcPr>
          <w:p w14:paraId="6B7C5A92" w14:textId="77777777" w:rsidR="00491DB4" w:rsidRPr="00D54AF1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1CAB95A4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D987F21" w14:textId="77777777" w:rsidR="00491DB4" w:rsidRPr="00D54AF1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5E520AED" w14:textId="77777777" w:rsidR="00491DB4" w:rsidRPr="00D54AF1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79FC58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D27211" w14:textId="77777777" w:rsidR="00491DB4" w:rsidRPr="00D54AF1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6ED590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03B18D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DBF6FED" w14:textId="77777777" w:rsidR="00491DB4" w:rsidRPr="00D54AF1" w:rsidRDefault="00491DB4" w:rsidP="00491DB4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359AC2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77EDF24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4339AD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14:paraId="33087445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6614D69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" w:type="dxa"/>
            <w:gridSpan w:val="2"/>
          </w:tcPr>
          <w:p w14:paraId="3DE3A6E3" w14:textId="77777777" w:rsidR="00491DB4" w:rsidRPr="00D54AF1" w:rsidRDefault="00491DB4" w:rsidP="00491DB4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</w:tcPr>
          <w:p w14:paraId="618621F6" w14:textId="77777777" w:rsidR="00491DB4" w:rsidRPr="00D54AF1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1D1CFDA" w14:textId="77777777" w:rsidR="00491DB4" w:rsidRPr="00D54AF1" w:rsidRDefault="00491DB4" w:rsidP="00491DB4">
            <w:pPr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91FD735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91DB4" w:rsidRPr="001208CC" w14:paraId="2E4423B9" w14:textId="77777777" w:rsidTr="007B425D">
        <w:trPr>
          <w:cantSplit/>
        </w:trPr>
        <w:tc>
          <w:tcPr>
            <w:tcW w:w="3139" w:type="dxa"/>
          </w:tcPr>
          <w:p w14:paraId="01469A2C" w14:textId="7CC43981" w:rsidR="00491DB4" w:rsidRPr="00D54AF1" w:rsidRDefault="00491DB4" w:rsidP="00491DB4">
            <w:pPr>
              <w:spacing w:line="240" w:lineRule="auto"/>
              <w:ind w:left="118" w:hanging="101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บริษัท สโตนเฮ้นจ์ อินเตอร์ จำกัด</w:t>
            </w:r>
            <w:r w:rsidRPr="00D54AF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D54AF1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D54A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72" w:type="dxa"/>
          </w:tcPr>
          <w:p w14:paraId="53585591" w14:textId="77777777" w:rsidR="00491DB4" w:rsidRPr="00D54AF1" w:rsidRDefault="00491DB4" w:rsidP="00491DB4">
            <w:pPr>
              <w:spacing w:line="240" w:lineRule="auto"/>
              <w:ind w:left="101" w:hanging="10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บริการด้านการบริหารและควบคุมงานก่อสร้าง</w:t>
            </w:r>
          </w:p>
        </w:tc>
        <w:tc>
          <w:tcPr>
            <w:tcW w:w="791" w:type="dxa"/>
            <w:vAlign w:val="bottom"/>
          </w:tcPr>
          <w:p w14:paraId="7ED78030" w14:textId="05FB50C3" w:rsidR="00491DB4" w:rsidRPr="00D54AF1" w:rsidRDefault="00772F53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28.00</w:t>
            </w:r>
          </w:p>
        </w:tc>
        <w:tc>
          <w:tcPr>
            <w:tcW w:w="181" w:type="dxa"/>
          </w:tcPr>
          <w:p w14:paraId="2C5DB829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26EC727" w14:textId="6D6147E5" w:rsidR="00491DB4" w:rsidRPr="00D54AF1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</w:rPr>
              <w:t>29.</w:t>
            </w:r>
            <w:r w:rsidR="00650AF8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828" w:type="dxa"/>
            <w:vAlign w:val="bottom"/>
          </w:tcPr>
          <w:p w14:paraId="0EDAD6DF" w14:textId="461ACA25" w:rsidR="00491DB4" w:rsidRPr="00D54AF1" w:rsidRDefault="00772F53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134.00</w:t>
            </w:r>
          </w:p>
        </w:tc>
        <w:tc>
          <w:tcPr>
            <w:tcW w:w="180" w:type="dxa"/>
          </w:tcPr>
          <w:p w14:paraId="7C71E939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90D2319" w14:textId="28622CD4" w:rsidR="00491DB4" w:rsidRPr="00D54AF1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</w:rPr>
              <w:t>134.00</w:t>
            </w:r>
          </w:p>
        </w:tc>
        <w:tc>
          <w:tcPr>
            <w:tcW w:w="180" w:type="dxa"/>
          </w:tcPr>
          <w:p w14:paraId="4808456E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265238" w14:textId="77777777" w:rsidR="00491DB4" w:rsidRDefault="00491DB4" w:rsidP="00491DB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E8F4ED2" w14:textId="2D880419" w:rsidR="00772F53" w:rsidRPr="00D54AF1" w:rsidRDefault="00772F53" w:rsidP="00491DB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425.18</w:t>
            </w:r>
          </w:p>
        </w:tc>
        <w:tc>
          <w:tcPr>
            <w:tcW w:w="180" w:type="dxa"/>
          </w:tcPr>
          <w:p w14:paraId="3ACFC919" w14:textId="77777777" w:rsidR="00491DB4" w:rsidRPr="00D54AF1" w:rsidRDefault="00491DB4" w:rsidP="00491DB4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1DA4AB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1F22577" w14:textId="3A27DF69" w:rsidR="00491DB4" w:rsidRPr="00D54AF1" w:rsidRDefault="00491DB4" w:rsidP="00491DB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443.95</w:t>
            </w:r>
          </w:p>
        </w:tc>
        <w:tc>
          <w:tcPr>
            <w:tcW w:w="180" w:type="dxa"/>
          </w:tcPr>
          <w:p w14:paraId="419402FF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43D664" w14:textId="268419F3" w:rsidR="00491DB4" w:rsidRPr="00D54AF1" w:rsidRDefault="00772F53" w:rsidP="00491DB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  <w:r w:rsidR="008F51FF">
              <w:rPr>
                <w:rFonts w:ascii="Angsana New" w:hAnsi="Angsana New"/>
                <w:sz w:val="24"/>
                <w:szCs w:val="24"/>
                <w:lang w:bidi="th-TH"/>
              </w:rPr>
              <w:t>33.</w:t>
            </w:r>
            <w:r w:rsidR="00D97EB3">
              <w:rPr>
                <w:rFonts w:ascii="Angsana New" w:hAnsi="Angsana New"/>
                <w:sz w:val="24"/>
                <w:szCs w:val="24"/>
                <w:lang w:bidi="th-TH"/>
              </w:rPr>
              <w:t>72</w:t>
            </w:r>
          </w:p>
        </w:tc>
        <w:tc>
          <w:tcPr>
            <w:tcW w:w="185" w:type="dxa"/>
          </w:tcPr>
          <w:p w14:paraId="53849E6E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1BED594" w14:textId="37195944" w:rsidR="00491DB4" w:rsidRPr="00D54AF1" w:rsidRDefault="00491DB4" w:rsidP="00491DB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3"/>
                <w:szCs w:val="23"/>
              </w:rPr>
              <w:t>444.82</w:t>
            </w:r>
          </w:p>
        </w:tc>
        <w:tc>
          <w:tcPr>
            <w:tcW w:w="179" w:type="dxa"/>
            <w:gridSpan w:val="2"/>
          </w:tcPr>
          <w:p w14:paraId="31144CA8" w14:textId="77777777" w:rsidR="00491DB4" w:rsidRPr="00D54AF1" w:rsidRDefault="00491DB4" w:rsidP="00491DB4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</w:tcPr>
          <w:p w14:paraId="43DB45B1" w14:textId="77777777" w:rsidR="00491DB4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6ADC82FE" w14:textId="4E0D769C" w:rsidR="00772F53" w:rsidRPr="00D54AF1" w:rsidRDefault="00772F53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89A459B" w14:textId="77777777" w:rsidR="00491DB4" w:rsidRPr="00D54AF1" w:rsidRDefault="00491DB4" w:rsidP="00491DB4">
            <w:pPr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A52C40F" w14:textId="77777777" w:rsidR="00491DB4" w:rsidRPr="00D54AF1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4C1A7696" w14:textId="743829D8" w:rsidR="00491DB4" w:rsidRPr="00D54AF1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91DB4" w:rsidRPr="001208CC" w14:paraId="2E441990" w14:textId="77777777" w:rsidTr="00F905A8">
        <w:trPr>
          <w:cantSplit/>
        </w:trPr>
        <w:tc>
          <w:tcPr>
            <w:tcW w:w="3139" w:type="dxa"/>
          </w:tcPr>
          <w:p w14:paraId="071B31C6" w14:textId="77777777" w:rsidR="00491DB4" w:rsidRPr="00D54AF1" w:rsidRDefault="00491DB4" w:rsidP="00491DB4">
            <w:pPr>
              <w:spacing w:line="240" w:lineRule="auto"/>
              <w:ind w:left="118" w:hanging="101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บริษัท เอ็กซ์เซลเล้นท์ เอ็นเนอร์ยี่</w:t>
            </w:r>
          </w:p>
        </w:tc>
        <w:tc>
          <w:tcPr>
            <w:tcW w:w="1872" w:type="dxa"/>
          </w:tcPr>
          <w:p w14:paraId="79C287B8" w14:textId="77777777" w:rsidR="00491DB4" w:rsidRPr="00D54AF1" w:rsidRDefault="00491DB4" w:rsidP="00491DB4">
            <w:pPr>
              <w:spacing w:line="240" w:lineRule="auto"/>
              <w:ind w:left="101" w:hanging="10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วิเคราะห์ปรับปรุง</w:t>
            </w:r>
          </w:p>
        </w:tc>
        <w:tc>
          <w:tcPr>
            <w:tcW w:w="791" w:type="dxa"/>
          </w:tcPr>
          <w:p w14:paraId="36DD8C24" w14:textId="77777777" w:rsidR="00491DB4" w:rsidRPr="00D54AF1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C5602F0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3ABBA46E" w14:textId="77777777" w:rsidR="00491DB4" w:rsidRPr="00D54AF1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4B9FD186" w14:textId="77777777" w:rsidR="00491DB4" w:rsidRPr="00D54AF1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35D90C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D47342" w14:textId="77777777" w:rsidR="00491DB4" w:rsidRPr="00D54AF1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5672E8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9831682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503461B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A53B3A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DDC324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93EFDB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14:paraId="36656BBE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BE320ED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gridSpan w:val="2"/>
          </w:tcPr>
          <w:p w14:paraId="03731A30" w14:textId="77777777" w:rsidR="00491DB4" w:rsidRPr="00D54AF1" w:rsidRDefault="00491DB4" w:rsidP="00491DB4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</w:tcPr>
          <w:p w14:paraId="71C0611A" w14:textId="77777777" w:rsidR="00491DB4" w:rsidRPr="00D54AF1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C5A0F17" w14:textId="77777777" w:rsidR="00491DB4" w:rsidRPr="00D54AF1" w:rsidRDefault="00491DB4" w:rsidP="00491DB4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601CDE2" w14:textId="77777777" w:rsidR="00491DB4" w:rsidRPr="00D54AF1" w:rsidRDefault="00491DB4" w:rsidP="00491DB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91DB4" w:rsidRPr="001208CC" w14:paraId="1F9009A6" w14:textId="77777777" w:rsidTr="00491DB4">
        <w:trPr>
          <w:cantSplit/>
        </w:trPr>
        <w:tc>
          <w:tcPr>
            <w:tcW w:w="3139" w:type="dxa"/>
          </w:tcPr>
          <w:p w14:paraId="05958794" w14:textId="77777777" w:rsidR="00491DB4" w:rsidRPr="00D54AF1" w:rsidRDefault="00491DB4" w:rsidP="00491DB4">
            <w:pPr>
              <w:spacing w:line="300" w:lineRule="exact"/>
              <w:ind w:left="118" w:hanging="101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 xml:space="preserve">   อินเตอร์เนชั่นแนล จำกัด</w:t>
            </w:r>
          </w:p>
        </w:tc>
        <w:tc>
          <w:tcPr>
            <w:tcW w:w="1872" w:type="dxa"/>
          </w:tcPr>
          <w:p w14:paraId="215FB90C" w14:textId="77777777" w:rsidR="00491DB4" w:rsidRPr="00D54AF1" w:rsidRDefault="00491DB4" w:rsidP="00491DB4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ประสิทธิภาพการใช้พลังงานและติดตั้งอุปกรณ์ประหยัดพลังงาน</w:t>
            </w:r>
          </w:p>
        </w:tc>
        <w:tc>
          <w:tcPr>
            <w:tcW w:w="791" w:type="dxa"/>
          </w:tcPr>
          <w:p w14:paraId="1C115FE1" w14:textId="77777777" w:rsidR="00491DB4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  <w:p w14:paraId="1FCAE0ED" w14:textId="77777777" w:rsidR="00772F53" w:rsidRDefault="00772F53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  <w:p w14:paraId="470D8FFC" w14:textId="46CE277B" w:rsidR="00772F53" w:rsidRPr="00D54AF1" w:rsidRDefault="00772F53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30.59</w:t>
            </w:r>
          </w:p>
        </w:tc>
        <w:tc>
          <w:tcPr>
            <w:tcW w:w="181" w:type="dxa"/>
          </w:tcPr>
          <w:p w14:paraId="6E5986B8" w14:textId="77777777" w:rsidR="00491DB4" w:rsidRPr="00D54AF1" w:rsidRDefault="00491DB4" w:rsidP="00491DB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726EC7E4" w14:textId="77777777" w:rsidR="00491DB4" w:rsidRPr="00D54AF1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  <w:p w14:paraId="1EF75EA8" w14:textId="77777777" w:rsidR="00491DB4" w:rsidRPr="00D54AF1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  <w:p w14:paraId="5DA7C7AE" w14:textId="12F70B01" w:rsidR="00491DB4" w:rsidRPr="00D54AF1" w:rsidRDefault="00491DB4" w:rsidP="00491DB4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</w:rPr>
              <w:t>30.59</w:t>
            </w:r>
          </w:p>
        </w:tc>
        <w:tc>
          <w:tcPr>
            <w:tcW w:w="828" w:type="dxa"/>
          </w:tcPr>
          <w:p w14:paraId="34A6DE8D" w14:textId="77777777" w:rsidR="00491DB4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  <w:p w14:paraId="2D3A6CFC" w14:textId="77777777" w:rsidR="00772F53" w:rsidRDefault="00772F53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  <w:p w14:paraId="124851D5" w14:textId="53762DF2" w:rsidR="00772F53" w:rsidRPr="00D54AF1" w:rsidRDefault="00772F53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80" w:type="dxa"/>
          </w:tcPr>
          <w:p w14:paraId="7B7800C3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951444F" w14:textId="77777777" w:rsidR="00491DB4" w:rsidRPr="00D54AF1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  <w:p w14:paraId="5DB6419F" w14:textId="77777777" w:rsidR="00491DB4" w:rsidRPr="00D54AF1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  <w:p w14:paraId="328B6AA9" w14:textId="34005012" w:rsidR="00491DB4" w:rsidRPr="00D54AF1" w:rsidRDefault="00491DB4" w:rsidP="00491DB4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80" w:type="dxa"/>
          </w:tcPr>
          <w:p w14:paraId="2987B501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BF0470C" w14:textId="77777777" w:rsidR="00491DB4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3A3176DC" w14:textId="77777777" w:rsidR="00772F53" w:rsidRDefault="00772F53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437C4A18" w14:textId="372FAEF0" w:rsidR="00772F53" w:rsidRPr="00D54AF1" w:rsidRDefault="00114E47" w:rsidP="00772F5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335F5A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7DDB0FF" w14:textId="77777777" w:rsidR="00491DB4" w:rsidRPr="00D54AF1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6EDC1467" w14:textId="77777777" w:rsidR="00491DB4" w:rsidRPr="00D54AF1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1F1B0595" w14:textId="77777777" w:rsidR="00491DB4" w:rsidRPr="00D54AF1" w:rsidRDefault="00491DB4" w:rsidP="007203D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AB1E3EB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E6F534D" w14:textId="77777777" w:rsidR="00491DB4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20474ED4" w14:textId="77777777" w:rsidR="00772F53" w:rsidRDefault="00772F53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1B6B8AF6" w14:textId="1110955E" w:rsidR="00772F53" w:rsidRPr="00D54AF1" w:rsidRDefault="00114E47" w:rsidP="00772F5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07BEC761" w14:textId="77777777" w:rsidR="00491DB4" w:rsidRPr="00D54AF1" w:rsidRDefault="00491DB4" w:rsidP="00491DB4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CF376B5" w14:textId="77777777" w:rsidR="00491DB4" w:rsidRPr="00D54AF1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08555161" w14:textId="77777777" w:rsidR="00491DB4" w:rsidRPr="00D54AF1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4C1FBC25" w14:textId="77777777" w:rsidR="00491DB4" w:rsidRPr="00D54AF1" w:rsidRDefault="00491DB4" w:rsidP="007203D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7881C356" w14:textId="77777777" w:rsidR="00491DB4" w:rsidRPr="00D54AF1" w:rsidRDefault="00491DB4" w:rsidP="00491DB4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693B2C4C" w14:textId="758C1A4E" w:rsidR="00491DB4" w:rsidRPr="00D54AF1" w:rsidRDefault="00772F53" w:rsidP="00491DB4">
            <w:pPr>
              <w:pStyle w:val="acctfourfigures"/>
              <w:tabs>
                <w:tab w:val="clear" w:pos="765"/>
                <w:tab w:val="decimal" w:pos="426"/>
              </w:tabs>
              <w:spacing w:line="300" w:lineRule="exact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E1F4151" w14:textId="77777777" w:rsidR="00491DB4" w:rsidRPr="00D54AF1" w:rsidRDefault="00491DB4" w:rsidP="00491DB4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33537C5" w14:textId="77777777" w:rsidR="00491DB4" w:rsidRPr="00D54AF1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2BA93E02" w14:textId="77777777" w:rsidR="00491DB4" w:rsidRPr="00D54AF1" w:rsidRDefault="00491DB4" w:rsidP="00491DB4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</w:p>
          <w:p w14:paraId="2FC7D055" w14:textId="16BCAA79" w:rsidR="00491DB4" w:rsidRPr="00D54AF1" w:rsidRDefault="00491DB4" w:rsidP="00491DB4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</w:rPr>
            </w:pPr>
            <w:r w:rsidRPr="00D54AF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C2D4E" w:rsidRPr="001208CC" w14:paraId="43FC83B8" w14:textId="77777777" w:rsidTr="00491DB4">
        <w:trPr>
          <w:cantSplit/>
        </w:trPr>
        <w:tc>
          <w:tcPr>
            <w:tcW w:w="3139" w:type="dxa"/>
          </w:tcPr>
          <w:p w14:paraId="21282C3A" w14:textId="3973D8AD" w:rsidR="006C2D4E" w:rsidRPr="00D54AF1" w:rsidRDefault="006C2D4E" w:rsidP="006C2D4E">
            <w:pPr>
              <w:spacing w:line="300" w:lineRule="exact"/>
              <w:ind w:left="118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54AF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72" w:type="dxa"/>
          </w:tcPr>
          <w:p w14:paraId="1D3578FA" w14:textId="77777777" w:rsidR="006C2D4E" w:rsidRPr="00D54AF1" w:rsidRDefault="006C2D4E" w:rsidP="006C2D4E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76EC25F" w14:textId="77777777" w:rsidR="006C2D4E" w:rsidRPr="00D54AF1" w:rsidRDefault="006C2D4E" w:rsidP="006C2D4E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238F26" w14:textId="77777777" w:rsidR="006C2D4E" w:rsidRPr="00D54AF1" w:rsidRDefault="006C2D4E" w:rsidP="006C2D4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7237A06F" w14:textId="77777777" w:rsidR="006C2D4E" w:rsidRPr="00D54AF1" w:rsidRDefault="006C2D4E" w:rsidP="006C2D4E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5B12B749" w14:textId="77777777" w:rsidR="006C2D4E" w:rsidRPr="00D54AF1" w:rsidRDefault="006C2D4E" w:rsidP="006C2D4E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0E5A2F" w14:textId="77777777" w:rsidR="006C2D4E" w:rsidRPr="00D54AF1" w:rsidRDefault="006C2D4E" w:rsidP="006C2D4E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9A6C824" w14:textId="77777777" w:rsidR="006C2D4E" w:rsidRPr="00D54AF1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E58EBB6" w14:textId="77777777" w:rsidR="006C2D4E" w:rsidRPr="00D54AF1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578EC4" w14:textId="263E3755" w:rsidR="006C2D4E" w:rsidRPr="007203D4" w:rsidRDefault="00772F53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203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425.18</w:t>
            </w:r>
          </w:p>
        </w:tc>
        <w:tc>
          <w:tcPr>
            <w:tcW w:w="180" w:type="dxa"/>
          </w:tcPr>
          <w:p w14:paraId="0E0CD38B" w14:textId="77777777" w:rsidR="006C2D4E" w:rsidRPr="007203D4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1C22E9" w14:textId="0B549B0A" w:rsidR="006C2D4E" w:rsidRPr="007203D4" w:rsidRDefault="00491DB4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203D4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 w:bidi="th-TH"/>
              </w:rPr>
              <w:t>443.95</w:t>
            </w:r>
          </w:p>
        </w:tc>
        <w:tc>
          <w:tcPr>
            <w:tcW w:w="180" w:type="dxa"/>
          </w:tcPr>
          <w:p w14:paraId="5B740CF3" w14:textId="77777777" w:rsidR="006C2D4E" w:rsidRPr="007203D4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21AAFC" w14:textId="512B55A5" w:rsidR="006C2D4E" w:rsidRPr="007203D4" w:rsidRDefault="00772F53" w:rsidP="00772F5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203D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8F51F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33.</w:t>
            </w:r>
            <w:r w:rsidR="00D97EB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185" w:type="dxa"/>
          </w:tcPr>
          <w:p w14:paraId="3CA93DD2" w14:textId="77777777" w:rsidR="006C2D4E" w:rsidRPr="007203D4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3B56493" w14:textId="2687B6E7" w:rsidR="006C2D4E" w:rsidRPr="007203D4" w:rsidRDefault="00491DB4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203D4">
              <w:rPr>
                <w:rFonts w:ascii="Angsana New" w:hAnsi="Angsana New"/>
                <w:b/>
                <w:bCs/>
                <w:sz w:val="23"/>
                <w:szCs w:val="23"/>
              </w:rPr>
              <w:t>444.82</w:t>
            </w:r>
          </w:p>
        </w:tc>
        <w:tc>
          <w:tcPr>
            <w:tcW w:w="179" w:type="dxa"/>
            <w:gridSpan w:val="2"/>
          </w:tcPr>
          <w:p w14:paraId="20E03997" w14:textId="77777777" w:rsidR="006C2D4E" w:rsidRPr="007203D4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E15B2" w14:textId="1ADA2829" w:rsidR="006C2D4E" w:rsidRPr="007203D4" w:rsidRDefault="00772F53" w:rsidP="007203D4">
            <w:pPr>
              <w:pStyle w:val="acctfourfigures"/>
              <w:tabs>
                <w:tab w:val="clear" w:pos="765"/>
                <w:tab w:val="decimal" w:pos="426"/>
              </w:tabs>
              <w:spacing w:line="300" w:lineRule="exact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03D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8631E37" w14:textId="77777777" w:rsidR="006C2D4E" w:rsidRPr="007203D4" w:rsidRDefault="006C2D4E" w:rsidP="006C2D4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AE193" w14:textId="1EAFBCED" w:rsidR="006C2D4E" w:rsidRPr="007203D4" w:rsidRDefault="006C2D4E" w:rsidP="006C2D4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203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4D3344AC" w14:textId="2256164C" w:rsidR="00A23D3C" w:rsidRDefault="00A23D3C" w:rsidP="007B425D">
      <w:pPr>
        <w:spacing w:line="240" w:lineRule="auto"/>
        <w:ind w:left="549" w:right="-43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/>
      </w:r>
      <w:r w:rsidRPr="001208CC">
        <w:rPr>
          <w:rFonts w:ascii="Angsana New" w:hAnsi="Angsana New" w:hint="cs"/>
          <w:sz w:val="28"/>
          <w:szCs w:val="28"/>
          <w:cs/>
        </w:rPr>
        <w:t>บริษัทร่วมทั้งหมดจดทะเบียนจัดตั้งและดำเนินธุรกิจในประเทศไทย</w:t>
      </w:r>
    </w:p>
    <w:p w14:paraId="75C60667" w14:textId="59668619" w:rsidR="00A23D3C" w:rsidRPr="001208CC" w:rsidRDefault="00A23D3C" w:rsidP="007B425D">
      <w:pPr>
        <w:spacing w:line="240" w:lineRule="auto"/>
        <w:ind w:left="549" w:right="-43"/>
        <w:rPr>
          <w:rFonts w:ascii="Angsana New" w:hAnsi="Angsana New"/>
          <w:sz w:val="28"/>
          <w:szCs w:val="28"/>
          <w:cs/>
        </w:rPr>
        <w:sectPr w:rsidR="00A23D3C" w:rsidRPr="001208CC" w:rsidSect="00DD5528">
          <w:headerReference w:type="default" r:id="rId11"/>
          <w:footerReference w:type="default" r:id="rId12"/>
          <w:pgSz w:w="16840" w:h="11907" w:orient="landscape" w:code="9"/>
          <w:pgMar w:top="691" w:right="1000" w:bottom="576" w:left="810" w:header="720" w:footer="720" w:gutter="0"/>
          <w:cols w:space="708"/>
          <w:docGrid w:linePitch="360"/>
        </w:sectPr>
      </w:pPr>
    </w:p>
    <w:p w14:paraId="133C759F" w14:textId="77777777" w:rsidR="00C85E6C" w:rsidRPr="001208CC" w:rsidRDefault="00C85E6C" w:rsidP="00C85E6C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t>กลุ่มบริษัทไม่มีเงินลงทุนใน</w:t>
      </w:r>
      <w:r>
        <w:rPr>
          <w:rFonts w:ascii="Angsana New" w:hAnsi="Angsana New" w:hint="cs"/>
          <w:sz w:val="28"/>
          <w:szCs w:val="28"/>
          <w:cs/>
        </w:rPr>
        <w:t>บริษัทร่</w:t>
      </w:r>
      <w:r w:rsidRPr="001208CC">
        <w:rPr>
          <w:rFonts w:ascii="Angsana New" w:hAnsi="Angsana New"/>
          <w:sz w:val="28"/>
          <w:szCs w:val="28"/>
          <w:cs/>
        </w:rPr>
        <w:t>ว</w:t>
      </w:r>
      <w:r>
        <w:rPr>
          <w:rFonts w:ascii="Angsana New" w:hAnsi="Angsana New" w:hint="cs"/>
          <w:sz w:val="28"/>
          <w:szCs w:val="28"/>
          <w:cs/>
        </w:rPr>
        <w:t>ม</w:t>
      </w:r>
      <w:r w:rsidRPr="001208CC">
        <w:rPr>
          <w:rFonts w:ascii="Angsana New" w:hAnsi="Angsana New"/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ดังนั้นจึงไม่มีราคาที่เปิดเผยต่อสาธารณชน ยกเว้น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 w:hint="cs"/>
          <w:sz w:val="28"/>
          <w:szCs w:val="28"/>
          <w:cs/>
        </w:rPr>
        <w:t xml:space="preserve">บริษัท สโตนเฮ้นจ์ อินเตอร์ จำกัด (มหาชน) ซึ่งเป็นบริษัทที่จดทะเบียนในตลาดหลักทรัพย์แห่งประเทศไทย ณ วันที่ </w:t>
      </w:r>
      <w:r w:rsidRPr="001208CC">
        <w:rPr>
          <w:rFonts w:ascii="Angsana New" w:hAnsi="Angsana New"/>
          <w:sz w:val="28"/>
          <w:szCs w:val="28"/>
        </w:rPr>
        <w:t>31</w:t>
      </w:r>
      <w:r w:rsidRPr="001208C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208C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1208CC">
        <w:rPr>
          <w:rFonts w:ascii="Angsana New" w:hAnsi="Angsana New" w:hint="cs"/>
          <w:sz w:val="28"/>
          <w:szCs w:val="28"/>
          <w:cs/>
        </w:rPr>
        <w:t xml:space="preserve"> มีราคาปิดต่อหน่วยอยู่ที่ </w:t>
      </w:r>
      <w:r>
        <w:rPr>
          <w:rFonts w:ascii="Angsana New" w:hAnsi="Angsana New"/>
          <w:sz w:val="28"/>
          <w:szCs w:val="28"/>
        </w:rPr>
        <w:t xml:space="preserve">6.65 </w:t>
      </w:r>
      <w:r w:rsidRPr="001208CC">
        <w:rPr>
          <w:rFonts w:ascii="Angsana New" w:hAnsi="Angsana New" w:hint="cs"/>
          <w:sz w:val="28"/>
          <w:szCs w:val="28"/>
          <w:cs/>
        </w:rPr>
        <w:t>บาท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/>
          <w:i/>
          <w:iCs/>
          <w:sz w:val="28"/>
          <w:szCs w:val="28"/>
        </w:rPr>
        <w:t xml:space="preserve">(30 </w:t>
      </w:r>
      <w:r w:rsidRPr="001208CC">
        <w:rPr>
          <w:rFonts w:ascii="Angsana New" w:hAnsi="Angsana New" w:hint="cs"/>
          <w:i/>
          <w:iCs/>
          <w:sz w:val="28"/>
          <w:szCs w:val="28"/>
          <w:cs/>
        </w:rPr>
        <w:t xml:space="preserve">กันยายน </w:t>
      </w:r>
      <w:r w:rsidRPr="001208CC">
        <w:rPr>
          <w:rFonts w:ascii="Angsana New" w:hAnsi="Angsana New"/>
          <w:i/>
          <w:iCs/>
          <w:sz w:val="28"/>
          <w:szCs w:val="28"/>
        </w:rPr>
        <w:t>256</w:t>
      </w:r>
      <w:r>
        <w:rPr>
          <w:rFonts w:ascii="Angsana New" w:hAnsi="Angsana New"/>
          <w:i/>
          <w:iCs/>
          <w:sz w:val="28"/>
          <w:szCs w:val="28"/>
        </w:rPr>
        <w:t>3</w:t>
      </w:r>
      <w:r w:rsidRPr="001208CC">
        <w:rPr>
          <w:rFonts w:ascii="Angsana New" w:hAnsi="Angsana New"/>
          <w:i/>
          <w:iCs/>
          <w:sz w:val="28"/>
          <w:szCs w:val="28"/>
        </w:rPr>
        <w:t xml:space="preserve">: </w:t>
      </w:r>
      <w:r>
        <w:rPr>
          <w:rFonts w:ascii="Angsana New" w:hAnsi="Angsana New"/>
          <w:i/>
          <w:iCs/>
          <w:sz w:val="28"/>
          <w:szCs w:val="28"/>
        </w:rPr>
        <w:t>7</w:t>
      </w:r>
      <w:r w:rsidRPr="001208CC">
        <w:rPr>
          <w:rFonts w:ascii="Angsana New" w:hAnsi="Angsana New"/>
          <w:i/>
          <w:iCs/>
          <w:sz w:val="28"/>
          <w:szCs w:val="28"/>
        </w:rPr>
        <w:t>.</w:t>
      </w:r>
      <w:r>
        <w:rPr>
          <w:rFonts w:ascii="Angsana New" w:hAnsi="Angsana New"/>
          <w:i/>
          <w:iCs/>
          <w:sz w:val="28"/>
          <w:szCs w:val="28"/>
        </w:rPr>
        <w:t>05</w:t>
      </w:r>
      <w:r w:rsidRPr="001208CC">
        <w:rPr>
          <w:rFonts w:ascii="Angsana New" w:hAnsi="Angsana New"/>
          <w:i/>
          <w:iCs/>
          <w:sz w:val="28"/>
          <w:szCs w:val="28"/>
        </w:rPr>
        <w:t xml:space="preserve"> </w:t>
      </w:r>
      <w:r w:rsidRPr="001208CC">
        <w:rPr>
          <w:rFonts w:ascii="Angsana New" w:hAnsi="Angsana New" w:hint="cs"/>
          <w:i/>
          <w:iCs/>
          <w:sz w:val="28"/>
          <w:szCs w:val="28"/>
          <w:cs/>
        </w:rPr>
        <w:t>บาท)</w:t>
      </w:r>
      <w:r w:rsidRPr="001208CC">
        <w:rPr>
          <w:rFonts w:ascii="Angsana New" w:hAnsi="Angsana New" w:hint="cs"/>
          <w:sz w:val="28"/>
          <w:szCs w:val="28"/>
          <w:cs/>
        </w:rPr>
        <w:t xml:space="preserve"> มูลค่ายุติธรรมของเงินลงทุนในบริษัท สโตนเฮ้นจ์ อินเตอร์ จำกัด (มหาชน) เท่ากับ</w:t>
      </w:r>
      <w:r>
        <w:rPr>
          <w:rFonts w:ascii="Angsana New" w:hAnsi="Angsana New"/>
          <w:sz w:val="28"/>
          <w:szCs w:val="28"/>
        </w:rPr>
        <w:t xml:space="preserve"> 499.05 </w:t>
      </w:r>
      <w:r w:rsidRPr="001208CC">
        <w:rPr>
          <w:rFonts w:ascii="Angsana New" w:hAnsi="Angsana New" w:hint="cs"/>
          <w:sz w:val="28"/>
          <w:szCs w:val="28"/>
          <w:cs/>
        </w:rPr>
        <w:t>ล้านบาท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1208CC">
        <w:rPr>
          <w:rFonts w:ascii="Angsana New" w:hAnsi="Angsana New"/>
          <w:i/>
          <w:iCs/>
          <w:sz w:val="28"/>
          <w:szCs w:val="28"/>
        </w:rPr>
        <w:t xml:space="preserve">30 </w:t>
      </w:r>
      <w:r w:rsidRPr="001208CC">
        <w:rPr>
          <w:rFonts w:ascii="Angsana New" w:hAnsi="Angsana New" w:hint="cs"/>
          <w:i/>
          <w:iCs/>
          <w:sz w:val="28"/>
          <w:szCs w:val="28"/>
          <w:cs/>
        </w:rPr>
        <w:t xml:space="preserve">กันยายน </w:t>
      </w:r>
      <w:r w:rsidRPr="001208CC">
        <w:rPr>
          <w:rFonts w:ascii="Angsana New" w:hAnsi="Angsana New"/>
          <w:i/>
          <w:iCs/>
          <w:sz w:val="28"/>
          <w:szCs w:val="28"/>
        </w:rPr>
        <w:t>25</w:t>
      </w:r>
      <w:r>
        <w:rPr>
          <w:rFonts w:ascii="Angsana New" w:hAnsi="Angsana New"/>
          <w:i/>
          <w:iCs/>
          <w:sz w:val="28"/>
          <w:szCs w:val="28"/>
        </w:rPr>
        <w:t>63</w:t>
      </w:r>
      <w:r w:rsidRPr="001208CC">
        <w:rPr>
          <w:rFonts w:ascii="Angsana New" w:hAnsi="Angsana New"/>
          <w:i/>
          <w:iCs/>
          <w:sz w:val="28"/>
          <w:szCs w:val="28"/>
        </w:rPr>
        <w:t xml:space="preserve">: </w:t>
      </w:r>
      <w:r>
        <w:rPr>
          <w:rFonts w:ascii="Angsana New" w:hAnsi="Angsana New"/>
          <w:i/>
          <w:iCs/>
          <w:sz w:val="28"/>
          <w:szCs w:val="28"/>
        </w:rPr>
        <w:t>552</w:t>
      </w:r>
      <w:r w:rsidRPr="001208CC">
        <w:rPr>
          <w:rFonts w:ascii="Angsana New" w:hAnsi="Angsana New"/>
          <w:i/>
          <w:iCs/>
          <w:sz w:val="28"/>
          <w:szCs w:val="28"/>
        </w:rPr>
        <w:t>.</w:t>
      </w:r>
      <w:r>
        <w:rPr>
          <w:rFonts w:ascii="Angsana New" w:hAnsi="Angsana New"/>
          <w:i/>
          <w:iCs/>
          <w:sz w:val="28"/>
          <w:szCs w:val="28"/>
        </w:rPr>
        <w:t>43</w:t>
      </w:r>
      <w:r w:rsidRPr="001208CC">
        <w:rPr>
          <w:rFonts w:ascii="Angsana New" w:hAnsi="Angsana New"/>
          <w:i/>
          <w:iCs/>
          <w:sz w:val="28"/>
          <w:szCs w:val="28"/>
        </w:rPr>
        <w:t xml:space="preserve"> </w:t>
      </w:r>
      <w:r w:rsidRPr="001208CC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08095E0A" w14:textId="4D727467" w:rsidR="00C85E6C" w:rsidRDefault="00C85E6C" w:rsidP="00C47A19">
      <w:pPr>
        <w:tabs>
          <w:tab w:val="left" w:pos="540"/>
        </w:tabs>
        <w:ind w:left="540" w:right="-122"/>
        <w:rPr>
          <w:rFonts w:ascii="Angsana New" w:hAnsi="Angsana New"/>
          <w:sz w:val="28"/>
          <w:szCs w:val="28"/>
        </w:rPr>
      </w:pPr>
    </w:p>
    <w:p w14:paraId="7CB26D68" w14:textId="5BBF5590" w:rsidR="00446448" w:rsidRPr="005038CE" w:rsidRDefault="00325395" w:rsidP="008E609E">
      <w:pPr>
        <w:tabs>
          <w:tab w:val="left" w:pos="540"/>
        </w:tabs>
        <w:ind w:left="540" w:right="-122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ใน</w:t>
      </w:r>
      <w:r w:rsidR="0096585A">
        <w:rPr>
          <w:rFonts w:ascii="Angsana New" w:hAnsi="Angsana New" w:hint="cs"/>
          <w:sz w:val="28"/>
          <w:szCs w:val="28"/>
          <w:cs/>
        </w:rPr>
        <w:t xml:space="preserve">ระหว่างงวดสามเดือนสิ้นสุดวันที่ </w:t>
      </w:r>
      <w:r w:rsidR="0096585A">
        <w:rPr>
          <w:rFonts w:ascii="Angsana New" w:hAnsi="Angsana New"/>
          <w:sz w:val="28"/>
          <w:szCs w:val="28"/>
        </w:rPr>
        <w:t xml:space="preserve">31 </w:t>
      </w:r>
      <w:r w:rsidR="008E609E">
        <w:rPr>
          <w:rFonts w:ascii="Angsana New" w:hAnsi="Angsana New" w:hint="cs"/>
          <w:sz w:val="28"/>
          <w:szCs w:val="28"/>
          <w:cs/>
        </w:rPr>
        <w:t>ธันวาคม</w:t>
      </w:r>
      <w:r w:rsidR="00446448" w:rsidRPr="008E609E">
        <w:rPr>
          <w:rFonts w:ascii="Angsana New" w:hAnsi="Angsana New"/>
          <w:sz w:val="28"/>
          <w:szCs w:val="28"/>
          <w:cs/>
        </w:rPr>
        <w:t xml:space="preserve"> </w:t>
      </w:r>
      <w:r w:rsidR="00446448" w:rsidRPr="008E609E">
        <w:rPr>
          <w:rFonts w:ascii="Angsana New" w:hAnsi="Angsana New"/>
          <w:sz w:val="28"/>
          <w:szCs w:val="28"/>
        </w:rPr>
        <w:t>2563</w:t>
      </w:r>
      <w:r w:rsidR="00446448" w:rsidRPr="008E609E">
        <w:rPr>
          <w:rFonts w:ascii="Angsana New" w:hAnsi="Angsana New"/>
          <w:sz w:val="28"/>
          <w:szCs w:val="28"/>
          <w:cs/>
        </w:rPr>
        <w:t xml:space="preserve"> บริษัทย่อยแห่งหนึ่ง</w:t>
      </w:r>
      <w:r w:rsidR="00446448" w:rsidRPr="005038CE">
        <w:rPr>
          <w:rFonts w:ascii="Angsana New" w:hAnsi="Angsana New"/>
          <w:sz w:val="28"/>
          <w:szCs w:val="28"/>
          <w:cs/>
        </w:rPr>
        <w:t xml:space="preserve">ได้ขายหุ้นในบริษัท </w:t>
      </w:r>
      <w:r w:rsidR="008E609E" w:rsidRPr="001208CC">
        <w:rPr>
          <w:rFonts w:ascii="Angsana New" w:hAnsi="Angsana New" w:hint="cs"/>
          <w:sz w:val="28"/>
          <w:szCs w:val="28"/>
          <w:cs/>
        </w:rPr>
        <w:t xml:space="preserve">สโตนเฮ้นจ์ อินเตอร์ จำกัด </w:t>
      </w:r>
      <w:r w:rsidR="008E609E" w:rsidRPr="008E609E">
        <w:rPr>
          <w:rFonts w:ascii="Angsana New" w:hAnsi="Angsana New" w:hint="cs"/>
          <w:sz w:val="28"/>
          <w:szCs w:val="28"/>
          <w:cs/>
        </w:rPr>
        <w:t>(</w:t>
      </w:r>
      <w:r w:rsidR="008E609E" w:rsidRPr="001208CC">
        <w:rPr>
          <w:rFonts w:ascii="Angsana New" w:hAnsi="Angsana New" w:hint="cs"/>
          <w:sz w:val="28"/>
          <w:szCs w:val="28"/>
          <w:cs/>
        </w:rPr>
        <w:t>มหาชน</w:t>
      </w:r>
      <w:r w:rsidR="008E609E" w:rsidRPr="008E609E">
        <w:rPr>
          <w:rFonts w:ascii="Angsana New" w:hAnsi="Angsana New" w:hint="cs"/>
          <w:sz w:val="28"/>
          <w:szCs w:val="28"/>
          <w:cs/>
        </w:rPr>
        <w:t>)</w:t>
      </w:r>
      <w:r w:rsidR="00446448" w:rsidRPr="005038CE" w:rsidDel="00646221">
        <w:rPr>
          <w:rFonts w:ascii="Angsana New" w:hAnsi="Angsana New"/>
          <w:sz w:val="28"/>
          <w:szCs w:val="28"/>
          <w:cs/>
        </w:rPr>
        <w:t xml:space="preserve"> </w:t>
      </w:r>
      <w:r w:rsidR="00446448" w:rsidRPr="005038CE">
        <w:rPr>
          <w:rFonts w:ascii="Angsana New" w:hAnsi="Angsana New"/>
          <w:sz w:val="28"/>
          <w:szCs w:val="28"/>
          <w:cs/>
        </w:rPr>
        <w:t xml:space="preserve">ออกไปร้อยละ </w:t>
      </w:r>
      <w:r w:rsidR="008E609E" w:rsidRPr="008E609E">
        <w:rPr>
          <w:rFonts w:ascii="Angsana New" w:hAnsi="Angsana New"/>
          <w:sz w:val="28"/>
          <w:szCs w:val="28"/>
        </w:rPr>
        <w:t>1.24</w:t>
      </w:r>
      <w:r w:rsidR="00446448" w:rsidRPr="005038CE">
        <w:rPr>
          <w:rFonts w:ascii="Angsana New" w:hAnsi="Angsana New"/>
          <w:sz w:val="28"/>
          <w:szCs w:val="28"/>
          <w:cs/>
        </w:rPr>
        <w:t xml:space="preserve"> จากส่วนได้เสียทั้งหมดร้อยละ </w:t>
      </w:r>
      <w:r w:rsidR="008E609E" w:rsidRPr="008E609E">
        <w:rPr>
          <w:rFonts w:ascii="Angsana New" w:hAnsi="Angsana New"/>
          <w:sz w:val="28"/>
          <w:szCs w:val="28"/>
        </w:rPr>
        <w:t>29.24</w:t>
      </w:r>
      <w:r w:rsidR="00446448" w:rsidRPr="005038CE">
        <w:rPr>
          <w:rFonts w:ascii="Angsana New" w:hAnsi="Angsana New"/>
          <w:sz w:val="28"/>
          <w:szCs w:val="28"/>
        </w:rPr>
        <w:t xml:space="preserve"> </w:t>
      </w:r>
      <w:r w:rsidR="00446448" w:rsidRPr="005038CE">
        <w:rPr>
          <w:rFonts w:ascii="Angsana New" w:hAnsi="Angsana New"/>
          <w:sz w:val="28"/>
          <w:szCs w:val="28"/>
          <w:cs/>
        </w:rPr>
        <w:t>ของทุนที่ออกและชำระแล้วเป็นจำนวนเงิน</w:t>
      </w:r>
      <w:r w:rsidR="008E609E">
        <w:rPr>
          <w:rFonts w:ascii="Angsana New" w:hAnsi="Angsana New"/>
          <w:sz w:val="28"/>
          <w:szCs w:val="28"/>
        </w:rPr>
        <w:t xml:space="preserve"> 23.34</w:t>
      </w:r>
      <w:r w:rsidR="00446448" w:rsidRPr="005038CE">
        <w:rPr>
          <w:rFonts w:ascii="Angsana New" w:hAnsi="Angsana New"/>
          <w:sz w:val="28"/>
          <w:szCs w:val="28"/>
          <w:cs/>
        </w:rPr>
        <w:t xml:space="preserve"> ล้านบาท กลุ่มบริษัทรับรู้</w:t>
      </w:r>
      <w:r w:rsidR="00446448" w:rsidRPr="008E609E">
        <w:rPr>
          <w:rFonts w:ascii="Angsana New" w:hAnsi="Angsana New"/>
          <w:sz w:val="28"/>
          <w:szCs w:val="28"/>
          <w:cs/>
        </w:rPr>
        <w:t>กำไร</w:t>
      </w:r>
      <w:r w:rsidR="00446448" w:rsidRPr="005038CE">
        <w:rPr>
          <w:rFonts w:ascii="Angsana New" w:hAnsi="Angsana New"/>
          <w:sz w:val="28"/>
          <w:szCs w:val="28"/>
          <w:cs/>
        </w:rPr>
        <w:t xml:space="preserve">จากการขายจำนวน </w:t>
      </w:r>
      <w:r w:rsidR="008E609E" w:rsidRPr="008E609E">
        <w:rPr>
          <w:rFonts w:ascii="Angsana New" w:hAnsi="Angsana New"/>
          <w:sz w:val="28"/>
          <w:szCs w:val="28"/>
        </w:rPr>
        <w:t>4.33</w:t>
      </w:r>
      <w:r w:rsidR="00446448" w:rsidRPr="005038CE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4A0353CB" w14:textId="77777777" w:rsidR="00446448" w:rsidRDefault="00446448" w:rsidP="00C47A19">
      <w:pPr>
        <w:tabs>
          <w:tab w:val="left" w:pos="540"/>
        </w:tabs>
        <w:ind w:left="540" w:right="-122"/>
        <w:rPr>
          <w:rFonts w:ascii="Angsana New" w:hAnsi="Angsana New"/>
          <w:sz w:val="28"/>
          <w:szCs w:val="28"/>
        </w:rPr>
      </w:pPr>
    </w:p>
    <w:p w14:paraId="398599E0" w14:textId="6A696B17" w:rsidR="00C47A19" w:rsidRPr="001208CC" w:rsidRDefault="00C47A19" w:rsidP="00C47A19">
      <w:pPr>
        <w:tabs>
          <w:tab w:val="left" w:pos="540"/>
        </w:tabs>
        <w:ind w:left="540" w:right="-122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</w:t>
      </w:r>
      <w:r w:rsidRPr="001208CC">
        <w:rPr>
          <w:rFonts w:ascii="Angsana New" w:hAnsi="Angsana New"/>
          <w:sz w:val="28"/>
          <w:szCs w:val="28"/>
          <w:cs/>
        </w:rPr>
        <w:t xml:space="preserve">ของบริษัท เอ็กซ์เซลเล้นท์ เอ็นเนอร์ยี่ อินเตอร์เนชั่นแนล จำกัด (“บริษัทร่วม”) </w:t>
      </w:r>
      <w:r w:rsidRPr="001208CC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</w:t>
      </w:r>
      <w:r w:rsidRPr="001208CC">
        <w:rPr>
          <w:rFonts w:ascii="Angsana New" w:hAnsi="Angsana New"/>
          <w:sz w:val="28"/>
          <w:szCs w:val="28"/>
          <w:cs/>
        </w:rPr>
        <w:t xml:space="preserve">ในบริษัทร่วมดังกล่าว ณ วันที่ </w:t>
      </w:r>
      <w:r w:rsidRPr="001208CC">
        <w:rPr>
          <w:rFonts w:ascii="Angsana New" w:hAnsi="Angsana New"/>
          <w:sz w:val="28"/>
          <w:szCs w:val="28"/>
        </w:rPr>
        <w:t xml:space="preserve">31 </w:t>
      </w:r>
      <w:r w:rsidRPr="001208CC">
        <w:rPr>
          <w:rFonts w:ascii="Angsana New" w:hAnsi="Angsana New" w:hint="cs"/>
          <w:sz w:val="28"/>
          <w:szCs w:val="28"/>
          <w:cs/>
        </w:rPr>
        <w:t>ธันวาคม</w:t>
      </w:r>
      <w:r w:rsidRPr="001208CC">
        <w:rPr>
          <w:rFonts w:ascii="Angsana New" w:hAnsi="Angsana New"/>
          <w:sz w:val="28"/>
          <w:szCs w:val="28"/>
          <w:cs/>
        </w:rPr>
        <w:t xml:space="preserve"> </w:t>
      </w:r>
      <w:r w:rsidRPr="001208CC">
        <w:rPr>
          <w:rFonts w:ascii="Angsana New" w:hAnsi="Angsana New"/>
          <w:sz w:val="28"/>
          <w:szCs w:val="28"/>
        </w:rPr>
        <w:t>256</w:t>
      </w:r>
      <w:r w:rsidR="006636D4">
        <w:rPr>
          <w:rFonts w:ascii="Angsana New" w:hAnsi="Angsana New"/>
          <w:sz w:val="28"/>
          <w:szCs w:val="28"/>
        </w:rPr>
        <w:t>3</w:t>
      </w:r>
      <w:r w:rsidRPr="001208CC">
        <w:rPr>
          <w:rFonts w:ascii="Angsana New" w:hAnsi="Angsana New"/>
          <w:sz w:val="28"/>
          <w:szCs w:val="28"/>
        </w:rPr>
        <w:t> </w:t>
      </w:r>
      <w:r w:rsidRPr="001208CC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Pr="001208CC">
        <w:rPr>
          <w:rFonts w:ascii="Angsana New" w:hAnsi="Angsana New"/>
          <w:sz w:val="28"/>
          <w:szCs w:val="28"/>
        </w:rPr>
        <w:t> </w:t>
      </w:r>
      <w:r w:rsidR="00B20D99">
        <w:rPr>
          <w:rFonts w:ascii="Angsana New" w:hAnsi="Angsana New"/>
          <w:sz w:val="28"/>
          <w:szCs w:val="28"/>
        </w:rPr>
        <w:t>31.50</w:t>
      </w:r>
      <w:r w:rsidRPr="001208CC">
        <w:rPr>
          <w:rFonts w:ascii="Angsana New" w:hAnsi="Angsana New"/>
          <w:sz w:val="28"/>
          <w:szCs w:val="28"/>
        </w:rPr>
        <w:t> </w:t>
      </w:r>
      <w:r w:rsidRPr="001208CC">
        <w:rPr>
          <w:rFonts w:ascii="Angsana New" w:hAnsi="Angsana New" w:hint="cs"/>
          <w:sz w:val="28"/>
          <w:szCs w:val="28"/>
          <w:cs/>
        </w:rPr>
        <w:t>ล้านบาท</w:t>
      </w:r>
      <w:r w:rsidRPr="001208CC">
        <w:rPr>
          <w:rFonts w:ascii="Angsana New" w:hAnsi="Angsana New"/>
          <w:sz w:val="28"/>
          <w:szCs w:val="28"/>
        </w:rPr>
        <w:t> </w:t>
      </w:r>
      <w:r w:rsidRPr="001208CC">
        <w:rPr>
          <w:rFonts w:ascii="Angsana New" w:hAnsi="Angsana New"/>
          <w:i/>
          <w:iCs/>
          <w:sz w:val="28"/>
          <w:szCs w:val="28"/>
          <w:cs/>
        </w:rPr>
        <w:t>(</w:t>
      </w:r>
      <w:r w:rsidRPr="001208CC">
        <w:rPr>
          <w:rFonts w:ascii="Angsana New" w:hAnsi="Angsana New"/>
          <w:i/>
          <w:iCs/>
          <w:sz w:val="28"/>
          <w:szCs w:val="28"/>
        </w:rPr>
        <w:t>30</w:t>
      </w:r>
      <w:r w:rsidRPr="001208CC">
        <w:rPr>
          <w:rFonts w:ascii="Angsana New" w:hAnsi="Angsana New"/>
          <w:i/>
          <w:iCs/>
          <w:sz w:val="28"/>
          <w:szCs w:val="28"/>
          <w:cs/>
        </w:rPr>
        <w:t xml:space="preserve"> กันยายน </w:t>
      </w:r>
      <w:r w:rsidRPr="001208CC">
        <w:rPr>
          <w:rFonts w:ascii="Angsana New" w:hAnsi="Angsana New"/>
          <w:i/>
          <w:iCs/>
          <w:sz w:val="28"/>
          <w:szCs w:val="28"/>
        </w:rPr>
        <w:t>256</w:t>
      </w:r>
      <w:r w:rsidR="006636D4">
        <w:rPr>
          <w:rFonts w:ascii="Angsana New" w:hAnsi="Angsana New"/>
          <w:i/>
          <w:iCs/>
          <w:sz w:val="28"/>
          <w:szCs w:val="28"/>
        </w:rPr>
        <w:t>3</w:t>
      </w:r>
      <w:r w:rsidRPr="001208CC">
        <w:rPr>
          <w:rFonts w:ascii="Angsana New" w:hAnsi="Angsana New"/>
          <w:i/>
          <w:iCs/>
          <w:sz w:val="28"/>
          <w:szCs w:val="28"/>
        </w:rPr>
        <w:t xml:space="preserve">: </w:t>
      </w:r>
      <w:r w:rsidR="006636D4" w:rsidRPr="006636D4">
        <w:rPr>
          <w:rFonts w:ascii="Angsana New" w:hAnsi="Angsana New"/>
          <w:i/>
          <w:iCs/>
          <w:sz w:val="28"/>
          <w:szCs w:val="28"/>
        </w:rPr>
        <w:t>31.50</w:t>
      </w:r>
      <w:r w:rsidRPr="001208CC">
        <w:rPr>
          <w:rFonts w:ascii="Angsana New" w:hAnsi="Angsana New"/>
          <w:i/>
          <w:iCs/>
          <w:sz w:val="28"/>
          <w:szCs w:val="28"/>
          <w:cs/>
        </w:rPr>
        <w:t xml:space="preserve"> ล้านบาท)</w:t>
      </w:r>
      <w:r w:rsidRPr="001208CC">
        <w:rPr>
          <w:rFonts w:ascii="Angsana New" w:hAnsi="Angsana New"/>
          <w:i/>
          <w:iCs/>
          <w:sz w:val="28"/>
          <w:szCs w:val="28"/>
        </w:rPr>
        <w:t xml:space="preserve"> </w:t>
      </w:r>
      <w:r w:rsidRPr="001208CC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  <w:r w:rsidRPr="001208CC">
        <w:rPr>
          <w:rFonts w:ascii="Angsana New" w:hAnsi="Angsana New"/>
          <w:sz w:val="28"/>
          <w:szCs w:val="28"/>
        </w:rPr>
        <w:t xml:space="preserve">   </w:t>
      </w:r>
    </w:p>
    <w:p w14:paraId="50FB7898" w14:textId="77777777" w:rsidR="000376BB" w:rsidRPr="001208CC" w:rsidRDefault="000376BB" w:rsidP="00D90E3F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94C55CA" w14:textId="77777777" w:rsidR="00DD5528" w:rsidRPr="001208CC" w:rsidRDefault="00DD5528" w:rsidP="00BB7F04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DD5528" w:rsidRPr="001208CC" w:rsidSect="00C73417">
          <w:headerReference w:type="default" r:id="rId13"/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14:paraId="7083DC8E" w14:textId="77777777" w:rsidR="00DD5528" w:rsidRPr="0053422E" w:rsidRDefault="00B8369C" w:rsidP="004B4285">
      <w:pPr>
        <w:numPr>
          <w:ilvl w:val="0"/>
          <w:numId w:val="4"/>
        </w:numPr>
        <w:ind w:left="540" w:right="-45"/>
        <w:rPr>
          <w:rFonts w:ascii="Angsana New" w:hAnsi="Angsana New"/>
          <w:sz w:val="28"/>
          <w:szCs w:val="28"/>
        </w:rPr>
      </w:pPr>
      <w:r w:rsidRPr="0053422E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525C8C5D" w14:textId="1B9CA756" w:rsidR="003A290F" w:rsidRPr="001208CC" w:rsidRDefault="00895102" w:rsidP="007A0344">
      <w:pPr>
        <w:tabs>
          <w:tab w:val="left" w:pos="990"/>
        </w:tabs>
        <w:spacing w:before="240"/>
        <w:ind w:left="540" w:right="-45"/>
        <w:rPr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t xml:space="preserve">เงินลงทุนในบริษัทย่อย ณ วันที่ </w:t>
      </w:r>
      <w:r w:rsidR="004E6125" w:rsidRPr="001208CC">
        <w:rPr>
          <w:rFonts w:ascii="Angsana New" w:hAnsi="Angsana New"/>
          <w:sz w:val="28"/>
          <w:szCs w:val="28"/>
        </w:rPr>
        <w:t xml:space="preserve">31 </w:t>
      </w:r>
      <w:r w:rsidR="004E6125" w:rsidRPr="001208C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6125" w:rsidRPr="001208CC">
        <w:rPr>
          <w:rFonts w:ascii="Angsana New" w:hAnsi="Angsana New"/>
          <w:sz w:val="28"/>
          <w:szCs w:val="28"/>
        </w:rPr>
        <w:t>256</w:t>
      </w:r>
      <w:r w:rsidR="0098346B">
        <w:rPr>
          <w:rFonts w:ascii="Angsana New" w:hAnsi="Angsana New"/>
          <w:sz w:val="28"/>
          <w:szCs w:val="28"/>
        </w:rPr>
        <w:t>3</w:t>
      </w:r>
      <w:r w:rsidR="004E6125" w:rsidRPr="001208CC">
        <w:rPr>
          <w:rFonts w:ascii="Angsana New" w:hAnsi="Angsana New"/>
          <w:sz w:val="28"/>
          <w:szCs w:val="28"/>
        </w:rPr>
        <w:t xml:space="preserve"> </w:t>
      </w:r>
      <w:r w:rsidR="004E6125" w:rsidRPr="001208CC">
        <w:rPr>
          <w:rFonts w:ascii="Angsana New" w:hAnsi="Angsana New" w:hint="cs"/>
          <w:sz w:val="28"/>
          <w:szCs w:val="28"/>
          <w:cs/>
        </w:rPr>
        <w:t xml:space="preserve">และ </w:t>
      </w:r>
      <w:r w:rsidR="004E6125" w:rsidRPr="001208CC">
        <w:rPr>
          <w:rFonts w:ascii="Angsana New" w:hAnsi="Angsana New"/>
          <w:sz w:val="28"/>
          <w:szCs w:val="28"/>
        </w:rPr>
        <w:t>30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1208CC">
        <w:rPr>
          <w:rFonts w:ascii="Angsana New" w:hAnsi="Angsana New"/>
          <w:sz w:val="28"/>
          <w:szCs w:val="28"/>
        </w:rPr>
        <w:t>256</w:t>
      </w:r>
      <w:r w:rsidR="0098346B">
        <w:rPr>
          <w:rFonts w:ascii="Angsana New" w:hAnsi="Angsana New"/>
          <w:sz w:val="28"/>
          <w:szCs w:val="28"/>
        </w:rPr>
        <w:t>3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</w:t>
      </w:r>
      <w:r w:rsidR="00720938" w:rsidRPr="001208CC">
        <w:rPr>
          <w:rFonts w:ascii="Angsana New" w:hAnsi="Angsana New" w:hint="cs"/>
          <w:sz w:val="28"/>
          <w:szCs w:val="28"/>
          <w:cs/>
        </w:rPr>
        <w:t>งวดสามเดือนสิ้นสุดวันที่</w:t>
      </w:r>
      <w:r w:rsidR="00720938" w:rsidRPr="001208CC">
        <w:rPr>
          <w:rFonts w:ascii="Angsana New" w:hAnsi="Angsana New"/>
          <w:sz w:val="28"/>
          <w:szCs w:val="28"/>
          <w:cs/>
        </w:rPr>
        <w:t xml:space="preserve"> </w:t>
      </w:r>
      <w:r w:rsidR="00720938" w:rsidRPr="001208CC">
        <w:rPr>
          <w:rFonts w:ascii="Angsana New" w:hAnsi="Angsana New"/>
          <w:sz w:val="28"/>
          <w:szCs w:val="28"/>
        </w:rPr>
        <w:t xml:space="preserve">31 </w:t>
      </w:r>
      <w:r w:rsidR="00720938" w:rsidRPr="001208CC">
        <w:rPr>
          <w:rFonts w:ascii="Angsana New" w:hAnsi="Angsana New"/>
          <w:sz w:val="28"/>
          <w:szCs w:val="28"/>
          <w:cs/>
        </w:rPr>
        <w:t>ธันวาคม</w:t>
      </w:r>
      <w:r w:rsidR="00720938" w:rsidRPr="001208CC">
        <w:rPr>
          <w:rFonts w:ascii="Angsana New" w:hAnsi="Angsana New" w:hint="cs"/>
          <w:sz w:val="28"/>
          <w:szCs w:val="28"/>
          <w:cs/>
        </w:rPr>
        <w:t xml:space="preserve"> </w:t>
      </w:r>
      <w:r w:rsidR="00781BA7" w:rsidRPr="001208CC">
        <w:rPr>
          <w:rFonts w:ascii="Angsana New" w:hAnsi="Angsana New"/>
          <w:sz w:val="28"/>
          <w:szCs w:val="28"/>
        </w:rPr>
        <w:t>256</w:t>
      </w:r>
      <w:r w:rsidR="0098346B">
        <w:rPr>
          <w:rFonts w:ascii="Angsana New" w:hAnsi="Angsana New"/>
          <w:sz w:val="28"/>
          <w:szCs w:val="28"/>
        </w:rPr>
        <w:t>3</w:t>
      </w:r>
      <w:r w:rsidR="00781BA7" w:rsidRPr="001208CC">
        <w:rPr>
          <w:rFonts w:ascii="Angsana New" w:hAnsi="Angsana New"/>
          <w:sz w:val="28"/>
          <w:szCs w:val="28"/>
        </w:rPr>
        <w:t xml:space="preserve"> </w:t>
      </w:r>
      <w:r w:rsidR="00781BA7" w:rsidRPr="001208CC">
        <w:rPr>
          <w:rFonts w:ascii="Angsana New" w:hAnsi="Angsana New"/>
          <w:sz w:val="28"/>
          <w:szCs w:val="28"/>
          <w:cs/>
        </w:rPr>
        <w:t xml:space="preserve">และ </w:t>
      </w:r>
      <w:r w:rsidR="00781BA7" w:rsidRPr="001208CC">
        <w:rPr>
          <w:rFonts w:ascii="Angsana New" w:hAnsi="Angsana New"/>
          <w:sz w:val="28"/>
          <w:szCs w:val="28"/>
        </w:rPr>
        <w:t>256</w:t>
      </w:r>
      <w:r w:rsidR="0098346B">
        <w:rPr>
          <w:rFonts w:ascii="Angsana New" w:hAnsi="Angsana New"/>
          <w:sz w:val="28"/>
          <w:szCs w:val="28"/>
        </w:rPr>
        <w:t>2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margin" w:tblpX="441" w:tblpY="359"/>
        <w:tblW w:w="15064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783"/>
        <w:gridCol w:w="810"/>
        <w:gridCol w:w="774"/>
        <w:gridCol w:w="855"/>
        <w:gridCol w:w="720"/>
        <w:gridCol w:w="236"/>
        <w:gridCol w:w="720"/>
        <w:gridCol w:w="236"/>
        <w:gridCol w:w="774"/>
        <w:gridCol w:w="270"/>
        <w:gridCol w:w="720"/>
        <w:gridCol w:w="236"/>
        <w:gridCol w:w="754"/>
        <w:gridCol w:w="236"/>
        <w:gridCol w:w="720"/>
        <w:gridCol w:w="236"/>
        <w:gridCol w:w="820"/>
        <w:gridCol w:w="270"/>
        <w:gridCol w:w="754"/>
      </w:tblGrid>
      <w:tr w:rsidR="003A290F" w:rsidRPr="0098346B" w14:paraId="68AE4BDD" w14:textId="77777777" w:rsidTr="0090418D">
        <w:trPr>
          <w:tblHeader/>
        </w:trPr>
        <w:tc>
          <w:tcPr>
            <w:tcW w:w="2250" w:type="dxa"/>
          </w:tcPr>
          <w:p w14:paraId="045CDAA6" w14:textId="77777777" w:rsidR="003A290F" w:rsidRPr="0098346B" w:rsidRDefault="003A290F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793CC27B" w14:textId="77777777" w:rsidR="003A290F" w:rsidRPr="0098346B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0924" w:type="dxa"/>
            <w:gridSpan w:val="19"/>
          </w:tcPr>
          <w:p w14:paraId="2AFDE105" w14:textId="77777777" w:rsidR="003A290F" w:rsidRPr="0098346B" w:rsidRDefault="003A290F" w:rsidP="002E3B0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34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290F" w:rsidRPr="0098346B" w14:paraId="3862C1AD" w14:textId="77777777" w:rsidTr="0090418D">
        <w:trPr>
          <w:trHeight w:val="498"/>
          <w:tblHeader/>
        </w:trPr>
        <w:tc>
          <w:tcPr>
            <w:tcW w:w="2250" w:type="dxa"/>
          </w:tcPr>
          <w:p w14:paraId="01A14F55" w14:textId="77777777" w:rsidR="003A290F" w:rsidRPr="0098346B" w:rsidRDefault="003A290F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06D30FB0" w14:textId="77777777" w:rsidR="003A290F" w:rsidRPr="0098346B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val="en-US" w:bidi="th-TH"/>
              </w:rPr>
            </w:pPr>
          </w:p>
          <w:p w14:paraId="6A0D8C38" w14:textId="77777777" w:rsidR="003A290F" w:rsidRPr="0098346B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93" w:type="dxa"/>
            <w:gridSpan w:val="2"/>
          </w:tcPr>
          <w:p w14:paraId="54166697" w14:textId="77777777" w:rsidR="003A290F" w:rsidRPr="0098346B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29" w:type="dxa"/>
            <w:gridSpan w:val="2"/>
          </w:tcPr>
          <w:p w14:paraId="6341AF63" w14:textId="77777777" w:rsidR="003A290F" w:rsidRPr="0098346B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9F25648" w14:textId="77777777" w:rsidR="003A290F" w:rsidRPr="0098346B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76" w:type="dxa"/>
            <w:gridSpan w:val="3"/>
          </w:tcPr>
          <w:p w14:paraId="3D92A230" w14:textId="77777777" w:rsidR="003A290F" w:rsidRPr="0098346B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D64EE58" w14:textId="77777777" w:rsidR="003A290F" w:rsidRPr="0098346B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641876D1" w14:textId="77777777" w:rsidR="003A290F" w:rsidRPr="0098346B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64" w:type="dxa"/>
            <w:gridSpan w:val="3"/>
          </w:tcPr>
          <w:p w14:paraId="38DC1686" w14:textId="77777777" w:rsidR="003A290F" w:rsidRPr="0098346B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E58DA4F" w14:textId="77777777" w:rsidR="003A290F" w:rsidRPr="0098346B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61BBFB6A" w14:textId="77777777" w:rsidR="003A290F" w:rsidRPr="0098346B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02E380CD" w14:textId="77777777" w:rsidR="003A290F" w:rsidRPr="0098346B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CD0E581" w14:textId="77777777" w:rsidR="003A290F" w:rsidRPr="0098346B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98346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41B5BA26" w14:textId="77777777" w:rsidR="003A290F" w:rsidRPr="0098346B" w:rsidDel="00685444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4" w:type="dxa"/>
            <w:gridSpan w:val="3"/>
            <w:vAlign w:val="bottom"/>
          </w:tcPr>
          <w:p w14:paraId="6F98C342" w14:textId="77777777" w:rsidR="003A290F" w:rsidRPr="0098346B" w:rsidRDefault="003A290F" w:rsidP="002E3B0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98346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</w:t>
            </w:r>
            <w:r w:rsidR="000B1383" w:rsidRPr="0098346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งวด</w:t>
            </w:r>
          </w:p>
          <w:p w14:paraId="73B31613" w14:textId="135A3D60" w:rsidR="000B1383" w:rsidRPr="0098346B" w:rsidDel="00685444" w:rsidRDefault="000B1383" w:rsidP="002E3B0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8346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D5427C" w:rsidRPr="0098346B" w14:paraId="0B246542" w14:textId="77777777" w:rsidTr="0090418D">
        <w:trPr>
          <w:tblHeader/>
        </w:trPr>
        <w:tc>
          <w:tcPr>
            <w:tcW w:w="2250" w:type="dxa"/>
          </w:tcPr>
          <w:p w14:paraId="3FACDD8B" w14:textId="77777777" w:rsidR="00D5427C" w:rsidRPr="0098346B" w:rsidRDefault="00D5427C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5BBF336" w14:textId="77777777" w:rsidR="00D5427C" w:rsidRPr="0098346B" w:rsidRDefault="00D5427C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3" w:type="dxa"/>
          </w:tcPr>
          <w:p w14:paraId="766E5706" w14:textId="6EA15705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0" w:type="dxa"/>
          </w:tcPr>
          <w:p w14:paraId="020D7D6A" w14:textId="5CB99D75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4" w:type="dxa"/>
          </w:tcPr>
          <w:p w14:paraId="5A910547" w14:textId="1188CF54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55" w:type="dxa"/>
          </w:tcPr>
          <w:p w14:paraId="0884505D" w14:textId="6B7002B1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570BA28D" w14:textId="16E1598C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7467DFD9" w14:textId="77777777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0385DC" w14:textId="632EC657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323336D8" w14:textId="77777777" w:rsidR="00D5427C" w:rsidRPr="0098346B" w:rsidRDefault="00D5427C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1CBC1DA" w14:textId="0E0D1CC1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0D8A9AE" w14:textId="77777777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2F237D4" w14:textId="4113F3F4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21547BA9" w14:textId="77777777" w:rsidR="00D5427C" w:rsidRPr="0098346B" w:rsidRDefault="00D5427C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118CC5A" w14:textId="4620207B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F646DE3" w14:textId="77777777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D88B75" w14:textId="6F9CA08C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606AFA38" w14:textId="77777777" w:rsidR="00D5427C" w:rsidRPr="0098346B" w:rsidRDefault="00D5427C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30E13C9" w14:textId="74AABC81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E19A68A" w14:textId="77777777" w:rsidR="00D5427C" w:rsidRPr="0098346B" w:rsidRDefault="00D5427C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916CF88" w14:textId="4C26063D" w:rsidR="00D5427C" w:rsidRPr="0098346B" w:rsidRDefault="004670E8" w:rsidP="002E3B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="000B1383"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8346B" w:rsidRPr="0098346B" w14:paraId="335A8E7D" w14:textId="77777777" w:rsidTr="0090418D">
        <w:trPr>
          <w:tblHeader/>
        </w:trPr>
        <w:tc>
          <w:tcPr>
            <w:tcW w:w="2250" w:type="dxa"/>
          </w:tcPr>
          <w:p w14:paraId="29E851BC" w14:textId="77777777" w:rsidR="0098346B" w:rsidRPr="0098346B" w:rsidRDefault="0098346B" w:rsidP="0098346B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09460DA" w14:textId="77777777" w:rsidR="0098346B" w:rsidRPr="0098346B" w:rsidRDefault="0098346B" w:rsidP="0098346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3" w:type="dxa"/>
          </w:tcPr>
          <w:p w14:paraId="675476F1" w14:textId="3199D822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810" w:type="dxa"/>
          </w:tcPr>
          <w:p w14:paraId="2E63DD09" w14:textId="468E8514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74" w:type="dxa"/>
          </w:tcPr>
          <w:p w14:paraId="482361CF" w14:textId="44E215B9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855" w:type="dxa"/>
          </w:tcPr>
          <w:p w14:paraId="106C1D3E" w14:textId="26D87699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14:paraId="1EAA7B3D" w14:textId="1A5DCF99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0D4690FB" w14:textId="77777777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7349B0A" w14:textId="28B165FE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682CAEC4" w14:textId="77777777" w:rsidR="0098346B" w:rsidRPr="0098346B" w:rsidRDefault="0098346B" w:rsidP="0098346B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53970C5" w14:textId="4DCFBF9E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57A7E7B1" w14:textId="77777777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705EFF" w14:textId="5BE6DEF2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74F9337A" w14:textId="77777777" w:rsidR="0098346B" w:rsidRPr="0098346B" w:rsidRDefault="0098346B" w:rsidP="0098346B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738BD2B" w14:textId="01E13BA5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76BDD92F" w14:textId="77777777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C41D39C" w14:textId="4B753BA0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34600B79" w14:textId="77777777" w:rsidR="0098346B" w:rsidRPr="0098346B" w:rsidRDefault="0098346B" w:rsidP="0098346B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3A4E7EA" w14:textId="400E88F0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4861D65F" w14:textId="77777777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C69D699" w14:textId="366D2C90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3A290F" w:rsidRPr="0098346B" w14:paraId="6CEEEC8E" w14:textId="77777777" w:rsidTr="0090418D">
        <w:trPr>
          <w:tblHeader/>
        </w:trPr>
        <w:tc>
          <w:tcPr>
            <w:tcW w:w="2250" w:type="dxa"/>
          </w:tcPr>
          <w:p w14:paraId="0E4D4815" w14:textId="77777777" w:rsidR="003A290F" w:rsidRPr="0098346B" w:rsidRDefault="003A290F" w:rsidP="002E3B0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5D2FC76" w14:textId="77777777" w:rsidR="003A290F" w:rsidRPr="0098346B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93" w:type="dxa"/>
            <w:gridSpan w:val="2"/>
          </w:tcPr>
          <w:p w14:paraId="4A2C0280" w14:textId="77777777" w:rsidR="003A290F" w:rsidRPr="0098346B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331" w:type="dxa"/>
            <w:gridSpan w:val="17"/>
          </w:tcPr>
          <w:p w14:paraId="1568B4DB" w14:textId="77777777" w:rsidR="003A290F" w:rsidRPr="0098346B" w:rsidRDefault="003A290F" w:rsidP="002E3B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3A290F" w:rsidRPr="0098346B" w14:paraId="4ADC8A98" w14:textId="77777777" w:rsidTr="0090418D">
        <w:tc>
          <w:tcPr>
            <w:tcW w:w="2250" w:type="dxa"/>
          </w:tcPr>
          <w:p w14:paraId="24F5E9DD" w14:textId="77777777" w:rsidR="003A290F" w:rsidRPr="0098346B" w:rsidRDefault="003A290F" w:rsidP="002E3B0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98346B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890" w:type="dxa"/>
          </w:tcPr>
          <w:p w14:paraId="09199AE1" w14:textId="77777777" w:rsidR="003A290F" w:rsidRPr="0098346B" w:rsidRDefault="003A290F" w:rsidP="002E3B0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36576A2D" w14:textId="77777777" w:rsidR="003A290F" w:rsidRPr="0098346B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2912247" w14:textId="77777777" w:rsidR="003A290F" w:rsidRPr="0098346B" w:rsidRDefault="003A290F" w:rsidP="002E3B0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74" w:type="dxa"/>
          </w:tcPr>
          <w:p w14:paraId="24DCE725" w14:textId="77777777" w:rsidR="003A290F" w:rsidRPr="0098346B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499C38C1" w14:textId="77777777" w:rsidR="003A290F" w:rsidRPr="0098346B" w:rsidRDefault="003A290F" w:rsidP="002E3B0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93A1471" w14:textId="77777777" w:rsidR="003A290F" w:rsidRPr="0098346B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42EDBBD" w14:textId="77777777" w:rsidR="003A290F" w:rsidRPr="0098346B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B0AD56" w14:textId="77777777" w:rsidR="003A290F" w:rsidRPr="0098346B" w:rsidRDefault="003A290F" w:rsidP="002E3B0A">
            <w:pPr>
              <w:tabs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F6A79D" w14:textId="77777777" w:rsidR="003A290F" w:rsidRPr="0098346B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989170A" w14:textId="77777777" w:rsidR="003A290F" w:rsidRPr="0098346B" w:rsidRDefault="003A290F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45AEC6" w14:textId="77777777" w:rsidR="003A290F" w:rsidRPr="0098346B" w:rsidRDefault="003A290F" w:rsidP="002E3B0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4EE175" w14:textId="77777777" w:rsidR="003A290F" w:rsidRPr="0098346B" w:rsidRDefault="003A290F" w:rsidP="002E3B0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2C2556" w14:textId="77777777" w:rsidR="003A290F" w:rsidRPr="0098346B" w:rsidRDefault="003A290F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4A13A4C" w14:textId="77777777" w:rsidR="003A290F" w:rsidRPr="0098346B" w:rsidRDefault="003A290F" w:rsidP="002E3B0A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463838" w14:textId="77777777" w:rsidR="003A290F" w:rsidRPr="0098346B" w:rsidRDefault="003A290F" w:rsidP="002E3B0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8E7A88B" w14:textId="77777777" w:rsidR="003A290F" w:rsidRPr="0098346B" w:rsidRDefault="003A290F" w:rsidP="002E3B0A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399B11" w14:textId="77777777" w:rsidR="003A290F" w:rsidRPr="0098346B" w:rsidRDefault="003A290F" w:rsidP="002E3B0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EFE81FD" w14:textId="77777777" w:rsidR="003A290F" w:rsidRPr="0098346B" w:rsidRDefault="003A290F" w:rsidP="002E3B0A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CDA432" w14:textId="77777777" w:rsidR="003A290F" w:rsidRPr="0098346B" w:rsidRDefault="003A290F" w:rsidP="002E3B0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020F179" w14:textId="77777777" w:rsidR="003A290F" w:rsidRPr="0098346B" w:rsidRDefault="003A290F" w:rsidP="002E3B0A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00BD2B5F" w14:textId="77777777" w:rsidTr="0090418D">
        <w:tc>
          <w:tcPr>
            <w:tcW w:w="2250" w:type="dxa"/>
          </w:tcPr>
          <w:p w14:paraId="09BDC8AE" w14:textId="77777777" w:rsidR="00756600" w:rsidRPr="0098346B" w:rsidRDefault="00756600" w:rsidP="00756600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98346B">
              <w:rPr>
                <w:rFonts w:ascii="Angsana New" w:hAnsi="Angsana New"/>
                <w:sz w:val="22"/>
                <w:szCs w:val="22"/>
                <w:lang w:eastAsia="ko-KR"/>
              </w:rPr>
              <w:t>“TL”</w:t>
            </w: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50C87E6C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ผลิตและขายสังกะสีอ๊อกไซด์ และเคมีภัณฑ์</w:t>
            </w:r>
          </w:p>
        </w:tc>
        <w:tc>
          <w:tcPr>
            <w:tcW w:w="783" w:type="dxa"/>
          </w:tcPr>
          <w:p w14:paraId="7170525B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7FE421A" w14:textId="1709EF3C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303AAF9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67027E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2A7967DC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1CA77DF" w14:textId="13D3D2DE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855" w:type="dxa"/>
          </w:tcPr>
          <w:p w14:paraId="5DF6B954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E162A8" w14:textId="5D30C62C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720" w:type="dxa"/>
          </w:tcPr>
          <w:p w14:paraId="2CFDE744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08BA42F" w14:textId="239DDC71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</w:tcPr>
          <w:p w14:paraId="3826814F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2F8E46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C701E4F" w14:textId="7D71D271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</w:tcPr>
          <w:p w14:paraId="54479BEF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A35F47E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2F1695A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2638AE5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FD44DEF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EBE7C07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CA8E6D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99653B7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C2F82A8" w14:textId="5716611B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 w:hint="cs"/>
                <w:szCs w:val="22"/>
                <w:cs/>
                <w:lang w:bidi="th-TH"/>
              </w:rPr>
              <w:t>592.19</w:t>
            </w:r>
          </w:p>
        </w:tc>
        <w:tc>
          <w:tcPr>
            <w:tcW w:w="236" w:type="dxa"/>
          </w:tcPr>
          <w:p w14:paraId="05B4484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D9CB715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ADC1224" w14:textId="202863FE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 w:hint="cs"/>
                <w:szCs w:val="22"/>
                <w:cs/>
                <w:lang w:bidi="th-TH"/>
              </w:rPr>
              <w:t>592.19</w:t>
            </w:r>
          </w:p>
        </w:tc>
        <w:tc>
          <w:tcPr>
            <w:tcW w:w="236" w:type="dxa"/>
          </w:tcPr>
          <w:p w14:paraId="77B0BC0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6EE2323" w14:textId="77777777" w:rsidR="00756600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AFDA758" w14:textId="58C6F52B" w:rsidR="00D42648" w:rsidRPr="0098346B" w:rsidRDefault="00D42648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0099D0F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878CD8D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1C303710" w14:textId="7D72800C" w:rsidR="00756600" w:rsidRPr="0098346B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/>
                <w:szCs w:val="22"/>
              </w:rPr>
              <w:t>-</w:t>
            </w:r>
          </w:p>
        </w:tc>
      </w:tr>
      <w:tr w:rsidR="00756600" w:rsidRPr="0098346B" w14:paraId="7492E63B" w14:textId="77777777" w:rsidTr="0090418D">
        <w:tc>
          <w:tcPr>
            <w:tcW w:w="2250" w:type="dxa"/>
          </w:tcPr>
          <w:p w14:paraId="47817843" w14:textId="77777777" w:rsidR="00F16BCD" w:rsidRDefault="00756600" w:rsidP="00F16BCD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ยูนิเวนเจอร์ </w:t>
            </w:r>
            <w:r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>บีจีพี</w:t>
            </w:r>
            <w:r w:rsidRPr="0098346B">
              <w:rPr>
                <w:rFonts w:ascii="Angsana New" w:hAnsi="Angsana New"/>
                <w:sz w:val="22"/>
                <w:szCs w:val="22"/>
                <w:lang w:eastAsia="ko-KR"/>
              </w:rPr>
              <w:t xml:space="preserve">  </w:t>
            </w: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จำกัด</w:t>
            </w:r>
          </w:p>
          <w:p w14:paraId="743584B8" w14:textId="20E57159" w:rsidR="00F16BCD" w:rsidRPr="0098346B" w:rsidRDefault="00F16BCD" w:rsidP="00D00AB1">
            <w:pPr>
              <w:spacing w:line="240" w:lineRule="auto"/>
              <w:ind w:left="341" w:right="-108" w:hanging="59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>
              <w:rPr>
                <w:rFonts w:ascii="Angsana New" w:hAnsi="Angsana New"/>
                <w:sz w:val="22"/>
                <w:szCs w:val="22"/>
                <w:lang w:eastAsia="ko-KR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>เดิมชื่อ บริษัท ยูนิเวนเจอร์ คอนซัลติ้ง จำกัด</w:t>
            </w:r>
            <w:r>
              <w:rPr>
                <w:rFonts w:ascii="Angsana New" w:hAnsi="Angsana New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1890" w:type="dxa"/>
          </w:tcPr>
          <w:p w14:paraId="11001E85" w14:textId="77777777" w:rsidR="00DB422E" w:rsidRDefault="00DB422E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F48E6FF" w14:textId="77777777" w:rsidR="00DB422E" w:rsidRDefault="00DB422E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4431834D" w14:textId="4C9F889E" w:rsidR="00756600" w:rsidRPr="0098346B" w:rsidRDefault="009E4D19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83" w:type="dxa"/>
          </w:tcPr>
          <w:p w14:paraId="6BC291F5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BF9ECCD" w14:textId="77777777" w:rsidR="00DB422E" w:rsidRDefault="00DB422E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75C4EB7" w14:textId="4AD2970F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5B44B1B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8249FE8" w14:textId="77777777" w:rsidR="00DB422E" w:rsidRDefault="00DB422E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563E279" w14:textId="0DFE197E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6F3953EF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01A6437" w14:textId="77777777" w:rsidR="00DB422E" w:rsidRDefault="00DB422E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77BF345" w14:textId="60177CC4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855" w:type="dxa"/>
          </w:tcPr>
          <w:p w14:paraId="3D78BC6F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C0EF407" w14:textId="77777777" w:rsidR="00DB422E" w:rsidRDefault="00DB422E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EE0E0E" w14:textId="0F8352DF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720" w:type="dxa"/>
          </w:tcPr>
          <w:p w14:paraId="7A1EB27D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DF34267" w14:textId="77777777" w:rsidR="00DB422E" w:rsidRDefault="00DB422E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FF25583" w14:textId="24B48F89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7EC74114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976B432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EE6A3EE" w14:textId="77777777" w:rsidR="00DB422E" w:rsidRDefault="00DB422E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465B39" w14:textId="384735C5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33267F9C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66FA5EB5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51DAB764" w14:textId="77777777" w:rsidR="00DB422E" w:rsidRDefault="00DB422E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E103A32" w14:textId="112BA161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F954DFB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DD6A67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5DAEA5F2" w14:textId="77777777" w:rsidR="00DB422E" w:rsidRDefault="00DB422E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1247D18E" w14:textId="4EBA5729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83EE9C8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87E801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18479A9" w14:textId="77777777" w:rsidR="00DB422E" w:rsidRDefault="00DB422E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CD014EB" w14:textId="10211DE4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55BF789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0B35E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9A39654" w14:textId="77777777" w:rsidR="00DB422E" w:rsidRDefault="00DB422E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E176E89" w14:textId="323C2D53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43F85F4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FEF4AFA" w14:textId="77777777" w:rsidR="00756600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BAB24C8" w14:textId="77777777" w:rsidR="00DB422E" w:rsidRDefault="00DB422E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5F1B334" w14:textId="23CAF1CE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0.33</w:t>
            </w:r>
          </w:p>
        </w:tc>
        <w:tc>
          <w:tcPr>
            <w:tcW w:w="270" w:type="dxa"/>
          </w:tcPr>
          <w:p w14:paraId="0474C655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53AC18" w14:textId="77777777" w:rsidR="00756600" w:rsidRPr="0098346B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  <w:p w14:paraId="641264B4" w14:textId="77777777" w:rsidR="00DB422E" w:rsidRDefault="00DB422E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  <w:p w14:paraId="2B6248E3" w14:textId="2FAEE84B" w:rsidR="00756600" w:rsidRPr="0098346B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 w:rsidRPr="0098346B">
              <w:rPr>
                <w:rFonts w:ascii="Angsana New" w:hAnsi="Angsana New"/>
                <w:szCs w:val="22"/>
              </w:rPr>
              <w:t>-</w:t>
            </w:r>
          </w:p>
        </w:tc>
      </w:tr>
      <w:tr w:rsidR="00756600" w:rsidRPr="0098346B" w14:paraId="377E5759" w14:textId="77777777" w:rsidTr="0090418D">
        <w:tc>
          <w:tcPr>
            <w:tcW w:w="2250" w:type="dxa"/>
          </w:tcPr>
          <w:p w14:paraId="4297675C" w14:textId="29F20A86" w:rsidR="00756600" w:rsidRPr="0098346B" w:rsidRDefault="00756600" w:rsidP="00756600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Pr="0098346B">
              <w:rPr>
                <w:rFonts w:ascii="Angsana New" w:hAnsi="Angsana New"/>
                <w:sz w:val="22"/>
                <w:szCs w:val="22"/>
                <w:lang w:eastAsia="ko-KR"/>
              </w:rPr>
              <w:br/>
            </w: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98346B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(</w:t>
            </w:r>
            <w:r w:rsidRPr="0098346B">
              <w:rPr>
                <w:rFonts w:ascii="Angsana New" w:hAnsi="Angsana New"/>
                <w:sz w:val="22"/>
                <w:szCs w:val="22"/>
                <w:lang w:eastAsia="ko-KR"/>
              </w:rPr>
              <w:t>“UVAM”</w:t>
            </w: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45650D10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pacing w:val="-14"/>
                <w:szCs w:val="22"/>
                <w:cs/>
                <w:lang w:bidi="th-TH"/>
              </w:rPr>
              <w:t>ที่ปรึกษาทางด้านการลงทุน ให้บริการการจัดการ และลงทุนในอสังหาริมทรัพย์เพื่อให้เช่า</w:t>
            </w:r>
          </w:p>
        </w:tc>
        <w:tc>
          <w:tcPr>
            <w:tcW w:w="783" w:type="dxa"/>
          </w:tcPr>
          <w:p w14:paraId="05E11984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CF8D6A6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4BED7AA" w14:textId="14A87248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3864727E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0892E88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9CADA5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4DE6E166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1E222D1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F0B87F9" w14:textId="2785A94E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50.00</w:t>
            </w:r>
          </w:p>
        </w:tc>
        <w:tc>
          <w:tcPr>
            <w:tcW w:w="855" w:type="dxa"/>
          </w:tcPr>
          <w:p w14:paraId="3AA45746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DB4E1C9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AAC6360" w14:textId="2F46AF31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42.31</w:t>
            </w:r>
          </w:p>
        </w:tc>
        <w:tc>
          <w:tcPr>
            <w:tcW w:w="720" w:type="dxa"/>
          </w:tcPr>
          <w:p w14:paraId="04CBAB8B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809D4F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65189F" w14:textId="71CF269B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136E976E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F7B974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E926C90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DDFDE72" w14:textId="725B867C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22.65</w:t>
            </w:r>
          </w:p>
        </w:tc>
        <w:tc>
          <w:tcPr>
            <w:tcW w:w="236" w:type="dxa"/>
          </w:tcPr>
          <w:p w14:paraId="1065ABCF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77CE95C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7E113AFF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76113AE6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0D89E9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87068F7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B77A3D9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7D586AF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59CD30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A766B8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C06C82A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2C37252" w14:textId="7E4E5AB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0F05900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A7F0E2B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74F4FA1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92BCE3C" w14:textId="78AE9C51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22.65</w:t>
            </w:r>
          </w:p>
        </w:tc>
        <w:tc>
          <w:tcPr>
            <w:tcW w:w="236" w:type="dxa"/>
          </w:tcPr>
          <w:p w14:paraId="1093A1F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04C36DE" w14:textId="77777777" w:rsidR="00756600" w:rsidRDefault="00756600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7577AA7" w14:textId="77777777" w:rsidR="00D42648" w:rsidRDefault="00D42648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78F1827" w14:textId="32091D74" w:rsidR="00D42648" w:rsidRPr="0098346B" w:rsidRDefault="00D42648" w:rsidP="00756600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79E6835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6EF9941" w14:textId="77777777" w:rsidR="00756600" w:rsidRPr="0098346B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  <w:p w14:paraId="70D72542" w14:textId="77777777" w:rsidR="00756600" w:rsidRPr="0098346B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  <w:p w14:paraId="779558D8" w14:textId="08BD3C3B" w:rsidR="00756600" w:rsidRPr="0098346B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 w:rsidRPr="0098346B">
              <w:rPr>
                <w:rFonts w:ascii="Angsana New" w:hAnsi="Angsana New"/>
                <w:szCs w:val="22"/>
              </w:rPr>
              <w:t>-</w:t>
            </w:r>
          </w:p>
        </w:tc>
      </w:tr>
      <w:tr w:rsidR="00756600" w:rsidRPr="0098346B" w14:paraId="21A56D21" w14:textId="77777777" w:rsidTr="0090418D">
        <w:tc>
          <w:tcPr>
            <w:tcW w:w="2250" w:type="dxa"/>
          </w:tcPr>
          <w:p w14:paraId="04E9B4FF" w14:textId="77777777" w:rsidR="00756600" w:rsidRPr="0098346B" w:rsidRDefault="00756600" w:rsidP="00756600">
            <w:pPr>
              <w:spacing w:line="240" w:lineRule="auto"/>
              <w:ind w:left="252" w:right="-108" w:hanging="252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98346B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1890" w:type="dxa"/>
          </w:tcPr>
          <w:p w14:paraId="14D14EF1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83" w:type="dxa"/>
          </w:tcPr>
          <w:p w14:paraId="3CCE1EC9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A7FD771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2578DC66" w14:textId="4DBCDE51" w:rsidR="00756600" w:rsidRPr="0098346B" w:rsidRDefault="00756600" w:rsidP="0075660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28AC006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99971D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EB07AC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62F6F1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6A83C7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F237A12" w14:textId="77777777" w:rsidR="00756600" w:rsidRPr="0098346B" w:rsidRDefault="00756600" w:rsidP="00756600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0EAECC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54B308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651B7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6DB6ABC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A9AAB9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B51B36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0E1EDA4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6666C58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6257358C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6AE23E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756600" w:rsidRPr="0098346B" w14:paraId="2021F2A8" w14:textId="77777777" w:rsidTr="0090418D">
        <w:trPr>
          <w:trHeight w:val="311"/>
        </w:trPr>
        <w:tc>
          <w:tcPr>
            <w:tcW w:w="2250" w:type="dxa"/>
          </w:tcPr>
          <w:p w14:paraId="625854A4" w14:textId="77777777" w:rsidR="00756600" w:rsidRPr="0098346B" w:rsidRDefault="00756600" w:rsidP="00756600">
            <w:pPr>
              <w:spacing w:line="240" w:lineRule="auto"/>
              <w:ind w:left="252" w:right="-108" w:firstLine="3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lang w:eastAsia="ko-KR"/>
              </w:rPr>
              <w:t>(“LRK”)</w:t>
            </w:r>
          </w:p>
        </w:tc>
        <w:tc>
          <w:tcPr>
            <w:tcW w:w="1890" w:type="dxa"/>
          </w:tcPr>
          <w:p w14:paraId="71B4069F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783" w:type="dxa"/>
          </w:tcPr>
          <w:p w14:paraId="226EE2F2" w14:textId="29301E28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13052805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47DD13F2" w14:textId="5AFA9358" w:rsidR="00756600" w:rsidRPr="0098346B" w:rsidRDefault="00756600" w:rsidP="007566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0752F360" w14:textId="4D45F25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144F4FCB" w14:textId="49691F7B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41B4CEC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6D6C54" w14:textId="77980CB0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10E1A9A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C367563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0422B43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826A14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72C58B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B53F09E" w14:textId="6A8858D0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6E42C792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EF14A4" w14:textId="3A2DC2B9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78F7A0EE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EE5C3FE" w14:textId="22BBBB3E" w:rsidR="00756600" w:rsidRPr="0098346B" w:rsidRDefault="00D42648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9CD917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F411DD3" w14:textId="7C1F6623" w:rsidR="00756600" w:rsidRPr="0098346B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 w:hint="cs"/>
                <w:szCs w:val="22"/>
                <w:cs/>
              </w:rPr>
              <w:t>-</w:t>
            </w:r>
          </w:p>
        </w:tc>
      </w:tr>
      <w:tr w:rsidR="00756600" w:rsidRPr="0098346B" w14:paraId="7CBEB080" w14:textId="77777777" w:rsidTr="0090418D">
        <w:tc>
          <w:tcPr>
            <w:tcW w:w="2250" w:type="dxa"/>
          </w:tcPr>
          <w:p w14:paraId="5166EA0D" w14:textId="77777777" w:rsidR="00756600" w:rsidRPr="0098346B" w:rsidRDefault="00756600" w:rsidP="00756600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ยูนิตี้ ดิเวลล็อป</w:t>
            </w:r>
          </w:p>
        </w:tc>
        <w:tc>
          <w:tcPr>
            <w:tcW w:w="1890" w:type="dxa"/>
          </w:tcPr>
          <w:p w14:paraId="742DD873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 xml:space="preserve">  </w:t>
            </w:r>
          </w:p>
        </w:tc>
        <w:tc>
          <w:tcPr>
            <w:tcW w:w="783" w:type="dxa"/>
          </w:tcPr>
          <w:p w14:paraId="1DD5AAEA" w14:textId="3601BCE0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90AA5A8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1881DEEC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4951C2C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0A9105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0E5F76F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1523EE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B432A9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AC67998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33644D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9BE4FD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ACCA6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FDD9B1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392F09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24655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A4F781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5BEF5E1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279"/>
                <w:tab w:val="left" w:pos="372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79EB8550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B66405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756600" w:rsidRPr="0098346B" w14:paraId="5D87CCEB" w14:textId="77777777" w:rsidTr="0090418D">
        <w:tc>
          <w:tcPr>
            <w:tcW w:w="2250" w:type="dxa"/>
          </w:tcPr>
          <w:p w14:paraId="3A862479" w14:textId="77777777" w:rsidR="00756600" w:rsidRPr="0098346B" w:rsidRDefault="00756600" w:rsidP="00756600">
            <w:pPr>
              <w:ind w:left="18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เมนท์ จำกัด  (</w:t>
            </w:r>
            <w:r w:rsidRPr="0098346B">
              <w:rPr>
                <w:rFonts w:ascii="Angsana New" w:hAnsi="Angsana New"/>
                <w:sz w:val="22"/>
                <w:szCs w:val="22"/>
                <w:lang w:eastAsia="ko-KR"/>
              </w:rPr>
              <w:t>“GRAND</w:t>
            </w:r>
            <w:r w:rsidRPr="0098346B">
              <w:rPr>
                <w:rFonts w:ascii="Angsana New" w:hAnsi="Angsana New"/>
                <w:sz w:val="22"/>
                <w:szCs w:val="22"/>
                <w:lang w:eastAsia="ko-KR"/>
              </w:rPr>
              <w:br/>
              <w:t xml:space="preserve">  UNITY”</w:t>
            </w: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4732071B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  <w:p w14:paraId="654765C8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98346B">
              <w:rPr>
                <w:rFonts w:ascii="Angsana New" w:hAnsi="Angsana New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783" w:type="dxa"/>
          </w:tcPr>
          <w:p w14:paraId="7A7DF5AE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D0E9310" w14:textId="289759CD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632CB17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4A013CB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6C74D8C6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21177BF4" w14:textId="6C269EBD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27CF6B78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64BD5B81" w14:textId="5B5A9F00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60E99C4E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A6D6731" w14:textId="7D1E4861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221C6B44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87C49D3" w14:textId="77777777" w:rsidR="00756600" w:rsidRPr="008860F2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0A07B1" w14:textId="032917CC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28D5F52F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32BC47F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11E0D5C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8F3585D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91CEBC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6B4F22B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6BB165E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BC423B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22DFBE6" w14:textId="7E9A0800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792572C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0D40D68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25CA514" w14:textId="52131836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98" w:right="-288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3735A0AC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F13BEA5" w14:textId="77777777" w:rsidR="00756600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0050848B" w14:textId="4385AB8A" w:rsidR="00D42648" w:rsidRPr="0098346B" w:rsidRDefault="00D42648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F97E4C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44CD5DB" w14:textId="77777777" w:rsidR="00756600" w:rsidRPr="0098346B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438B9960" w14:textId="72B51F5A" w:rsidR="00756600" w:rsidRPr="0098346B" w:rsidRDefault="00756600" w:rsidP="0075660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 w:rsidRPr="0098346B">
              <w:rPr>
                <w:rFonts w:ascii="Angsana New" w:hAnsi="Angsana New" w:hint="cs"/>
                <w:szCs w:val="22"/>
                <w:cs/>
              </w:rPr>
              <w:t>50.40</w:t>
            </w:r>
          </w:p>
        </w:tc>
      </w:tr>
      <w:tr w:rsidR="00756600" w:rsidRPr="0098346B" w14:paraId="1C41152E" w14:textId="77777777" w:rsidTr="0090418D">
        <w:tc>
          <w:tcPr>
            <w:tcW w:w="2250" w:type="dxa"/>
          </w:tcPr>
          <w:p w14:paraId="3DCD336E" w14:textId="77777777" w:rsidR="00756600" w:rsidRPr="0098346B" w:rsidRDefault="00756600" w:rsidP="00756600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รีท</w:t>
            </w:r>
          </w:p>
        </w:tc>
        <w:tc>
          <w:tcPr>
            <w:tcW w:w="1890" w:type="dxa"/>
          </w:tcPr>
          <w:p w14:paraId="043AD78F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ผู้จัดการกองทรัสต์ของ</w:t>
            </w:r>
          </w:p>
        </w:tc>
        <w:tc>
          <w:tcPr>
            <w:tcW w:w="783" w:type="dxa"/>
          </w:tcPr>
          <w:p w14:paraId="606C3F3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3C14E7C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74" w:type="dxa"/>
          </w:tcPr>
          <w:p w14:paraId="19ECC56A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430"/>
                <w:tab w:val="left" w:pos="610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55" w:type="dxa"/>
          </w:tcPr>
          <w:p w14:paraId="2B5E293C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left" w:pos="552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6609F57" w14:textId="77777777" w:rsidR="00756600" w:rsidRPr="0098346B" w:rsidRDefault="00756600" w:rsidP="0075660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3CD9D74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1E449C" w14:textId="77777777" w:rsidR="00756600" w:rsidRPr="0098346B" w:rsidRDefault="00756600" w:rsidP="0075660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E3AC38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F6AF37F" w14:textId="77777777" w:rsidR="00756600" w:rsidRPr="0098346B" w:rsidRDefault="00756600" w:rsidP="00756600">
            <w:pPr>
              <w:tabs>
                <w:tab w:val="decimal" w:pos="311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0C1B7D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8767C6" w14:textId="77777777" w:rsidR="00756600" w:rsidRPr="0098346B" w:rsidRDefault="00756600" w:rsidP="00756600">
            <w:pPr>
              <w:tabs>
                <w:tab w:val="decimal" w:pos="311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1A4D6D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BD2F3FB" w14:textId="77777777" w:rsidR="00756600" w:rsidRPr="0098346B" w:rsidRDefault="00756600" w:rsidP="0075660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6E6EA6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3BA715E" w14:textId="77777777" w:rsidR="00756600" w:rsidRPr="0098346B" w:rsidRDefault="00756600" w:rsidP="0075660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29BECBA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2D583A6" w14:textId="77777777" w:rsidR="00756600" w:rsidRPr="0098346B" w:rsidRDefault="00756600" w:rsidP="00756600">
            <w:pPr>
              <w:pStyle w:val="acctfourfigures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428363F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5B5D88B" w14:textId="77777777" w:rsidR="00756600" w:rsidRPr="0098346B" w:rsidRDefault="00756600" w:rsidP="00756600">
            <w:pPr>
              <w:pStyle w:val="acctfourfigures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756600" w:rsidRPr="0098346B" w14:paraId="11D356E3" w14:textId="77777777" w:rsidTr="0090418D">
        <w:tc>
          <w:tcPr>
            <w:tcW w:w="2250" w:type="dxa"/>
          </w:tcPr>
          <w:p w14:paraId="07D64089" w14:textId="77777777" w:rsidR="00756600" w:rsidRPr="0098346B" w:rsidRDefault="00756600" w:rsidP="00756600">
            <w:pPr>
              <w:tabs>
                <w:tab w:val="left" w:pos="270"/>
              </w:tabs>
              <w:spacing w:line="240" w:lineRule="auto"/>
              <w:ind w:left="477" w:right="-108" w:hanging="450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</w:t>
            </w:r>
            <w:r w:rsidRPr="0098346B">
              <w:rPr>
                <w:rFonts w:ascii="Angsana New" w:hAnsi="Angsana New"/>
                <w:sz w:val="22"/>
                <w:szCs w:val="22"/>
                <w:lang w:eastAsia="ko-KR"/>
              </w:rPr>
              <w:t xml:space="preserve">    </w:t>
            </w: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</w:p>
        </w:tc>
        <w:tc>
          <w:tcPr>
            <w:tcW w:w="1890" w:type="dxa"/>
          </w:tcPr>
          <w:p w14:paraId="41766B70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5" w:right="-378" w:hanging="165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98346B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ทรัสต์เพื่อการลงทุนใน</w:t>
            </w:r>
          </w:p>
          <w:p w14:paraId="77046CD8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5" w:right="-378" w:hanging="165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98346B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83" w:type="dxa"/>
          </w:tcPr>
          <w:p w14:paraId="6F3A923F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ECDC131" w14:textId="35097878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14:paraId="36798317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EA6E0CB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130ACAFA" w14:textId="20A4BC63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855" w:type="dxa"/>
            <w:vAlign w:val="bottom"/>
          </w:tcPr>
          <w:p w14:paraId="11A074D5" w14:textId="1E68DE4D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720" w:type="dxa"/>
            <w:vAlign w:val="bottom"/>
          </w:tcPr>
          <w:p w14:paraId="53AED07E" w14:textId="55341FD8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748145B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79426DB" w14:textId="5DB6CA6D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236" w:type="dxa"/>
          </w:tcPr>
          <w:p w14:paraId="49A37D8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2013289E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A09EBF3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9AD85C0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60F0BA4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E26A04B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7AE00BB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54" w:type="dxa"/>
          </w:tcPr>
          <w:p w14:paraId="7631EBD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B38C86" w14:textId="0564C440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6122F98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F413EA8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8200EB" w14:textId="050DA24E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236" w:type="dxa"/>
          </w:tcPr>
          <w:p w14:paraId="5A69F25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</w:tcPr>
          <w:p w14:paraId="37AAFAFE" w14:textId="77777777" w:rsidR="00756600" w:rsidRDefault="00756600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0DC88353" w14:textId="356BBCB6" w:rsidR="00D42648" w:rsidRPr="0098346B" w:rsidRDefault="00D42648" w:rsidP="00756600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062AE1D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9D33D5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A51DE8B" w14:textId="47E64CC3" w:rsidR="00756600" w:rsidRPr="0098346B" w:rsidRDefault="00756600" w:rsidP="004670E8">
            <w:pPr>
              <w:pStyle w:val="acctfourfigures"/>
              <w:tabs>
                <w:tab w:val="clear" w:pos="765"/>
                <w:tab w:val="decimal" w:pos="67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 w:hint="cs"/>
                <w:szCs w:val="22"/>
                <w:cs/>
              </w:rPr>
              <w:t>-</w:t>
            </w:r>
          </w:p>
        </w:tc>
      </w:tr>
    </w:tbl>
    <w:tbl>
      <w:tblPr>
        <w:tblW w:w="150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720"/>
        <w:gridCol w:w="810"/>
        <w:gridCol w:w="810"/>
        <w:gridCol w:w="900"/>
        <w:gridCol w:w="720"/>
        <w:gridCol w:w="236"/>
        <w:gridCol w:w="754"/>
        <w:gridCol w:w="236"/>
        <w:gridCol w:w="7"/>
        <w:gridCol w:w="763"/>
        <w:gridCol w:w="7"/>
        <w:gridCol w:w="245"/>
        <w:gridCol w:w="7"/>
        <w:gridCol w:w="790"/>
        <w:gridCol w:w="7"/>
        <w:gridCol w:w="229"/>
        <w:gridCol w:w="7"/>
        <w:gridCol w:w="695"/>
        <w:gridCol w:w="7"/>
        <w:gridCol w:w="229"/>
        <w:gridCol w:w="7"/>
        <w:gridCol w:w="737"/>
        <w:gridCol w:w="7"/>
        <w:gridCol w:w="241"/>
        <w:gridCol w:w="10"/>
        <w:gridCol w:w="737"/>
        <w:gridCol w:w="10"/>
        <w:gridCol w:w="226"/>
        <w:gridCol w:w="10"/>
        <w:gridCol w:w="753"/>
      </w:tblGrid>
      <w:tr w:rsidR="003A290F" w:rsidRPr="0098346B" w14:paraId="0D3BCA15" w14:textId="77777777" w:rsidTr="004670E8">
        <w:trPr>
          <w:tblHeader/>
        </w:trPr>
        <w:tc>
          <w:tcPr>
            <w:tcW w:w="2250" w:type="dxa"/>
          </w:tcPr>
          <w:p w14:paraId="72D7FBC5" w14:textId="77777777" w:rsidR="003A290F" w:rsidRPr="0098346B" w:rsidRDefault="003A290F" w:rsidP="00D5427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890" w:type="dxa"/>
          </w:tcPr>
          <w:p w14:paraId="62E2B91D" w14:textId="77777777" w:rsidR="003A290F" w:rsidRPr="0098346B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0917" w:type="dxa"/>
            <w:gridSpan w:val="30"/>
          </w:tcPr>
          <w:p w14:paraId="2EE473D0" w14:textId="77777777" w:rsidR="003A290F" w:rsidRPr="0098346B" w:rsidRDefault="003A290F" w:rsidP="00D5427C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34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418D" w:rsidRPr="0098346B" w14:paraId="64D0987A" w14:textId="77777777" w:rsidTr="004670E8">
        <w:trPr>
          <w:tblHeader/>
        </w:trPr>
        <w:tc>
          <w:tcPr>
            <w:tcW w:w="2250" w:type="dxa"/>
          </w:tcPr>
          <w:p w14:paraId="49C44119" w14:textId="77777777" w:rsidR="0090418D" w:rsidRPr="0098346B" w:rsidRDefault="0090418D" w:rsidP="0090418D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6AFFB54" w14:textId="77777777" w:rsidR="0090418D" w:rsidRPr="0098346B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8498B5A" w14:textId="77777777" w:rsidR="0090418D" w:rsidRPr="0098346B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30" w:type="dxa"/>
            <w:gridSpan w:val="2"/>
          </w:tcPr>
          <w:p w14:paraId="6ABD6984" w14:textId="1AFC8183" w:rsidR="0090418D" w:rsidRPr="0098346B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710" w:type="dxa"/>
            <w:gridSpan w:val="2"/>
          </w:tcPr>
          <w:p w14:paraId="1D4C4374" w14:textId="77777777" w:rsidR="0090418D" w:rsidRPr="0098346B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2BD883B" w14:textId="11C47982" w:rsidR="0090418D" w:rsidRPr="0098346B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710" w:type="dxa"/>
            <w:gridSpan w:val="3"/>
          </w:tcPr>
          <w:p w14:paraId="046FA020" w14:textId="77777777" w:rsidR="0090418D" w:rsidRPr="0098346B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58C18A2" w14:textId="495EAD90" w:rsidR="0090418D" w:rsidRPr="0098346B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43" w:type="dxa"/>
            <w:gridSpan w:val="2"/>
          </w:tcPr>
          <w:p w14:paraId="7A99E92C" w14:textId="77777777" w:rsidR="0090418D" w:rsidRPr="0098346B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19" w:type="dxa"/>
            <w:gridSpan w:val="6"/>
          </w:tcPr>
          <w:p w14:paraId="26117F30" w14:textId="77777777" w:rsidR="0090418D" w:rsidRPr="0098346B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7F66B7C" w14:textId="08491E3F" w:rsidR="0090418D" w:rsidRPr="0098346B" w:rsidDel="00685444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  <w:gridSpan w:val="2"/>
          </w:tcPr>
          <w:p w14:paraId="33863709" w14:textId="77777777" w:rsidR="0090418D" w:rsidRPr="0098346B" w:rsidDel="00685444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682" w:type="dxa"/>
            <w:gridSpan w:val="6"/>
          </w:tcPr>
          <w:p w14:paraId="1990C905" w14:textId="77777777" w:rsidR="0090418D" w:rsidRPr="0098346B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CD38B31" w14:textId="627C8FAB" w:rsidR="0090418D" w:rsidRPr="0098346B" w:rsidDel="00685444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98346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51" w:type="dxa"/>
            <w:gridSpan w:val="2"/>
          </w:tcPr>
          <w:p w14:paraId="03590DB2" w14:textId="77777777" w:rsidR="0090418D" w:rsidRPr="0098346B" w:rsidDel="00685444" w:rsidRDefault="0090418D" w:rsidP="0090418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36" w:type="dxa"/>
            <w:gridSpan w:val="5"/>
            <w:vAlign w:val="bottom"/>
          </w:tcPr>
          <w:p w14:paraId="0A6F244F" w14:textId="019024E3" w:rsidR="0090418D" w:rsidRPr="0098346B" w:rsidDel="00685444" w:rsidRDefault="0090418D" w:rsidP="0090418D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98346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0B1383" w:rsidRPr="0098346B" w14:paraId="2D445103" w14:textId="77777777" w:rsidTr="004670E8">
        <w:trPr>
          <w:tblHeader/>
        </w:trPr>
        <w:tc>
          <w:tcPr>
            <w:tcW w:w="2250" w:type="dxa"/>
          </w:tcPr>
          <w:p w14:paraId="31767FD9" w14:textId="77777777" w:rsidR="000B1383" w:rsidRPr="0098346B" w:rsidRDefault="000B1383" w:rsidP="000B1383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2A138784" w14:textId="77777777" w:rsidR="000B1383" w:rsidRPr="0098346B" w:rsidRDefault="000B1383" w:rsidP="000B138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4A42AB12" w14:textId="4F40AC94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0" w:type="dxa"/>
          </w:tcPr>
          <w:p w14:paraId="7AA99C64" w14:textId="78E3C95F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</w:tcPr>
          <w:p w14:paraId="57E193C6" w14:textId="0A94EDDB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03EEFF0E" w14:textId="4F28C8DE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02BB73B0" w14:textId="4D356443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C51D1DE" w14:textId="77777777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9ED34EE" w14:textId="018585A6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14:paraId="3C143BA5" w14:textId="77777777" w:rsidR="000B1383" w:rsidRPr="0098346B" w:rsidRDefault="000B1383" w:rsidP="000B1383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6F40F0B8" w14:textId="0C86F460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  <w:gridSpan w:val="2"/>
          </w:tcPr>
          <w:p w14:paraId="295FC37F" w14:textId="77777777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59DBB454" w14:textId="7D6B9F12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5CA1E882" w14:textId="77777777" w:rsidR="000B1383" w:rsidRPr="0098346B" w:rsidRDefault="000B1383" w:rsidP="000B138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4A61B5F1" w14:textId="52AD5176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218DBBEA" w14:textId="77777777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556EBFEC" w14:textId="4AB89948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1" w:type="dxa"/>
            <w:gridSpan w:val="2"/>
          </w:tcPr>
          <w:p w14:paraId="14C59841" w14:textId="77777777" w:rsidR="000B1383" w:rsidRPr="0098346B" w:rsidRDefault="000B1383" w:rsidP="000B1383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7B6EAF14" w14:textId="0E0BD564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603F9EAE" w14:textId="77777777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3B76257" w14:textId="3E3E8758" w:rsidR="000B1383" w:rsidRPr="0098346B" w:rsidRDefault="000B1383" w:rsidP="000B138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98346B" w:rsidRPr="0098346B" w14:paraId="1C74E89F" w14:textId="77777777" w:rsidTr="004670E8">
        <w:trPr>
          <w:tblHeader/>
        </w:trPr>
        <w:tc>
          <w:tcPr>
            <w:tcW w:w="2250" w:type="dxa"/>
          </w:tcPr>
          <w:p w14:paraId="7A054AA1" w14:textId="77777777" w:rsidR="0098346B" w:rsidRPr="0098346B" w:rsidRDefault="0098346B" w:rsidP="0098346B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80CF1C2" w14:textId="77777777" w:rsidR="0098346B" w:rsidRPr="0098346B" w:rsidRDefault="0098346B" w:rsidP="0098346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3A36F46" w14:textId="08B1CFC1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810" w:type="dxa"/>
          </w:tcPr>
          <w:p w14:paraId="0FF0BB6E" w14:textId="30D7C1B4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810" w:type="dxa"/>
          </w:tcPr>
          <w:p w14:paraId="21532D20" w14:textId="7FA6C86F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0EF6E704" w14:textId="704C5A9D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14:paraId="31093562" w14:textId="106871EA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4951BB88" w14:textId="77777777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F941C75" w14:textId="5D30888A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43" w:type="dxa"/>
            <w:gridSpan w:val="2"/>
          </w:tcPr>
          <w:p w14:paraId="50149C5B" w14:textId="77777777" w:rsidR="0098346B" w:rsidRPr="0098346B" w:rsidRDefault="0098346B" w:rsidP="0098346B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41BF1F75" w14:textId="698DC260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52" w:type="dxa"/>
            <w:gridSpan w:val="2"/>
          </w:tcPr>
          <w:p w14:paraId="5C26A185" w14:textId="77777777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510F593C" w14:textId="47DAE0DD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gridSpan w:val="2"/>
          </w:tcPr>
          <w:p w14:paraId="54DF3E8B" w14:textId="77777777" w:rsidR="0098346B" w:rsidRPr="0098346B" w:rsidRDefault="0098346B" w:rsidP="0098346B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136F3BFB" w14:textId="71ABBFD3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gridSpan w:val="2"/>
          </w:tcPr>
          <w:p w14:paraId="2D5CCBB9" w14:textId="77777777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5C00533E" w14:textId="2798F5F6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51" w:type="dxa"/>
            <w:gridSpan w:val="2"/>
          </w:tcPr>
          <w:p w14:paraId="138665F7" w14:textId="77777777" w:rsidR="0098346B" w:rsidRPr="0098346B" w:rsidRDefault="0098346B" w:rsidP="0098346B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2602728C" w14:textId="29D7D6FE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gridSpan w:val="2"/>
          </w:tcPr>
          <w:p w14:paraId="46F13914" w14:textId="77777777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2F279466" w14:textId="64B940A2" w:rsidR="0098346B" w:rsidRPr="0098346B" w:rsidRDefault="0098346B" w:rsidP="009834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346B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3A290F" w:rsidRPr="0098346B" w14:paraId="127ED407" w14:textId="77777777" w:rsidTr="004670E8">
        <w:trPr>
          <w:tblHeader/>
        </w:trPr>
        <w:tc>
          <w:tcPr>
            <w:tcW w:w="2250" w:type="dxa"/>
          </w:tcPr>
          <w:p w14:paraId="30E4BCC7" w14:textId="77777777" w:rsidR="003A290F" w:rsidRPr="0098346B" w:rsidRDefault="003A290F" w:rsidP="00D5427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22AEC38" w14:textId="77777777" w:rsidR="003A290F" w:rsidRPr="0098346B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53B4F696" w14:textId="77777777" w:rsidR="003A290F" w:rsidRPr="0098346B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387" w:type="dxa"/>
            <w:gridSpan w:val="28"/>
          </w:tcPr>
          <w:p w14:paraId="6064B4F4" w14:textId="77777777" w:rsidR="003A290F" w:rsidRPr="0098346B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3A290F" w:rsidRPr="0098346B" w14:paraId="1C8CC7F4" w14:textId="77777777" w:rsidTr="004670E8">
        <w:tc>
          <w:tcPr>
            <w:tcW w:w="2250" w:type="dxa"/>
          </w:tcPr>
          <w:p w14:paraId="2698CCCA" w14:textId="77777777" w:rsidR="003A290F" w:rsidRPr="0098346B" w:rsidRDefault="003A290F" w:rsidP="00D5427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98346B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890" w:type="dxa"/>
          </w:tcPr>
          <w:p w14:paraId="4EF5165B" w14:textId="77777777" w:rsidR="003A290F" w:rsidRPr="0098346B" w:rsidRDefault="003A290F" w:rsidP="00D5427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2B678B02" w14:textId="77777777" w:rsidR="003A290F" w:rsidRPr="0098346B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9387" w:type="dxa"/>
            <w:gridSpan w:val="28"/>
          </w:tcPr>
          <w:p w14:paraId="3E4C9F6C" w14:textId="77777777" w:rsidR="003A290F" w:rsidRPr="0098346B" w:rsidRDefault="003A290F" w:rsidP="00D5427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</w:pPr>
          </w:p>
        </w:tc>
      </w:tr>
      <w:tr w:rsidR="00756600" w:rsidRPr="0098346B" w14:paraId="3084A30A" w14:textId="77777777" w:rsidTr="004670E8">
        <w:tc>
          <w:tcPr>
            <w:tcW w:w="2250" w:type="dxa"/>
          </w:tcPr>
          <w:p w14:paraId="5FDFADAF" w14:textId="77777777" w:rsidR="00756600" w:rsidRPr="0098346B" w:rsidRDefault="00756600" w:rsidP="00756600">
            <w:pPr>
              <w:spacing w:line="240" w:lineRule="auto"/>
              <w:ind w:left="255" w:right="-108" w:hanging="255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แคปปิตอล จำกัด (</w:t>
            </w:r>
            <w:r w:rsidRPr="0098346B">
              <w:rPr>
                <w:rFonts w:ascii="Angsana New" w:hAnsi="Angsana New"/>
                <w:sz w:val="22"/>
                <w:szCs w:val="22"/>
                <w:lang w:eastAsia="ko-KR"/>
              </w:rPr>
              <w:t>“UVCP”</w:t>
            </w: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90" w:type="dxa"/>
          </w:tcPr>
          <w:p w14:paraId="7CA628A7" w14:textId="77777777" w:rsidR="00756600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ลงทุนในกิจการอื่น</w:t>
            </w:r>
            <w:r w:rsidR="00D24C5D">
              <w:rPr>
                <w:rFonts w:ascii="Angsana New" w:hAnsi="Angsana New" w:hint="cs"/>
                <w:szCs w:val="22"/>
                <w:cs/>
                <w:lang w:bidi="th-TH"/>
              </w:rPr>
              <w:t>และ</w:t>
            </w:r>
          </w:p>
          <w:p w14:paraId="27E42B00" w14:textId="68712B31" w:rsidR="00D24C5D" w:rsidRDefault="00D24C5D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 ที่ปรึกษาทางด้านการเงินและ</w:t>
            </w:r>
          </w:p>
          <w:p w14:paraId="469FD4D2" w14:textId="15467F23" w:rsidR="00D24C5D" w:rsidRPr="0098346B" w:rsidRDefault="00D24C5D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 การลงทุน</w:t>
            </w:r>
          </w:p>
        </w:tc>
        <w:tc>
          <w:tcPr>
            <w:tcW w:w="720" w:type="dxa"/>
          </w:tcPr>
          <w:p w14:paraId="2FAEB2C3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F0B4CC0" w14:textId="77777777" w:rsidR="00D41AD7" w:rsidRDefault="00D41AD7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B8476BE" w14:textId="6E89FF12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13CC1DA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1CB620C" w14:textId="77777777" w:rsidR="00D41AD7" w:rsidRDefault="00D41AD7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89B8111" w14:textId="2F8C3B4A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  <w:vAlign w:val="bottom"/>
          </w:tcPr>
          <w:p w14:paraId="20B32F63" w14:textId="0922134F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900" w:type="dxa"/>
            <w:vAlign w:val="bottom"/>
          </w:tcPr>
          <w:p w14:paraId="152DA403" w14:textId="7D74BA7B" w:rsidR="00756600" w:rsidRPr="0098346B" w:rsidRDefault="00756600" w:rsidP="007566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720" w:type="dxa"/>
          </w:tcPr>
          <w:p w14:paraId="6644A2D5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BC1CBC" w14:textId="77777777" w:rsidR="00D41AD7" w:rsidRDefault="00D41AD7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23A958E" w14:textId="627D29DE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6C88364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0977638" w14:textId="29A75880" w:rsidR="00756600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3FAF840" w14:textId="77777777" w:rsidR="00D41AD7" w:rsidRPr="0098346B" w:rsidRDefault="00D41AD7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D9F2B2C" w14:textId="15448670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43" w:type="dxa"/>
            <w:gridSpan w:val="2"/>
          </w:tcPr>
          <w:p w14:paraId="2E47EEE2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18A41AE9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35C5FFE" w14:textId="77777777" w:rsidR="00D41AD7" w:rsidRDefault="00D41AD7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A92912" w14:textId="1E12693F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gridSpan w:val="2"/>
          </w:tcPr>
          <w:p w14:paraId="76997BDD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7931D5CD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FE7BADF" w14:textId="77777777" w:rsidR="00D41AD7" w:rsidRDefault="00D41AD7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7E417E1" w14:textId="49DB5F66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474D6B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1B71B561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40EB036" w14:textId="77777777" w:rsidR="00D41AD7" w:rsidRDefault="00D41AD7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666C902" w14:textId="77F8EFA6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  <w:gridSpan w:val="2"/>
          </w:tcPr>
          <w:p w14:paraId="0039FF4A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3807288A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3CD24A1" w14:textId="77777777" w:rsidR="00D41AD7" w:rsidRDefault="00D41AD7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74B5958" w14:textId="628AD9A9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51" w:type="dxa"/>
            <w:gridSpan w:val="2"/>
          </w:tcPr>
          <w:p w14:paraId="60AF43F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28C794CC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B7575CC" w14:textId="77777777" w:rsidR="00D41AD7" w:rsidRDefault="00D41AD7" w:rsidP="00756600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97DBB8B" w14:textId="7002EE1B" w:rsidR="00756600" w:rsidRPr="0098346B" w:rsidRDefault="00756600" w:rsidP="00756600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34.22</w:t>
            </w:r>
          </w:p>
        </w:tc>
        <w:tc>
          <w:tcPr>
            <w:tcW w:w="236" w:type="dxa"/>
            <w:gridSpan w:val="2"/>
          </w:tcPr>
          <w:p w14:paraId="7790A50D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718276C8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E7B6C0E" w14:textId="77777777" w:rsidR="00D41AD7" w:rsidRDefault="00D41AD7" w:rsidP="00756600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A072E35" w14:textId="2434F3D8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756600" w:rsidRPr="0098346B" w14:paraId="30685F13" w14:textId="77777777" w:rsidTr="004670E8">
        <w:tc>
          <w:tcPr>
            <w:tcW w:w="2250" w:type="dxa"/>
          </w:tcPr>
          <w:p w14:paraId="74078212" w14:textId="77777777" w:rsidR="00756600" w:rsidRPr="0098346B" w:rsidRDefault="00756600" w:rsidP="00756600">
            <w:pPr>
              <w:spacing w:line="280" w:lineRule="exact"/>
              <w:ind w:left="126" w:right="-108" w:hanging="126"/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  <w:t>รวม</w:t>
            </w:r>
          </w:p>
        </w:tc>
        <w:tc>
          <w:tcPr>
            <w:tcW w:w="1890" w:type="dxa"/>
          </w:tcPr>
          <w:p w14:paraId="5F15D596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80" w:lineRule="exact"/>
              <w:ind w:left="162" w:hanging="162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3AFCECE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9DA39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99507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AFB333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A958D" w14:textId="24E24E43" w:rsidR="00756600" w:rsidRPr="0098346B" w:rsidRDefault="00756600" w:rsidP="004670E8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2,526.83</w:t>
            </w:r>
          </w:p>
        </w:tc>
        <w:tc>
          <w:tcPr>
            <w:tcW w:w="236" w:type="dxa"/>
            <w:vAlign w:val="bottom"/>
          </w:tcPr>
          <w:p w14:paraId="2CC81CE3" w14:textId="77777777" w:rsidR="00756600" w:rsidRPr="0098346B" w:rsidRDefault="00756600" w:rsidP="00756600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90211" w14:textId="403B28E4" w:rsidR="00756600" w:rsidRPr="0098346B" w:rsidRDefault="00756600" w:rsidP="004670E8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2,529.14</w:t>
            </w:r>
          </w:p>
        </w:tc>
        <w:tc>
          <w:tcPr>
            <w:tcW w:w="243" w:type="dxa"/>
            <w:gridSpan w:val="2"/>
            <w:vAlign w:val="bottom"/>
          </w:tcPr>
          <w:p w14:paraId="38A0F23C" w14:textId="77777777" w:rsidR="00756600" w:rsidRPr="0098346B" w:rsidRDefault="00756600" w:rsidP="00756600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9BA25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8346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05E6E8D3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264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E8FCB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8346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5F078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FD8E0" w14:textId="0ECAEEA5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2,526.83</w:t>
            </w:r>
          </w:p>
        </w:tc>
        <w:tc>
          <w:tcPr>
            <w:tcW w:w="236" w:type="dxa"/>
            <w:gridSpan w:val="2"/>
            <w:vAlign w:val="bottom"/>
          </w:tcPr>
          <w:p w14:paraId="2D1FCA44" w14:textId="77777777" w:rsidR="00756600" w:rsidRPr="0098346B" w:rsidRDefault="00756600" w:rsidP="00756600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F51B8" w14:textId="03B18F5F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2,529.14</w:t>
            </w:r>
          </w:p>
        </w:tc>
        <w:tc>
          <w:tcPr>
            <w:tcW w:w="251" w:type="dxa"/>
            <w:gridSpan w:val="2"/>
            <w:vAlign w:val="bottom"/>
          </w:tcPr>
          <w:p w14:paraId="760ED077" w14:textId="77777777" w:rsidR="00756600" w:rsidRPr="0098346B" w:rsidRDefault="00756600" w:rsidP="00756600">
            <w:pPr>
              <w:tabs>
                <w:tab w:val="decimal" w:pos="369"/>
              </w:tabs>
              <w:spacing w:line="28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05028" w14:textId="3758F02D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34.55</w:t>
            </w:r>
          </w:p>
        </w:tc>
        <w:tc>
          <w:tcPr>
            <w:tcW w:w="236" w:type="dxa"/>
            <w:gridSpan w:val="2"/>
            <w:vAlign w:val="bottom"/>
          </w:tcPr>
          <w:p w14:paraId="56EFC9CC" w14:textId="77777777" w:rsidR="00756600" w:rsidRPr="0098346B" w:rsidRDefault="00756600" w:rsidP="00756600">
            <w:pPr>
              <w:tabs>
                <w:tab w:val="decimal" w:pos="279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D8AF3" w14:textId="48DD208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8346B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50.40</w:t>
            </w:r>
          </w:p>
        </w:tc>
      </w:tr>
      <w:tr w:rsidR="00756600" w:rsidRPr="0098346B" w14:paraId="1ADB4581" w14:textId="77777777" w:rsidTr="004670E8">
        <w:tc>
          <w:tcPr>
            <w:tcW w:w="2250" w:type="dxa"/>
          </w:tcPr>
          <w:p w14:paraId="2F142ABA" w14:textId="77777777" w:rsidR="00756600" w:rsidRPr="0098346B" w:rsidRDefault="00756600" w:rsidP="00756600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3B7FEB5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4B33721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A56AA81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49D7F593" w14:textId="77777777" w:rsidR="00756600" w:rsidRPr="0098346B" w:rsidRDefault="00756600" w:rsidP="00756600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F4D2A7" w14:textId="77777777" w:rsidR="00756600" w:rsidRPr="0098346B" w:rsidRDefault="00756600" w:rsidP="00756600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7425118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2DEC7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AD4AC6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5BE5CC58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19DD3446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562B0EE9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4CE7E44C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72E27C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40B8D3E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DA66A9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4453C74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5D10868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5E067296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866DA81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CD963EC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24E13E33" w14:textId="77777777" w:rsidTr="004670E8">
        <w:tc>
          <w:tcPr>
            <w:tcW w:w="2250" w:type="dxa"/>
          </w:tcPr>
          <w:p w14:paraId="69062780" w14:textId="77777777" w:rsidR="00756600" w:rsidRPr="0098346B" w:rsidRDefault="00756600" w:rsidP="00756600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98346B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2C2637D6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138DA8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0D23E8A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35A00077" w14:textId="77777777" w:rsidR="00756600" w:rsidRPr="0098346B" w:rsidRDefault="00756600" w:rsidP="00756600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3EB3DD" w14:textId="77777777" w:rsidR="00756600" w:rsidRPr="0098346B" w:rsidRDefault="00756600" w:rsidP="00756600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E870EEF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E54C502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516C3ED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0567520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67C1FAC1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17BDAAC3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624CBCDA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4F5D202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55867642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273B28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4B946B6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17E985D8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74C07C1E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7668423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2E7E24B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16460322" w14:textId="77777777" w:rsidTr="004670E8">
        <w:tc>
          <w:tcPr>
            <w:tcW w:w="2250" w:type="dxa"/>
          </w:tcPr>
          <w:p w14:paraId="701BF408" w14:textId="77777777" w:rsidR="00756600" w:rsidRPr="0098346B" w:rsidRDefault="00756600" w:rsidP="00756600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</w:pPr>
            <w:r w:rsidRPr="0098346B">
              <w:rPr>
                <w:rFonts w:ascii="Angsana New" w:hAnsi="Angsana New" w:cs="Angsana New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98346B"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  <w:t>“GRAND UNITY”</w:t>
            </w:r>
          </w:p>
        </w:tc>
        <w:tc>
          <w:tcPr>
            <w:tcW w:w="1890" w:type="dxa"/>
          </w:tcPr>
          <w:p w14:paraId="7B6DB803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B39348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CA0754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2C12ADE" w14:textId="77777777" w:rsidR="00756600" w:rsidRPr="0098346B" w:rsidRDefault="00756600" w:rsidP="00756600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967850" w14:textId="77777777" w:rsidR="00756600" w:rsidRPr="0098346B" w:rsidRDefault="00756600" w:rsidP="00756600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29283F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9DD214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351668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64D6E71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236C30FB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gridSpan w:val="2"/>
          </w:tcPr>
          <w:p w14:paraId="089FCC94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7577F080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5525B2F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1380D72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0CA5B5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7E1EFB9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05A6815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5FBB890A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8854091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6B0ABEC9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1ABFA627" w14:textId="77777777" w:rsidTr="004670E8">
        <w:tc>
          <w:tcPr>
            <w:tcW w:w="2250" w:type="dxa"/>
          </w:tcPr>
          <w:p w14:paraId="16F2E83A" w14:textId="77777777" w:rsidR="00756600" w:rsidRPr="0098346B" w:rsidRDefault="00756600" w:rsidP="00756600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 ลิฟวิ่ง จำกัด</w:t>
            </w:r>
          </w:p>
        </w:tc>
        <w:tc>
          <w:tcPr>
            <w:tcW w:w="1890" w:type="dxa"/>
          </w:tcPr>
          <w:p w14:paraId="7FC3A75F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0FF8F175" w14:textId="0B517DFA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C53D86A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7A23C38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45ECDE6D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B1DCA46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30E5AEA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6693019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3C67389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5EF2453A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gridSpan w:val="2"/>
          </w:tcPr>
          <w:p w14:paraId="0F56BC82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0D8A7310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36CEA42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5463975A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BB24C7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522B1803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gridSpan w:val="2"/>
          </w:tcPr>
          <w:p w14:paraId="5A45153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274AB41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7EAE403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93A4041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756600" w:rsidRPr="0098346B" w14:paraId="5EB5BC3C" w14:textId="77777777" w:rsidTr="004670E8">
        <w:tc>
          <w:tcPr>
            <w:tcW w:w="2250" w:type="dxa"/>
          </w:tcPr>
          <w:p w14:paraId="4555E3E9" w14:textId="77777777" w:rsidR="00756600" w:rsidRPr="0098346B" w:rsidRDefault="00756600" w:rsidP="00756600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lang w:eastAsia="ko-KR"/>
              </w:rPr>
            </w:pPr>
          </w:p>
        </w:tc>
        <w:tc>
          <w:tcPr>
            <w:tcW w:w="1890" w:type="dxa"/>
          </w:tcPr>
          <w:p w14:paraId="0B152EE6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98346B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คอนโดมิเนียม</w:t>
            </w: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)</w:t>
            </w:r>
          </w:p>
        </w:tc>
        <w:tc>
          <w:tcPr>
            <w:tcW w:w="720" w:type="dxa"/>
          </w:tcPr>
          <w:p w14:paraId="46B4EB72" w14:textId="40BEE8B4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10" w:type="dxa"/>
          </w:tcPr>
          <w:p w14:paraId="25B94F9B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10" w:type="dxa"/>
          </w:tcPr>
          <w:p w14:paraId="512FA2F5" w14:textId="4FBC9B3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244.05</w:t>
            </w:r>
          </w:p>
        </w:tc>
        <w:tc>
          <w:tcPr>
            <w:tcW w:w="900" w:type="dxa"/>
          </w:tcPr>
          <w:p w14:paraId="2B8B6CF1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244.05</w:t>
            </w:r>
          </w:p>
        </w:tc>
        <w:tc>
          <w:tcPr>
            <w:tcW w:w="720" w:type="dxa"/>
          </w:tcPr>
          <w:p w14:paraId="1EDF2E86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3087D6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7BFD78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05BAFF6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71E3D05A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</w:tcPr>
          <w:p w14:paraId="4BBCFBAA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C0F830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6A23387A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643A875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346731CE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75EE88D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" w:type="dxa"/>
            <w:gridSpan w:val="2"/>
          </w:tcPr>
          <w:p w14:paraId="5B03CA1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3B6C9A1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5061287F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3A5B616F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6600" w:rsidRPr="0098346B" w14:paraId="18411B24" w14:textId="77777777" w:rsidTr="004670E8">
        <w:tc>
          <w:tcPr>
            <w:tcW w:w="2250" w:type="dxa"/>
          </w:tcPr>
          <w:p w14:paraId="7D032CA0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98346B">
              <w:rPr>
                <w:rFonts w:ascii="Angsana New" w:hAnsi="Angsana New" w:cs="Angsana New"/>
                <w:szCs w:val="22"/>
                <w:u w:val="single"/>
                <w:cs/>
                <w:lang w:val="en-US"/>
              </w:rPr>
              <w:t xml:space="preserve">ถือหุ้นผ่านทาง </w:t>
            </w:r>
            <w:r w:rsidRPr="0098346B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1890" w:type="dxa"/>
          </w:tcPr>
          <w:p w14:paraId="7DD3E65D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453981E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A389DE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90FA3B3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68080DF9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80D04B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7AB29A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C229AC7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0698C68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2E04AA7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040C8262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6EF29356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B0B2ABF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2673DFC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65D32B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006F19E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4142809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2F4B5B53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8FB4EDF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C0DCB67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14906D22" w14:textId="77777777" w:rsidTr="004670E8">
        <w:tc>
          <w:tcPr>
            <w:tcW w:w="2250" w:type="dxa"/>
          </w:tcPr>
          <w:p w14:paraId="14BAFD10" w14:textId="77777777" w:rsidR="00756600" w:rsidRPr="0098346B" w:rsidRDefault="00756600" w:rsidP="00756600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ไทย-ซิงค์ ออกไซด์ จำกัด</w:t>
            </w:r>
          </w:p>
        </w:tc>
        <w:tc>
          <w:tcPr>
            <w:tcW w:w="1890" w:type="dxa"/>
          </w:tcPr>
          <w:p w14:paraId="648AFF24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720" w:type="dxa"/>
          </w:tcPr>
          <w:p w14:paraId="436AE7FD" w14:textId="77777777" w:rsidR="00756600" w:rsidRPr="0098346B" w:rsidRDefault="00756600" w:rsidP="00756600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529B91" w14:textId="77777777" w:rsidR="00756600" w:rsidRPr="0098346B" w:rsidRDefault="00756600" w:rsidP="00756600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26EE88" w14:textId="77777777" w:rsidR="00756600" w:rsidRPr="0098346B" w:rsidRDefault="00756600" w:rsidP="00756600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999DC3" w14:textId="77777777" w:rsidR="00756600" w:rsidRPr="0098346B" w:rsidRDefault="00756600" w:rsidP="00756600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46312E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D9AEE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41834EE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1FB353D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3DA466F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</w:tcPr>
          <w:p w14:paraId="670E5E2E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D3FE5C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75DC4D4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3354B6D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3F6DD9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40A016B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gridSpan w:val="2"/>
          </w:tcPr>
          <w:p w14:paraId="5894460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4B4FEC7C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4303EBE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9E3D5DD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78DA3D68" w14:textId="77777777" w:rsidTr="004670E8">
        <w:tc>
          <w:tcPr>
            <w:tcW w:w="2250" w:type="dxa"/>
          </w:tcPr>
          <w:p w14:paraId="03B76FC5" w14:textId="77777777" w:rsidR="00756600" w:rsidRPr="0098346B" w:rsidRDefault="00756600" w:rsidP="00756600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90" w:type="dxa"/>
          </w:tcPr>
          <w:p w14:paraId="2F4797CF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</w:pPr>
            <w:r w:rsidRPr="0098346B">
              <w:rPr>
                <w:rFonts w:ascii="Angsana New" w:hAnsi="Angsana New"/>
                <w:spacing w:val="-6"/>
                <w:szCs w:val="22"/>
                <w:lang w:bidi="th-TH"/>
              </w:rPr>
              <w:t xml:space="preserve"> </w:t>
            </w:r>
            <w:r w:rsidRPr="0098346B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อ๊อกไซด์</w:t>
            </w:r>
            <w:r w:rsidRPr="0098346B"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  <w:t>และเคมีภัณฑ์</w:t>
            </w:r>
          </w:p>
        </w:tc>
        <w:tc>
          <w:tcPr>
            <w:tcW w:w="720" w:type="dxa"/>
          </w:tcPr>
          <w:p w14:paraId="68979F5D" w14:textId="42DA495D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</w:tcPr>
          <w:p w14:paraId="1BC99159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</w:tcPr>
          <w:p w14:paraId="1ED9BFA7" w14:textId="119B7F19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900" w:type="dxa"/>
          </w:tcPr>
          <w:p w14:paraId="229A259D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720" w:type="dxa"/>
          </w:tcPr>
          <w:p w14:paraId="0EA1B781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D097D9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0231C3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7DFF0DAC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</w:tcPr>
          <w:p w14:paraId="3CBC848F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</w:tcPr>
          <w:p w14:paraId="27362C34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644AA0F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1E0D9738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14:paraId="0A6F0C6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613A67DC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</w:tcPr>
          <w:p w14:paraId="18AF4A7A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" w:type="dxa"/>
            <w:gridSpan w:val="2"/>
          </w:tcPr>
          <w:p w14:paraId="17C8DED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</w:tcPr>
          <w:p w14:paraId="1019EAF9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4D581884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47B1536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6600" w:rsidRPr="0098346B" w14:paraId="751E3686" w14:textId="77777777" w:rsidTr="004670E8">
        <w:tc>
          <w:tcPr>
            <w:tcW w:w="2250" w:type="dxa"/>
            <w:shd w:val="clear" w:color="auto" w:fill="auto"/>
          </w:tcPr>
          <w:p w14:paraId="6772C38D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98346B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98346B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1890" w:type="dxa"/>
            <w:shd w:val="clear" w:color="auto" w:fill="auto"/>
          </w:tcPr>
          <w:p w14:paraId="38C4F355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B7C81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82F2E5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1ACF00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280A576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C58A22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5220A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CBBF9D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6B9BAC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153FD9A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D8E5A33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92731A3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FA835A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131DF4D3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45F0E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3936EAB7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AD7357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D29E40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B1EA2CF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7158C22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1CA5B0BB" w14:textId="77777777" w:rsidTr="004670E8">
        <w:tc>
          <w:tcPr>
            <w:tcW w:w="2250" w:type="dxa"/>
            <w:shd w:val="clear" w:color="auto" w:fill="auto"/>
          </w:tcPr>
          <w:p w14:paraId="231EAE63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</w:t>
            </w:r>
            <w:r w:rsidRPr="0098346B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98346B">
              <w:rPr>
                <w:rFonts w:ascii="Angsana New" w:hAnsi="Angsana New" w:cs="Angsana New"/>
                <w:szCs w:val="22"/>
                <w:cs/>
                <w:lang w:val="th-TH" w:bidi="th-TH"/>
              </w:rPr>
              <w:t xml:space="preserve">เซนเซส </w:t>
            </w:r>
            <w:r w:rsidRPr="0098346B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98346B">
              <w:rPr>
                <w:rFonts w:ascii="Angsana New" w:hAnsi="Angsana New" w:cs="Angsana New"/>
                <w:szCs w:val="22"/>
                <w:cs/>
                <w:lang w:val="th-TH" w:bidi="th-TH"/>
              </w:rPr>
              <w:t>พร็อพเพอร์ตี้ แมเนจเม้นท์ จำกัด</w:t>
            </w:r>
          </w:p>
        </w:tc>
        <w:tc>
          <w:tcPr>
            <w:tcW w:w="1890" w:type="dxa"/>
            <w:shd w:val="clear" w:color="auto" w:fill="auto"/>
          </w:tcPr>
          <w:p w14:paraId="6B14E19B" w14:textId="11345D2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38" w:right="-63" w:hanging="138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ให้บริการจดทะเบียนจัดตั้งนิติบุคคล</w:t>
            </w:r>
            <w:r w:rsidRPr="0098346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และบริหารจัดการอาคารชุด</w:t>
            </w:r>
            <w:r w:rsidRPr="0098346B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98346B">
              <w:rPr>
                <w:rFonts w:ascii="Angsana New" w:hAnsi="Angsana New" w:hint="cs"/>
                <w:szCs w:val="22"/>
                <w:cs/>
                <w:lang w:bidi="th-TH"/>
              </w:rPr>
              <w:t>นายหน้าตัวแทนในกิจการที่เกี่ยวข้องกับอสังหาริมทรัพย์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07ED3999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2D31F6B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21B2859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DF6B6AD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350E46C" w14:textId="77777777" w:rsidR="004670E8" w:rsidRDefault="004670E8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8B5FA5D" w14:textId="2913AFED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8527F73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FF04B6D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08A569C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629797C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7B38969" w14:textId="77777777" w:rsidR="004670E8" w:rsidRDefault="004670E8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70266994" w14:textId="0207FE4D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567AE1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58D5655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A35CF66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D6251B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7DA277" w14:textId="77777777" w:rsidR="004670E8" w:rsidRDefault="004670E8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E855F44" w14:textId="6E5E1A8A" w:rsidR="00756600" w:rsidRPr="0098346B" w:rsidRDefault="00924C4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15</w:t>
            </w:r>
            <w:r w:rsidR="00756600" w:rsidRPr="0098346B">
              <w:rPr>
                <w:rFonts w:ascii="Angsana New" w:hAnsi="Angsana New"/>
                <w:szCs w:val="22"/>
                <w:lang w:bidi="th-TH"/>
              </w:rPr>
              <w:t>.</w:t>
            </w:r>
            <w:r>
              <w:rPr>
                <w:rFonts w:ascii="Angsana New" w:hAnsi="Angsana New"/>
                <w:szCs w:val="22"/>
                <w:lang w:bidi="th-TH"/>
              </w:rPr>
              <w:t>0</w:t>
            </w:r>
            <w:r w:rsidR="00756600" w:rsidRPr="0098346B">
              <w:rPr>
                <w:rFonts w:ascii="Angsana New" w:hAnsi="Angsana New"/>
                <w:szCs w:val="22"/>
                <w:lang w:bidi="th-TH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14:paraId="0DA4A78C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0BC527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3B395D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B872176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34151AD" w14:textId="77777777" w:rsidR="004670E8" w:rsidRDefault="004670E8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1B6316" w14:textId="40CEA94A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7.50</w:t>
            </w:r>
          </w:p>
        </w:tc>
        <w:tc>
          <w:tcPr>
            <w:tcW w:w="720" w:type="dxa"/>
            <w:shd w:val="clear" w:color="auto" w:fill="auto"/>
          </w:tcPr>
          <w:p w14:paraId="07B53E2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1F0F8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5A2827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6739DF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F971A08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C80EADF" w14:textId="0BE732DE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BF3F8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BF4378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30396C1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BBB39F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AC6A83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7DB4BCE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97F07FF" w14:textId="22CE8544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62846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337E10D3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6584B5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44F1689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2035A6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1972EF8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3B6FDC5" w14:textId="62F81053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E322796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525881A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BE3026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E0ACD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C52C7F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B2E4CB0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CEE445" w14:textId="7FF1D2BB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17D6C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5796599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F8E26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011973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DE36CC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6D42854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D1E16B" w14:textId="3A40E669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C1A3C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5DB413C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068A6D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9D6751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575A36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1EDD764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2C9571" w14:textId="741C04B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E6E095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0E69EB3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0703F1F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3241F5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C192899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BF3BEC8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C375231" w14:textId="4C6CFB5B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590F1E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00A5F2B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5CA02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179044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A63D29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F98EE8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685233C" w14:textId="20EAC7A3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A008B" w:rsidRPr="0098346B" w14:paraId="021FE9C7" w14:textId="77777777" w:rsidTr="004670E8">
        <w:tc>
          <w:tcPr>
            <w:tcW w:w="2250" w:type="dxa"/>
            <w:shd w:val="clear" w:color="auto" w:fill="auto"/>
          </w:tcPr>
          <w:p w14:paraId="1FC048D4" w14:textId="77777777" w:rsidR="001A008B" w:rsidRPr="0098346B" w:rsidRDefault="001A008B" w:rsidP="00756600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2EB6AE81" w14:textId="77777777" w:rsidR="001A008B" w:rsidRPr="0098346B" w:rsidRDefault="001A008B" w:rsidP="00756600">
            <w:pPr>
              <w:pStyle w:val="acctfourfigures"/>
              <w:tabs>
                <w:tab w:val="clear" w:pos="765"/>
              </w:tabs>
              <w:spacing w:line="240" w:lineRule="auto"/>
              <w:ind w:left="138" w:right="-63" w:hanging="138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515B43" w14:textId="77777777" w:rsidR="001A008B" w:rsidRDefault="001A008B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926EF5C" w14:textId="77777777" w:rsidR="001A008B" w:rsidRPr="0098346B" w:rsidRDefault="001A008B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5B963FB" w14:textId="77777777" w:rsidR="001A008B" w:rsidRPr="0098346B" w:rsidRDefault="001A008B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43D5991" w14:textId="77777777" w:rsidR="001A008B" w:rsidRPr="0098346B" w:rsidRDefault="001A008B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0A1F129" w14:textId="77777777" w:rsidR="001A008B" w:rsidRPr="0098346B" w:rsidRDefault="001A008B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AD716F" w14:textId="77777777" w:rsidR="001A008B" w:rsidRPr="0098346B" w:rsidRDefault="001A008B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BE58A5D" w14:textId="77777777" w:rsidR="001A008B" w:rsidRPr="0098346B" w:rsidRDefault="001A008B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FF9DFDC" w14:textId="77777777" w:rsidR="001A008B" w:rsidRPr="0098346B" w:rsidRDefault="001A008B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700DDF19" w14:textId="77777777" w:rsidR="001A008B" w:rsidRPr="0098346B" w:rsidRDefault="001A008B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5F34BCAA" w14:textId="77777777" w:rsidR="001A008B" w:rsidRPr="0098346B" w:rsidRDefault="001A008B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536A5E5" w14:textId="77777777" w:rsidR="001A008B" w:rsidRPr="0098346B" w:rsidRDefault="001A008B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C86F765" w14:textId="77777777" w:rsidR="001A008B" w:rsidRPr="0098346B" w:rsidRDefault="001A008B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00CD8FD3" w14:textId="77777777" w:rsidR="001A008B" w:rsidRPr="0098346B" w:rsidRDefault="001A008B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13329E" w14:textId="77777777" w:rsidR="001A008B" w:rsidRPr="0098346B" w:rsidRDefault="001A008B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2089D49B" w14:textId="77777777" w:rsidR="001A008B" w:rsidRPr="0098346B" w:rsidRDefault="001A008B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62AE1141" w14:textId="77777777" w:rsidR="001A008B" w:rsidRPr="0098346B" w:rsidRDefault="001A008B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4AD8C760" w14:textId="77777777" w:rsidR="001A008B" w:rsidRPr="0098346B" w:rsidRDefault="001A008B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6582C4" w14:textId="77777777" w:rsidR="001A008B" w:rsidRPr="0098346B" w:rsidRDefault="001A008B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465691B0" w14:textId="77777777" w:rsidR="001A008B" w:rsidRPr="0098346B" w:rsidRDefault="001A008B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47A7" w:rsidRPr="0098346B" w14:paraId="5005E7C0" w14:textId="77777777" w:rsidTr="004670E8">
        <w:tc>
          <w:tcPr>
            <w:tcW w:w="2250" w:type="dxa"/>
            <w:shd w:val="clear" w:color="auto" w:fill="auto"/>
          </w:tcPr>
          <w:p w14:paraId="77D36311" w14:textId="77777777" w:rsidR="007E47A7" w:rsidRPr="0098346B" w:rsidRDefault="007E47A7" w:rsidP="00756600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038C6F27" w14:textId="77777777" w:rsidR="007E47A7" w:rsidRPr="0098346B" w:rsidRDefault="007E47A7" w:rsidP="00756600">
            <w:pPr>
              <w:pStyle w:val="acctfourfigures"/>
              <w:tabs>
                <w:tab w:val="clear" w:pos="765"/>
              </w:tabs>
              <w:spacing w:line="240" w:lineRule="auto"/>
              <w:ind w:left="138" w:right="-63" w:hanging="138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D90D4E7" w14:textId="77777777" w:rsidR="007E47A7" w:rsidRDefault="007E47A7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844826C" w14:textId="77777777" w:rsidR="007E47A7" w:rsidRPr="0098346B" w:rsidRDefault="007E47A7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74C67A3" w14:textId="77777777" w:rsidR="007E47A7" w:rsidRPr="0098346B" w:rsidRDefault="007E47A7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30C28A" w14:textId="77777777" w:rsidR="007E47A7" w:rsidRPr="0098346B" w:rsidRDefault="007E47A7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EA3F861" w14:textId="77777777" w:rsidR="007E47A7" w:rsidRPr="0098346B" w:rsidRDefault="007E47A7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37C8FAF" w14:textId="77777777" w:rsidR="007E47A7" w:rsidRPr="0098346B" w:rsidRDefault="007E47A7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7CA0FC85" w14:textId="77777777" w:rsidR="007E47A7" w:rsidRPr="0098346B" w:rsidRDefault="007E47A7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7047340" w14:textId="77777777" w:rsidR="007E47A7" w:rsidRPr="0098346B" w:rsidRDefault="007E47A7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10C63EB0" w14:textId="77777777" w:rsidR="007E47A7" w:rsidRPr="0098346B" w:rsidRDefault="007E47A7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05F90A6" w14:textId="77777777" w:rsidR="007E47A7" w:rsidRPr="0098346B" w:rsidRDefault="007E47A7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D3CF850" w14:textId="77777777" w:rsidR="007E47A7" w:rsidRPr="0098346B" w:rsidRDefault="007E47A7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70EDDE4" w14:textId="77777777" w:rsidR="007E47A7" w:rsidRPr="0098346B" w:rsidRDefault="007E47A7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106362F3" w14:textId="77777777" w:rsidR="007E47A7" w:rsidRPr="0098346B" w:rsidRDefault="007E47A7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D7C624" w14:textId="77777777" w:rsidR="007E47A7" w:rsidRPr="0098346B" w:rsidRDefault="007E47A7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23D91FF5" w14:textId="77777777" w:rsidR="007E47A7" w:rsidRPr="0098346B" w:rsidRDefault="007E47A7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5BABBB6A" w14:textId="77777777" w:rsidR="007E47A7" w:rsidRPr="0098346B" w:rsidRDefault="007E47A7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6641C14C" w14:textId="77777777" w:rsidR="007E47A7" w:rsidRPr="0098346B" w:rsidRDefault="007E47A7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A1811E" w14:textId="77777777" w:rsidR="007E47A7" w:rsidRPr="0098346B" w:rsidRDefault="007E47A7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65E2FCB7" w14:textId="77777777" w:rsidR="007E47A7" w:rsidRPr="0098346B" w:rsidRDefault="007E47A7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26693F75" w14:textId="77777777" w:rsidTr="004670E8">
        <w:tc>
          <w:tcPr>
            <w:tcW w:w="2250" w:type="dxa"/>
            <w:shd w:val="clear" w:color="auto" w:fill="auto"/>
          </w:tcPr>
          <w:p w14:paraId="1B79BA0C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98346B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90" w:type="dxa"/>
            <w:shd w:val="clear" w:color="auto" w:fill="auto"/>
          </w:tcPr>
          <w:p w14:paraId="27E3161C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DD3E90B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5A01FAA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AEBA056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C72EC71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FE585C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34A6EF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98F2E95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FAB67D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4137A14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E328EF7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4A3445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828B3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19227D6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B312DB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08B3646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6520841C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B79103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E6F28D3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697E1E9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12BEB1BD" w14:textId="77777777" w:rsidTr="004670E8">
        <w:tc>
          <w:tcPr>
            <w:tcW w:w="2250" w:type="dxa"/>
            <w:shd w:val="clear" w:color="auto" w:fill="auto"/>
          </w:tcPr>
          <w:p w14:paraId="2EB43DDA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98346B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98346B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1890" w:type="dxa"/>
            <w:shd w:val="clear" w:color="auto" w:fill="auto"/>
          </w:tcPr>
          <w:p w14:paraId="53B59F93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9B799E6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398020C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9332A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F0AA4D5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6623E65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00795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73ADCF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83C911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66977F5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5CFC1D57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EFE876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59DF488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67BAC505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2532D4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451B929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DD428DD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5F308DF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C3E55F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4A434BC5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7CF7EAD8" w14:textId="77777777" w:rsidTr="004670E8">
        <w:tc>
          <w:tcPr>
            <w:tcW w:w="2250" w:type="dxa"/>
            <w:shd w:val="clear" w:color="auto" w:fill="auto"/>
          </w:tcPr>
          <w:p w14:paraId="38B56C16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 คอนเน็กซ์ชั่น จำกัด</w:t>
            </w:r>
          </w:p>
          <w:p w14:paraId="23006C53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1890" w:type="dxa"/>
            <w:shd w:val="clear" w:color="auto" w:fill="auto"/>
          </w:tcPr>
          <w:p w14:paraId="624867F1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20" w:right="-63" w:hanging="120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นายหน้า ตัวแทน ในกิจการที่เกี่ยวข้องกับอสังหาริมทรัพย์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76938744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2813075" w14:textId="77777777" w:rsidR="004670E8" w:rsidRDefault="004670E8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DE86926" w14:textId="25EC3A31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6F4BA44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134D8C8" w14:textId="77777777" w:rsidR="004670E8" w:rsidRDefault="004670E8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38418A19" w14:textId="612CDD5B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8322AA5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048F8E9" w14:textId="77777777" w:rsidR="004670E8" w:rsidRDefault="004670E8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</w:p>
          <w:p w14:paraId="6B3B801C" w14:textId="336D39A3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Pr="0098346B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900" w:type="dxa"/>
            <w:shd w:val="clear" w:color="auto" w:fill="auto"/>
          </w:tcPr>
          <w:p w14:paraId="112AA81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E1D6A76" w14:textId="77777777" w:rsidR="004670E8" w:rsidRDefault="004670E8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</w:p>
          <w:p w14:paraId="1C7F6451" w14:textId="0A81BC31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Pr="0098346B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720" w:type="dxa"/>
            <w:shd w:val="clear" w:color="auto" w:fill="auto"/>
          </w:tcPr>
          <w:p w14:paraId="5E3826E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DD7EDD2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B3A5872" w14:textId="3989FDBC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5FDB0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062EF5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037797C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E85AFCE" w14:textId="5FCB959C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B656B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53288A8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9D91FF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5567EA2" w14:textId="0B3C4E89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7244EBC8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59165D2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8883D40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017B90" w14:textId="6EF6AE43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5EE129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094BE51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B1385B2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F9FE8E9" w14:textId="6DA26BEE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4B718C5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2F3E2D83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15F8E3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F64BC73" w14:textId="06FCB770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69E7B04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18E2306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9372256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866D09B" w14:textId="6DF9F4F4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B5D9C34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313E653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368577A" w14:textId="77777777" w:rsidR="004670E8" w:rsidRDefault="004670E8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1BCA44D" w14:textId="432D1416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56600" w:rsidRPr="0098346B" w14:paraId="1CDF39ED" w14:textId="77777777" w:rsidTr="004670E8">
        <w:tc>
          <w:tcPr>
            <w:tcW w:w="2250" w:type="dxa"/>
            <w:shd w:val="clear" w:color="auto" w:fill="auto"/>
          </w:tcPr>
          <w:p w14:paraId="4DF96E9B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8346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คอลเลคทีฟ จำกัด</w:t>
            </w:r>
          </w:p>
        </w:tc>
        <w:tc>
          <w:tcPr>
            <w:tcW w:w="1890" w:type="dxa"/>
            <w:shd w:val="clear" w:color="auto" w:fill="auto"/>
          </w:tcPr>
          <w:p w14:paraId="7515202C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5" w:right="-63" w:hanging="165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98346B">
              <w:rPr>
                <w:rFonts w:ascii="Angsana New" w:hAnsi="Angsana New" w:hint="cs"/>
                <w:szCs w:val="22"/>
                <w:cs/>
                <w:lang w:bidi="th-TH"/>
              </w:rPr>
              <w:t>ค้าปลีก</w:t>
            </w:r>
          </w:p>
        </w:tc>
        <w:tc>
          <w:tcPr>
            <w:tcW w:w="720" w:type="dxa"/>
            <w:shd w:val="clear" w:color="auto" w:fill="auto"/>
          </w:tcPr>
          <w:p w14:paraId="46803F74" w14:textId="7DE9E71C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10F2E91" w14:textId="74CDA196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E7A39F4" w14:textId="5074616E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20.00</w:t>
            </w:r>
          </w:p>
        </w:tc>
        <w:tc>
          <w:tcPr>
            <w:tcW w:w="900" w:type="dxa"/>
            <w:shd w:val="clear" w:color="auto" w:fill="auto"/>
          </w:tcPr>
          <w:p w14:paraId="320E3835" w14:textId="358F5F6E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20.00</w:t>
            </w:r>
          </w:p>
        </w:tc>
        <w:tc>
          <w:tcPr>
            <w:tcW w:w="720" w:type="dxa"/>
            <w:shd w:val="clear" w:color="auto" w:fill="auto"/>
          </w:tcPr>
          <w:p w14:paraId="668F18C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733D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E12BDC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086F1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0E9A846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8D50135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E9C402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55A8E0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303C86B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083508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5EE729A1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534E864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9C43B8A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2CF699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2FFD20C7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6600" w:rsidRPr="0098346B" w14:paraId="705E6D32" w14:textId="77777777" w:rsidTr="004670E8">
        <w:tc>
          <w:tcPr>
            <w:tcW w:w="2250" w:type="dxa"/>
            <w:shd w:val="clear" w:color="auto" w:fill="auto"/>
          </w:tcPr>
          <w:p w14:paraId="3ABE0573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98346B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98346B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1890" w:type="dxa"/>
            <w:shd w:val="clear" w:color="auto" w:fill="auto"/>
          </w:tcPr>
          <w:p w14:paraId="26E3EA24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09A26F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4D6B5CB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08E637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C74B209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3DEC5E1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5A34EF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3AD99C1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F04E5D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1EFB2A0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4889CF9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7FAC00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9A639B1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5900110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299BEDC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0F3BFA2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AF88A4E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BDE878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026B43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2ED9B0BF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3E3BD6F7" w14:textId="77777777" w:rsidTr="004670E8">
        <w:trPr>
          <w:trHeight w:val="405"/>
        </w:trPr>
        <w:tc>
          <w:tcPr>
            <w:tcW w:w="2250" w:type="dxa"/>
            <w:shd w:val="clear" w:color="auto" w:fill="auto"/>
          </w:tcPr>
          <w:p w14:paraId="719000E3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szCs w:val="22"/>
                <w:lang w:val="th-TH" w:bidi="th-TH"/>
              </w:rPr>
            </w:pPr>
            <w:r w:rsidRPr="0098346B">
              <w:rPr>
                <w:rFonts w:ascii="Angsana New" w:hAnsi="Angsana New" w:cs="Angsana New" w:hint="cs"/>
                <w:szCs w:val="22"/>
                <w:cs/>
                <w:lang w:val="th-TH"/>
              </w:rPr>
              <w:t>บริษัท แอล อาร์ เค</w:t>
            </w:r>
            <w:r w:rsidRPr="0098346B">
              <w:rPr>
                <w:rFonts w:ascii="Angsana New" w:hAnsi="Angsana New" w:cs="Angsana New"/>
                <w:szCs w:val="22"/>
                <w:cs/>
                <w:lang w:val="th-TH"/>
              </w:rPr>
              <w:br/>
            </w:r>
            <w:r w:rsidRPr="0098346B">
              <w:rPr>
                <w:rFonts w:ascii="Angsana New" w:hAnsi="Angsana New" w:cs="Angsana New" w:hint="cs"/>
                <w:szCs w:val="22"/>
                <w:cs/>
                <w:lang w:val="th-TH"/>
              </w:rPr>
              <w:t>ดีเวลลอปเม้นท์ จำกัด</w:t>
            </w:r>
          </w:p>
        </w:tc>
        <w:tc>
          <w:tcPr>
            <w:tcW w:w="1890" w:type="dxa"/>
            <w:shd w:val="clear" w:color="auto" w:fill="auto"/>
          </w:tcPr>
          <w:p w14:paraId="3C7EE9B2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6BD8146C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61FAC900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8348BFC" w14:textId="5F5285D3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60.00</w:t>
            </w:r>
          </w:p>
        </w:tc>
        <w:tc>
          <w:tcPr>
            <w:tcW w:w="810" w:type="dxa"/>
            <w:shd w:val="clear" w:color="auto" w:fill="auto"/>
          </w:tcPr>
          <w:p w14:paraId="5F09FE53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50FA7025" w14:textId="1D6E99A9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60.00</w:t>
            </w:r>
          </w:p>
        </w:tc>
        <w:tc>
          <w:tcPr>
            <w:tcW w:w="810" w:type="dxa"/>
            <w:shd w:val="clear" w:color="auto" w:fill="auto"/>
          </w:tcPr>
          <w:p w14:paraId="1BCA883D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5979702" w14:textId="43D94661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260.00</w:t>
            </w:r>
          </w:p>
        </w:tc>
        <w:tc>
          <w:tcPr>
            <w:tcW w:w="900" w:type="dxa"/>
            <w:shd w:val="clear" w:color="auto" w:fill="auto"/>
          </w:tcPr>
          <w:p w14:paraId="16C166AC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AF0FF22" w14:textId="148CA4A9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260.00</w:t>
            </w:r>
          </w:p>
        </w:tc>
        <w:tc>
          <w:tcPr>
            <w:tcW w:w="720" w:type="dxa"/>
            <w:shd w:val="clear" w:color="auto" w:fill="auto"/>
          </w:tcPr>
          <w:p w14:paraId="5A788215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234B73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12633A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97589DA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364B9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FF6A3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6F9B02A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C14A09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A4209DF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281783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BEEC04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5286CF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160A7D2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B7025B9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63FAE9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7E9D61C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6BE1FA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6D0772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678AD6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EA1EB5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CF348A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0C1F5F3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A95571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6600" w:rsidRPr="0098346B" w14:paraId="213271F3" w14:textId="77777777" w:rsidTr="004670E8">
        <w:trPr>
          <w:trHeight w:val="405"/>
        </w:trPr>
        <w:tc>
          <w:tcPr>
            <w:tcW w:w="2250" w:type="dxa"/>
            <w:shd w:val="clear" w:color="auto" w:fill="auto"/>
          </w:tcPr>
          <w:p w14:paraId="4A2F6BA8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98346B">
              <w:rPr>
                <w:rFonts w:ascii="Angsana New" w:hAnsi="Angsana New" w:hint="cs"/>
                <w:szCs w:val="22"/>
                <w:cs/>
                <w:lang w:eastAsia="ko-KR"/>
              </w:rPr>
              <w:t xml:space="preserve">บริษัท เลิศรัฐการ พร็อพเพอร์ตี้ </w:t>
            </w:r>
          </w:p>
          <w:p w14:paraId="1EBE1A28" w14:textId="666E1162" w:rsidR="00756600" w:rsidRPr="0098346B" w:rsidRDefault="00756600" w:rsidP="00756600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98346B">
              <w:rPr>
                <w:rFonts w:ascii="Angsana New" w:hAnsi="Angsana New"/>
                <w:szCs w:val="22"/>
                <w:lang w:eastAsia="ko-KR"/>
              </w:rPr>
              <w:t xml:space="preserve">       </w:t>
            </w:r>
            <w:r w:rsidRPr="0098346B">
              <w:rPr>
                <w:rFonts w:ascii="Angsana New" w:hAnsi="Angsana New" w:hint="cs"/>
                <w:szCs w:val="22"/>
                <w:cs/>
                <w:lang w:eastAsia="ko-KR"/>
              </w:rPr>
              <w:t>ดีเวลล็อปเม้นท์ จำกัด</w:t>
            </w:r>
          </w:p>
        </w:tc>
        <w:tc>
          <w:tcPr>
            <w:tcW w:w="1890" w:type="dxa"/>
            <w:shd w:val="clear" w:color="auto" w:fill="auto"/>
          </w:tcPr>
          <w:p w14:paraId="5511B59E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7DFE3ADB" w14:textId="23715594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14DBC3E3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D24EAF5" w14:textId="7205406C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7EF7D3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C56752C" w14:textId="09A2E5B9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16DD64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BD9ED5B" w14:textId="6DC11503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0.10</w:t>
            </w:r>
          </w:p>
        </w:tc>
        <w:tc>
          <w:tcPr>
            <w:tcW w:w="900" w:type="dxa"/>
            <w:shd w:val="clear" w:color="auto" w:fill="auto"/>
          </w:tcPr>
          <w:p w14:paraId="726E5725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27383C4" w14:textId="0E121111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0.10</w:t>
            </w:r>
          </w:p>
        </w:tc>
        <w:tc>
          <w:tcPr>
            <w:tcW w:w="720" w:type="dxa"/>
            <w:shd w:val="clear" w:color="auto" w:fill="auto"/>
          </w:tcPr>
          <w:p w14:paraId="0B85FF16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92C985" w14:textId="2E97B5F3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49F2E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D2C05A5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5F90806" w14:textId="6CE140AA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B5A25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187A9CAA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C212352" w14:textId="32D8F69B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3E54BA1C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87971C6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3749C49" w14:textId="760E8E1F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9C8DBD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276F294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FF650BE" w14:textId="6E8E9553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474FF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6F0394E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892ABD" w14:textId="77733BCD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C394ECD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1ACA0D01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D910CE0" w14:textId="546197A2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A7D7B2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3F030B8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20ABE46" w14:textId="72DD0BAF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6600" w:rsidRPr="0098346B" w14:paraId="39987C30" w14:textId="77777777" w:rsidTr="004670E8">
        <w:tc>
          <w:tcPr>
            <w:tcW w:w="2250" w:type="dxa"/>
            <w:shd w:val="clear" w:color="auto" w:fill="auto"/>
          </w:tcPr>
          <w:p w14:paraId="18B29CFF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98346B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98346B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“UVCP”</w:t>
            </w:r>
          </w:p>
        </w:tc>
        <w:tc>
          <w:tcPr>
            <w:tcW w:w="1890" w:type="dxa"/>
            <w:shd w:val="clear" w:color="auto" w:fill="auto"/>
          </w:tcPr>
          <w:p w14:paraId="173D9F42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13586E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34494E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FED0AE8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3C82A65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10F1C71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BC2D3EC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48D96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1C9337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2EC8170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D2917C0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C810C46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DC0A602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22AD66A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47086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4D1A300F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0B284CC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5B9D355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913288A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2F06F95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600" w:rsidRPr="0098346B" w14:paraId="4314ADD9" w14:textId="77777777" w:rsidTr="004670E8">
        <w:tc>
          <w:tcPr>
            <w:tcW w:w="2250" w:type="dxa"/>
            <w:shd w:val="clear" w:color="auto" w:fill="auto"/>
          </w:tcPr>
          <w:p w14:paraId="29E10166" w14:textId="77777777" w:rsidR="00756600" w:rsidRPr="0098346B" w:rsidRDefault="00756600" w:rsidP="00756600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ฟอร์เวิร์ด ซิสเต็ม จำกัด</w:t>
            </w:r>
          </w:p>
        </w:tc>
        <w:tc>
          <w:tcPr>
            <w:tcW w:w="1890" w:type="dxa"/>
            <w:shd w:val="clear" w:color="auto" w:fill="auto"/>
          </w:tcPr>
          <w:p w14:paraId="37FF763B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69" w:right="-190" w:hanging="69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ตัวแทนจำหน่ายเครื่องบันทึก</w:t>
            </w:r>
          </w:p>
          <w:p w14:paraId="5E67768B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38" w:right="-190" w:hanging="138"/>
              <w:jc w:val="lef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เวลาและอุปกรณ์</w:t>
            </w:r>
            <w:r w:rsidRPr="0098346B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ควบคุมระบบจอ</w:t>
            </w:r>
            <w:r w:rsidRPr="0098346B">
              <w:rPr>
                <w:rFonts w:ascii="Angsana New" w:hAnsi="Angsana New" w:hint="cs"/>
                <w:spacing w:val="-6"/>
                <w:szCs w:val="22"/>
                <w:cs/>
                <w:lang w:bidi="th-TH"/>
              </w:rPr>
              <w:t>ด</w:t>
            </w:r>
            <w:r w:rsidRPr="0098346B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รถยนต์</w:t>
            </w:r>
          </w:p>
        </w:tc>
        <w:tc>
          <w:tcPr>
            <w:tcW w:w="720" w:type="dxa"/>
            <w:shd w:val="clear" w:color="auto" w:fill="auto"/>
          </w:tcPr>
          <w:p w14:paraId="6BACFFEC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D9969A8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3474550E" w14:textId="45761928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6A18216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D084BFA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6F7331D" w14:textId="62578252" w:rsidR="00756600" w:rsidRPr="0098346B" w:rsidRDefault="00756600" w:rsidP="00756600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3500409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FB79A85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CED44F8" w14:textId="51AFC492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40.00</w:t>
            </w:r>
          </w:p>
        </w:tc>
        <w:tc>
          <w:tcPr>
            <w:tcW w:w="900" w:type="dxa"/>
            <w:shd w:val="clear" w:color="auto" w:fill="auto"/>
          </w:tcPr>
          <w:p w14:paraId="478374C9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9241452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F49E84F" w14:textId="182C445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40.00</w:t>
            </w:r>
          </w:p>
        </w:tc>
        <w:tc>
          <w:tcPr>
            <w:tcW w:w="720" w:type="dxa"/>
            <w:shd w:val="clear" w:color="auto" w:fill="auto"/>
          </w:tcPr>
          <w:p w14:paraId="4161ED13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D0CB97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91F49F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4F74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6F05E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A426815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09FA47A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75B4A8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79A09726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0D39267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FA44E29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D576572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CDB8547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94DDD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60F746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F21B9E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281A41B5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2579745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552F5BA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A9BB3C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7C80BE6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214FB1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9F259E2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16EFE8E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A28640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A933816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CDB9D61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0314F9C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7EC7BE1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D3FE2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2C8F967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6600" w:rsidRPr="0098346B" w14:paraId="289ACB78" w14:textId="77777777" w:rsidTr="004670E8">
        <w:tc>
          <w:tcPr>
            <w:tcW w:w="2250" w:type="dxa"/>
            <w:shd w:val="clear" w:color="auto" w:fill="auto"/>
          </w:tcPr>
          <w:p w14:paraId="0B5E37F9" w14:textId="77777777" w:rsidR="00756600" w:rsidRPr="0098346B" w:rsidRDefault="00756600" w:rsidP="00756600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98346B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1890" w:type="dxa"/>
            <w:shd w:val="clear" w:color="auto" w:fill="auto"/>
          </w:tcPr>
          <w:p w14:paraId="389612A4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ลงทุนในธุรกิจการ</w:t>
            </w:r>
            <w:r w:rsidRPr="0098346B">
              <w:rPr>
                <w:rFonts w:ascii="Angsana New" w:hAnsi="Angsana New"/>
                <w:szCs w:val="22"/>
                <w:lang w:bidi="th-TH"/>
              </w:rPr>
              <w:br/>
            </w:r>
            <w:r w:rsidRPr="0098346B">
              <w:rPr>
                <w:rFonts w:ascii="Angsana New" w:hAnsi="Angsana New"/>
                <w:szCs w:val="22"/>
                <w:cs/>
                <w:lang w:bidi="th-TH"/>
              </w:rPr>
              <w:t>จัดการพลังงาน</w:t>
            </w:r>
          </w:p>
        </w:tc>
        <w:tc>
          <w:tcPr>
            <w:tcW w:w="720" w:type="dxa"/>
            <w:shd w:val="clear" w:color="auto" w:fill="auto"/>
          </w:tcPr>
          <w:p w14:paraId="1F7F982F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77F2C6" w14:textId="27A0789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10" w:type="dxa"/>
            <w:shd w:val="clear" w:color="auto" w:fill="auto"/>
          </w:tcPr>
          <w:p w14:paraId="00C57D08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38F8DADE" w14:textId="335A4DCF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10" w:type="dxa"/>
            <w:shd w:val="clear" w:color="auto" w:fill="auto"/>
          </w:tcPr>
          <w:p w14:paraId="5F14F03A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178635" w14:textId="4150BD15" w:rsidR="00756600" w:rsidRPr="0098346B" w:rsidRDefault="00756600" w:rsidP="0075660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27.50</w:t>
            </w:r>
          </w:p>
        </w:tc>
        <w:tc>
          <w:tcPr>
            <w:tcW w:w="900" w:type="dxa"/>
            <w:shd w:val="clear" w:color="auto" w:fill="auto"/>
          </w:tcPr>
          <w:p w14:paraId="2BC5F4C9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D00D590" w14:textId="644C7A64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27.50</w:t>
            </w:r>
          </w:p>
        </w:tc>
        <w:tc>
          <w:tcPr>
            <w:tcW w:w="720" w:type="dxa"/>
            <w:shd w:val="clear" w:color="auto" w:fill="auto"/>
          </w:tcPr>
          <w:p w14:paraId="140DC869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6FCE287A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F3C35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6C998D2F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59CA4733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A4492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4AC57519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142A14A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D680D76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BD92ED4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5E62F05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8346B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AA6888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31D0F90A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38EEC57B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1AD92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10095C00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21B33A1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8989A33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11609A41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20A6FA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56B254D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1A82D291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7D4C51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6600" w:rsidRPr="0098346B" w14:paraId="60E512FC" w14:textId="77777777" w:rsidTr="004670E8">
        <w:tc>
          <w:tcPr>
            <w:tcW w:w="2250" w:type="dxa"/>
            <w:shd w:val="clear" w:color="auto" w:fill="auto"/>
          </w:tcPr>
          <w:p w14:paraId="557C7D94" w14:textId="77777777" w:rsidR="00756600" w:rsidRPr="0098346B" w:rsidRDefault="00756600" w:rsidP="00756600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8346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อะเฮดออล จำกัด</w:t>
            </w:r>
          </w:p>
        </w:tc>
        <w:tc>
          <w:tcPr>
            <w:tcW w:w="1890" w:type="dxa"/>
            <w:shd w:val="clear" w:color="auto" w:fill="auto"/>
          </w:tcPr>
          <w:p w14:paraId="23EA7F71" w14:textId="77777777" w:rsidR="00756600" w:rsidRPr="0098346B" w:rsidRDefault="00756600" w:rsidP="00756600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98346B">
              <w:rPr>
                <w:rFonts w:ascii="Angsana New" w:hAnsi="Angsana New" w:hint="cs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720" w:type="dxa"/>
            <w:shd w:val="clear" w:color="auto" w:fill="auto"/>
          </w:tcPr>
          <w:p w14:paraId="58A6095F" w14:textId="77777777" w:rsidR="00756600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73244BEC" w14:textId="29007A65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10" w:type="dxa"/>
            <w:shd w:val="clear" w:color="auto" w:fill="auto"/>
          </w:tcPr>
          <w:p w14:paraId="6CAF969D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4F520D3F" w14:textId="27320068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98346B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10" w:type="dxa"/>
            <w:shd w:val="clear" w:color="auto" w:fill="auto"/>
          </w:tcPr>
          <w:p w14:paraId="5172AA91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15C500F" w14:textId="370651A5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5.00</w:t>
            </w:r>
          </w:p>
        </w:tc>
        <w:tc>
          <w:tcPr>
            <w:tcW w:w="900" w:type="dxa"/>
            <w:shd w:val="clear" w:color="auto" w:fill="auto"/>
          </w:tcPr>
          <w:p w14:paraId="5367DBE7" w14:textId="77777777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5423426" w14:textId="526C0EA0" w:rsidR="00756600" w:rsidRPr="0098346B" w:rsidRDefault="00756600" w:rsidP="007566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8346B">
              <w:rPr>
                <w:rFonts w:ascii="Angsana New" w:hAnsi="Angsana New"/>
                <w:szCs w:val="22"/>
                <w:lang w:bidi="th-TH"/>
              </w:rPr>
              <w:t>5.00</w:t>
            </w:r>
          </w:p>
        </w:tc>
        <w:tc>
          <w:tcPr>
            <w:tcW w:w="720" w:type="dxa"/>
            <w:shd w:val="clear" w:color="auto" w:fill="auto"/>
          </w:tcPr>
          <w:p w14:paraId="37D7818D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191DFB4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3FE24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1D9324A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46AE89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69F366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0FAB6447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32B190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CD2BCE0" w14:textId="77777777" w:rsidR="00756600" w:rsidRPr="0098346B" w:rsidRDefault="00756600" w:rsidP="00756600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BA4B5D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8E1CCF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981900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14:paraId="6A7F2406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A95DEF6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97429B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0FE319D7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63054E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FCF3DA7" w14:textId="77777777" w:rsidR="00756600" w:rsidRPr="0098346B" w:rsidRDefault="00756600" w:rsidP="0075660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C7D11F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5276348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318BBAA" w14:textId="77777777" w:rsidR="00756600" w:rsidRPr="0098346B" w:rsidRDefault="00756600" w:rsidP="0075660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56E441E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DC1DA6C" w14:textId="77777777" w:rsidR="00756600" w:rsidRPr="0098346B" w:rsidRDefault="00756600" w:rsidP="00756600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9834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DB3787F" w14:textId="67FE7393" w:rsidR="003A1946" w:rsidRPr="001208CC" w:rsidRDefault="00227594" w:rsidP="002E3B0A">
      <w:pPr>
        <w:spacing w:before="200"/>
        <w:ind w:left="86" w:right="-29" w:firstLine="454"/>
        <w:rPr>
          <w:rFonts w:ascii="Angsana New" w:hAnsi="Angsana New"/>
          <w:sz w:val="28"/>
          <w:szCs w:val="28"/>
          <w:cs/>
        </w:rPr>
      </w:pPr>
      <w:r w:rsidRPr="001208CC">
        <w:rPr>
          <w:rFonts w:ascii="Angsana New" w:hAnsi="Angsana New"/>
          <w:sz w:val="28"/>
          <w:szCs w:val="28"/>
          <w:cs/>
        </w:rPr>
        <w:t>บริษัทย่อยทั้งหมด</w:t>
      </w:r>
      <w:r w:rsidR="00E72FB6" w:rsidRPr="001208CC">
        <w:rPr>
          <w:rFonts w:ascii="Angsana New" w:hAnsi="Angsana New" w:hint="cs"/>
          <w:sz w:val="28"/>
          <w:szCs w:val="28"/>
          <w:cs/>
        </w:rPr>
        <w:t>จดทะเบียนและ</w:t>
      </w:r>
      <w:r w:rsidRPr="001208CC">
        <w:rPr>
          <w:rFonts w:ascii="Angsana New" w:hAnsi="Angsana New"/>
          <w:sz w:val="28"/>
          <w:szCs w:val="28"/>
          <w:cs/>
        </w:rPr>
        <w:t>ดำเนินธุรกิจในประเทศไทย</w:t>
      </w:r>
      <w:r w:rsidR="00CD4400">
        <w:rPr>
          <w:rFonts w:ascii="Angsana New" w:hAnsi="Angsana New"/>
          <w:sz w:val="28"/>
          <w:szCs w:val="28"/>
        </w:rPr>
        <w:t xml:space="preserve"> </w:t>
      </w:r>
      <w:r w:rsidR="00CD4400">
        <w:rPr>
          <w:rFonts w:ascii="Angsana New" w:hAnsi="Angsana New" w:hint="cs"/>
          <w:sz w:val="28"/>
          <w:szCs w:val="28"/>
          <w:cs/>
        </w:rPr>
        <w:t>และ</w:t>
      </w:r>
      <w:r w:rsidR="007258F5">
        <w:rPr>
          <w:rFonts w:ascii="Angsana New" w:hAnsi="Angsana New"/>
          <w:sz w:val="28"/>
          <w:szCs w:val="28"/>
        </w:rPr>
        <w:t xml:space="preserve"> </w:t>
      </w:r>
      <w:r w:rsidR="007258F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258F5">
        <w:rPr>
          <w:rFonts w:ascii="Angsana New" w:hAnsi="Angsana New"/>
          <w:sz w:val="28"/>
          <w:szCs w:val="28"/>
        </w:rPr>
        <w:t xml:space="preserve">31 </w:t>
      </w:r>
      <w:r w:rsidR="007258F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258F5">
        <w:rPr>
          <w:rFonts w:ascii="Angsana New" w:hAnsi="Angsana New"/>
          <w:sz w:val="28"/>
          <w:szCs w:val="28"/>
        </w:rPr>
        <w:t xml:space="preserve">2563 </w:t>
      </w:r>
      <w:r w:rsidR="00CD4400">
        <w:rPr>
          <w:rFonts w:ascii="Angsana New" w:hAnsi="Angsana New" w:hint="cs"/>
          <w:sz w:val="28"/>
          <w:szCs w:val="28"/>
          <w:cs/>
        </w:rPr>
        <w:t>ไม่มีเงินลงทุนในบริษัทย่อยซึ่งจดทะเบียนในตลาดหลักทรัพย์แห่งประเทศไทย</w:t>
      </w:r>
    </w:p>
    <w:p w14:paraId="4CDF4079" w14:textId="77777777" w:rsidR="0097238A" w:rsidRPr="001208CC" w:rsidRDefault="0097238A" w:rsidP="00944D01">
      <w:pPr>
        <w:framePr w:w="15195" w:wrap="auto" w:hAnchor="text" w:x="540"/>
        <w:spacing w:line="240" w:lineRule="auto"/>
        <w:rPr>
          <w:rFonts w:ascii="Angsana New" w:hAnsi="Angsana New"/>
          <w:sz w:val="28"/>
          <w:szCs w:val="28"/>
        </w:rPr>
      </w:pPr>
    </w:p>
    <w:p w14:paraId="7E069DF5" w14:textId="77777777" w:rsidR="003A1946" w:rsidRPr="001208CC" w:rsidRDefault="003A1946" w:rsidP="00944D01">
      <w:pPr>
        <w:framePr w:w="15195" w:wrap="auto" w:hAnchor="text" w:x="540"/>
        <w:spacing w:line="240" w:lineRule="auto"/>
        <w:rPr>
          <w:rFonts w:ascii="Angsana New" w:hAnsi="Angsana New"/>
          <w:sz w:val="28"/>
          <w:szCs w:val="28"/>
        </w:rPr>
      </w:pPr>
    </w:p>
    <w:p w14:paraId="5CA0B4BB" w14:textId="2BB947DC" w:rsidR="003A1946" w:rsidRPr="001208CC" w:rsidRDefault="003A1946" w:rsidP="00944D01">
      <w:pPr>
        <w:framePr w:w="15195" w:wrap="auto" w:hAnchor="text" w:x="540"/>
        <w:spacing w:line="240" w:lineRule="auto"/>
        <w:rPr>
          <w:rFonts w:ascii="Angsana New" w:hAnsi="Angsana New"/>
          <w:sz w:val="28"/>
          <w:szCs w:val="28"/>
        </w:rPr>
        <w:sectPr w:rsidR="003A1946" w:rsidRPr="001208CC" w:rsidSect="00227594">
          <w:headerReference w:type="default" r:id="rId14"/>
          <w:pgSz w:w="16834" w:h="11909" w:orient="landscape" w:code="9"/>
          <w:pgMar w:top="1152" w:right="691" w:bottom="810" w:left="1080" w:header="720" w:footer="576" w:gutter="0"/>
          <w:cols w:space="720"/>
          <w:docGrid w:linePitch="245"/>
        </w:sectPr>
      </w:pPr>
    </w:p>
    <w:p w14:paraId="0B84B5DD" w14:textId="185FB806" w:rsidR="00684A14" w:rsidRPr="00891863" w:rsidRDefault="00F51787" w:rsidP="00684A14">
      <w:pPr>
        <w:pStyle w:val="ListParagraph"/>
        <w:spacing w:line="240" w:lineRule="auto"/>
        <w:ind w:left="547" w:right="-45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 w:rsidR="00967E53" w:rsidRPr="001E6B2F">
        <w:rPr>
          <w:rFonts w:asciiTheme="majorBidi" w:hAnsiTheme="majorBidi" w:cstheme="majorBidi" w:hint="cs"/>
          <w:sz w:val="28"/>
          <w:szCs w:val="28"/>
          <w:cs/>
        </w:rPr>
        <w:t>ธันวาค</w:t>
      </w:r>
      <w:r w:rsidR="00967E53">
        <w:rPr>
          <w:rFonts w:asciiTheme="majorBidi" w:hAnsiTheme="majorBidi" w:cstheme="majorBidi" w:hint="cs"/>
          <w:sz w:val="28"/>
          <w:szCs w:val="28"/>
          <w:cs/>
        </w:rPr>
        <w:t>ม</w:t>
      </w:r>
      <w:r w:rsidR="00967E53" w:rsidRPr="001E6B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7E53" w:rsidRPr="001E6B2F">
        <w:rPr>
          <w:rFonts w:asciiTheme="majorBidi" w:hAnsiTheme="majorBidi" w:cstheme="majorBidi"/>
          <w:sz w:val="28"/>
          <w:szCs w:val="28"/>
        </w:rPr>
        <w:t>2563</w:t>
      </w:r>
      <w:r w:rsidR="00967E53" w:rsidRPr="00891863">
        <w:rPr>
          <w:rFonts w:asciiTheme="majorBidi" w:hAnsiTheme="majorBidi" w:cstheme="majorBidi"/>
          <w:sz w:val="28"/>
          <w:szCs w:val="28"/>
        </w:rPr>
        <w:t xml:space="preserve"> 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ได้จำหน่าย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>เงินลงทุน</w:t>
      </w:r>
      <w:r>
        <w:rPr>
          <w:rFonts w:asciiTheme="majorBidi" w:hAnsiTheme="majorBidi" w:cstheme="majorBidi" w:hint="cs"/>
          <w:sz w:val="28"/>
          <w:szCs w:val="28"/>
          <w:cs/>
        </w:rPr>
        <w:t>ทั้งหมด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>ใน</w:t>
      </w:r>
      <w:r w:rsidR="00967E53" w:rsidRPr="00891863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67E53">
        <w:rPr>
          <w:rFonts w:asciiTheme="majorBidi" w:hAnsiTheme="majorBidi" w:cstheme="majorBidi"/>
          <w:sz w:val="28"/>
          <w:szCs w:val="28"/>
        </w:rPr>
        <w:t xml:space="preserve"> </w:t>
      </w:r>
      <w:r w:rsidR="00967E53" w:rsidRPr="00854AEB">
        <w:rPr>
          <w:rFonts w:asciiTheme="majorBidi" w:hAnsiTheme="majorBidi" w:cstheme="majorBidi"/>
          <w:sz w:val="28"/>
          <w:szCs w:val="28"/>
          <w:cs/>
        </w:rPr>
        <w:t>ยูนิเวนเจอร์ รีท</w:t>
      </w:r>
      <w:r w:rsidR="00967E53" w:rsidRPr="00854AEB">
        <w:rPr>
          <w:rFonts w:asciiTheme="majorBidi" w:hAnsiTheme="majorBidi" w:cstheme="majorBidi"/>
          <w:sz w:val="28"/>
          <w:szCs w:val="28"/>
        </w:rPr>
        <w:t xml:space="preserve"> </w:t>
      </w:r>
      <w:r w:rsidR="00967E53" w:rsidRPr="00854AEB">
        <w:rPr>
          <w:rFonts w:asciiTheme="majorBidi" w:hAnsiTheme="majorBidi" w:cstheme="majorBidi"/>
          <w:sz w:val="28"/>
          <w:szCs w:val="28"/>
          <w:cs/>
        </w:rPr>
        <w:t>แมเนจเม้นท์ จำกัด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(“UVRM”)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ซึ่งคิดเป็นร้อยละ </w:t>
      </w:r>
      <w:r>
        <w:rPr>
          <w:rFonts w:asciiTheme="majorBidi" w:hAnsiTheme="majorBidi" w:cstheme="majorBidi"/>
          <w:sz w:val="28"/>
          <w:szCs w:val="28"/>
        </w:rPr>
        <w:t xml:space="preserve">100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ของหุ้นที่ออกและจำหน่ายแล้วทั้งหมดของ </w:t>
      </w:r>
      <w:r>
        <w:rPr>
          <w:rFonts w:asciiTheme="majorBidi" w:hAnsiTheme="majorBidi" w:cstheme="majorBidi"/>
          <w:sz w:val="28"/>
          <w:szCs w:val="28"/>
        </w:rPr>
        <w:t>UVRM</w:t>
      </w:r>
      <w:r w:rsidR="00967E53"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>จำนวน</w:t>
      </w:r>
      <w:r>
        <w:rPr>
          <w:rFonts w:asciiTheme="majorBidi" w:hAnsiTheme="majorBidi" w:cstheme="majorBidi" w:hint="cs"/>
          <w:sz w:val="28"/>
          <w:szCs w:val="28"/>
          <w:cs/>
        </w:rPr>
        <w:t>เงินทั้งสิ้น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7E53">
        <w:rPr>
          <w:rFonts w:asciiTheme="majorBidi" w:hAnsiTheme="majorBidi" w:cstheme="majorBidi"/>
          <w:sz w:val="28"/>
          <w:szCs w:val="28"/>
        </w:rPr>
        <w:t>3</w:t>
      </w:r>
      <w:r w:rsidR="00F74447">
        <w:rPr>
          <w:rFonts w:asciiTheme="majorBidi" w:hAnsiTheme="majorBidi" w:cstheme="majorBidi"/>
          <w:sz w:val="28"/>
          <w:szCs w:val="28"/>
        </w:rPr>
        <w:t>2</w:t>
      </w:r>
      <w:r w:rsidR="00967E53" w:rsidRPr="00967E53">
        <w:rPr>
          <w:rFonts w:asciiTheme="majorBidi" w:hAnsiTheme="majorBidi" w:cstheme="majorBidi"/>
          <w:sz w:val="28"/>
          <w:szCs w:val="28"/>
        </w:rPr>
        <w:t xml:space="preserve"> 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ส่งผลให้กลุ่มบริษัทสูญเสียอำนาจการควบคุมใน </w:t>
      </w:r>
      <w:r>
        <w:rPr>
          <w:rFonts w:asciiTheme="majorBidi" w:hAnsiTheme="majorBidi" w:cstheme="majorBidi"/>
          <w:sz w:val="28"/>
          <w:szCs w:val="28"/>
        </w:rPr>
        <w:t xml:space="preserve">UVRM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และตัดรายการสินทรัพย์และหนี้สินทั้งหมดของ </w:t>
      </w:r>
      <w:r>
        <w:rPr>
          <w:rFonts w:asciiTheme="majorBidi" w:hAnsiTheme="majorBidi" w:cstheme="majorBidi"/>
          <w:sz w:val="28"/>
          <w:szCs w:val="28"/>
        </w:rPr>
        <w:t>UVRM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 xml:space="preserve"> กลุ่มบริษัทรับรู้กำไรจากการ</w:t>
      </w:r>
      <w:r>
        <w:rPr>
          <w:rFonts w:asciiTheme="majorBidi" w:hAnsiTheme="majorBidi" w:cstheme="majorBidi" w:hint="cs"/>
          <w:sz w:val="28"/>
          <w:szCs w:val="28"/>
          <w:cs/>
        </w:rPr>
        <w:t>ขายเป็น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967E53">
        <w:rPr>
          <w:rFonts w:asciiTheme="majorBidi" w:hAnsiTheme="majorBidi" w:cstheme="majorBidi"/>
          <w:sz w:val="28"/>
          <w:szCs w:val="28"/>
        </w:rPr>
        <w:t>18.63</w:t>
      </w:r>
      <w:r w:rsidR="00967E53" w:rsidRPr="00967E53">
        <w:rPr>
          <w:rFonts w:asciiTheme="majorBidi" w:hAnsiTheme="majorBidi" w:cstheme="majorBidi"/>
          <w:sz w:val="28"/>
          <w:szCs w:val="28"/>
        </w:rPr>
        <w:t xml:space="preserve"> 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>ล้านบาทในงบ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กำไรขาดทุนเบ็ดเสร็จรวม 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67E53">
        <w:rPr>
          <w:rFonts w:asciiTheme="majorBidi" w:hAnsiTheme="majorBidi" w:cstheme="majorBidi"/>
          <w:sz w:val="28"/>
          <w:szCs w:val="28"/>
        </w:rPr>
        <w:t>21.97</w:t>
      </w:r>
      <w:r w:rsidR="00967E53" w:rsidRPr="00967E53">
        <w:rPr>
          <w:rFonts w:asciiTheme="majorBidi" w:hAnsiTheme="majorBidi" w:cstheme="majorBidi"/>
          <w:sz w:val="28"/>
          <w:szCs w:val="28"/>
        </w:rPr>
        <w:t xml:space="preserve"> 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>ล้านบาทในงบ</w:t>
      </w:r>
      <w:r>
        <w:rPr>
          <w:rFonts w:asciiTheme="majorBidi" w:hAnsiTheme="majorBidi" w:cstheme="majorBidi" w:hint="cs"/>
          <w:sz w:val="28"/>
          <w:szCs w:val="28"/>
          <w:cs/>
        </w:rPr>
        <w:t>กำไรขาดทุนเบ็ดเสร็จ</w:t>
      </w:r>
      <w:r w:rsidR="00967E53" w:rsidRPr="00967E53">
        <w:rPr>
          <w:rFonts w:asciiTheme="majorBidi" w:hAnsiTheme="majorBidi" w:cstheme="majorBidi"/>
          <w:sz w:val="28"/>
          <w:szCs w:val="28"/>
          <w:cs/>
        </w:rPr>
        <w:t xml:space="preserve">เฉพาะกิจการ </w:t>
      </w:r>
    </w:p>
    <w:p w14:paraId="4D59BD9D" w14:textId="77777777" w:rsidR="00684A14" w:rsidRDefault="00684A14" w:rsidP="00425CC0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/>
          <w:i/>
          <w:iCs/>
          <w:sz w:val="28"/>
          <w:szCs w:val="28"/>
          <w:cs/>
        </w:rPr>
      </w:pPr>
    </w:p>
    <w:p w14:paraId="1C4252B0" w14:textId="22F1DEBC" w:rsidR="002074CB" w:rsidRPr="001208CC" w:rsidRDefault="00C97849" w:rsidP="00425CC0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/>
          <w:i/>
          <w:iCs/>
          <w:sz w:val="28"/>
          <w:szCs w:val="28"/>
          <w:cs/>
        </w:rPr>
      </w:pPr>
      <w:r w:rsidRPr="001208CC">
        <w:rPr>
          <w:rFonts w:ascii="Angsana New" w:hAnsi="Angsana New" w:hint="cs"/>
          <w:b/>
          <w:i/>
          <w:iCs/>
          <w:sz w:val="28"/>
          <w:szCs w:val="28"/>
          <w:cs/>
        </w:rPr>
        <w:t>การเพิ่มทุน</w:t>
      </w:r>
    </w:p>
    <w:p w14:paraId="376AF1DF" w14:textId="77777777" w:rsidR="00C97849" w:rsidRPr="001208CC" w:rsidRDefault="00C97849" w:rsidP="002074CB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</w:p>
    <w:p w14:paraId="1CCDB9E0" w14:textId="5EEF5D81" w:rsidR="00023490" w:rsidRPr="001208CC" w:rsidRDefault="00023490" w:rsidP="00023490">
      <w:pPr>
        <w:ind w:left="540" w:right="-29"/>
        <w:rPr>
          <w:rFonts w:ascii="Angsana New" w:eastAsia="Batang" w:hAnsi="Angsana New"/>
          <w:sz w:val="28"/>
          <w:szCs w:val="28"/>
        </w:rPr>
      </w:pPr>
      <w:r w:rsidRPr="001208CC">
        <w:rPr>
          <w:rFonts w:ascii="Angsana New" w:eastAsia="Batang" w:hAnsi="Angsana New" w:hint="cs"/>
          <w:sz w:val="28"/>
          <w:szCs w:val="28"/>
          <w:cs/>
        </w:rPr>
        <w:t>รายการเพิ่มทุนของบริษัทย่อยทางตรง</w:t>
      </w:r>
      <w:r w:rsidR="00F51787">
        <w:rPr>
          <w:rFonts w:ascii="Angsana New" w:eastAsia="Batang" w:hAnsi="Angsana New" w:hint="cs"/>
          <w:sz w:val="28"/>
          <w:szCs w:val="28"/>
          <w:cs/>
        </w:rPr>
        <w:t>และบริษัทย่อยทางอ้อม</w:t>
      </w:r>
      <w:r w:rsidRPr="001208CC">
        <w:rPr>
          <w:rFonts w:ascii="Angsana New" w:eastAsia="Batang" w:hAnsi="Angsana New" w:hint="cs"/>
          <w:sz w:val="28"/>
          <w:szCs w:val="28"/>
          <w:cs/>
        </w:rPr>
        <w:t xml:space="preserve">ในระหว่างงวดสามเดือนสิ้นสุดวันที่ </w:t>
      </w:r>
      <w:r w:rsidRPr="001208CC">
        <w:rPr>
          <w:rFonts w:ascii="Angsana New" w:eastAsia="Batang" w:hAnsi="Angsana New"/>
          <w:sz w:val="28"/>
          <w:szCs w:val="28"/>
        </w:rPr>
        <w:t>3</w:t>
      </w:r>
      <w:r w:rsidR="00F06F61" w:rsidRPr="001208CC">
        <w:rPr>
          <w:rFonts w:ascii="Angsana New" w:eastAsia="Batang" w:hAnsi="Angsana New"/>
          <w:sz w:val="28"/>
          <w:szCs w:val="28"/>
        </w:rPr>
        <w:t>1</w:t>
      </w:r>
      <w:r w:rsidRPr="001208CC">
        <w:rPr>
          <w:rFonts w:ascii="Angsana New" w:eastAsia="Batang" w:hAnsi="Angsana New"/>
          <w:sz w:val="28"/>
          <w:szCs w:val="28"/>
        </w:rPr>
        <w:t xml:space="preserve"> </w:t>
      </w:r>
      <w:r w:rsidR="00F06F61" w:rsidRPr="001208CC">
        <w:rPr>
          <w:rFonts w:ascii="Angsana New" w:eastAsia="Batang" w:hAnsi="Angsana New" w:hint="cs"/>
          <w:sz w:val="28"/>
          <w:szCs w:val="28"/>
          <w:cs/>
        </w:rPr>
        <w:t>ธันวาคม</w:t>
      </w:r>
      <w:r w:rsidRPr="001208CC">
        <w:rPr>
          <w:rFonts w:ascii="Angsana New" w:eastAsia="Batang" w:hAnsi="Angsana New" w:hint="cs"/>
          <w:sz w:val="28"/>
          <w:szCs w:val="28"/>
          <w:cs/>
        </w:rPr>
        <w:t xml:space="preserve"> </w:t>
      </w:r>
      <w:r w:rsidRPr="001208CC">
        <w:rPr>
          <w:rFonts w:ascii="Angsana New" w:eastAsia="Batang" w:hAnsi="Angsana New"/>
          <w:sz w:val="28"/>
          <w:szCs w:val="28"/>
        </w:rPr>
        <w:t>256</w:t>
      </w:r>
      <w:r w:rsidR="009B4D97">
        <w:rPr>
          <w:rFonts w:ascii="Angsana New" w:eastAsia="Batang" w:hAnsi="Angsana New"/>
          <w:sz w:val="28"/>
          <w:szCs w:val="28"/>
        </w:rPr>
        <w:t>3</w:t>
      </w:r>
      <w:r w:rsidRPr="001208CC">
        <w:rPr>
          <w:rFonts w:ascii="Angsana New" w:eastAsia="Batang" w:hAnsi="Angsana New"/>
          <w:sz w:val="28"/>
          <w:szCs w:val="28"/>
        </w:rPr>
        <w:t xml:space="preserve"> </w:t>
      </w:r>
      <w:r w:rsidRPr="001208CC">
        <w:rPr>
          <w:rFonts w:ascii="Angsana New" w:eastAsia="Batang" w:hAnsi="Angsana New" w:hint="cs"/>
          <w:sz w:val="28"/>
          <w:szCs w:val="28"/>
          <w:cs/>
        </w:rPr>
        <w:t>มีดังนี้</w:t>
      </w:r>
    </w:p>
    <w:p w14:paraId="18AD5860" w14:textId="77777777" w:rsidR="00CC3D2E" w:rsidRPr="001208CC" w:rsidRDefault="00CC3D2E" w:rsidP="00023490">
      <w:pPr>
        <w:ind w:left="540" w:right="-29"/>
        <w:rPr>
          <w:rFonts w:ascii="Angsana New" w:eastAsia="Batang" w:hAnsi="Angsana New"/>
          <w:sz w:val="28"/>
          <w:szCs w:val="28"/>
        </w:rPr>
      </w:pP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080"/>
        <w:gridCol w:w="1549"/>
      </w:tblGrid>
      <w:tr w:rsidR="00023490" w:rsidRPr="001208CC" w14:paraId="1ABF751C" w14:textId="77777777" w:rsidTr="00FD5ED9">
        <w:tc>
          <w:tcPr>
            <w:tcW w:w="3557" w:type="pct"/>
          </w:tcPr>
          <w:p w14:paraId="416E63F9" w14:textId="77777777" w:rsidR="00023490" w:rsidRPr="001208CC" w:rsidRDefault="00023490" w:rsidP="009E4D6A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593" w:type="pct"/>
          </w:tcPr>
          <w:p w14:paraId="42FE2199" w14:textId="77777777" w:rsidR="00023490" w:rsidRPr="001208CC" w:rsidRDefault="00023490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pct"/>
          </w:tcPr>
          <w:p w14:paraId="2A5BB1C4" w14:textId="00779D8C" w:rsidR="00023490" w:rsidRPr="001208CC" w:rsidRDefault="00136663" w:rsidP="0013666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023490" w:rsidRPr="001208CC" w14:paraId="7A810948" w14:textId="77777777" w:rsidTr="00FD5ED9">
        <w:tc>
          <w:tcPr>
            <w:tcW w:w="3557" w:type="pct"/>
          </w:tcPr>
          <w:p w14:paraId="3DFC82E5" w14:textId="7CA7A293" w:rsidR="00023490" w:rsidRPr="009B4D97" w:rsidRDefault="00F06F61" w:rsidP="009E4D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00AF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684A14" w:rsidRPr="00A00AF7">
              <w:rPr>
                <w:rFonts w:ascii="Angsana New" w:hAnsi="Angsana New" w:hint="cs"/>
                <w:sz w:val="28"/>
                <w:szCs w:val="28"/>
                <w:cs/>
              </w:rPr>
              <w:t>ยูนิเวนเจอร์ แอสเซท แมเนจเม้นท์</w:t>
            </w:r>
            <w:r w:rsidRPr="00A00AF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93" w:type="pct"/>
          </w:tcPr>
          <w:p w14:paraId="1B366F39" w14:textId="77777777" w:rsidR="00023490" w:rsidRPr="001208CC" w:rsidRDefault="00023490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50" w:type="pct"/>
            <w:tcBorders>
              <w:bottom w:val="double" w:sz="4" w:space="0" w:color="auto"/>
            </w:tcBorders>
          </w:tcPr>
          <w:p w14:paraId="1255A3FE" w14:textId="04F77BA1" w:rsidR="00023490" w:rsidRPr="001208CC" w:rsidRDefault="00854AEB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7.69</w:t>
            </w:r>
          </w:p>
        </w:tc>
      </w:tr>
      <w:tr w:rsidR="00284CB4" w:rsidRPr="001208CC" w14:paraId="5EA833C7" w14:textId="77777777" w:rsidTr="00FD5ED9">
        <w:tc>
          <w:tcPr>
            <w:tcW w:w="3557" w:type="pct"/>
          </w:tcPr>
          <w:p w14:paraId="37C289EB" w14:textId="77777777" w:rsidR="00284CB4" w:rsidRPr="009B4D97" w:rsidRDefault="00284CB4" w:rsidP="009E4D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93" w:type="pct"/>
          </w:tcPr>
          <w:p w14:paraId="3D31C14E" w14:textId="77777777" w:rsidR="00284CB4" w:rsidRPr="001208CC" w:rsidRDefault="00284CB4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50" w:type="pct"/>
            <w:tcBorders>
              <w:top w:val="double" w:sz="4" w:space="0" w:color="auto"/>
            </w:tcBorders>
          </w:tcPr>
          <w:p w14:paraId="38D1AB5F" w14:textId="005D134C" w:rsidR="00284CB4" w:rsidRPr="001208CC" w:rsidRDefault="00284CB4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6223C" w:rsidRPr="001208CC" w14:paraId="45A4A701" w14:textId="77777777" w:rsidTr="00FD5ED9">
        <w:tc>
          <w:tcPr>
            <w:tcW w:w="3557" w:type="pct"/>
          </w:tcPr>
          <w:p w14:paraId="30E94A19" w14:textId="34C42B87" w:rsidR="0016223C" w:rsidRPr="009B4D97" w:rsidRDefault="0016223C" w:rsidP="009E4D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593" w:type="pct"/>
          </w:tcPr>
          <w:p w14:paraId="00CC65CC" w14:textId="77777777" w:rsidR="0016223C" w:rsidRPr="001208CC" w:rsidRDefault="0016223C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50" w:type="pct"/>
          </w:tcPr>
          <w:p w14:paraId="3C69E5E0" w14:textId="77777777" w:rsidR="0016223C" w:rsidRPr="001208CC" w:rsidRDefault="0016223C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6223C" w:rsidRPr="001208CC" w14:paraId="0B9043A5" w14:textId="77777777" w:rsidTr="00FD5ED9">
        <w:tc>
          <w:tcPr>
            <w:tcW w:w="3557" w:type="pct"/>
          </w:tcPr>
          <w:p w14:paraId="2BBB800A" w14:textId="2A9E26C6" w:rsidR="0016223C" w:rsidRPr="009B4D97" w:rsidRDefault="0016223C" w:rsidP="009E4D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6223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6223C">
              <w:rPr>
                <w:rFonts w:ascii="Angsana New" w:hAnsi="Angsana New"/>
                <w:sz w:val="28"/>
                <w:szCs w:val="28"/>
                <w:rtl/>
              </w:rPr>
              <w:t xml:space="preserve"> </w:t>
            </w:r>
            <w:r w:rsidRPr="0016223C">
              <w:rPr>
                <w:rFonts w:ascii="Angsana New" w:hAnsi="Angsana New"/>
                <w:sz w:val="28"/>
                <w:szCs w:val="28"/>
                <w:cs/>
              </w:rPr>
              <w:t>เซนเ</w:t>
            </w:r>
            <w:r w:rsidR="001951DB">
              <w:rPr>
                <w:rFonts w:ascii="Angsana New" w:hAnsi="Angsana New" w:hint="cs"/>
                <w:sz w:val="28"/>
                <w:szCs w:val="28"/>
                <w:cs/>
              </w:rPr>
              <w:t>ซส</w:t>
            </w:r>
            <w:r w:rsidRPr="0016223C">
              <w:rPr>
                <w:rFonts w:ascii="Angsana New" w:hAnsi="Angsana New"/>
                <w:sz w:val="28"/>
                <w:szCs w:val="28"/>
                <w:rtl/>
              </w:rPr>
              <w:t xml:space="preserve"> </w:t>
            </w:r>
            <w:r w:rsidRPr="0016223C">
              <w:rPr>
                <w:rFonts w:ascii="Angsana New" w:hAnsi="Angsana New"/>
                <w:sz w:val="28"/>
                <w:szCs w:val="28"/>
                <w:cs/>
              </w:rPr>
              <w:t>พร็อพเพอร์ตี้ แมเนจเม้นท์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593" w:type="pct"/>
          </w:tcPr>
          <w:p w14:paraId="532BD427" w14:textId="77777777" w:rsidR="0016223C" w:rsidRPr="001208CC" w:rsidRDefault="0016223C" w:rsidP="009E4D6A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50" w:type="pct"/>
            <w:tcBorders>
              <w:bottom w:val="double" w:sz="4" w:space="0" w:color="auto"/>
            </w:tcBorders>
          </w:tcPr>
          <w:p w14:paraId="5376B1CF" w14:textId="6A142D94" w:rsidR="0016223C" w:rsidRPr="0016223C" w:rsidRDefault="0016223C" w:rsidP="009E4D6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6223C">
              <w:rPr>
                <w:rFonts w:ascii="Angsana New" w:hAnsi="Angsana New"/>
                <w:sz w:val="28"/>
                <w:szCs w:val="28"/>
                <w:lang w:val="en-US" w:bidi="th-TH"/>
              </w:rPr>
              <w:t>7.50</w:t>
            </w:r>
          </w:p>
        </w:tc>
      </w:tr>
    </w:tbl>
    <w:p w14:paraId="01C13CEF" w14:textId="56C84547" w:rsidR="00BB7F04" w:rsidRDefault="00BB7F04" w:rsidP="00854AEB">
      <w:pPr>
        <w:tabs>
          <w:tab w:val="left" w:pos="450"/>
        </w:tabs>
        <w:spacing w:line="240" w:lineRule="auto"/>
        <w:ind w:right="-43"/>
        <w:rPr>
          <w:rFonts w:ascii="Angsana New" w:hAnsi="Angsana New"/>
          <w:bCs/>
          <w:sz w:val="28"/>
          <w:szCs w:val="28"/>
        </w:rPr>
      </w:pPr>
    </w:p>
    <w:p w14:paraId="4B8D519D" w14:textId="60765D12" w:rsidR="004F3B80" w:rsidRPr="008860F2" w:rsidRDefault="004F3B80" w:rsidP="004F3B80">
      <w:pPr>
        <w:ind w:left="900" w:right="-29" w:hanging="360"/>
        <w:rPr>
          <w:rFonts w:ascii="Angsana New" w:eastAsia="Batang" w:hAnsi="Angsana New"/>
          <w:i/>
          <w:iCs/>
          <w:sz w:val="28"/>
          <w:szCs w:val="28"/>
        </w:rPr>
      </w:pPr>
      <w:r w:rsidRPr="008860F2">
        <w:rPr>
          <w:rFonts w:ascii="Angsana New" w:eastAsia="Batang" w:hAnsi="Angsana New"/>
          <w:i/>
          <w:iCs/>
          <w:sz w:val="28"/>
          <w:szCs w:val="28"/>
        </w:rPr>
        <w:t>*</w:t>
      </w:r>
      <w:r w:rsidR="001951DB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 </w:t>
      </w:r>
      <w:r w:rsidRPr="008860F2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ถือหุ้นโดยบริษัท ยูนิเวนเจอร์ แอสเซท แมเนจเม้นท์ จำกัด </w:t>
      </w:r>
    </w:p>
    <w:p w14:paraId="21F4E8A2" w14:textId="77777777" w:rsidR="004F3B80" w:rsidRDefault="004F3B80" w:rsidP="00854AEB">
      <w:pPr>
        <w:tabs>
          <w:tab w:val="left" w:pos="450"/>
        </w:tabs>
        <w:spacing w:line="240" w:lineRule="auto"/>
        <w:ind w:right="-43"/>
        <w:rPr>
          <w:rFonts w:ascii="Angsana New" w:hAnsi="Angsana New"/>
          <w:bCs/>
          <w:sz w:val="28"/>
          <w:szCs w:val="28"/>
        </w:rPr>
      </w:pPr>
    </w:p>
    <w:p w14:paraId="5368C071" w14:textId="77777777" w:rsidR="005E0703" w:rsidRPr="001F4037" w:rsidRDefault="005E0703" w:rsidP="004B4285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1F4037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74AB8CDC" w14:textId="77777777" w:rsidR="0097238A" w:rsidRPr="001208CC" w:rsidRDefault="0097238A" w:rsidP="002E1C4B">
      <w:pPr>
        <w:pStyle w:val="NoSpacing"/>
        <w:rPr>
          <w:rFonts w:ascii="Angsana New" w:hAnsi="Angsana New"/>
          <w:sz w:val="28"/>
          <w:szCs w:val="28"/>
        </w:rPr>
      </w:pPr>
    </w:p>
    <w:p w14:paraId="7447BDA5" w14:textId="0B46AF55" w:rsidR="00105929" w:rsidRPr="001208CC" w:rsidRDefault="00105929" w:rsidP="00105929">
      <w:pPr>
        <w:tabs>
          <w:tab w:val="left" w:pos="540"/>
          <w:tab w:val="left" w:pos="2280"/>
        </w:tabs>
        <w:spacing w:line="240" w:lineRule="auto"/>
        <w:ind w:left="540"/>
        <w:rPr>
          <w:rFonts w:ascii="Angsana New" w:hAnsi="Angsana New"/>
          <w:bCs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  <w:lang w:val="th-TH"/>
        </w:rPr>
        <w:t>รายการเปลี่ยนแปลงระหว่างงวด</w:t>
      </w:r>
      <w:r w:rsidRPr="001208CC">
        <w:rPr>
          <w:rFonts w:ascii="Angsana New" w:hAnsi="Angsana New" w:hint="cs"/>
          <w:sz w:val="28"/>
          <w:szCs w:val="28"/>
          <w:cs/>
          <w:lang w:val="th-TH"/>
        </w:rPr>
        <w:t>สาม</w:t>
      </w:r>
      <w:r w:rsidRPr="001208CC">
        <w:rPr>
          <w:rFonts w:ascii="Angsana New" w:hAnsi="Angsana New"/>
          <w:sz w:val="28"/>
          <w:szCs w:val="28"/>
          <w:cs/>
          <w:lang w:val="th-TH"/>
        </w:rPr>
        <w:t>เดือนสิ้นสุดวันที่</w:t>
      </w:r>
      <w:r w:rsidRPr="001208CC">
        <w:rPr>
          <w:rFonts w:ascii="Angsana New" w:hAnsi="Angsana New"/>
          <w:sz w:val="28"/>
          <w:szCs w:val="28"/>
        </w:rPr>
        <w:t xml:space="preserve"> 31 </w:t>
      </w:r>
      <w:r w:rsidRPr="001208CC">
        <w:rPr>
          <w:rFonts w:ascii="Angsana New" w:hAnsi="Angsana New" w:hint="cs"/>
          <w:sz w:val="28"/>
          <w:szCs w:val="28"/>
          <w:cs/>
        </w:rPr>
        <w:t>ธันวาคม</w:t>
      </w:r>
      <w:r w:rsidRPr="001208CC">
        <w:rPr>
          <w:rFonts w:ascii="Angsana New" w:hAnsi="Angsana New"/>
          <w:sz w:val="28"/>
          <w:szCs w:val="28"/>
          <w:cs/>
        </w:rPr>
        <w:t xml:space="preserve"> </w:t>
      </w:r>
      <w:r w:rsidR="00781BA7" w:rsidRPr="001208CC">
        <w:rPr>
          <w:rFonts w:ascii="Angsana New" w:hAnsi="Angsana New"/>
          <w:sz w:val="28"/>
          <w:szCs w:val="28"/>
        </w:rPr>
        <w:t>256</w:t>
      </w:r>
      <w:r w:rsidR="0081306A">
        <w:rPr>
          <w:rFonts w:ascii="Angsana New" w:hAnsi="Angsana New"/>
          <w:sz w:val="28"/>
          <w:szCs w:val="28"/>
        </w:rPr>
        <w:t>3</w:t>
      </w:r>
      <w:r w:rsidR="00781BA7" w:rsidRPr="001208CC">
        <w:rPr>
          <w:rFonts w:ascii="Angsana New" w:hAnsi="Angsana New"/>
          <w:sz w:val="28"/>
          <w:szCs w:val="28"/>
        </w:rPr>
        <w:t xml:space="preserve"> </w:t>
      </w:r>
      <w:r w:rsidR="00781BA7" w:rsidRPr="001208CC">
        <w:rPr>
          <w:rFonts w:ascii="Angsana New" w:hAnsi="Angsana New"/>
          <w:sz w:val="28"/>
          <w:szCs w:val="28"/>
          <w:cs/>
        </w:rPr>
        <w:t xml:space="preserve">และ </w:t>
      </w:r>
      <w:r w:rsidR="00781BA7" w:rsidRPr="001208CC">
        <w:rPr>
          <w:rFonts w:ascii="Angsana New" w:hAnsi="Angsana New"/>
          <w:sz w:val="28"/>
          <w:szCs w:val="28"/>
        </w:rPr>
        <w:t>256</w:t>
      </w:r>
      <w:r w:rsidR="0081306A">
        <w:rPr>
          <w:rFonts w:ascii="Angsana New" w:hAnsi="Angsana New"/>
          <w:sz w:val="28"/>
          <w:szCs w:val="28"/>
        </w:rPr>
        <w:t>2</w:t>
      </w:r>
      <w:r w:rsidRPr="001208CC">
        <w:rPr>
          <w:rFonts w:ascii="Angsana New" w:hAnsi="Angsana New"/>
          <w:bCs/>
          <w:sz w:val="28"/>
          <w:szCs w:val="28"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>มีดังนี้</w:t>
      </w:r>
    </w:p>
    <w:p w14:paraId="7F43482A" w14:textId="77777777" w:rsidR="00105929" w:rsidRPr="001208CC" w:rsidRDefault="00105929" w:rsidP="002E1C4B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85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93"/>
        <w:gridCol w:w="972"/>
        <w:gridCol w:w="1170"/>
        <w:gridCol w:w="270"/>
        <w:gridCol w:w="1170"/>
        <w:gridCol w:w="270"/>
        <w:gridCol w:w="1170"/>
        <w:gridCol w:w="270"/>
        <w:gridCol w:w="1170"/>
      </w:tblGrid>
      <w:tr w:rsidR="00B62B62" w:rsidRPr="001208CC" w14:paraId="1207A988" w14:textId="77777777" w:rsidTr="003E1F3D">
        <w:tc>
          <w:tcPr>
            <w:tcW w:w="3393" w:type="dxa"/>
          </w:tcPr>
          <w:p w14:paraId="533482BF" w14:textId="77777777" w:rsidR="00B62B62" w:rsidRPr="001208CC" w:rsidRDefault="00B62B62" w:rsidP="0093132F">
            <w:pPr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972" w:type="dxa"/>
          </w:tcPr>
          <w:p w14:paraId="2088AD3C" w14:textId="77777777" w:rsidR="00B62B62" w:rsidRPr="001208CC" w:rsidRDefault="00B62B62" w:rsidP="0093132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66A9417" w14:textId="77777777" w:rsidR="00B62B62" w:rsidRPr="001208CC" w:rsidRDefault="00B62B62" w:rsidP="0093132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C00029" w14:textId="77777777" w:rsidR="00B62B62" w:rsidRPr="001208CC" w:rsidRDefault="00B62B62" w:rsidP="0093132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DD2FB83" w14:textId="77777777" w:rsidR="00B62B62" w:rsidRPr="001208CC" w:rsidRDefault="00B62B62" w:rsidP="0093132F">
            <w:pPr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929" w:rsidRPr="001208CC" w14:paraId="12B8359D" w14:textId="77777777" w:rsidTr="003E1F3D">
        <w:tc>
          <w:tcPr>
            <w:tcW w:w="3393" w:type="dxa"/>
          </w:tcPr>
          <w:p w14:paraId="4AFF912F" w14:textId="77777777" w:rsidR="00105929" w:rsidRPr="001208CC" w:rsidRDefault="00105929" w:rsidP="001059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49719C8E" w14:textId="2ED57958" w:rsidR="00105929" w:rsidRPr="001208CC" w:rsidRDefault="003E1F3D" w:rsidP="00105929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268FBD51" w14:textId="5299A387" w:rsidR="00105929" w:rsidRPr="001208CC" w:rsidRDefault="00C25898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="0081306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35E9C12" w14:textId="77777777" w:rsidR="00105929" w:rsidRPr="001208CC" w:rsidRDefault="00105929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firstLine="10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9661F7" w14:textId="42B8BF12" w:rsidR="00105929" w:rsidRPr="001208CC" w:rsidRDefault="00C25898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="0081306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7390B49" w14:textId="77777777" w:rsidR="00105929" w:rsidRPr="001208CC" w:rsidRDefault="00105929" w:rsidP="0010592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72BF19" w14:textId="04DCCD78" w:rsidR="00105929" w:rsidRPr="001208CC" w:rsidRDefault="00C25898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="0081306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719D1D1" w14:textId="77777777" w:rsidR="00105929" w:rsidRPr="001208CC" w:rsidRDefault="00105929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firstLine="10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92E718" w14:textId="4C0A3F05" w:rsidR="00105929" w:rsidRPr="001208CC" w:rsidRDefault="00C25898" w:rsidP="0010592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="0081306A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105929" w:rsidRPr="001208CC" w14:paraId="57F18415" w14:textId="77777777" w:rsidTr="003E1F3D">
        <w:tc>
          <w:tcPr>
            <w:tcW w:w="3393" w:type="dxa"/>
          </w:tcPr>
          <w:p w14:paraId="3FED9191" w14:textId="77777777" w:rsidR="00105929" w:rsidRPr="001208CC" w:rsidRDefault="00105929" w:rsidP="001059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17F65034" w14:textId="77777777" w:rsidR="00105929" w:rsidRPr="001208CC" w:rsidRDefault="00105929" w:rsidP="00105929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5F6F9D47" w14:textId="77777777" w:rsidR="00105929" w:rsidRPr="001208CC" w:rsidRDefault="00105929" w:rsidP="00105929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1306A" w:rsidRPr="001208CC" w14:paraId="3ADD7713" w14:textId="77777777" w:rsidTr="003E1F3D">
        <w:tc>
          <w:tcPr>
            <w:tcW w:w="3393" w:type="dxa"/>
          </w:tcPr>
          <w:p w14:paraId="67650AEB" w14:textId="77777777" w:rsidR="0081306A" w:rsidRPr="001208CC" w:rsidRDefault="0081306A" w:rsidP="0081306A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1208C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972" w:type="dxa"/>
          </w:tcPr>
          <w:p w14:paraId="2A60CBCA" w14:textId="77777777" w:rsidR="0081306A" w:rsidRPr="001208CC" w:rsidRDefault="0081306A" w:rsidP="008130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6C5DE" w14:textId="10EDD4C7" w:rsidR="0081306A" w:rsidRPr="001208CC" w:rsidRDefault="00F960AB" w:rsidP="008130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1,532.41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91CC6A" w14:textId="77777777" w:rsidR="0081306A" w:rsidRPr="001208CC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5BAE2A" w14:textId="3A9B25F9" w:rsidR="0081306A" w:rsidRPr="001208CC" w:rsidRDefault="0081306A" w:rsidP="008130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/>
                <w:sz w:val="28"/>
                <w:szCs w:val="28"/>
                <w:lang w:val="en-US" w:bidi="th-TH"/>
              </w:rPr>
              <w:t>1,664.47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548D1" w14:textId="77777777" w:rsidR="0081306A" w:rsidRPr="001208CC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373F4F" w14:textId="40697396" w:rsidR="0081306A" w:rsidRPr="001208CC" w:rsidRDefault="00F960AB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5.74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49B2F" w14:textId="77777777" w:rsidR="0081306A" w:rsidRPr="001208CC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42199E" w14:textId="2906E368" w:rsidR="0081306A" w:rsidRPr="001208CC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6.00</w:t>
            </w:r>
          </w:p>
        </w:tc>
      </w:tr>
      <w:tr w:rsidR="00F960AB" w:rsidRPr="001208CC" w14:paraId="714ACCCF" w14:textId="77777777" w:rsidTr="003E1F3D">
        <w:tc>
          <w:tcPr>
            <w:tcW w:w="3393" w:type="dxa"/>
          </w:tcPr>
          <w:p w14:paraId="44153A59" w14:textId="358555E6" w:rsidR="00F960AB" w:rsidRPr="001208CC" w:rsidRDefault="00F960AB" w:rsidP="0081306A">
            <w:pPr>
              <w:ind w:left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972" w:type="dxa"/>
          </w:tcPr>
          <w:p w14:paraId="7D6C31FC" w14:textId="4E9CF18B" w:rsidR="00F960AB" w:rsidRPr="004E7DD4" w:rsidRDefault="003E1F3D" w:rsidP="003E1F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E7DD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67F97" w14:textId="45C90269" w:rsidR="00F960AB" w:rsidRDefault="00F960AB" w:rsidP="008130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(1,488.70)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19A52F" w14:textId="77777777" w:rsidR="00F960AB" w:rsidRPr="001208CC" w:rsidRDefault="00F960AB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E2FA68" w14:textId="533CAD45" w:rsidR="00F960AB" w:rsidRPr="001208CC" w:rsidRDefault="00F960AB" w:rsidP="008130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D24D9" w14:textId="77777777" w:rsidR="00F960AB" w:rsidRPr="001208CC" w:rsidRDefault="00F960AB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B7419" w14:textId="7915C53D" w:rsidR="00F960AB" w:rsidRDefault="00F960AB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519FB2" w14:textId="77777777" w:rsidR="00F960AB" w:rsidRPr="001208CC" w:rsidRDefault="00F960AB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86DD7" w14:textId="59D0107F" w:rsidR="00F960AB" w:rsidRPr="001208CC" w:rsidRDefault="00F960AB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1306A" w:rsidRPr="001208CC" w14:paraId="621C356D" w14:textId="77777777" w:rsidTr="003E1F3D">
        <w:trPr>
          <w:trHeight w:val="164"/>
        </w:trPr>
        <w:tc>
          <w:tcPr>
            <w:tcW w:w="3393" w:type="dxa"/>
          </w:tcPr>
          <w:p w14:paraId="207A5D46" w14:textId="4DBAC988" w:rsidR="0081306A" w:rsidRPr="001208CC" w:rsidRDefault="003941CE" w:rsidP="0081306A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3941C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1306A" w:rsidRPr="001208CC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72" w:type="dxa"/>
          </w:tcPr>
          <w:p w14:paraId="11591901" w14:textId="77777777" w:rsidR="0081306A" w:rsidRPr="001208CC" w:rsidRDefault="0081306A" w:rsidP="0081306A">
            <w:pPr>
              <w:pStyle w:val="nineptblocknosp"/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20F549" w14:textId="2E58DD1A" w:rsidR="0081306A" w:rsidRPr="001208CC" w:rsidRDefault="00F960AB" w:rsidP="008130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EB4A7" w14:textId="77777777" w:rsidR="0081306A" w:rsidRPr="001208CC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156147" w14:textId="0B506D30" w:rsidR="0081306A" w:rsidRPr="001208CC" w:rsidRDefault="0081306A" w:rsidP="008130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/>
                <w:sz w:val="28"/>
                <w:szCs w:val="28"/>
                <w:lang w:val="en-US" w:bidi="th-TH"/>
              </w:rPr>
              <w:t>(24.97)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1CF3D" w14:textId="77777777" w:rsidR="0081306A" w:rsidRPr="001208CC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B826F5" w14:textId="622EC53F" w:rsidR="0081306A" w:rsidRPr="001208CC" w:rsidRDefault="00F960AB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B7000" w14:textId="77777777" w:rsidR="0081306A" w:rsidRPr="001208CC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C49887" w14:textId="52240C2B" w:rsidR="0081306A" w:rsidRPr="001208CC" w:rsidRDefault="0081306A" w:rsidP="008130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/>
                <w:sz w:val="28"/>
                <w:szCs w:val="28"/>
                <w:lang w:val="en-US" w:bidi="th-TH"/>
              </w:rPr>
              <w:t>(0.07)</w:t>
            </w:r>
          </w:p>
        </w:tc>
      </w:tr>
      <w:tr w:rsidR="0081306A" w:rsidRPr="001208CC" w14:paraId="1E6C4F0A" w14:textId="77777777" w:rsidTr="003E1F3D">
        <w:tc>
          <w:tcPr>
            <w:tcW w:w="3393" w:type="dxa"/>
          </w:tcPr>
          <w:p w14:paraId="5542BD7D" w14:textId="77777777" w:rsidR="0081306A" w:rsidRPr="001208CC" w:rsidRDefault="0081306A" w:rsidP="0081306A">
            <w:pPr>
              <w:ind w:left="454" w:hanging="3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มูลค่าตามบัญชี </w:t>
            </w: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1208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2" w:type="dxa"/>
          </w:tcPr>
          <w:p w14:paraId="7C6C5998" w14:textId="77777777" w:rsidR="0081306A" w:rsidRPr="001208CC" w:rsidRDefault="0081306A" w:rsidP="008130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61FB7" w14:textId="476A004D" w:rsidR="0081306A" w:rsidRPr="001208CC" w:rsidRDefault="00F960AB" w:rsidP="008130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43.13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BA74A" w14:textId="77777777" w:rsidR="0081306A" w:rsidRPr="001208CC" w:rsidRDefault="0081306A" w:rsidP="0081306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DACBB" w14:textId="3DF07106" w:rsidR="0081306A" w:rsidRPr="001208CC" w:rsidRDefault="0081306A" w:rsidP="008130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1,639.50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85C87" w14:textId="77777777" w:rsidR="0081306A" w:rsidRPr="001208CC" w:rsidRDefault="0081306A" w:rsidP="0081306A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24B4F" w14:textId="392BA7D1" w:rsidR="0081306A" w:rsidRPr="001208CC" w:rsidRDefault="00F960AB" w:rsidP="0081306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FEC3E" w14:textId="77777777" w:rsidR="0081306A" w:rsidRPr="001208CC" w:rsidRDefault="0081306A" w:rsidP="0081306A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6D87F" w14:textId="77CEFD08" w:rsidR="0081306A" w:rsidRPr="001208CC" w:rsidRDefault="0081306A" w:rsidP="0081306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5.93</w:t>
            </w:r>
          </w:p>
        </w:tc>
      </w:tr>
    </w:tbl>
    <w:p w14:paraId="610F5827" w14:textId="77777777" w:rsidR="00FA68C2" w:rsidRDefault="00FA68C2" w:rsidP="00023490">
      <w:pPr>
        <w:pStyle w:val="ListParagraph"/>
        <w:tabs>
          <w:tab w:val="left" w:pos="540"/>
          <w:tab w:val="decimal" w:pos="630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7158B11B" w14:textId="2D111B0C" w:rsidR="00FA68C2" w:rsidRPr="00251D05" w:rsidRDefault="00837A96" w:rsidP="00251D05">
      <w:pPr>
        <w:pStyle w:val="ListParagraph"/>
        <w:tabs>
          <w:tab w:val="left" w:pos="540"/>
          <w:tab w:val="decimal" w:pos="630"/>
        </w:tabs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</w:pPr>
      <w:r w:rsidRPr="001208CC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อสังหาริมทรัพย์เพื่อการลงทุนประกอบด้วย อาคารสำนักงานที่ให้เช่าแก่บุคคลภายนอกและกิจการที่เกี่ยวข้องกัน </w:t>
      </w:r>
      <w:r w:rsidR="00D77206">
        <w:rPr>
          <w:rFonts w:ascii="Angsana New" w:hAnsi="Angsana New" w:hint="cs"/>
          <w:sz w:val="28"/>
          <w:szCs w:val="28"/>
          <w:cs/>
        </w:rPr>
        <w:t xml:space="preserve">อาคารสำนักงานระหว่างก่อสร้าง </w:t>
      </w:r>
      <w:r w:rsidRPr="001208CC">
        <w:rPr>
          <w:rFonts w:ascii="Angsana New" w:hAnsi="Angsana New"/>
          <w:sz w:val="28"/>
          <w:szCs w:val="28"/>
          <w:cs/>
        </w:rPr>
        <w:t>และที่ดินเปล่าที่ไม่มีการพัฒนา</w:t>
      </w:r>
      <w:r w:rsidR="00FA68C2" w:rsidRPr="00251D05">
        <w:rPr>
          <w:rFonts w:ascii="Angsana New" w:hAnsi="Angsana New"/>
          <w:bCs/>
          <w:sz w:val="28"/>
          <w:szCs w:val="28"/>
          <w:cs/>
        </w:rPr>
        <w:br w:type="page"/>
      </w:r>
    </w:p>
    <w:p w14:paraId="728F5B1B" w14:textId="77777777" w:rsidR="00067894" w:rsidRPr="001F4037" w:rsidRDefault="00067894" w:rsidP="004B4285">
      <w:pPr>
        <w:numPr>
          <w:ilvl w:val="0"/>
          <w:numId w:val="4"/>
        </w:numPr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  <w:r w:rsidRPr="001F4037">
        <w:rPr>
          <w:rFonts w:ascii="Angsana New" w:hAnsi="Angsana New"/>
          <w:bCs/>
          <w:sz w:val="28"/>
          <w:szCs w:val="28"/>
          <w:cs/>
        </w:rPr>
        <w:t xml:space="preserve">ที่ดิน อาคารและอุปกรณ์ </w:t>
      </w:r>
    </w:p>
    <w:p w14:paraId="00A71638" w14:textId="77777777" w:rsidR="00067894" w:rsidRPr="001208CC" w:rsidRDefault="00067894" w:rsidP="0011521F">
      <w:pPr>
        <w:spacing w:line="240" w:lineRule="auto"/>
        <w:ind w:left="547" w:right="-29"/>
        <w:rPr>
          <w:rFonts w:ascii="Angsana New" w:hAnsi="Angsana New"/>
          <w:sz w:val="28"/>
          <w:szCs w:val="28"/>
        </w:rPr>
      </w:pPr>
    </w:p>
    <w:p w14:paraId="250C1C1E" w14:textId="73238CDC" w:rsidR="00067894" w:rsidRPr="001208CC" w:rsidRDefault="00067894" w:rsidP="00067894">
      <w:pPr>
        <w:tabs>
          <w:tab w:val="left" w:pos="540"/>
          <w:tab w:val="left" w:pos="2280"/>
        </w:tabs>
        <w:spacing w:line="240" w:lineRule="auto"/>
        <w:ind w:left="540"/>
        <w:rPr>
          <w:rFonts w:ascii="Angsana New" w:hAnsi="Angsana New"/>
          <w:b/>
          <w:sz w:val="28"/>
          <w:szCs w:val="28"/>
          <w:cs/>
        </w:rPr>
      </w:pPr>
      <w:r w:rsidRPr="001208CC">
        <w:rPr>
          <w:rFonts w:ascii="Angsana New" w:hAnsi="Angsana New"/>
          <w:b/>
          <w:sz w:val="28"/>
          <w:szCs w:val="28"/>
          <w:cs/>
        </w:rPr>
        <w:t>รายการ</w:t>
      </w:r>
      <w:r w:rsidR="00100517">
        <w:rPr>
          <w:rFonts w:ascii="Angsana New" w:hAnsi="Angsana New" w:hint="cs"/>
          <w:b/>
          <w:sz w:val="28"/>
          <w:szCs w:val="28"/>
          <w:cs/>
        </w:rPr>
        <w:t>เคลื่อนไหวไม่รวมสินทรัพย์สิทธิการใช้</w:t>
      </w:r>
      <w:r w:rsidRPr="001208CC">
        <w:rPr>
          <w:rFonts w:ascii="Angsana New" w:hAnsi="Angsana New"/>
          <w:b/>
          <w:sz w:val="28"/>
          <w:szCs w:val="28"/>
          <w:cs/>
        </w:rPr>
        <w:t>ระหว่าง</w:t>
      </w:r>
      <w:r w:rsidRPr="001208CC">
        <w:rPr>
          <w:rFonts w:ascii="Angsana New" w:hAnsi="Angsana New" w:hint="cs"/>
          <w:b/>
          <w:sz w:val="28"/>
          <w:szCs w:val="28"/>
          <w:cs/>
        </w:rPr>
        <w:t>งวดสาม</w:t>
      </w:r>
      <w:r w:rsidRPr="001208CC">
        <w:rPr>
          <w:rFonts w:ascii="Angsana New" w:hAnsi="Angsana New"/>
          <w:b/>
          <w:sz w:val="28"/>
          <w:szCs w:val="28"/>
          <w:cs/>
        </w:rPr>
        <w:t xml:space="preserve">เดือนสิ้นสุดวันที่ </w:t>
      </w:r>
      <w:r w:rsidRPr="001208CC">
        <w:rPr>
          <w:rFonts w:ascii="Angsana New" w:hAnsi="Angsana New"/>
          <w:bCs/>
          <w:sz w:val="28"/>
          <w:szCs w:val="28"/>
        </w:rPr>
        <w:t xml:space="preserve">31 </w:t>
      </w:r>
      <w:r w:rsidRPr="001208CC">
        <w:rPr>
          <w:rFonts w:ascii="Angsana New" w:hAnsi="Angsana New" w:hint="cs"/>
          <w:b/>
          <w:sz w:val="28"/>
          <w:szCs w:val="28"/>
          <w:cs/>
        </w:rPr>
        <w:t>ธันวาคม</w:t>
      </w:r>
      <w:r w:rsidRPr="001208CC">
        <w:rPr>
          <w:rFonts w:ascii="Angsana New" w:hAnsi="Angsana New"/>
          <w:b/>
          <w:sz w:val="28"/>
          <w:szCs w:val="28"/>
          <w:cs/>
        </w:rPr>
        <w:t xml:space="preserve"> </w:t>
      </w:r>
      <w:r w:rsidR="00781BA7" w:rsidRPr="001208CC">
        <w:rPr>
          <w:rFonts w:ascii="Angsana New" w:hAnsi="Angsana New"/>
          <w:bCs/>
          <w:sz w:val="28"/>
          <w:szCs w:val="28"/>
        </w:rPr>
        <w:t>256</w:t>
      </w:r>
      <w:r w:rsidR="00FA68C2">
        <w:rPr>
          <w:rFonts w:ascii="Angsana New" w:hAnsi="Angsana New"/>
          <w:bCs/>
          <w:sz w:val="28"/>
          <w:szCs w:val="28"/>
        </w:rPr>
        <w:t>3</w:t>
      </w:r>
      <w:r w:rsidR="00781BA7" w:rsidRPr="001208CC">
        <w:rPr>
          <w:rFonts w:ascii="Angsana New" w:hAnsi="Angsana New"/>
          <w:bCs/>
          <w:sz w:val="28"/>
          <w:szCs w:val="28"/>
        </w:rPr>
        <w:t xml:space="preserve"> </w:t>
      </w:r>
      <w:r w:rsidR="00781BA7" w:rsidRPr="001208CC">
        <w:rPr>
          <w:rFonts w:ascii="Angsana New" w:hAnsi="Angsana New"/>
          <w:b/>
          <w:sz w:val="28"/>
          <w:szCs w:val="28"/>
          <w:cs/>
        </w:rPr>
        <w:t>และ</w:t>
      </w:r>
      <w:r w:rsidR="00781BA7" w:rsidRPr="001208CC">
        <w:rPr>
          <w:rFonts w:ascii="Angsana New" w:hAnsi="Angsana New"/>
          <w:bCs/>
          <w:sz w:val="28"/>
          <w:szCs w:val="28"/>
          <w:cs/>
        </w:rPr>
        <w:t xml:space="preserve"> </w:t>
      </w:r>
      <w:r w:rsidR="00781BA7" w:rsidRPr="001208CC">
        <w:rPr>
          <w:rFonts w:ascii="Angsana New" w:hAnsi="Angsana New"/>
          <w:bCs/>
          <w:sz w:val="28"/>
          <w:szCs w:val="28"/>
        </w:rPr>
        <w:t>256</w:t>
      </w:r>
      <w:r w:rsidR="00FA68C2">
        <w:rPr>
          <w:rFonts w:ascii="Angsana New" w:hAnsi="Angsana New"/>
          <w:bCs/>
          <w:sz w:val="28"/>
          <w:szCs w:val="28"/>
        </w:rPr>
        <w:t>2</w:t>
      </w:r>
      <w:r w:rsidRPr="001208CC">
        <w:rPr>
          <w:rFonts w:ascii="Angsana New" w:hAnsi="Angsana New"/>
          <w:b/>
          <w:sz w:val="28"/>
          <w:szCs w:val="28"/>
        </w:rPr>
        <w:t xml:space="preserve"> </w:t>
      </w:r>
      <w:r w:rsidRPr="001208CC">
        <w:rPr>
          <w:rFonts w:ascii="Angsana New" w:hAnsi="Angsana New"/>
          <w:b/>
          <w:sz w:val="28"/>
          <w:szCs w:val="28"/>
          <w:cs/>
        </w:rPr>
        <w:t>มีดังนี้</w:t>
      </w:r>
    </w:p>
    <w:p w14:paraId="5C9F6019" w14:textId="77777777" w:rsidR="00067894" w:rsidRPr="001208CC" w:rsidRDefault="00067894" w:rsidP="00067894">
      <w:pPr>
        <w:pStyle w:val="BodyText"/>
        <w:tabs>
          <w:tab w:val="left" w:pos="540"/>
        </w:tabs>
        <w:spacing w:after="0" w:line="240" w:lineRule="auto"/>
        <w:ind w:right="533"/>
        <w:rPr>
          <w:rFonts w:ascii="Angsana New" w:hAnsi="Angsana New" w:cs="Angsana New"/>
          <w:bCs/>
          <w:sz w:val="28"/>
          <w:szCs w:val="28"/>
        </w:rPr>
      </w:pPr>
      <w:r w:rsidRPr="001208CC">
        <w:rPr>
          <w:rFonts w:ascii="Angsana New" w:hAnsi="Angsana New" w:cs="Angsana New"/>
          <w:bCs/>
          <w:sz w:val="28"/>
          <w:szCs w:val="28"/>
        </w:rPr>
        <w:tab/>
      </w: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449"/>
        <w:gridCol w:w="653"/>
        <w:gridCol w:w="959"/>
        <w:gridCol w:w="264"/>
        <w:gridCol w:w="974"/>
        <w:gridCol w:w="264"/>
        <w:gridCol w:w="968"/>
        <w:gridCol w:w="262"/>
        <w:gridCol w:w="956"/>
      </w:tblGrid>
      <w:tr w:rsidR="00067894" w:rsidRPr="001208CC" w14:paraId="25B676E4" w14:textId="77777777" w:rsidTr="00675D67">
        <w:tc>
          <w:tcPr>
            <w:tcW w:w="2110" w:type="pct"/>
            <w:gridSpan w:val="2"/>
          </w:tcPr>
          <w:p w14:paraId="69368312" w14:textId="77777777" w:rsidR="00067894" w:rsidRPr="001208CC" w:rsidRDefault="00067894" w:rsidP="00CE216B">
            <w:pPr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</w:tcPr>
          <w:p w14:paraId="6B4F45EB" w14:textId="77777777" w:rsidR="00067894" w:rsidRPr="001208C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pct"/>
            <w:gridSpan w:val="3"/>
          </w:tcPr>
          <w:p w14:paraId="5B3A364A" w14:textId="77777777" w:rsidR="00067894" w:rsidRPr="001208C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341A0B4" w14:textId="77777777" w:rsidR="00067894" w:rsidRPr="001208C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67BF01D7" w14:textId="77777777" w:rsidR="00067894" w:rsidRPr="001208C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64D9C" w:rsidRPr="001208CC" w14:paraId="18B95CC0" w14:textId="77777777" w:rsidTr="00273AA3">
        <w:tc>
          <w:tcPr>
            <w:tcW w:w="1865" w:type="pct"/>
          </w:tcPr>
          <w:p w14:paraId="63FBBDE0" w14:textId="77777777" w:rsidR="00864D9C" w:rsidRPr="001208CC" w:rsidRDefault="00864D9C" w:rsidP="00CE216B">
            <w:pPr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1" w:type="pct"/>
            <w:gridSpan w:val="2"/>
          </w:tcPr>
          <w:p w14:paraId="4BB02B4B" w14:textId="77777777" w:rsidR="00864D9C" w:rsidRPr="001208CC" w:rsidRDefault="00864D9C" w:rsidP="00864D9C">
            <w:pPr>
              <w:spacing w:line="240" w:lineRule="auto"/>
              <w:jc w:val="right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" w:type="pct"/>
          </w:tcPr>
          <w:p w14:paraId="4079ABD2" w14:textId="401C11FA" w:rsidR="00864D9C" w:rsidRPr="001208CC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FA68C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16C16D62" w14:textId="77777777" w:rsidR="00864D9C" w:rsidRPr="001208CC" w:rsidRDefault="00864D9C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158E1721" w14:textId="2E8814BC" w:rsidR="00864D9C" w:rsidRPr="001208CC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FA68C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" w:type="pct"/>
          </w:tcPr>
          <w:p w14:paraId="071A0E41" w14:textId="77777777" w:rsidR="00864D9C" w:rsidRPr="001208CC" w:rsidRDefault="00864D9C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14:paraId="0DA18F1C" w14:textId="7C170B45" w:rsidR="00864D9C" w:rsidRPr="001208CC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FA68C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" w:type="pct"/>
          </w:tcPr>
          <w:p w14:paraId="09FBE131" w14:textId="77777777" w:rsidR="00864D9C" w:rsidRPr="001208CC" w:rsidRDefault="00864D9C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1EFADB3C" w14:textId="50C993A5" w:rsidR="00864D9C" w:rsidRPr="001208CC" w:rsidRDefault="00C25898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B531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067894" w:rsidRPr="001208CC" w14:paraId="6AEDA210" w14:textId="77777777" w:rsidTr="00675D67">
        <w:tc>
          <w:tcPr>
            <w:tcW w:w="2110" w:type="pct"/>
            <w:gridSpan w:val="2"/>
          </w:tcPr>
          <w:p w14:paraId="1A27DDF6" w14:textId="77777777" w:rsidR="00067894" w:rsidRPr="001208CC" w:rsidRDefault="00067894" w:rsidP="00CE216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6" w:type="pct"/>
          </w:tcPr>
          <w:p w14:paraId="067AE04A" w14:textId="77777777" w:rsidR="00067894" w:rsidRPr="001208CC" w:rsidRDefault="00067894" w:rsidP="00CE21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34" w:type="pct"/>
            <w:gridSpan w:val="7"/>
          </w:tcPr>
          <w:p w14:paraId="32FB3A05" w14:textId="77777777" w:rsidR="00067894" w:rsidRPr="001208CC" w:rsidRDefault="00067894" w:rsidP="00CE216B">
            <w:pPr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875AF" w:rsidRPr="001208CC" w14:paraId="6305F5DC" w14:textId="77777777" w:rsidTr="00675D67">
        <w:tc>
          <w:tcPr>
            <w:tcW w:w="2110" w:type="pct"/>
            <w:gridSpan w:val="2"/>
          </w:tcPr>
          <w:p w14:paraId="396F2E42" w14:textId="77777777" w:rsidR="00B875AF" w:rsidRPr="001208CC" w:rsidRDefault="00B875AF" w:rsidP="00B875A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1208C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356" w:type="pct"/>
          </w:tcPr>
          <w:p w14:paraId="794E69EC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50427BAB" w14:textId="6A0FB7A8" w:rsidR="00B875AF" w:rsidRPr="001208CC" w:rsidRDefault="00EC7826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981.69</w:t>
            </w:r>
          </w:p>
        </w:tc>
        <w:tc>
          <w:tcPr>
            <w:tcW w:w="144" w:type="pct"/>
          </w:tcPr>
          <w:p w14:paraId="218F2F8E" w14:textId="77777777" w:rsidR="00B875AF" w:rsidRPr="001208CC" w:rsidRDefault="00B875AF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0D202BA9" w14:textId="3BB90447" w:rsidR="00B875AF" w:rsidRPr="001208CC" w:rsidRDefault="00B875AF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966.99</w:t>
            </w:r>
          </w:p>
        </w:tc>
        <w:tc>
          <w:tcPr>
            <w:tcW w:w="144" w:type="pct"/>
          </w:tcPr>
          <w:p w14:paraId="2637BA67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14:paraId="42F6CA40" w14:textId="4DD0FD81" w:rsidR="00B875AF" w:rsidRPr="001208CC" w:rsidRDefault="00EC7826" w:rsidP="008F28E2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34.76</w:t>
            </w:r>
          </w:p>
        </w:tc>
        <w:tc>
          <w:tcPr>
            <w:tcW w:w="143" w:type="pct"/>
          </w:tcPr>
          <w:p w14:paraId="10B9C202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41548884" w14:textId="0BDECBBA" w:rsidR="00B875AF" w:rsidRPr="001208CC" w:rsidRDefault="00B875AF" w:rsidP="008F28E2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41.16</w:t>
            </w:r>
          </w:p>
        </w:tc>
      </w:tr>
      <w:tr w:rsidR="00B875AF" w:rsidRPr="001208CC" w14:paraId="32A63164" w14:textId="77777777" w:rsidTr="00675D67">
        <w:tc>
          <w:tcPr>
            <w:tcW w:w="2110" w:type="pct"/>
            <w:gridSpan w:val="2"/>
          </w:tcPr>
          <w:p w14:paraId="76B5E4D1" w14:textId="77777777" w:rsidR="00B875AF" w:rsidRPr="001208CC" w:rsidRDefault="00B875AF" w:rsidP="00B875A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</w:t>
            </w:r>
            <w:r w:rsidRPr="001208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56" w:type="pct"/>
          </w:tcPr>
          <w:p w14:paraId="3B181558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5F7AEB5" w14:textId="67D13285" w:rsidR="00B875AF" w:rsidRPr="001208CC" w:rsidRDefault="00EC7826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11.44</w:t>
            </w:r>
          </w:p>
        </w:tc>
        <w:tc>
          <w:tcPr>
            <w:tcW w:w="144" w:type="pct"/>
          </w:tcPr>
          <w:p w14:paraId="29F61226" w14:textId="77777777" w:rsidR="00B875AF" w:rsidRPr="001208CC" w:rsidRDefault="00B875AF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6022FEB7" w14:textId="667F5084" w:rsidR="00B875AF" w:rsidRPr="001208CC" w:rsidRDefault="00B875AF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9.44</w:t>
            </w:r>
          </w:p>
        </w:tc>
        <w:tc>
          <w:tcPr>
            <w:tcW w:w="144" w:type="pct"/>
          </w:tcPr>
          <w:p w14:paraId="39929430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14:paraId="474BC9E2" w14:textId="2B6439D3" w:rsidR="00B875AF" w:rsidRPr="001208CC" w:rsidRDefault="00EC7826" w:rsidP="008F28E2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3.78</w:t>
            </w:r>
          </w:p>
        </w:tc>
        <w:tc>
          <w:tcPr>
            <w:tcW w:w="143" w:type="pct"/>
          </w:tcPr>
          <w:p w14:paraId="418CB1C7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4D8CEE7E" w14:textId="42367ED9" w:rsidR="00B875AF" w:rsidRPr="001208CC" w:rsidRDefault="00B875AF" w:rsidP="008F28E2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</w:tr>
      <w:tr w:rsidR="00B875AF" w:rsidRPr="001208CC" w14:paraId="030C6513" w14:textId="77777777" w:rsidTr="00675D67">
        <w:tc>
          <w:tcPr>
            <w:tcW w:w="2110" w:type="pct"/>
            <w:gridSpan w:val="2"/>
          </w:tcPr>
          <w:p w14:paraId="2CC18619" w14:textId="751B1947" w:rsidR="00B875AF" w:rsidRPr="001208CC" w:rsidRDefault="00B875AF" w:rsidP="00B875AF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1208C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>มูลค่าสุทธ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356" w:type="pct"/>
          </w:tcPr>
          <w:p w14:paraId="17422C79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0B0EB0E" w14:textId="5B35A700" w:rsidR="00B875AF" w:rsidRPr="001208CC" w:rsidRDefault="00EC7826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(2.71)</w:t>
            </w:r>
          </w:p>
        </w:tc>
        <w:tc>
          <w:tcPr>
            <w:tcW w:w="144" w:type="pct"/>
          </w:tcPr>
          <w:p w14:paraId="7E3674C3" w14:textId="77777777" w:rsidR="00B875AF" w:rsidRPr="001208CC" w:rsidRDefault="00B875AF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17B03031" w14:textId="76A0E287" w:rsidR="00B875AF" w:rsidRPr="001208CC" w:rsidRDefault="00B875AF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44" w:type="pct"/>
          </w:tcPr>
          <w:p w14:paraId="5D358B62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6A3128A8" w14:textId="52B369E4" w:rsidR="00B875AF" w:rsidRPr="001208CC" w:rsidRDefault="00EC7826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(2.68)</w:t>
            </w:r>
          </w:p>
        </w:tc>
        <w:tc>
          <w:tcPr>
            <w:tcW w:w="143" w:type="pct"/>
          </w:tcPr>
          <w:p w14:paraId="7AF1B11C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25247795" w14:textId="727B5419" w:rsidR="00B875AF" w:rsidRPr="001208CC" w:rsidRDefault="00B875AF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5AF" w:rsidRPr="001208CC" w14:paraId="0CFC0BA2" w14:textId="77777777" w:rsidTr="00675D67">
        <w:tc>
          <w:tcPr>
            <w:tcW w:w="2110" w:type="pct"/>
            <w:gridSpan w:val="2"/>
          </w:tcPr>
          <w:p w14:paraId="0D8E4A7E" w14:textId="77777777" w:rsidR="00B875AF" w:rsidRPr="001208CC" w:rsidRDefault="00B875AF" w:rsidP="00B875A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</w:t>
            </w:r>
            <w:r w:rsidRPr="001208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56" w:type="pct"/>
          </w:tcPr>
          <w:p w14:paraId="26CC8D48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054D4E8" w14:textId="4D00A232" w:rsidR="00B875AF" w:rsidRPr="001208CC" w:rsidRDefault="00EC7826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(0.14)</w:t>
            </w:r>
          </w:p>
        </w:tc>
        <w:tc>
          <w:tcPr>
            <w:tcW w:w="144" w:type="pct"/>
          </w:tcPr>
          <w:p w14:paraId="21788247" w14:textId="77777777" w:rsidR="00B875AF" w:rsidRPr="001208CC" w:rsidRDefault="00B875AF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272AA7E6" w14:textId="6AD76915" w:rsidR="00B875AF" w:rsidRPr="001208CC" w:rsidRDefault="00B875AF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(4.07)</w:t>
            </w:r>
          </w:p>
        </w:tc>
        <w:tc>
          <w:tcPr>
            <w:tcW w:w="144" w:type="pct"/>
          </w:tcPr>
          <w:p w14:paraId="2A77EEAF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560C7807" w14:textId="0F324846" w:rsidR="00B875AF" w:rsidRPr="001208CC" w:rsidRDefault="00EC7826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  <w:tc>
          <w:tcPr>
            <w:tcW w:w="143" w:type="pct"/>
          </w:tcPr>
          <w:p w14:paraId="3765972F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4F65BC77" w14:textId="086B98C1" w:rsidR="00B875AF" w:rsidRPr="001208CC" w:rsidRDefault="00B875AF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(0.10)</w:t>
            </w:r>
          </w:p>
        </w:tc>
      </w:tr>
      <w:tr w:rsidR="00EC7826" w:rsidRPr="001208CC" w14:paraId="1B0D4ABB" w14:textId="77777777" w:rsidTr="00675D67">
        <w:tc>
          <w:tcPr>
            <w:tcW w:w="2110" w:type="pct"/>
            <w:gridSpan w:val="2"/>
          </w:tcPr>
          <w:p w14:paraId="1042EDA1" w14:textId="5059D4FB" w:rsidR="00EC7826" w:rsidRPr="001208CC" w:rsidRDefault="00136B8B" w:rsidP="00B875AF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EC7826" w:rsidRPr="001208C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EC7826">
              <w:rPr>
                <w:rFonts w:ascii="Angsana New" w:hAnsi="Angsana New" w:hint="cs"/>
                <w:sz w:val="28"/>
                <w:szCs w:val="28"/>
                <w:cs/>
              </w:rPr>
              <w:t>บริษ</w:t>
            </w:r>
            <w:r w:rsidR="0052018C">
              <w:rPr>
                <w:rFonts w:ascii="Angsana New" w:hAnsi="Angsana New" w:hint="cs"/>
                <w:sz w:val="28"/>
                <w:szCs w:val="28"/>
                <w:cs/>
              </w:rPr>
              <w:t>ั</w:t>
            </w:r>
            <w:r w:rsidR="00EC7826">
              <w:rPr>
                <w:rFonts w:ascii="Angsana New" w:hAnsi="Angsana New" w:hint="cs"/>
                <w:sz w:val="28"/>
                <w:szCs w:val="28"/>
                <w:cs/>
              </w:rPr>
              <w:t>ทย่อย</w:t>
            </w:r>
            <w:r w:rsidR="00EF56CD" w:rsidRPr="001208CC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="00EF56CD" w:rsidRPr="001208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F56CD" w:rsidRPr="001208C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56" w:type="pct"/>
          </w:tcPr>
          <w:p w14:paraId="72A2F8CD" w14:textId="77777777" w:rsidR="00EC7826" w:rsidRPr="001208CC" w:rsidRDefault="00EC7826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12FBCF7" w14:textId="78F16A0B" w:rsidR="00EC7826" w:rsidRPr="001208CC" w:rsidRDefault="00EC7826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(0.10)</w:t>
            </w:r>
          </w:p>
        </w:tc>
        <w:tc>
          <w:tcPr>
            <w:tcW w:w="144" w:type="pct"/>
          </w:tcPr>
          <w:p w14:paraId="4F715088" w14:textId="77777777" w:rsidR="00EC7826" w:rsidRPr="001208CC" w:rsidRDefault="00EC7826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492B5489" w14:textId="6C5BF7FB" w:rsidR="00EC7826" w:rsidRPr="001208CC" w:rsidRDefault="00D42648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E56F186" w14:textId="77777777" w:rsidR="00EC7826" w:rsidRPr="001208CC" w:rsidRDefault="00EC7826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087C6EC9" w14:textId="1F454E0C" w:rsidR="00EC7826" w:rsidRDefault="00D42648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8B2C4FA" w14:textId="77777777" w:rsidR="00EC7826" w:rsidRPr="001208CC" w:rsidRDefault="00EC7826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6D3B67E2" w14:textId="40CFF18F" w:rsidR="00EC7826" w:rsidRPr="001208CC" w:rsidRDefault="00D42648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5AF" w:rsidRPr="001208CC" w14:paraId="2267F1BC" w14:textId="77777777" w:rsidTr="00675D67">
        <w:tc>
          <w:tcPr>
            <w:tcW w:w="2110" w:type="pct"/>
            <w:gridSpan w:val="2"/>
          </w:tcPr>
          <w:p w14:paraId="3C56F6A1" w14:textId="402BF842" w:rsidR="00B875AF" w:rsidRPr="001208CC" w:rsidRDefault="00C90092" w:rsidP="00B875A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009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875AF" w:rsidRPr="001208CC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56" w:type="pct"/>
          </w:tcPr>
          <w:p w14:paraId="6F4061D7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3F66FC4" w14:textId="3CC31942" w:rsidR="00B875AF" w:rsidRPr="001208CC" w:rsidRDefault="00EC7826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AF3D60">
              <w:rPr>
                <w:rFonts w:ascii="Angsana New" w:hAnsi="Angsana New"/>
                <w:sz w:val="28"/>
                <w:szCs w:val="28"/>
              </w:rPr>
              <w:t>3.15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702A7303" w14:textId="77777777" w:rsidR="00B875AF" w:rsidRPr="001208CC" w:rsidRDefault="00B875AF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278B3EDD" w14:textId="14B6672A" w:rsidR="00B875AF" w:rsidRPr="001208CC" w:rsidRDefault="00B875AF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(23.67)</w:t>
            </w:r>
          </w:p>
        </w:tc>
        <w:tc>
          <w:tcPr>
            <w:tcW w:w="144" w:type="pct"/>
          </w:tcPr>
          <w:p w14:paraId="23F77908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67EAEC17" w14:textId="0A00169F" w:rsidR="00B875AF" w:rsidRPr="001208CC" w:rsidRDefault="00EC7826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(2.01)</w:t>
            </w:r>
          </w:p>
        </w:tc>
        <w:tc>
          <w:tcPr>
            <w:tcW w:w="143" w:type="pct"/>
          </w:tcPr>
          <w:p w14:paraId="3A70136F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78A6646F" w14:textId="19104D1B" w:rsidR="00B875AF" w:rsidRPr="001208CC" w:rsidRDefault="00B875AF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(2.23)</w:t>
            </w:r>
          </w:p>
        </w:tc>
      </w:tr>
      <w:tr w:rsidR="00B875AF" w:rsidRPr="001208CC" w14:paraId="6077194A" w14:textId="77777777" w:rsidTr="00675D67">
        <w:tc>
          <w:tcPr>
            <w:tcW w:w="2110" w:type="pct"/>
            <w:gridSpan w:val="2"/>
          </w:tcPr>
          <w:p w14:paraId="08B17312" w14:textId="451DA5F8" w:rsidR="00B875AF" w:rsidRPr="001208CC" w:rsidRDefault="00B875AF" w:rsidP="00B875A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เข้ามาจาก (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>ออกไปที่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1208C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356" w:type="pct"/>
            <w:vAlign w:val="bottom"/>
          </w:tcPr>
          <w:p w14:paraId="1A982EBE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5B45E126" w14:textId="77777777" w:rsidR="00B875AF" w:rsidRPr="001208CC" w:rsidRDefault="00B875AF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2DB5C80" w14:textId="77777777" w:rsidR="00B875AF" w:rsidRPr="001208CC" w:rsidRDefault="00B875AF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54787157" w14:textId="4234283A" w:rsidR="00B875AF" w:rsidRPr="001208CC" w:rsidRDefault="00B875AF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BA10474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5B34948E" w14:textId="22DAE29B" w:rsidR="00B875AF" w:rsidRPr="001208CC" w:rsidRDefault="00B875AF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B33F131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62B8A3F7" w14:textId="34EDD396" w:rsidR="00B875AF" w:rsidRPr="001208CC" w:rsidRDefault="00B875AF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5AF" w:rsidRPr="001208CC" w14:paraId="18FBB128" w14:textId="77777777" w:rsidTr="00675D67">
        <w:tc>
          <w:tcPr>
            <w:tcW w:w="2110" w:type="pct"/>
            <w:gridSpan w:val="2"/>
          </w:tcPr>
          <w:p w14:paraId="795B8840" w14:textId="2C7EF4B9" w:rsidR="00B875AF" w:rsidRPr="001208CC" w:rsidRDefault="00B875AF" w:rsidP="00B875A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56" w:type="pct"/>
            <w:vAlign w:val="bottom"/>
          </w:tcPr>
          <w:p w14:paraId="4786F317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F288C4E" w14:textId="267C19BC" w:rsidR="00B875AF" w:rsidRPr="001208CC" w:rsidRDefault="00EC7826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44" w:type="pct"/>
          </w:tcPr>
          <w:p w14:paraId="719B42BB" w14:textId="77777777" w:rsidR="00B875AF" w:rsidRPr="001208CC" w:rsidRDefault="00B875AF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6C5BFB30" w14:textId="0C271EE4" w:rsidR="00B875AF" w:rsidRPr="001208CC" w:rsidRDefault="00B875AF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0.71</w:t>
            </w:r>
          </w:p>
        </w:tc>
        <w:tc>
          <w:tcPr>
            <w:tcW w:w="144" w:type="pct"/>
          </w:tcPr>
          <w:p w14:paraId="1FC05900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31231284" w14:textId="734242EF" w:rsidR="00B875AF" w:rsidRPr="001208CC" w:rsidRDefault="00D42648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98A30AA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3579B403" w14:textId="1A80B857" w:rsidR="00B875AF" w:rsidRPr="001208CC" w:rsidRDefault="00B875AF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5AF" w:rsidRPr="001208CC" w14:paraId="2D893440" w14:textId="77777777" w:rsidTr="00675D67">
        <w:tc>
          <w:tcPr>
            <w:tcW w:w="2110" w:type="pct"/>
            <w:gridSpan w:val="2"/>
          </w:tcPr>
          <w:p w14:paraId="645FA556" w14:textId="793EFC24" w:rsidR="00B875AF" w:rsidRPr="001208CC" w:rsidRDefault="00B875AF" w:rsidP="00B875AF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 xml:space="preserve">   อสังหาริมทรัพย์พัฒนา</w:t>
            </w:r>
            <w:r w:rsidR="00136B8B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356" w:type="pct"/>
            <w:vAlign w:val="bottom"/>
          </w:tcPr>
          <w:p w14:paraId="4456B01B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CAEC9CF" w14:textId="4F940BAA" w:rsidR="00B875AF" w:rsidRPr="001208CC" w:rsidRDefault="00EC7826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880E768" w14:textId="77777777" w:rsidR="00B875AF" w:rsidRPr="001208CC" w:rsidRDefault="00B875AF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343A7F7C" w14:textId="3E0994D8" w:rsidR="00B875AF" w:rsidRPr="001208CC" w:rsidRDefault="00B875AF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(0.30)</w:t>
            </w:r>
          </w:p>
        </w:tc>
        <w:tc>
          <w:tcPr>
            <w:tcW w:w="144" w:type="pct"/>
          </w:tcPr>
          <w:p w14:paraId="433997CE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138198EC" w14:textId="500EC781" w:rsidR="00B875AF" w:rsidRPr="001208CC" w:rsidRDefault="00D42648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DD45C77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06EC2D0E" w14:textId="64D1A331" w:rsidR="00B875AF" w:rsidRPr="001208CC" w:rsidRDefault="00B875AF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5AF" w:rsidRPr="001208CC" w14:paraId="3A415FAE" w14:textId="77777777" w:rsidTr="00675D67">
        <w:tc>
          <w:tcPr>
            <w:tcW w:w="2110" w:type="pct"/>
            <w:gridSpan w:val="2"/>
          </w:tcPr>
          <w:p w14:paraId="54120E90" w14:textId="77777777" w:rsidR="00B875AF" w:rsidRPr="001208CC" w:rsidRDefault="00B875AF" w:rsidP="00B875A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1208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56" w:type="pct"/>
          </w:tcPr>
          <w:p w14:paraId="53C58C9E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5CB06F39" w14:textId="39FC6F1A" w:rsidR="00B875AF" w:rsidRPr="001208CC" w:rsidRDefault="00EC7826" w:rsidP="008F28E2">
            <w:pPr>
              <w:tabs>
                <w:tab w:val="decimal" w:pos="42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967.07</w:t>
            </w:r>
          </w:p>
        </w:tc>
        <w:tc>
          <w:tcPr>
            <w:tcW w:w="144" w:type="pct"/>
          </w:tcPr>
          <w:p w14:paraId="77A7D823" w14:textId="77777777" w:rsidR="00B875AF" w:rsidRPr="001208CC" w:rsidRDefault="00B875AF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7D1BAF45" w14:textId="73CF535F" w:rsidR="00B875AF" w:rsidRPr="001208CC" w:rsidRDefault="00B875AF" w:rsidP="008F28E2">
            <w:pPr>
              <w:tabs>
                <w:tab w:val="decimal" w:pos="42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</w:rPr>
              <w:t>949.09</w:t>
            </w:r>
          </w:p>
        </w:tc>
        <w:tc>
          <w:tcPr>
            <w:tcW w:w="144" w:type="pct"/>
          </w:tcPr>
          <w:p w14:paraId="2A1FF450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26EC597C" w14:textId="2BD1B4B1" w:rsidR="00B875AF" w:rsidRPr="001208CC" w:rsidRDefault="00EC7826" w:rsidP="008F28E2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33.76</w:t>
            </w:r>
          </w:p>
        </w:tc>
        <w:tc>
          <w:tcPr>
            <w:tcW w:w="143" w:type="pct"/>
          </w:tcPr>
          <w:p w14:paraId="5431BB45" w14:textId="77777777" w:rsidR="00B875AF" w:rsidRPr="001208CC" w:rsidRDefault="00B875AF" w:rsidP="00B875AF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12EA1C03" w14:textId="6284904C" w:rsidR="00B875AF" w:rsidRPr="001208CC" w:rsidRDefault="00B875AF" w:rsidP="008F28E2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</w:rPr>
              <w:t>39.08</w:t>
            </w:r>
          </w:p>
        </w:tc>
      </w:tr>
    </w:tbl>
    <w:p w14:paraId="79005FB6" w14:textId="4EFBC449" w:rsidR="007E302E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39303A31" w14:textId="77777777" w:rsidR="000B7AAB" w:rsidRPr="00D36ED5" w:rsidRDefault="000B7AAB" w:rsidP="000B7AAB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B7AAB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Pr="000B7AAB">
        <w:rPr>
          <w:rFonts w:asciiTheme="majorBidi" w:hAnsiTheme="majorBidi" w:cstheme="majorBidi" w:hint="cs"/>
          <w:sz w:val="28"/>
          <w:szCs w:val="28"/>
          <w:cs/>
        </w:rPr>
        <w:t>ที่รับรู้เป็นที่ดิน อาคารและอุปกรณ์</w:t>
      </w:r>
      <w:r w:rsidRPr="000B7AA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2BA5FB70" w14:textId="77777777" w:rsidR="006315B4" w:rsidRDefault="006315B4" w:rsidP="007E302E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630"/>
        <w:gridCol w:w="954"/>
        <w:gridCol w:w="288"/>
        <w:gridCol w:w="972"/>
        <w:gridCol w:w="243"/>
        <w:gridCol w:w="972"/>
        <w:gridCol w:w="270"/>
        <w:gridCol w:w="978"/>
      </w:tblGrid>
      <w:tr w:rsidR="003E1F3D" w:rsidRPr="00B713CA" w14:paraId="1D6103CA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78ED02D9" w14:textId="77777777" w:rsidR="003E1F3D" w:rsidRPr="00B713CA" w:rsidRDefault="003E1F3D" w:rsidP="003E1F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79330E0" w14:textId="07010CD0" w:rsidR="003E1F3D" w:rsidRPr="00B713CA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54" w:type="dxa"/>
          </w:tcPr>
          <w:p w14:paraId="16807E86" w14:textId="033D66A7" w:rsidR="003E1F3D" w:rsidRPr="00B713CA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" w:type="dxa"/>
          </w:tcPr>
          <w:p w14:paraId="78BB4258" w14:textId="77777777" w:rsidR="003E1F3D" w:rsidRPr="00B713CA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35" w:type="dxa"/>
            <w:gridSpan w:val="5"/>
          </w:tcPr>
          <w:p w14:paraId="42ED1C3C" w14:textId="405707DC" w:rsidR="003E1F3D" w:rsidRPr="00B713CA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13C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B713C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E1F3D" w:rsidRPr="00B713CA" w14:paraId="7C1033B3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2DDB15A1" w14:textId="77777777" w:rsidR="003E1F3D" w:rsidRPr="00B713CA" w:rsidRDefault="003E1F3D" w:rsidP="003E1F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713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630" w:type="dxa"/>
          </w:tcPr>
          <w:p w14:paraId="48D992A3" w14:textId="77777777" w:rsidR="003E1F3D" w:rsidRPr="00B713CA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54" w:type="dxa"/>
          </w:tcPr>
          <w:p w14:paraId="5F605182" w14:textId="6597D674" w:rsidR="003E1F3D" w:rsidRPr="00B713CA" w:rsidRDefault="00DA0C1A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13C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288" w:type="dxa"/>
          </w:tcPr>
          <w:p w14:paraId="40208A83" w14:textId="77777777" w:rsidR="003E1F3D" w:rsidRPr="00B713CA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3B6E8CB8" w14:textId="77777777" w:rsidR="003E1F3D" w:rsidRPr="00B713CA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13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243" w:type="dxa"/>
          </w:tcPr>
          <w:p w14:paraId="1B19537A" w14:textId="77777777" w:rsidR="003E1F3D" w:rsidRPr="00B713CA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35A420A0" w14:textId="5D5C7CE2" w:rsidR="003E1F3D" w:rsidRPr="00B713CA" w:rsidRDefault="003E1F3D" w:rsidP="003E1F3D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13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="00BB761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B713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0" w:type="dxa"/>
          </w:tcPr>
          <w:p w14:paraId="74846187" w14:textId="77777777" w:rsidR="003E1F3D" w:rsidRPr="00B713CA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8" w:type="dxa"/>
            <w:vAlign w:val="bottom"/>
          </w:tcPr>
          <w:p w14:paraId="159E7C38" w14:textId="77777777" w:rsidR="003E1F3D" w:rsidRPr="00B713CA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13CA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670E8" w:rsidRPr="00B713CA" w14:paraId="37B8C1FC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2352A367" w14:textId="77777777" w:rsidR="004670E8" w:rsidRPr="00B713CA" w:rsidRDefault="004670E8" w:rsidP="003E1F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</w:tcPr>
          <w:p w14:paraId="34535BEB" w14:textId="77777777" w:rsidR="004670E8" w:rsidRPr="00B713CA" w:rsidRDefault="004670E8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54" w:type="dxa"/>
          </w:tcPr>
          <w:p w14:paraId="7CFA145E" w14:textId="77777777" w:rsidR="004670E8" w:rsidRPr="00B713CA" w:rsidRDefault="004670E8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" w:type="dxa"/>
          </w:tcPr>
          <w:p w14:paraId="20EC5DBA" w14:textId="77777777" w:rsidR="004670E8" w:rsidRPr="00B713CA" w:rsidRDefault="004670E8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35" w:type="dxa"/>
            <w:gridSpan w:val="5"/>
          </w:tcPr>
          <w:p w14:paraId="67AB751D" w14:textId="13DDAEC6" w:rsidR="004670E8" w:rsidRPr="004670E8" w:rsidRDefault="004670E8" w:rsidP="003E1F3D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670E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670E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3E1F3D" w:rsidRPr="00B713CA" w14:paraId="3DC04E6C" w14:textId="77777777" w:rsidTr="005615D3">
        <w:trPr>
          <w:trHeight w:val="20"/>
        </w:trPr>
        <w:tc>
          <w:tcPr>
            <w:tcW w:w="3888" w:type="dxa"/>
          </w:tcPr>
          <w:p w14:paraId="5C882711" w14:textId="77777777" w:rsidR="003E1F3D" w:rsidRPr="00B713CA" w:rsidRDefault="003E1F3D" w:rsidP="003E1F3D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713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713C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713CA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B713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713CA">
              <w:rPr>
                <w:rFonts w:ascii="Angsana New" w:hAnsi="Angsana New"/>
                <w:sz w:val="28"/>
                <w:szCs w:val="28"/>
              </w:rPr>
              <w:t>3</w:t>
            </w:r>
            <w:r w:rsidRPr="00B713CA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0" w:type="dxa"/>
          </w:tcPr>
          <w:p w14:paraId="6E4FA4B8" w14:textId="4E553891" w:rsidR="003E1F3D" w:rsidRPr="00B713CA" w:rsidRDefault="003E1F3D" w:rsidP="003E1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54" w:type="dxa"/>
          </w:tcPr>
          <w:p w14:paraId="0FB8C112" w14:textId="6FE9AE82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13CA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88" w:type="dxa"/>
          </w:tcPr>
          <w:p w14:paraId="40B02656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40BB75E1" w14:textId="1985E30C" w:rsidR="003E1F3D" w:rsidRPr="00B713CA" w:rsidRDefault="004670E8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71.52</w:t>
            </w:r>
          </w:p>
        </w:tc>
        <w:tc>
          <w:tcPr>
            <w:tcW w:w="243" w:type="dxa"/>
          </w:tcPr>
          <w:p w14:paraId="72A6065C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4EFE84" w14:textId="769F6A24" w:rsidR="003E1F3D" w:rsidRPr="00B713CA" w:rsidRDefault="004670E8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</w:t>
            </w:r>
            <w:r w:rsidR="008F28E2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7F86FAF8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7857074F" w14:textId="2FA12AD0" w:rsidR="003E1F3D" w:rsidRPr="00B713CA" w:rsidRDefault="008F28E2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78.02</w:t>
            </w:r>
          </w:p>
        </w:tc>
      </w:tr>
      <w:tr w:rsidR="003E1F3D" w:rsidRPr="00B713CA" w14:paraId="4B6F479A" w14:textId="77777777" w:rsidTr="005615D3">
        <w:trPr>
          <w:trHeight w:val="20"/>
        </w:trPr>
        <w:tc>
          <w:tcPr>
            <w:tcW w:w="3888" w:type="dxa"/>
          </w:tcPr>
          <w:p w14:paraId="158D4E4B" w14:textId="3D822B18" w:rsidR="003E1F3D" w:rsidRPr="00B713CA" w:rsidRDefault="00DA0C1A" w:rsidP="003E1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</w:t>
            </w:r>
            <w:r w:rsidR="00AB5310" w:rsidRPr="001208C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AB531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="00AB5310" w:rsidRPr="001208CC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="00AB5310" w:rsidRPr="001208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B5310" w:rsidRPr="001208C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30" w:type="dxa"/>
          </w:tcPr>
          <w:p w14:paraId="69014A8A" w14:textId="77777777" w:rsidR="003E1F3D" w:rsidRPr="00B713CA" w:rsidRDefault="003E1F3D" w:rsidP="003E1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76504261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219C18E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01231F8F" w14:textId="3B78119E" w:rsidR="003E1F3D" w:rsidRPr="00B713CA" w:rsidRDefault="003E1F3D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14:paraId="3B7E628D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7A979E80" w14:textId="0C7845FE" w:rsidR="003E1F3D" w:rsidRPr="00B713CA" w:rsidRDefault="008F28E2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(0.23)</w:t>
            </w:r>
          </w:p>
        </w:tc>
        <w:tc>
          <w:tcPr>
            <w:tcW w:w="270" w:type="dxa"/>
          </w:tcPr>
          <w:p w14:paraId="25A893A8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4F3550F3" w14:textId="0ABEB9F5" w:rsidR="003E1F3D" w:rsidRPr="00B713CA" w:rsidRDefault="008F28E2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(0.23)</w:t>
            </w:r>
          </w:p>
        </w:tc>
      </w:tr>
      <w:tr w:rsidR="003E1F3D" w:rsidRPr="00B713CA" w14:paraId="4B76351D" w14:textId="77777777" w:rsidTr="005615D3">
        <w:trPr>
          <w:trHeight w:val="20"/>
        </w:trPr>
        <w:tc>
          <w:tcPr>
            <w:tcW w:w="3888" w:type="dxa"/>
          </w:tcPr>
          <w:p w14:paraId="071ACA2C" w14:textId="760E93FC" w:rsidR="003E1F3D" w:rsidRPr="00B713CA" w:rsidRDefault="003E1F3D" w:rsidP="003E1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B713C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B713C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B713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630" w:type="dxa"/>
          </w:tcPr>
          <w:p w14:paraId="29CAAAB0" w14:textId="77777777" w:rsidR="003E1F3D" w:rsidRPr="00B713CA" w:rsidRDefault="003E1F3D" w:rsidP="003E1F3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6F5D4A58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10E38E92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4E13768" w14:textId="77962A31" w:rsidR="003E1F3D" w:rsidRPr="00B713CA" w:rsidRDefault="004670E8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(7.82)</w:t>
            </w:r>
          </w:p>
        </w:tc>
        <w:tc>
          <w:tcPr>
            <w:tcW w:w="243" w:type="dxa"/>
          </w:tcPr>
          <w:p w14:paraId="4F174561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ACD87B5" w14:textId="6B2FE042" w:rsidR="003E1F3D" w:rsidRPr="00B713CA" w:rsidRDefault="004670E8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(0.44)</w:t>
            </w:r>
          </w:p>
        </w:tc>
        <w:tc>
          <w:tcPr>
            <w:tcW w:w="270" w:type="dxa"/>
          </w:tcPr>
          <w:p w14:paraId="49DC130E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AD3D3EF" w14:textId="1A19E137" w:rsidR="003E1F3D" w:rsidRPr="00B713CA" w:rsidRDefault="004670E8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(8.2</w:t>
            </w:r>
            <w:r w:rsidR="008F28E2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E1F3D" w:rsidRPr="00B713CA" w14:paraId="51D48797" w14:textId="77777777" w:rsidTr="005615D3">
        <w:trPr>
          <w:trHeight w:val="20"/>
        </w:trPr>
        <w:tc>
          <w:tcPr>
            <w:tcW w:w="3888" w:type="dxa"/>
            <w:vAlign w:val="bottom"/>
          </w:tcPr>
          <w:p w14:paraId="10E089B5" w14:textId="77777777" w:rsidR="003E1F3D" w:rsidRPr="00B713CA" w:rsidRDefault="003E1F3D" w:rsidP="003E1F3D">
            <w:pPr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13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13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713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13C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30" w:type="dxa"/>
          </w:tcPr>
          <w:p w14:paraId="110F9503" w14:textId="77777777" w:rsidR="003E1F3D" w:rsidRPr="00B713CA" w:rsidRDefault="003E1F3D" w:rsidP="003E1F3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5C952192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73A7D8E6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938D40A" w14:textId="783BDEBA" w:rsidR="003E1F3D" w:rsidRPr="00B713CA" w:rsidRDefault="004670E8" w:rsidP="008F28E2">
            <w:pPr>
              <w:tabs>
                <w:tab w:val="decimal" w:pos="42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63.70</w:t>
            </w:r>
          </w:p>
        </w:tc>
        <w:tc>
          <w:tcPr>
            <w:tcW w:w="243" w:type="dxa"/>
          </w:tcPr>
          <w:p w14:paraId="642B2712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6DA84" w14:textId="456960D7" w:rsidR="003E1F3D" w:rsidRPr="00B713CA" w:rsidRDefault="004670E8" w:rsidP="008F28E2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5.83</w:t>
            </w:r>
          </w:p>
        </w:tc>
        <w:tc>
          <w:tcPr>
            <w:tcW w:w="270" w:type="dxa"/>
          </w:tcPr>
          <w:p w14:paraId="5E79F941" w14:textId="77777777" w:rsidR="003E1F3D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23C2" w14:textId="0BC9A1EC" w:rsidR="003E1F3D" w:rsidRPr="00B713CA" w:rsidRDefault="004670E8" w:rsidP="008F28E2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69.53</w:t>
            </w:r>
          </w:p>
        </w:tc>
      </w:tr>
    </w:tbl>
    <w:p w14:paraId="74B69DD2" w14:textId="0F6AC0B0" w:rsidR="003A45EC" w:rsidRDefault="003A45EC" w:rsidP="0099267E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p w14:paraId="264D3BC0" w14:textId="27A235E6" w:rsidR="00B713CA" w:rsidRDefault="00B713CA" w:rsidP="0099267E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p w14:paraId="14FA740D" w14:textId="6742D2BD" w:rsidR="0069191A" w:rsidRDefault="0069191A" w:rsidP="0099267E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p w14:paraId="099B8976" w14:textId="2EF51D74" w:rsidR="0069191A" w:rsidRDefault="0069191A" w:rsidP="0099267E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p w14:paraId="0C77BDB7" w14:textId="77777777" w:rsidR="0069191A" w:rsidRPr="00B713CA" w:rsidRDefault="0069191A" w:rsidP="0099267E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1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612"/>
        <w:gridCol w:w="972"/>
        <w:gridCol w:w="270"/>
        <w:gridCol w:w="990"/>
        <w:gridCol w:w="225"/>
        <w:gridCol w:w="1008"/>
        <w:gridCol w:w="270"/>
        <w:gridCol w:w="964"/>
      </w:tblGrid>
      <w:tr w:rsidR="003A45EC" w:rsidRPr="00B713CA" w14:paraId="0B5D83D9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21602472" w14:textId="37C979CB" w:rsidR="003A45EC" w:rsidRPr="00B713CA" w:rsidRDefault="003A45EC" w:rsidP="003A45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612" w:type="dxa"/>
          </w:tcPr>
          <w:p w14:paraId="0062FC5D" w14:textId="7C1568B7" w:rsidR="003A45EC" w:rsidRPr="00B713CA" w:rsidRDefault="003A45EC" w:rsidP="003A45EC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7078322E" w14:textId="0F9D892C" w:rsidR="003A45EC" w:rsidRPr="00B713CA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4E2A09F8" w14:textId="77777777" w:rsidR="003A45EC" w:rsidRPr="00B713CA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57" w:type="dxa"/>
            <w:gridSpan w:val="5"/>
          </w:tcPr>
          <w:p w14:paraId="7F30BA06" w14:textId="295D76F1" w:rsidR="003A45EC" w:rsidRPr="00B713CA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13C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A45EC" w:rsidRPr="00B713CA" w14:paraId="5457D267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699DF4A6" w14:textId="447C3C16" w:rsidR="003A45EC" w:rsidRPr="00B713CA" w:rsidRDefault="003A45EC" w:rsidP="003A45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713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612" w:type="dxa"/>
          </w:tcPr>
          <w:p w14:paraId="6BBF8255" w14:textId="77777777" w:rsidR="003A45EC" w:rsidRPr="00B713CA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2CF7E4A6" w14:textId="29A40A65" w:rsidR="003A45EC" w:rsidRPr="00B713CA" w:rsidRDefault="00325245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13C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270" w:type="dxa"/>
          </w:tcPr>
          <w:p w14:paraId="3D0B9231" w14:textId="77777777" w:rsidR="003A45EC" w:rsidRPr="00B713CA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7FF42C20" w14:textId="6D19FC05" w:rsidR="003A45EC" w:rsidRPr="00B713CA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13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225" w:type="dxa"/>
          </w:tcPr>
          <w:p w14:paraId="554DCF05" w14:textId="77777777" w:rsidR="003A45EC" w:rsidRPr="00B713CA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08" w:type="dxa"/>
          </w:tcPr>
          <w:p w14:paraId="250BD559" w14:textId="3F9E3F83" w:rsidR="003A45EC" w:rsidRPr="00B713CA" w:rsidRDefault="003A45EC" w:rsidP="003A45E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13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="00BB761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B713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0" w:type="dxa"/>
          </w:tcPr>
          <w:p w14:paraId="52048BB3" w14:textId="77777777" w:rsidR="003A45EC" w:rsidRPr="00B713CA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64" w:type="dxa"/>
            <w:vAlign w:val="bottom"/>
          </w:tcPr>
          <w:p w14:paraId="1370401A" w14:textId="5310EF64" w:rsidR="003A45EC" w:rsidRPr="00B713CA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713CA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64C18" w:rsidRPr="00B713CA" w14:paraId="79C10005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1D97E57D" w14:textId="77777777" w:rsidR="00264C18" w:rsidRPr="00B713CA" w:rsidRDefault="00264C18" w:rsidP="003A45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12" w:type="dxa"/>
          </w:tcPr>
          <w:p w14:paraId="674BB517" w14:textId="77777777" w:rsidR="00264C18" w:rsidRPr="00B713CA" w:rsidRDefault="00264C18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5E6F1489" w14:textId="77777777" w:rsidR="00264C18" w:rsidRPr="00B713CA" w:rsidRDefault="00264C18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673BC29" w14:textId="77777777" w:rsidR="00264C18" w:rsidRPr="00B713CA" w:rsidRDefault="00264C18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57" w:type="dxa"/>
            <w:gridSpan w:val="5"/>
          </w:tcPr>
          <w:p w14:paraId="720D0D38" w14:textId="35B5043C" w:rsidR="00264C18" w:rsidRPr="00264C18" w:rsidRDefault="00264C18" w:rsidP="003A45EC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264C1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3A45EC" w:rsidRPr="00B713CA" w14:paraId="6D45B008" w14:textId="77777777" w:rsidTr="005615D3">
        <w:trPr>
          <w:trHeight w:val="20"/>
        </w:trPr>
        <w:tc>
          <w:tcPr>
            <w:tcW w:w="3888" w:type="dxa"/>
          </w:tcPr>
          <w:p w14:paraId="7C2AC88F" w14:textId="77777777" w:rsidR="003A45EC" w:rsidRPr="00B713CA" w:rsidRDefault="003A45EC" w:rsidP="003A45EC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713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713C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B713CA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B713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713CA">
              <w:rPr>
                <w:rFonts w:ascii="Angsana New" w:hAnsi="Angsana New"/>
                <w:sz w:val="28"/>
                <w:szCs w:val="28"/>
              </w:rPr>
              <w:t>3</w:t>
            </w:r>
            <w:r w:rsidRPr="00B713CA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12" w:type="dxa"/>
          </w:tcPr>
          <w:p w14:paraId="105D02D3" w14:textId="5C5F26BF" w:rsidR="003A45EC" w:rsidRPr="00B713CA" w:rsidRDefault="003A45EC" w:rsidP="003A45E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</w:tcPr>
          <w:p w14:paraId="5B420948" w14:textId="078C9C46" w:rsidR="003A45EC" w:rsidRPr="00B713CA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13CA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F6AE494" w14:textId="77777777" w:rsidR="003A45EC" w:rsidRPr="00B713CA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CFB7F1" w14:textId="75CEB459" w:rsidR="003A45EC" w:rsidRPr="00B713CA" w:rsidRDefault="00264C18" w:rsidP="00A02503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37.33</w:t>
            </w:r>
          </w:p>
        </w:tc>
        <w:tc>
          <w:tcPr>
            <w:tcW w:w="225" w:type="dxa"/>
          </w:tcPr>
          <w:p w14:paraId="45D0588A" w14:textId="77777777" w:rsidR="003A45EC" w:rsidRPr="00B713CA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4E1849E" w14:textId="324AC01C" w:rsidR="003A45EC" w:rsidRPr="00B713CA" w:rsidRDefault="00264C18" w:rsidP="00A02503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1.67</w:t>
            </w:r>
          </w:p>
        </w:tc>
        <w:tc>
          <w:tcPr>
            <w:tcW w:w="270" w:type="dxa"/>
          </w:tcPr>
          <w:p w14:paraId="3AA97D1C" w14:textId="77777777" w:rsidR="003A45EC" w:rsidRPr="00B713CA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1331819A" w14:textId="7EF2FE7D" w:rsidR="003A45EC" w:rsidRPr="00B713CA" w:rsidRDefault="00264C18" w:rsidP="00A02503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39.00</w:t>
            </w:r>
          </w:p>
        </w:tc>
      </w:tr>
      <w:tr w:rsidR="003A45EC" w:rsidRPr="00B713CA" w14:paraId="54936B23" w14:textId="77777777" w:rsidTr="005615D3">
        <w:trPr>
          <w:trHeight w:val="20"/>
        </w:trPr>
        <w:tc>
          <w:tcPr>
            <w:tcW w:w="3888" w:type="dxa"/>
          </w:tcPr>
          <w:p w14:paraId="413B1DDC" w14:textId="45A0DCB3" w:rsidR="003A45EC" w:rsidRPr="00B713CA" w:rsidRDefault="003A45EC" w:rsidP="003A45E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B713C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B713C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B713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612" w:type="dxa"/>
          </w:tcPr>
          <w:p w14:paraId="13F56062" w14:textId="77777777" w:rsidR="003A45EC" w:rsidRPr="00B713CA" w:rsidRDefault="003A45EC" w:rsidP="003A45E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2" w:type="dxa"/>
          </w:tcPr>
          <w:p w14:paraId="477F52D0" w14:textId="4DBC1713" w:rsidR="003A45EC" w:rsidRPr="00B713CA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98CCC7" w14:textId="77777777" w:rsidR="003A45EC" w:rsidRPr="00B713CA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F4D89E" w14:textId="035DE7D5" w:rsidR="003A45EC" w:rsidRPr="00B713CA" w:rsidRDefault="00264C18" w:rsidP="00A02503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(3.73)</w:t>
            </w:r>
          </w:p>
        </w:tc>
        <w:tc>
          <w:tcPr>
            <w:tcW w:w="225" w:type="dxa"/>
          </w:tcPr>
          <w:p w14:paraId="1626F5A6" w14:textId="77777777" w:rsidR="003A45EC" w:rsidRPr="00B713CA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AAA962" w14:textId="27F379F3" w:rsidR="003A45EC" w:rsidRPr="00B713CA" w:rsidRDefault="00264C18" w:rsidP="00A02503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(0.27)</w:t>
            </w:r>
          </w:p>
        </w:tc>
        <w:tc>
          <w:tcPr>
            <w:tcW w:w="270" w:type="dxa"/>
          </w:tcPr>
          <w:p w14:paraId="01310AC5" w14:textId="77777777" w:rsidR="003A45EC" w:rsidRPr="00B713CA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5176C5E9" w14:textId="51A4B43A" w:rsidR="003A45EC" w:rsidRPr="00B713CA" w:rsidRDefault="00264C18" w:rsidP="00A02503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(4.00)</w:t>
            </w:r>
          </w:p>
        </w:tc>
      </w:tr>
      <w:tr w:rsidR="003A45EC" w:rsidRPr="00B713CA" w14:paraId="4B31D8A2" w14:textId="77777777" w:rsidTr="005615D3">
        <w:trPr>
          <w:trHeight w:val="20"/>
        </w:trPr>
        <w:tc>
          <w:tcPr>
            <w:tcW w:w="3888" w:type="dxa"/>
            <w:vAlign w:val="bottom"/>
          </w:tcPr>
          <w:p w14:paraId="36820DCF" w14:textId="77777777" w:rsidR="003A45EC" w:rsidRPr="00B713CA" w:rsidRDefault="003A45EC" w:rsidP="003A45EC">
            <w:pPr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13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13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713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713C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12" w:type="dxa"/>
          </w:tcPr>
          <w:p w14:paraId="36588DD9" w14:textId="77777777" w:rsidR="003A45EC" w:rsidRPr="00B713CA" w:rsidRDefault="003A45EC" w:rsidP="003A45E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</w:tcPr>
          <w:p w14:paraId="7E469AE4" w14:textId="43CE17A2" w:rsidR="003A45EC" w:rsidRPr="00B713CA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10D98" w14:textId="77777777" w:rsidR="003A45EC" w:rsidRPr="00B713CA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63684C" w14:textId="73F9496B" w:rsidR="003A45EC" w:rsidRPr="00B713CA" w:rsidRDefault="00264C18" w:rsidP="00A02503">
            <w:pPr>
              <w:tabs>
                <w:tab w:val="decimal" w:pos="42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33.60</w:t>
            </w:r>
          </w:p>
        </w:tc>
        <w:tc>
          <w:tcPr>
            <w:tcW w:w="225" w:type="dxa"/>
          </w:tcPr>
          <w:p w14:paraId="14A4EAA1" w14:textId="77777777" w:rsidR="003A45EC" w:rsidRPr="00B713CA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9CCC0" w14:textId="6BEABB25" w:rsidR="003A45EC" w:rsidRPr="00B713CA" w:rsidRDefault="00264C18" w:rsidP="00A02503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1.4</w:t>
            </w:r>
            <w:r w:rsidR="00A025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270" w:type="dxa"/>
          </w:tcPr>
          <w:p w14:paraId="79C0A64E" w14:textId="77777777" w:rsidR="003A45EC" w:rsidRPr="00B713CA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90641" w14:textId="7F3AAC69" w:rsidR="003A45EC" w:rsidRPr="00B713CA" w:rsidRDefault="00264C18" w:rsidP="00A02503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35.00</w:t>
            </w:r>
          </w:p>
        </w:tc>
      </w:tr>
    </w:tbl>
    <w:p w14:paraId="4792D36C" w14:textId="77777777" w:rsidR="00B25B66" w:rsidRPr="001208CC" w:rsidRDefault="00B25B66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1E64D097" w14:textId="78351BBB" w:rsidR="00C323F9" w:rsidRPr="001208CC" w:rsidRDefault="00C323F9" w:rsidP="00C323F9">
      <w:pPr>
        <w:spacing w:line="240" w:lineRule="auto"/>
        <w:ind w:left="547" w:right="-29"/>
        <w:rPr>
          <w:rFonts w:ascii="Angsana New" w:hAnsi="Angsana New"/>
          <w:i/>
          <w:iCs/>
          <w:sz w:val="28"/>
          <w:szCs w:val="28"/>
          <w:cs/>
        </w:rPr>
      </w:pPr>
      <w:r w:rsidRPr="001208CC">
        <w:rPr>
          <w:rFonts w:ascii="Angsana New" w:hAnsi="Angsana New" w:hint="cs"/>
          <w:i/>
          <w:iCs/>
          <w:sz w:val="28"/>
          <w:szCs w:val="28"/>
          <w:cs/>
        </w:rPr>
        <w:t>สินทรัพย์ที่ใช้เป็นหลัก</w:t>
      </w:r>
      <w:r w:rsidRPr="001208CC">
        <w:rPr>
          <w:rFonts w:ascii="Angsana New" w:hAnsi="Angsana New"/>
          <w:i/>
          <w:iCs/>
          <w:sz w:val="28"/>
          <w:szCs w:val="28"/>
          <w:cs/>
        </w:rPr>
        <w:t>ประกัน</w:t>
      </w:r>
    </w:p>
    <w:p w14:paraId="1CA2F3EB" w14:textId="77777777" w:rsidR="007E302E" w:rsidRPr="001208CC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327447A7" w14:textId="7023AEE2" w:rsidR="003B79CF" w:rsidRPr="001208CC" w:rsidRDefault="003B79CF" w:rsidP="00AA7431">
      <w:pPr>
        <w:ind w:left="540" w:right="-247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="00704273" w:rsidRPr="001208CC">
        <w:rPr>
          <w:rFonts w:ascii="Angsana New" w:hAnsi="Angsana New" w:hint="cs"/>
          <w:sz w:val="28"/>
          <w:szCs w:val="28"/>
          <w:cs/>
        </w:rPr>
        <w:t>และสิ่งปลูกสร้างที่จะมีในภายหน้า</w:t>
      </w:r>
      <w:r w:rsidRPr="001208CC">
        <w:rPr>
          <w:rFonts w:ascii="Angsana New" w:hAnsi="Angsana New"/>
          <w:sz w:val="28"/>
          <w:szCs w:val="28"/>
          <w:cs/>
        </w:rPr>
        <w:t>ไปจดจำนองเพื่อใช้เป็นหลักประกัน</w:t>
      </w:r>
      <w:r w:rsidR="009A75D9" w:rsidRPr="001208CC">
        <w:rPr>
          <w:rFonts w:ascii="Angsana New" w:hAnsi="Angsana New"/>
          <w:sz w:val="28"/>
          <w:szCs w:val="28"/>
          <w:cs/>
        </w:rPr>
        <w:t>เงินเบิกเกินบัญชีธนาคารและ</w:t>
      </w:r>
      <w:r w:rsidRPr="001208CC">
        <w:rPr>
          <w:rFonts w:ascii="Angsana New" w:hAnsi="Angsana New"/>
          <w:sz w:val="28"/>
          <w:szCs w:val="28"/>
          <w:cs/>
        </w:rPr>
        <w:t>เงินกู้ยืมจากสถาบันการเงินของบริษัทย่อย</w:t>
      </w:r>
    </w:p>
    <w:p w14:paraId="31ED9DDF" w14:textId="77777777" w:rsidR="007E302E" w:rsidRPr="001208CC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03CE4371" w14:textId="6B464D13" w:rsidR="003B14EA" w:rsidRPr="00962731" w:rsidRDefault="00AA0AB3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962731">
        <w:rPr>
          <w:rFonts w:ascii="Angsana New" w:hAnsi="Angsana New"/>
          <w:b/>
          <w:bCs/>
          <w:sz w:val="28"/>
          <w:szCs w:val="28"/>
          <w:cs/>
        </w:rPr>
        <w:t>สิทธิการเช่า</w:t>
      </w:r>
    </w:p>
    <w:p w14:paraId="1AFDE7D9" w14:textId="77777777" w:rsidR="007E302E" w:rsidRPr="001208CC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689EE50B" w14:textId="179626D2" w:rsidR="00F63386" w:rsidRPr="001208CC" w:rsidRDefault="00B626C3" w:rsidP="00136663">
      <w:pPr>
        <w:tabs>
          <w:tab w:val="left" w:pos="540"/>
        </w:tabs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1208CC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1208CC">
        <w:rPr>
          <w:rFonts w:ascii="Angsana New" w:hAnsi="Angsana New"/>
          <w:spacing w:val="-2"/>
          <w:sz w:val="28"/>
          <w:szCs w:val="28"/>
        </w:rPr>
        <w:t xml:space="preserve">31 </w:t>
      </w:r>
      <w:r w:rsidRPr="001208CC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1208CC">
        <w:rPr>
          <w:rFonts w:ascii="Angsana New" w:hAnsi="Angsana New"/>
          <w:spacing w:val="-2"/>
          <w:sz w:val="28"/>
          <w:szCs w:val="28"/>
        </w:rPr>
        <w:t>256</w:t>
      </w:r>
      <w:r w:rsidR="00B53FE5">
        <w:rPr>
          <w:rFonts w:ascii="Angsana New" w:hAnsi="Angsana New"/>
          <w:spacing w:val="-2"/>
          <w:sz w:val="28"/>
          <w:szCs w:val="28"/>
        </w:rPr>
        <w:t>3</w:t>
      </w:r>
      <w:r w:rsidRPr="001208CC">
        <w:rPr>
          <w:rFonts w:ascii="Angsana New" w:hAnsi="Angsana New"/>
          <w:spacing w:val="-2"/>
          <w:sz w:val="28"/>
          <w:szCs w:val="28"/>
        </w:rPr>
        <w:t xml:space="preserve"> </w:t>
      </w:r>
      <w:r w:rsidR="00B87EFA" w:rsidRPr="001208CC">
        <w:rPr>
          <w:rFonts w:ascii="Angsana New" w:hAnsi="Angsana New" w:hint="cs"/>
          <w:spacing w:val="-2"/>
          <w:sz w:val="28"/>
          <w:szCs w:val="28"/>
          <w:cs/>
        </w:rPr>
        <w:t>กลุ่มบริษัท</w:t>
      </w:r>
      <w:r w:rsidRPr="001208CC">
        <w:rPr>
          <w:rFonts w:ascii="Angsana New" w:hAnsi="Angsana New" w:hint="cs"/>
          <w:spacing w:val="-2"/>
          <w:sz w:val="28"/>
          <w:szCs w:val="28"/>
          <w:cs/>
        </w:rPr>
        <w:t>มีสิทธิการเช่า</w:t>
      </w:r>
      <w:r w:rsidR="00F63386" w:rsidRPr="001208CC">
        <w:rPr>
          <w:rFonts w:ascii="Angsana New" w:hAnsi="Angsana New"/>
          <w:spacing w:val="-2"/>
          <w:sz w:val="28"/>
          <w:szCs w:val="28"/>
          <w:cs/>
        </w:rPr>
        <w:t>ดังรายละเอียดต่อไปนี้</w:t>
      </w:r>
    </w:p>
    <w:p w14:paraId="32C5B81B" w14:textId="77777777" w:rsidR="00F63386" w:rsidRPr="001208CC" w:rsidRDefault="00F63386" w:rsidP="00F63386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780"/>
        <w:gridCol w:w="2070"/>
        <w:gridCol w:w="1260"/>
        <w:gridCol w:w="2430"/>
      </w:tblGrid>
      <w:tr w:rsidR="00F63386" w:rsidRPr="001208CC" w14:paraId="02712D0D" w14:textId="77777777" w:rsidTr="00FF4FD4">
        <w:tc>
          <w:tcPr>
            <w:tcW w:w="3780" w:type="dxa"/>
          </w:tcPr>
          <w:p w14:paraId="6634A6DE" w14:textId="77777777" w:rsidR="00F63386" w:rsidRPr="001208CC" w:rsidRDefault="00F63386" w:rsidP="00DC30C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070" w:type="dxa"/>
          </w:tcPr>
          <w:p w14:paraId="0CF2824C" w14:textId="77777777" w:rsidR="00F63386" w:rsidRPr="001208CC" w:rsidRDefault="00F63386" w:rsidP="00DC30C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1260" w:type="dxa"/>
          </w:tcPr>
          <w:p w14:paraId="4E7D4373" w14:textId="77777777" w:rsidR="00F63386" w:rsidRPr="001208CC" w:rsidRDefault="00F63386" w:rsidP="00FF4FD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430" w:type="dxa"/>
          </w:tcPr>
          <w:p w14:paraId="36916234" w14:textId="77777777" w:rsidR="00F63386" w:rsidRPr="001208CC" w:rsidRDefault="00F63386" w:rsidP="00DC30C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วันที่มีผลบังคับตามสัญญา</w:t>
            </w:r>
          </w:p>
        </w:tc>
      </w:tr>
      <w:tr w:rsidR="00F63386" w:rsidRPr="001208CC" w14:paraId="68C0B26F" w14:textId="77777777" w:rsidTr="00FF4FD4">
        <w:tc>
          <w:tcPr>
            <w:tcW w:w="3780" w:type="dxa"/>
          </w:tcPr>
          <w:p w14:paraId="0464224F" w14:textId="00422F48" w:rsidR="00F63386" w:rsidRPr="001208CC" w:rsidRDefault="00F63386" w:rsidP="00136663">
            <w:pPr>
              <w:spacing w:line="240" w:lineRule="auto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โครงการสิริอพาร์ทเม้นท์</w:t>
            </w:r>
          </w:p>
        </w:tc>
        <w:tc>
          <w:tcPr>
            <w:tcW w:w="2070" w:type="dxa"/>
          </w:tcPr>
          <w:p w14:paraId="55326405" w14:textId="1163E2D6" w:rsidR="00F63386" w:rsidRPr="001208CC" w:rsidRDefault="00F63386" w:rsidP="00FF4FD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260" w:type="dxa"/>
          </w:tcPr>
          <w:p w14:paraId="0933ED36" w14:textId="2685C4E0" w:rsidR="00F63386" w:rsidRPr="001208CC" w:rsidRDefault="00F63386" w:rsidP="00F6338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5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</w:tcPr>
          <w:p w14:paraId="281FD87B" w14:textId="2E5E02DC" w:rsidR="00F63386" w:rsidRPr="001208CC" w:rsidRDefault="00FF4FD4" w:rsidP="00FF4FD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63386" w:rsidRPr="001208C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7919C91E" w14:textId="6D4581A0" w:rsidR="00F63386" w:rsidRPr="001208CC" w:rsidRDefault="00F63386" w:rsidP="00136663">
      <w:pPr>
        <w:tabs>
          <w:tab w:val="left" w:pos="547"/>
        </w:tabs>
        <w:spacing w:line="240" w:lineRule="auto"/>
        <w:ind w:left="547"/>
        <w:rPr>
          <w:rFonts w:ascii="Angsana New" w:hAnsi="Angsana New"/>
          <w:b/>
          <w:sz w:val="28"/>
          <w:szCs w:val="28"/>
        </w:rPr>
      </w:pPr>
    </w:p>
    <w:p w14:paraId="19B4203D" w14:textId="6961AA11" w:rsidR="00353EE2" w:rsidRPr="001208CC" w:rsidRDefault="00067894" w:rsidP="00067894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1208CC">
        <w:rPr>
          <w:rFonts w:ascii="Angsana New" w:hAnsi="Angsana New"/>
          <w:b/>
          <w:sz w:val="28"/>
          <w:szCs w:val="28"/>
          <w:cs/>
        </w:rPr>
        <w:t>รายการ</w:t>
      </w:r>
      <w:r w:rsidRPr="001208CC">
        <w:rPr>
          <w:rFonts w:ascii="Angsana New" w:hAnsi="Angsana New"/>
          <w:spacing w:val="-2"/>
          <w:sz w:val="28"/>
          <w:szCs w:val="28"/>
          <w:cs/>
        </w:rPr>
        <w:t>เปลี่ยนแปลง</w:t>
      </w:r>
      <w:r w:rsidRPr="001208CC">
        <w:rPr>
          <w:rFonts w:ascii="Angsana New" w:hAnsi="Angsana New"/>
          <w:b/>
          <w:sz w:val="28"/>
          <w:szCs w:val="28"/>
          <w:cs/>
        </w:rPr>
        <w:t>ระหว่างงวด</w:t>
      </w:r>
      <w:r w:rsidRPr="001208CC">
        <w:rPr>
          <w:rFonts w:ascii="Angsana New" w:hAnsi="Angsana New" w:hint="cs"/>
          <w:b/>
          <w:sz w:val="28"/>
          <w:szCs w:val="28"/>
          <w:cs/>
        </w:rPr>
        <w:t>สาม</w:t>
      </w:r>
      <w:r w:rsidRPr="001208CC">
        <w:rPr>
          <w:rFonts w:ascii="Angsana New" w:hAnsi="Angsana New"/>
          <w:b/>
          <w:sz w:val="28"/>
          <w:szCs w:val="28"/>
          <w:cs/>
        </w:rPr>
        <w:t>เดือนสิ้นสุดวันที่</w:t>
      </w:r>
      <w:r w:rsidRPr="001208CC">
        <w:rPr>
          <w:rFonts w:ascii="Angsana New" w:hAnsi="Angsana New"/>
          <w:bCs/>
          <w:sz w:val="28"/>
          <w:szCs w:val="28"/>
          <w:cs/>
        </w:rPr>
        <w:t xml:space="preserve"> </w:t>
      </w:r>
      <w:r w:rsidRPr="001208CC">
        <w:rPr>
          <w:rFonts w:ascii="Angsana New" w:hAnsi="Angsana New"/>
          <w:bCs/>
          <w:sz w:val="28"/>
          <w:szCs w:val="28"/>
        </w:rPr>
        <w:t xml:space="preserve">31 </w:t>
      </w:r>
      <w:r w:rsidRPr="001208CC">
        <w:rPr>
          <w:rFonts w:ascii="Angsana New" w:hAnsi="Angsana New" w:hint="cs"/>
          <w:b/>
          <w:sz w:val="28"/>
          <w:szCs w:val="28"/>
          <w:cs/>
        </w:rPr>
        <w:t>ธันวาคม</w:t>
      </w:r>
      <w:r w:rsidRPr="001208CC">
        <w:rPr>
          <w:rFonts w:ascii="Angsana New" w:hAnsi="Angsana New"/>
          <w:b/>
          <w:sz w:val="28"/>
          <w:szCs w:val="28"/>
          <w:cs/>
        </w:rPr>
        <w:t xml:space="preserve"> </w:t>
      </w:r>
      <w:r w:rsidR="00C20C03" w:rsidRPr="001208CC">
        <w:rPr>
          <w:rFonts w:ascii="Angsana New" w:hAnsi="Angsana New"/>
          <w:bCs/>
          <w:sz w:val="28"/>
          <w:szCs w:val="28"/>
        </w:rPr>
        <w:t>256</w:t>
      </w:r>
      <w:r w:rsidR="00B53FE5">
        <w:rPr>
          <w:rFonts w:ascii="Angsana New" w:hAnsi="Angsana New"/>
          <w:bCs/>
          <w:sz w:val="28"/>
          <w:szCs w:val="28"/>
        </w:rPr>
        <w:t>3</w:t>
      </w:r>
      <w:r w:rsidR="00781BA7" w:rsidRPr="001208CC">
        <w:rPr>
          <w:rFonts w:ascii="Angsana New" w:hAnsi="Angsana New"/>
          <w:bCs/>
          <w:sz w:val="28"/>
          <w:szCs w:val="28"/>
        </w:rPr>
        <w:t xml:space="preserve"> </w:t>
      </w:r>
      <w:r w:rsidR="00781BA7" w:rsidRPr="001208CC">
        <w:rPr>
          <w:rFonts w:ascii="Angsana New" w:hAnsi="Angsana New"/>
          <w:b/>
          <w:sz w:val="28"/>
          <w:szCs w:val="28"/>
          <w:cs/>
        </w:rPr>
        <w:t>และ</w:t>
      </w:r>
      <w:r w:rsidR="00781BA7" w:rsidRPr="001208CC">
        <w:rPr>
          <w:rFonts w:ascii="Angsana New" w:hAnsi="Angsana New"/>
          <w:bCs/>
          <w:sz w:val="28"/>
          <w:szCs w:val="28"/>
          <w:cs/>
        </w:rPr>
        <w:t xml:space="preserve"> </w:t>
      </w:r>
      <w:r w:rsidR="00C20C03" w:rsidRPr="001208CC">
        <w:rPr>
          <w:rFonts w:ascii="Angsana New" w:hAnsi="Angsana New"/>
          <w:bCs/>
          <w:sz w:val="28"/>
          <w:szCs w:val="28"/>
        </w:rPr>
        <w:t>256</w:t>
      </w:r>
      <w:r w:rsidR="00B53FE5">
        <w:rPr>
          <w:rFonts w:ascii="Angsana New" w:hAnsi="Angsana New"/>
          <w:bCs/>
          <w:sz w:val="28"/>
          <w:szCs w:val="28"/>
        </w:rPr>
        <w:t>2</w:t>
      </w:r>
      <w:r w:rsidRPr="001208CC">
        <w:rPr>
          <w:rFonts w:ascii="Angsana New" w:hAnsi="Angsana New"/>
          <w:bCs/>
          <w:sz w:val="28"/>
          <w:szCs w:val="28"/>
        </w:rPr>
        <w:t xml:space="preserve"> </w:t>
      </w:r>
      <w:r w:rsidRPr="001208CC">
        <w:rPr>
          <w:rFonts w:ascii="Angsana New" w:hAnsi="Angsana New"/>
          <w:b/>
          <w:sz w:val="28"/>
          <w:szCs w:val="28"/>
          <w:cs/>
        </w:rPr>
        <w:t>มีดังนี้</w:t>
      </w:r>
    </w:p>
    <w:p w14:paraId="2E4584AD" w14:textId="77777777" w:rsidR="00067894" w:rsidRPr="001208CC" w:rsidRDefault="00067894" w:rsidP="00067894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143"/>
        <w:gridCol w:w="1038"/>
        <w:gridCol w:w="274"/>
        <w:gridCol w:w="983"/>
        <w:gridCol w:w="272"/>
        <w:gridCol w:w="911"/>
        <w:gridCol w:w="242"/>
        <w:gridCol w:w="28"/>
        <w:gridCol w:w="977"/>
      </w:tblGrid>
      <w:tr w:rsidR="00067894" w:rsidRPr="001208CC" w14:paraId="5599D06D" w14:textId="77777777" w:rsidTr="003E1F3D">
        <w:trPr>
          <w:tblHeader/>
        </w:trPr>
        <w:tc>
          <w:tcPr>
            <w:tcW w:w="1895" w:type="pct"/>
          </w:tcPr>
          <w:p w14:paraId="3BFFA362" w14:textId="77777777" w:rsidR="00067894" w:rsidRPr="001208CC" w:rsidRDefault="00067894" w:rsidP="00CE216B">
            <w:pPr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sz w:val="28"/>
                <w:szCs w:val="28"/>
              </w:rPr>
              <w:br w:type="page"/>
            </w:r>
          </w:p>
        </w:tc>
        <w:tc>
          <w:tcPr>
            <w:tcW w:w="605" w:type="pct"/>
          </w:tcPr>
          <w:p w14:paraId="592BCBD4" w14:textId="77777777" w:rsidR="00067894" w:rsidRPr="001208C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4" w:type="pct"/>
            <w:gridSpan w:val="3"/>
          </w:tcPr>
          <w:p w14:paraId="00376D12" w14:textId="77777777" w:rsidR="00067894" w:rsidRPr="001208C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95FF1FA" w14:textId="77777777" w:rsidR="00067894" w:rsidRPr="001208C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2" w:type="pct"/>
            <w:gridSpan w:val="4"/>
          </w:tcPr>
          <w:p w14:paraId="20D2E4A2" w14:textId="77777777" w:rsidR="00067894" w:rsidRPr="001208C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E1F3D" w:rsidRPr="001208CC" w14:paraId="0FF8F169" w14:textId="77777777" w:rsidTr="003E1F3D">
        <w:trPr>
          <w:tblHeader/>
        </w:trPr>
        <w:tc>
          <w:tcPr>
            <w:tcW w:w="1895" w:type="pct"/>
          </w:tcPr>
          <w:p w14:paraId="49526DC1" w14:textId="77777777" w:rsidR="003E1F3D" w:rsidRPr="001208CC" w:rsidRDefault="003E1F3D" w:rsidP="00CE216B">
            <w:pPr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08DDBA92" w14:textId="5B4112F1" w:rsidR="003E1F3D" w:rsidRPr="001208CC" w:rsidRDefault="003E1F3D" w:rsidP="003E1F3D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49" w:type="pct"/>
          </w:tcPr>
          <w:p w14:paraId="3D4B25C4" w14:textId="49BE301F" w:rsidR="003E1F3D" w:rsidRPr="001208CC" w:rsidRDefault="003E1F3D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EE64D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5" w:type="pct"/>
          </w:tcPr>
          <w:p w14:paraId="06F4A8EC" w14:textId="77777777" w:rsidR="003E1F3D" w:rsidRPr="001208CC" w:rsidRDefault="003E1F3D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73011B9B" w14:textId="288DEFAE" w:rsidR="003E1F3D" w:rsidRPr="001208CC" w:rsidRDefault="003E1F3D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EE64D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4" w:type="pct"/>
          </w:tcPr>
          <w:p w14:paraId="0C8CFA27" w14:textId="77777777" w:rsidR="003E1F3D" w:rsidRPr="001208CC" w:rsidRDefault="003E1F3D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" w:type="pct"/>
          </w:tcPr>
          <w:p w14:paraId="176572ED" w14:textId="2F02BE64" w:rsidR="003E1F3D" w:rsidRPr="001208CC" w:rsidRDefault="003E1F3D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EE64D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8" w:type="pct"/>
          </w:tcPr>
          <w:p w14:paraId="29F6AFE3" w14:textId="77777777" w:rsidR="003E1F3D" w:rsidRPr="001208CC" w:rsidRDefault="003E1F3D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14:paraId="77C65D5F" w14:textId="44F72B19" w:rsidR="003E1F3D" w:rsidRPr="001208CC" w:rsidRDefault="003E1F3D" w:rsidP="00CE216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EE64D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067894" w:rsidRPr="001208CC" w14:paraId="120A9D1B" w14:textId="77777777" w:rsidTr="003E1F3D">
        <w:trPr>
          <w:tblHeader/>
        </w:trPr>
        <w:tc>
          <w:tcPr>
            <w:tcW w:w="1895" w:type="pct"/>
          </w:tcPr>
          <w:p w14:paraId="5C521233" w14:textId="77777777" w:rsidR="00067894" w:rsidRPr="001208CC" w:rsidRDefault="00067894" w:rsidP="00CE216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53910C30" w14:textId="77777777" w:rsidR="00067894" w:rsidRPr="001208CC" w:rsidRDefault="00067894" w:rsidP="00CE21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00" w:type="pct"/>
            <w:gridSpan w:val="8"/>
          </w:tcPr>
          <w:p w14:paraId="7E8D6939" w14:textId="77777777" w:rsidR="00067894" w:rsidRPr="001208CC" w:rsidRDefault="00067894" w:rsidP="00CE216B">
            <w:pPr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53FE5" w:rsidRPr="001208CC" w14:paraId="0257FB73" w14:textId="77777777" w:rsidTr="003E1F3D">
        <w:tc>
          <w:tcPr>
            <w:tcW w:w="1895" w:type="pct"/>
          </w:tcPr>
          <w:p w14:paraId="3C39CFC7" w14:textId="77777777" w:rsidR="00B53FE5" w:rsidRPr="001208CC" w:rsidRDefault="00B53FE5" w:rsidP="00B53FE5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1208C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605" w:type="pct"/>
          </w:tcPr>
          <w:p w14:paraId="10E4DD43" w14:textId="77777777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37091042" w14:textId="7D934AE3" w:rsidR="00B53FE5" w:rsidRPr="001208CC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163.60</w:t>
            </w:r>
          </w:p>
        </w:tc>
        <w:tc>
          <w:tcPr>
            <w:tcW w:w="145" w:type="pct"/>
          </w:tcPr>
          <w:p w14:paraId="71C1814D" w14:textId="77777777" w:rsidR="00B53FE5" w:rsidRPr="001208CC" w:rsidRDefault="00B53FE5" w:rsidP="00B53FE5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278A5232" w14:textId="2D4CDAF2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177.48</w:t>
            </w:r>
          </w:p>
        </w:tc>
        <w:tc>
          <w:tcPr>
            <w:tcW w:w="144" w:type="pct"/>
          </w:tcPr>
          <w:p w14:paraId="00801F4F" w14:textId="77777777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" w:type="pct"/>
          </w:tcPr>
          <w:p w14:paraId="4E3DD6B1" w14:textId="2058D388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35621899" w14:textId="77777777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0F5671CA" w14:textId="77777777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960AB" w:rsidRPr="001208CC" w14:paraId="50F0F4E5" w14:textId="77777777" w:rsidTr="003E1F3D">
        <w:tc>
          <w:tcPr>
            <w:tcW w:w="1895" w:type="pct"/>
          </w:tcPr>
          <w:p w14:paraId="626C778E" w14:textId="783F7F13" w:rsidR="00F960AB" w:rsidRPr="001208CC" w:rsidRDefault="00F960AB" w:rsidP="00B53FE5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605" w:type="pct"/>
          </w:tcPr>
          <w:p w14:paraId="7633656A" w14:textId="60BCBF2C" w:rsidR="00F960AB" w:rsidRPr="00587AEF" w:rsidRDefault="003E1F3D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87A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549" w:type="pct"/>
          </w:tcPr>
          <w:p w14:paraId="2CC683C0" w14:textId="252354C3" w:rsidR="00F960AB" w:rsidRPr="001208CC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(161.81)</w:t>
            </w:r>
          </w:p>
        </w:tc>
        <w:tc>
          <w:tcPr>
            <w:tcW w:w="145" w:type="pct"/>
          </w:tcPr>
          <w:p w14:paraId="56B93A7C" w14:textId="77777777" w:rsidR="00F960AB" w:rsidRPr="001208CC" w:rsidRDefault="00F960AB" w:rsidP="00B53FE5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1B0589CE" w14:textId="5777860B" w:rsidR="00F960AB" w:rsidRPr="001208CC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E8466BF" w14:textId="77777777" w:rsidR="00F960AB" w:rsidRPr="001208CC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" w:type="pct"/>
          </w:tcPr>
          <w:p w14:paraId="78668F17" w14:textId="1F5E3F98" w:rsidR="00F960AB" w:rsidRPr="001208CC" w:rsidRDefault="00F960AB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118C602B" w14:textId="77777777" w:rsidR="00F960AB" w:rsidRPr="001208CC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5151FA02" w14:textId="303017ED" w:rsidR="00F960AB" w:rsidRPr="001208CC" w:rsidRDefault="007149AA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53FE5" w:rsidRPr="001208CC" w14:paraId="6119DB17" w14:textId="77777777" w:rsidTr="003E1F3D">
        <w:tc>
          <w:tcPr>
            <w:tcW w:w="1895" w:type="pct"/>
          </w:tcPr>
          <w:p w14:paraId="04560C93" w14:textId="5E99640F" w:rsidR="00B53FE5" w:rsidRPr="001208CC" w:rsidRDefault="00B9078B" w:rsidP="00B53FE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907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3FE5" w:rsidRPr="001208CC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605" w:type="pct"/>
          </w:tcPr>
          <w:p w14:paraId="742D13CE" w14:textId="77777777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005DC3B6" w14:textId="6DC8A698" w:rsidR="00B53FE5" w:rsidRPr="001208CC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(1.72)</w:t>
            </w:r>
          </w:p>
        </w:tc>
        <w:tc>
          <w:tcPr>
            <w:tcW w:w="145" w:type="pct"/>
          </w:tcPr>
          <w:p w14:paraId="2829C774" w14:textId="77777777" w:rsidR="00B53FE5" w:rsidRPr="001208CC" w:rsidRDefault="00B53FE5" w:rsidP="00B53FE5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14:paraId="65D578AB" w14:textId="3B3C496A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(11.99)</w:t>
            </w:r>
          </w:p>
        </w:tc>
        <w:tc>
          <w:tcPr>
            <w:tcW w:w="144" w:type="pct"/>
          </w:tcPr>
          <w:p w14:paraId="498323F1" w14:textId="77777777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" w:type="pct"/>
          </w:tcPr>
          <w:p w14:paraId="4706BD00" w14:textId="0AB7BD4F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688D8AC7" w14:textId="77777777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1911F612" w14:textId="77777777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53FE5" w:rsidRPr="001208CC" w14:paraId="69993991" w14:textId="77777777" w:rsidTr="003E1F3D">
        <w:tc>
          <w:tcPr>
            <w:tcW w:w="1895" w:type="pct"/>
          </w:tcPr>
          <w:p w14:paraId="72DB09A5" w14:textId="77777777" w:rsidR="00B53FE5" w:rsidRPr="001208CC" w:rsidRDefault="00B53FE5" w:rsidP="00B53FE5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1208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5" w:type="pct"/>
          </w:tcPr>
          <w:p w14:paraId="580DF58D" w14:textId="77777777" w:rsidR="00B53FE5" w:rsidRPr="001208CC" w:rsidRDefault="00B53FE5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2A9210BE" w14:textId="641E2AE2" w:rsidR="00B53FE5" w:rsidRPr="001208CC" w:rsidRDefault="00F960AB" w:rsidP="00B53FE5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0.07</w:t>
            </w:r>
          </w:p>
        </w:tc>
        <w:tc>
          <w:tcPr>
            <w:tcW w:w="145" w:type="pct"/>
          </w:tcPr>
          <w:p w14:paraId="40991FCA" w14:textId="77777777" w:rsidR="00B53FE5" w:rsidRPr="001208CC" w:rsidRDefault="00B53FE5" w:rsidP="00B53FE5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4D656F42" w14:textId="178EBC8E" w:rsidR="00B53FE5" w:rsidRPr="001208CC" w:rsidRDefault="00B53FE5" w:rsidP="00B53FE5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</w:rPr>
              <w:t>165.49</w:t>
            </w:r>
          </w:p>
        </w:tc>
        <w:tc>
          <w:tcPr>
            <w:tcW w:w="144" w:type="pct"/>
          </w:tcPr>
          <w:p w14:paraId="476A1FE0" w14:textId="77777777" w:rsidR="00B53FE5" w:rsidRPr="001208CC" w:rsidRDefault="00B53FE5" w:rsidP="00B53FE5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4D55B99A" w14:textId="2CA4C73E" w:rsidR="00B53FE5" w:rsidRPr="001208CC" w:rsidRDefault="00B53FE5" w:rsidP="00B53FE5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6CBE31FE" w14:textId="77777777" w:rsidR="00B53FE5" w:rsidRPr="001208CC" w:rsidRDefault="00B53FE5" w:rsidP="00B53FE5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5790D070" w14:textId="77777777" w:rsidR="00B53FE5" w:rsidRPr="001208CC" w:rsidRDefault="00B53FE5" w:rsidP="00B53FE5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17EDE0BE" w14:textId="77777777" w:rsidR="00023490" w:rsidRPr="001208CC" w:rsidRDefault="00023490" w:rsidP="00BF32A7">
      <w:pPr>
        <w:pStyle w:val="block"/>
        <w:tabs>
          <w:tab w:val="left" w:pos="486"/>
        </w:tabs>
        <w:spacing w:after="0" w:line="240" w:lineRule="auto"/>
        <w:ind w:left="22"/>
        <w:jc w:val="both"/>
        <w:rPr>
          <w:rFonts w:ascii="Angsana New" w:hAnsi="Angsana New" w:cs="Angsana New"/>
          <w:sz w:val="28"/>
          <w:szCs w:val="28"/>
          <w:lang w:val="en-US" w:bidi="th-TH"/>
        </w:rPr>
      </w:pPr>
    </w:p>
    <w:p w14:paraId="0C49636E" w14:textId="77777777" w:rsidR="00023490" w:rsidRPr="001208CC" w:rsidRDefault="00023490" w:rsidP="00BF32A7">
      <w:pPr>
        <w:pStyle w:val="block"/>
        <w:tabs>
          <w:tab w:val="left" w:pos="486"/>
        </w:tabs>
        <w:spacing w:after="0" w:line="240" w:lineRule="auto"/>
        <w:ind w:left="22"/>
        <w:jc w:val="both"/>
        <w:rPr>
          <w:rFonts w:ascii="Angsana New" w:hAnsi="Angsana New" w:cs="Angsana New"/>
          <w:sz w:val="28"/>
          <w:szCs w:val="28"/>
          <w:lang w:val="en-US" w:bidi="th-TH"/>
        </w:rPr>
      </w:pPr>
    </w:p>
    <w:p w14:paraId="7678362C" w14:textId="77777777" w:rsidR="004559FA" w:rsidRPr="002D15D4" w:rsidRDefault="003C0B49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1208CC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A24D9C" w:rsidRPr="002761F2">
        <w:rPr>
          <w:rFonts w:ascii="Angsana New" w:hAnsi="Angsana New"/>
          <w:b/>
          <w:bCs/>
          <w:sz w:val="28"/>
          <w:szCs w:val="28"/>
          <w:cs/>
        </w:rPr>
        <w:t>หุ้นกู้</w:t>
      </w:r>
    </w:p>
    <w:p w14:paraId="7CC32431" w14:textId="77777777" w:rsidR="00E36CC4" w:rsidRPr="001208CC" w:rsidRDefault="00E36CC4" w:rsidP="00E36CC4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1350"/>
        <w:gridCol w:w="1260"/>
        <w:gridCol w:w="1800"/>
        <w:gridCol w:w="1800"/>
        <w:gridCol w:w="1620"/>
        <w:gridCol w:w="270"/>
        <w:gridCol w:w="1530"/>
      </w:tblGrid>
      <w:tr w:rsidR="005E418B" w:rsidRPr="001208CC" w14:paraId="7EE45707" w14:textId="77777777" w:rsidTr="00FD670F">
        <w:tc>
          <w:tcPr>
            <w:tcW w:w="1350" w:type="dxa"/>
          </w:tcPr>
          <w:p w14:paraId="65506435" w14:textId="77777777" w:rsidR="005E418B" w:rsidRPr="001208CC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21418F" w14:textId="77777777" w:rsidR="005E418B" w:rsidRPr="001208C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DCF1E7" w14:textId="77777777" w:rsidR="005E418B" w:rsidRPr="001208C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D38F46C" w14:textId="77777777" w:rsidR="005E418B" w:rsidRPr="001208CC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1D05B458" w14:textId="44E35E94" w:rsidR="005E418B" w:rsidRPr="001208CC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  <w:r w:rsidR="00FD670F" w:rsidRPr="001208CC">
              <w:rPr>
                <w:rFonts w:ascii="Angsana New" w:hAnsi="Angsana New"/>
                <w:bCs/>
                <w:sz w:val="28"/>
                <w:szCs w:val="28"/>
              </w:rPr>
              <w:t xml:space="preserve"> / </w:t>
            </w:r>
            <w:r w:rsidR="00FD670F" w:rsidRPr="001208CC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418B" w:rsidRPr="001208CC" w14:paraId="3E2A1961" w14:textId="77777777" w:rsidTr="00FD670F">
        <w:tc>
          <w:tcPr>
            <w:tcW w:w="1350" w:type="dxa"/>
          </w:tcPr>
          <w:p w14:paraId="18EB9730" w14:textId="77777777" w:rsidR="005E418B" w:rsidRPr="001208CC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13D8CB" w14:textId="77777777" w:rsidR="005E418B" w:rsidRPr="001208C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อัตรา</w:t>
            </w:r>
          </w:p>
        </w:tc>
        <w:tc>
          <w:tcPr>
            <w:tcW w:w="1800" w:type="dxa"/>
          </w:tcPr>
          <w:p w14:paraId="11709ABF" w14:textId="77777777" w:rsidR="005E418B" w:rsidRPr="001208C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00" w:type="dxa"/>
          </w:tcPr>
          <w:p w14:paraId="27ED514D" w14:textId="77777777" w:rsidR="005E418B" w:rsidRPr="001208CC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620" w:type="dxa"/>
          </w:tcPr>
          <w:p w14:paraId="5654CE7D" w14:textId="77777777" w:rsidR="005E418B" w:rsidRPr="001208CC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1208CC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E82713F" w14:textId="77777777" w:rsidR="005E418B" w:rsidRPr="001208CC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D3F3D94" w14:textId="77777777" w:rsidR="005E418B" w:rsidRPr="001208CC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1208CC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5E418B" w:rsidRPr="001208CC" w14:paraId="12611B7D" w14:textId="77777777" w:rsidTr="00FD670F">
        <w:tc>
          <w:tcPr>
            <w:tcW w:w="1350" w:type="dxa"/>
          </w:tcPr>
          <w:p w14:paraId="701C6412" w14:textId="77777777" w:rsidR="005E418B" w:rsidRPr="001208CC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37EB79" w14:textId="77777777" w:rsidR="005E418B" w:rsidRPr="001208C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00" w:type="dxa"/>
          </w:tcPr>
          <w:p w14:paraId="585127D8" w14:textId="77777777" w:rsidR="005E418B" w:rsidRPr="001208C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3C726DB9" w14:textId="77777777" w:rsidR="005E418B" w:rsidRPr="001208CC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ชำระ</w:t>
            </w:r>
          </w:p>
        </w:tc>
        <w:tc>
          <w:tcPr>
            <w:tcW w:w="1620" w:type="dxa"/>
          </w:tcPr>
          <w:p w14:paraId="0CE82D66" w14:textId="7D484312" w:rsidR="005E418B" w:rsidRPr="001208CC" w:rsidRDefault="00711E7A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256</w:t>
            </w:r>
            <w:r w:rsidR="00AE1DAA" w:rsidRPr="00AE1DA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22257B4" w14:textId="77777777" w:rsidR="005E418B" w:rsidRPr="001208CC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8B7054" w14:textId="1225872A" w:rsidR="005E418B" w:rsidRPr="00AE1DAA" w:rsidRDefault="00711E7A" w:rsidP="005E418B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256</w:t>
            </w:r>
            <w:r w:rsidR="00AE1DAA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5E418B" w:rsidRPr="001208CC" w14:paraId="749B5717" w14:textId="77777777" w:rsidTr="00FD670F">
        <w:tc>
          <w:tcPr>
            <w:tcW w:w="1350" w:type="dxa"/>
          </w:tcPr>
          <w:p w14:paraId="32683D23" w14:textId="77777777" w:rsidR="005E418B" w:rsidRPr="001208CC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FE406E" w14:textId="77777777" w:rsidR="005E418B" w:rsidRPr="001208CC" w:rsidRDefault="005E418B" w:rsidP="00E72FB6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2BFA9833" w14:textId="77777777" w:rsidR="005E418B" w:rsidRPr="001208C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7ADA702" w14:textId="77777777" w:rsidR="005E418B" w:rsidRPr="001208CC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6BECC054" w14:textId="77777777" w:rsidR="005E418B" w:rsidRPr="001208CC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6E12" w:rsidRPr="001208CC" w14:paraId="1E8E7784" w14:textId="77777777" w:rsidTr="00FD670F">
        <w:tc>
          <w:tcPr>
            <w:tcW w:w="1350" w:type="dxa"/>
            <w:shd w:val="clear" w:color="auto" w:fill="auto"/>
          </w:tcPr>
          <w:p w14:paraId="1AAC3215" w14:textId="77777777" w:rsidR="00DA6E12" w:rsidRPr="001208CC" w:rsidRDefault="00DA6E12" w:rsidP="00DA6E12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ครั้งที่ </w:t>
            </w:r>
            <w:r w:rsidRPr="001208CC">
              <w:rPr>
                <w:rFonts w:ascii="Angsana New" w:hAnsi="Angsana New"/>
                <w:bCs/>
                <w:sz w:val="28"/>
                <w:szCs w:val="28"/>
              </w:rPr>
              <w:t>1/2561</w:t>
            </w:r>
          </w:p>
        </w:tc>
        <w:tc>
          <w:tcPr>
            <w:tcW w:w="1260" w:type="dxa"/>
            <w:shd w:val="clear" w:color="auto" w:fill="auto"/>
          </w:tcPr>
          <w:p w14:paraId="5B0A1B4E" w14:textId="77777777" w:rsidR="00DA6E12" w:rsidRPr="001208C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3.85</w:t>
            </w:r>
          </w:p>
        </w:tc>
        <w:tc>
          <w:tcPr>
            <w:tcW w:w="1800" w:type="dxa"/>
            <w:shd w:val="clear" w:color="auto" w:fill="auto"/>
          </w:tcPr>
          <w:p w14:paraId="2DC66AB6" w14:textId="77777777" w:rsidR="00DA6E12" w:rsidRPr="001208C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 xml:space="preserve">22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  <w:r w:rsidRPr="001208C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14:paraId="2FF886C2" w14:textId="1B630283" w:rsidR="00DA6E12" w:rsidRPr="00264C18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64C18">
              <w:rPr>
                <w:rFonts w:ascii="Angsana New" w:hAnsi="Angsana New"/>
                <w:bCs/>
                <w:sz w:val="28"/>
                <w:szCs w:val="28"/>
              </w:rPr>
              <w:t xml:space="preserve">22 </w:t>
            </w:r>
            <w:r w:rsidRPr="00264C18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  <w:r w:rsidRPr="00264C18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="00264C18" w:rsidRPr="00264C18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C56949E" w14:textId="3ECC1BA2" w:rsidR="00DA6E12" w:rsidRPr="001208CC" w:rsidRDefault="00854AEB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994.50</w:t>
            </w:r>
          </w:p>
        </w:tc>
        <w:tc>
          <w:tcPr>
            <w:tcW w:w="270" w:type="dxa"/>
            <w:shd w:val="clear" w:color="auto" w:fill="auto"/>
          </w:tcPr>
          <w:p w14:paraId="509070ED" w14:textId="77777777" w:rsidR="00DA6E12" w:rsidRPr="001208CC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04913EE" w14:textId="4AB8E7D3" w:rsidR="00DA6E12" w:rsidRPr="001208CC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999.50</w:t>
            </w:r>
          </w:p>
        </w:tc>
      </w:tr>
      <w:tr w:rsidR="00DA6E12" w:rsidRPr="001208CC" w14:paraId="1536D831" w14:textId="77777777" w:rsidTr="00FD670F">
        <w:tc>
          <w:tcPr>
            <w:tcW w:w="2610" w:type="dxa"/>
            <w:gridSpan w:val="2"/>
            <w:shd w:val="clear" w:color="auto" w:fill="auto"/>
          </w:tcPr>
          <w:p w14:paraId="5A8BC590" w14:textId="77777777" w:rsidR="00DA6E12" w:rsidRPr="001208CC" w:rsidRDefault="00DA6E12" w:rsidP="00DA6E12">
            <w:pPr>
              <w:spacing w:line="240" w:lineRule="auto"/>
              <w:ind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รวมหุ้นกู้ </w:t>
            </w:r>
            <w:r w:rsidRPr="001208CC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1208C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800" w:type="dxa"/>
            <w:shd w:val="clear" w:color="auto" w:fill="auto"/>
          </w:tcPr>
          <w:p w14:paraId="3F271182" w14:textId="77777777" w:rsidR="00DA6E12" w:rsidRPr="001208C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8D78D27" w14:textId="77777777" w:rsidR="00DA6E12" w:rsidRPr="001208C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04F04B5" w14:textId="7EFEA3F9" w:rsidR="00DA6E12" w:rsidRPr="001208CC" w:rsidRDefault="00854AEB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5274710A" w14:textId="77777777" w:rsidR="00DA6E12" w:rsidRPr="001208CC" w:rsidRDefault="00DA6E12" w:rsidP="00DA6E12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216BF1" w14:textId="264C1B4C" w:rsidR="00DA6E12" w:rsidRPr="00DA6E12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DA6E12">
              <w:rPr>
                <w:rFonts w:ascii="Angsana New" w:hAnsi="Angsana New"/>
                <w:b/>
                <w:sz w:val="28"/>
                <w:szCs w:val="28"/>
              </w:rPr>
              <w:t>999.50</w:t>
            </w:r>
          </w:p>
        </w:tc>
      </w:tr>
      <w:tr w:rsidR="00DA6E12" w:rsidRPr="001208CC" w14:paraId="6B918BFE" w14:textId="77777777" w:rsidTr="00FD670F">
        <w:tc>
          <w:tcPr>
            <w:tcW w:w="4410" w:type="dxa"/>
            <w:gridSpan w:val="3"/>
            <w:shd w:val="clear" w:color="auto" w:fill="auto"/>
          </w:tcPr>
          <w:p w14:paraId="741088E5" w14:textId="77777777" w:rsidR="00DA6E12" w:rsidRPr="001208CC" w:rsidRDefault="00DA6E12" w:rsidP="00DA6E12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หัก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00" w:type="dxa"/>
            <w:shd w:val="clear" w:color="auto" w:fill="auto"/>
          </w:tcPr>
          <w:p w14:paraId="3960A2C4" w14:textId="77777777" w:rsidR="00DA6E12" w:rsidRPr="001208C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51107F" w14:textId="24BC2580" w:rsidR="00DA6E12" w:rsidRPr="001208CC" w:rsidRDefault="00854AEB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(0.82)</w:t>
            </w:r>
          </w:p>
        </w:tc>
        <w:tc>
          <w:tcPr>
            <w:tcW w:w="270" w:type="dxa"/>
          </w:tcPr>
          <w:p w14:paraId="7FF2A310" w14:textId="77777777" w:rsidR="00DA6E12" w:rsidRPr="001208CC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668F3B" w14:textId="53784E9A" w:rsidR="00DA6E12" w:rsidRPr="001208CC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(0.95)</w:t>
            </w:r>
          </w:p>
        </w:tc>
      </w:tr>
      <w:tr w:rsidR="00DA6E12" w:rsidRPr="001208CC" w14:paraId="2E2ACE43" w14:textId="77777777" w:rsidTr="00FD670F">
        <w:tc>
          <w:tcPr>
            <w:tcW w:w="1350" w:type="dxa"/>
            <w:shd w:val="clear" w:color="auto" w:fill="auto"/>
          </w:tcPr>
          <w:p w14:paraId="49B48D01" w14:textId="77777777" w:rsidR="00DA6E12" w:rsidRPr="001208CC" w:rsidRDefault="00DA6E12" w:rsidP="00DA6E12">
            <w:pPr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หุ้นกู้ </w:t>
            </w:r>
            <w:r w:rsidRPr="001208CC"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1208CC">
              <w:rPr>
                <w:rFonts w:ascii="Angsana New" w:hAnsi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2E923169" w14:textId="77777777" w:rsidR="00DA6E12" w:rsidRPr="001208C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97E5F03" w14:textId="77777777" w:rsidR="00DA6E12" w:rsidRPr="001208C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00FD613" w14:textId="77777777" w:rsidR="00DA6E12" w:rsidRPr="001208C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46487" w14:textId="78F522C7" w:rsidR="00DA6E12" w:rsidRPr="001208CC" w:rsidRDefault="00854AEB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993.68</w:t>
            </w:r>
          </w:p>
        </w:tc>
        <w:tc>
          <w:tcPr>
            <w:tcW w:w="270" w:type="dxa"/>
          </w:tcPr>
          <w:p w14:paraId="69E16FC6" w14:textId="77777777" w:rsidR="00DA6E12" w:rsidRPr="001208CC" w:rsidRDefault="00DA6E12" w:rsidP="00DA6E12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89EBE1" w14:textId="1AA48C63" w:rsidR="00DA6E12" w:rsidRPr="001208CC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998.55</w:t>
            </w:r>
          </w:p>
        </w:tc>
      </w:tr>
      <w:tr w:rsidR="00DA6E12" w:rsidRPr="001208CC" w14:paraId="2B49D219" w14:textId="77777777" w:rsidTr="00FD670F">
        <w:tc>
          <w:tcPr>
            <w:tcW w:w="1350" w:type="dxa"/>
          </w:tcPr>
          <w:p w14:paraId="3B37AAAB" w14:textId="77777777" w:rsidR="00DA6E12" w:rsidRPr="001208CC" w:rsidRDefault="00DA6E12" w:rsidP="00DA6E12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9B4327" w14:textId="77777777" w:rsidR="00DA6E12" w:rsidRPr="001208C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6C11A0" w14:textId="77777777" w:rsidR="00DA6E12" w:rsidRPr="001208C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8ECF486" w14:textId="77777777" w:rsidR="00DA6E12" w:rsidRPr="001208C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56DAADF" w14:textId="77777777" w:rsidR="00DA6E12" w:rsidRPr="001208CC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40FFF5" w14:textId="77777777" w:rsidR="00DA6E12" w:rsidRPr="001208CC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7A836C5" w14:textId="77777777" w:rsidR="00DA6E12" w:rsidRPr="001208C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DA6E12" w:rsidRPr="001208CC" w14:paraId="44CEEB8E" w14:textId="77777777" w:rsidTr="00F975D1">
        <w:tc>
          <w:tcPr>
            <w:tcW w:w="1350" w:type="dxa"/>
          </w:tcPr>
          <w:p w14:paraId="4A0DDB34" w14:textId="77777777" w:rsidR="00DA6E12" w:rsidRPr="001208CC" w:rsidRDefault="00DA6E12" w:rsidP="00DA6E12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109F36BB" w14:textId="77777777" w:rsidR="00DA6E12" w:rsidRPr="001208C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703596F" w14:textId="77777777" w:rsidR="00DA6E12" w:rsidRPr="001208C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8AC553" w14:textId="77777777" w:rsidR="00DA6E12" w:rsidRPr="001208C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C0DE5C" w14:textId="77777777" w:rsidR="00DA6E12" w:rsidRPr="001208CC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F6E21" w14:textId="77777777" w:rsidR="00DA6E12" w:rsidRPr="001208CC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D0A176" w14:textId="77777777" w:rsidR="00DA6E12" w:rsidRPr="001208C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</w:tr>
      <w:tr w:rsidR="00DA6E12" w:rsidRPr="001208CC" w14:paraId="32684B66" w14:textId="77777777" w:rsidTr="00F975D1">
        <w:tc>
          <w:tcPr>
            <w:tcW w:w="2610" w:type="dxa"/>
            <w:gridSpan w:val="2"/>
          </w:tcPr>
          <w:p w14:paraId="1155CBD2" w14:textId="77777777" w:rsidR="00DA6E12" w:rsidRPr="001208CC" w:rsidRDefault="00DA6E12" w:rsidP="00DA6E12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00" w:type="dxa"/>
          </w:tcPr>
          <w:p w14:paraId="2378DF9A" w14:textId="77777777" w:rsidR="00DA6E12" w:rsidRPr="001208C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26E624" w14:textId="77777777" w:rsidR="00DA6E12" w:rsidRPr="001208C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257F30E" w14:textId="22A0FCED" w:rsidR="00DA6E12" w:rsidRPr="00F975D1" w:rsidRDefault="00854AEB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F975D1">
              <w:rPr>
                <w:rFonts w:ascii="Angsana New" w:hAnsi="Angsana New"/>
                <w:b/>
                <w:sz w:val="28"/>
                <w:szCs w:val="28"/>
              </w:rPr>
              <w:t>993.68</w:t>
            </w:r>
          </w:p>
        </w:tc>
        <w:tc>
          <w:tcPr>
            <w:tcW w:w="270" w:type="dxa"/>
          </w:tcPr>
          <w:p w14:paraId="43144337" w14:textId="77777777" w:rsidR="00DA6E12" w:rsidRPr="00F975D1" w:rsidRDefault="00DA6E12" w:rsidP="00DA6E12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B637ABB" w14:textId="156FE8A7" w:rsidR="00DA6E12" w:rsidRPr="00F975D1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F975D1">
              <w:rPr>
                <w:rFonts w:ascii="Angsana New" w:hAnsi="Angsana New"/>
                <w:b/>
                <w:sz w:val="28"/>
                <w:szCs w:val="28"/>
              </w:rPr>
              <w:t>998.55</w:t>
            </w:r>
          </w:p>
        </w:tc>
      </w:tr>
    </w:tbl>
    <w:p w14:paraId="7DE0BD05" w14:textId="77777777" w:rsidR="00FD670F" w:rsidRPr="00F322E1" w:rsidRDefault="00FD670F" w:rsidP="009C260D">
      <w:pPr>
        <w:ind w:left="540" w:right="-25"/>
        <w:rPr>
          <w:rFonts w:ascii="Angsana New" w:hAnsi="Angsana New"/>
          <w:spacing w:val="-1"/>
          <w:sz w:val="28"/>
          <w:szCs w:val="28"/>
        </w:rPr>
      </w:pPr>
    </w:p>
    <w:p w14:paraId="6D2A74F9" w14:textId="77777777" w:rsidR="009C260D" w:rsidRPr="00F322E1" w:rsidRDefault="004F7B85" w:rsidP="009C260D">
      <w:pPr>
        <w:ind w:left="540" w:right="-25"/>
        <w:rPr>
          <w:rFonts w:ascii="Angsana New" w:hAnsi="Angsana New"/>
          <w:sz w:val="28"/>
          <w:szCs w:val="28"/>
        </w:rPr>
      </w:pPr>
      <w:r w:rsidRPr="00F322E1">
        <w:rPr>
          <w:rFonts w:ascii="Angsana New" w:hAnsi="Angsana New" w:hint="cs"/>
          <w:sz w:val="28"/>
          <w:szCs w:val="28"/>
          <w:cs/>
        </w:rPr>
        <w:t>กลุ่ม</w:t>
      </w:r>
      <w:r w:rsidR="006F54E8" w:rsidRPr="00F322E1">
        <w:rPr>
          <w:rFonts w:ascii="Angsana New" w:hAnsi="Angsana New"/>
          <w:sz w:val="28"/>
          <w:szCs w:val="28"/>
          <w:cs/>
        </w:rPr>
        <w:t>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F322E1">
        <w:rPr>
          <w:rFonts w:ascii="Angsana New" w:hAnsi="Angsana New"/>
          <w:sz w:val="28"/>
          <w:szCs w:val="28"/>
          <w:cs/>
        </w:rPr>
        <w:t>มีหลักประกัน และไม่มีผู้แทนผู้</w:t>
      </w:r>
      <w:r w:rsidR="006F54E8" w:rsidRPr="00F322E1">
        <w:rPr>
          <w:rFonts w:ascii="Angsana New" w:hAnsi="Angsana New"/>
          <w:sz w:val="28"/>
          <w:szCs w:val="28"/>
          <w:cs/>
        </w:rPr>
        <w:t>ถือหุ้นกู้</w:t>
      </w:r>
    </w:p>
    <w:p w14:paraId="728703C7" w14:textId="10D3CAEE" w:rsidR="006F54E8" w:rsidRPr="00F322E1" w:rsidRDefault="006F54E8" w:rsidP="009C260D">
      <w:pPr>
        <w:ind w:left="540" w:right="-25"/>
        <w:rPr>
          <w:rFonts w:ascii="Angsana New" w:hAnsi="Angsana New"/>
          <w:sz w:val="28"/>
          <w:szCs w:val="28"/>
          <w:cs/>
        </w:rPr>
      </w:pPr>
      <w:r w:rsidRPr="00F322E1">
        <w:rPr>
          <w:rFonts w:ascii="Angsana New" w:hAnsi="Angsana New"/>
          <w:sz w:val="28"/>
          <w:szCs w:val="28"/>
          <w:cs/>
        </w:rPr>
        <w:t xml:space="preserve">ซึ่งชำระดอกเบี้ยทุก </w:t>
      </w:r>
      <w:r w:rsidRPr="00F322E1">
        <w:rPr>
          <w:rFonts w:ascii="Angsana New" w:hAnsi="Angsana New"/>
          <w:sz w:val="28"/>
          <w:szCs w:val="28"/>
        </w:rPr>
        <w:t xml:space="preserve">6 </w:t>
      </w:r>
      <w:r w:rsidRPr="00F322E1">
        <w:rPr>
          <w:rFonts w:ascii="Angsana New" w:hAnsi="Angsana New"/>
          <w:sz w:val="28"/>
          <w:szCs w:val="28"/>
          <w:cs/>
        </w:rPr>
        <w:t>เดือน ตลอดอายุหุ้นกู้</w:t>
      </w:r>
    </w:p>
    <w:p w14:paraId="40A8E5E6" w14:textId="77777777" w:rsidR="00C24787" w:rsidRPr="001208CC" w:rsidRDefault="00C24787" w:rsidP="00C24787">
      <w:pPr>
        <w:pStyle w:val="NoSpacing"/>
        <w:rPr>
          <w:rFonts w:ascii="Angsana New" w:hAnsi="Angsana New"/>
          <w:sz w:val="28"/>
          <w:szCs w:val="28"/>
        </w:rPr>
      </w:pPr>
    </w:p>
    <w:p w14:paraId="2A888518" w14:textId="647858EC" w:rsidR="00736AF2" w:rsidRPr="001208CC" w:rsidRDefault="00736AF2" w:rsidP="00736AF2">
      <w:pPr>
        <w:ind w:left="540" w:right="-25"/>
        <w:rPr>
          <w:rFonts w:ascii="Angsana New" w:hAnsi="Angsana New"/>
          <w:spacing w:val="-4"/>
          <w:sz w:val="28"/>
          <w:szCs w:val="28"/>
        </w:rPr>
      </w:pPr>
      <w:r w:rsidRPr="001208CC">
        <w:rPr>
          <w:rFonts w:ascii="Angsana New" w:hAnsi="Angsana New"/>
          <w:spacing w:val="-4"/>
          <w:sz w:val="28"/>
          <w:szCs w:val="28"/>
          <w:cs/>
        </w:rPr>
        <w:t>ทั้งนี้</w:t>
      </w:r>
      <w:r w:rsidR="004F7B85" w:rsidRPr="001208C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1208CC">
        <w:rPr>
          <w:rFonts w:ascii="Angsana New" w:hAnsi="Angsana New"/>
          <w:spacing w:val="-4"/>
          <w:sz w:val="28"/>
          <w:szCs w:val="28"/>
          <w:cs/>
        </w:rPr>
        <w:t>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5266A9B5" w14:textId="2C3F1135" w:rsidR="00100B83" w:rsidRPr="001208CC" w:rsidRDefault="00100B83" w:rsidP="00736AF2">
      <w:pPr>
        <w:ind w:left="540" w:right="-25"/>
        <w:rPr>
          <w:rFonts w:ascii="Angsana New" w:hAnsi="Angsana New"/>
          <w:spacing w:val="-4"/>
          <w:sz w:val="28"/>
          <w:szCs w:val="28"/>
        </w:rPr>
      </w:pPr>
    </w:p>
    <w:p w14:paraId="0A83FB65" w14:textId="044FFCB4" w:rsidR="00FD670F" w:rsidRPr="001208CC" w:rsidRDefault="00FD670F" w:rsidP="00736AF2">
      <w:pPr>
        <w:ind w:left="540" w:right="-25"/>
        <w:rPr>
          <w:rFonts w:ascii="Angsana New" w:hAnsi="Angsana New"/>
          <w:spacing w:val="-4"/>
          <w:sz w:val="28"/>
          <w:szCs w:val="28"/>
        </w:rPr>
      </w:pPr>
    </w:p>
    <w:p w14:paraId="0B9E42E9" w14:textId="51799CFD" w:rsidR="00FD670F" w:rsidRPr="001208CC" w:rsidRDefault="00FD670F">
      <w:pPr>
        <w:spacing w:line="240" w:lineRule="auto"/>
        <w:jc w:val="left"/>
        <w:rPr>
          <w:rFonts w:ascii="Angsana New" w:hAnsi="Angsana New"/>
          <w:spacing w:val="-4"/>
          <w:sz w:val="28"/>
          <w:szCs w:val="28"/>
          <w:cs/>
        </w:rPr>
      </w:pPr>
      <w:r w:rsidRPr="001208CC">
        <w:rPr>
          <w:rFonts w:ascii="Angsana New" w:hAnsi="Angsana New"/>
          <w:spacing w:val="-4"/>
          <w:sz w:val="28"/>
          <w:szCs w:val="28"/>
          <w:cs/>
        </w:rPr>
        <w:br w:type="page"/>
      </w:r>
    </w:p>
    <w:p w14:paraId="4CADC9D2" w14:textId="0708A3D4" w:rsidR="003B14EA" w:rsidRPr="005A56E2" w:rsidRDefault="00F06BE4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5A56E2">
        <w:rPr>
          <w:rFonts w:ascii="Angsana New" w:hAnsi="Angsana New" w:hint="cs"/>
          <w:b/>
          <w:bCs/>
          <w:sz w:val="28"/>
          <w:szCs w:val="28"/>
          <w:cs/>
        </w:rPr>
        <w:t>ส่วนงาน</w:t>
      </w:r>
      <w:r w:rsidR="000B2484" w:rsidRPr="005A56E2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  <w:r w:rsidR="00786721" w:rsidRPr="005A56E2">
        <w:rPr>
          <w:rFonts w:ascii="Angsana New" w:hAnsi="Angsana New" w:hint="cs"/>
          <w:b/>
          <w:bCs/>
          <w:sz w:val="28"/>
          <w:szCs w:val="28"/>
          <w:cs/>
        </w:rPr>
        <w:t>และการจำแนกรายได้</w:t>
      </w:r>
    </w:p>
    <w:p w14:paraId="42245721" w14:textId="77777777" w:rsidR="003B14EA" w:rsidRPr="001208CC" w:rsidRDefault="003B14EA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2AA86E65" w14:textId="77777777" w:rsidR="00520AF7" w:rsidRDefault="00520AF7" w:rsidP="00520AF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655790">
        <w:rPr>
          <w:rFonts w:ascii="Angsana New" w:hAnsi="Angsana New"/>
          <w:sz w:val="28"/>
          <w:szCs w:val="28"/>
          <w:cs/>
        </w:rPr>
        <w:t xml:space="preserve">ผู้บริหารพิจารณาว่ากลุ่มบริษัทมี </w:t>
      </w:r>
      <w:r>
        <w:rPr>
          <w:rFonts w:ascii="Angsana New" w:hAnsi="Angsana New"/>
          <w:sz w:val="28"/>
          <w:szCs w:val="28"/>
        </w:rPr>
        <w:t>3</w:t>
      </w:r>
      <w:r w:rsidRPr="00655790">
        <w:rPr>
          <w:rFonts w:ascii="Angsana New" w:hAnsi="Angsana New"/>
          <w:sz w:val="28"/>
          <w:szCs w:val="28"/>
        </w:rPr>
        <w:t xml:space="preserve"> </w:t>
      </w:r>
      <w:r w:rsidRPr="00655790">
        <w:rPr>
          <w:rFonts w:ascii="Angsana New" w:hAnsi="Angsana New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>
        <w:rPr>
          <w:rFonts w:ascii="Angsana New" w:hAnsi="Angsana New"/>
          <w:sz w:val="28"/>
          <w:szCs w:val="28"/>
        </w:rPr>
        <w:t xml:space="preserve"> </w:t>
      </w:r>
      <w:r w:rsidRPr="00655790">
        <w:rPr>
          <w:rFonts w:ascii="Angsana New" w:hAnsi="Angsana New"/>
          <w:sz w:val="28"/>
          <w:szCs w:val="28"/>
          <w:cs/>
        </w:rPr>
        <w:t>มีดังนี้</w:t>
      </w:r>
    </w:p>
    <w:p w14:paraId="1A9FE100" w14:textId="77777777" w:rsidR="00520AF7" w:rsidRPr="008860F2" w:rsidRDefault="00520AF7" w:rsidP="00520AF7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02877B58" w14:textId="77777777" w:rsidR="00520AF7" w:rsidRPr="008860F2" w:rsidRDefault="00520AF7" w:rsidP="00520AF7">
      <w:pPr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8860F2">
        <w:rPr>
          <w:rFonts w:ascii="Angsana New" w:hAnsi="Angsana New"/>
          <w:sz w:val="28"/>
          <w:szCs w:val="28"/>
        </w:rPr>
        <w:t>1</w:t>
      </w:r>
      <w:r w:rsidRPr="008860F2">
        <w:rPr>
          <w:rFonts w:ascii="Angsana New" w:hAnsi="Angsana New"/>
          <w:sz w:val="28"/>
          <w:szCs w:val="28"/>
          <w:cs/>
        </w:rPr>
        <w:tab/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2293973E" w14:textId="77777777" w:rsidR="00520AF7" w:rsidRPr="008860F2" w:rsidRDefault="00520AF7" w:rsidP="00520AF7">
      <w:pPr>
        <w:spacing w:line="240" w:lineRule="auto"/>
        <w:ind w:left="540" w:right="533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8860F2">
        <w:rPr>
          <w:rFonts w:ascii="Angsana New" w:hAnsi="Angsana New"/>
          <w:sz w:val="28"/>
          <w:szCs w:val="28"/>
        </w:rPr>
        <w:t>2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ab/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ธุรกิจอสังหาริมทรัพย์เพื่อให้เช่าและบริการ</w:t>
      </w:r>
    </w:p>
    <w:p w14:paraId="131DE8D1" w14:textId="5BDBF73D" w:rsidR="00520AF7" w:rsidRPr="008860F2" w:rsidRDefault="00520AF7" w:rsidP="00520AF7">
      <w:pPr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</w:t>
      </w:r>
      <w:r w:rsidR="00264C18">
        <w:rPr>
          <w:rFonts w:ascii="Angsana New" w:hAnsi="Angsana New"/>
          <w:sz w:val="28"/>
          <w:szCs w:val="28"/>
        </w:rPr>
        <w:t>3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ab/>
        <w:t>ธุรกิจผลิตและขายสังกะสีอ๊อกไซด์ และเคมีภัณฑ์</w:t>
      </w:r>
    </w:p>
    <w:p w14:paraId="7D794262" w14:textId="34F75956" w:rsidR="00520AF7" w:rsidRPr="008860F2" w:rsidRDefault="00520AF7" w:rsidP="00520AF7">
      <w:pPr>
        <w:spacing w:line="240" w:lineRule="auto"/>
        <w:ind w:left="540" w:right="533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8860F2">
        <w:rPr>
          <w:rFonts w:ascii="Angsana New" w:hAnsi="Angsana New"/>
          <w:sz w:val="28"/>
          <w:szCs w:val="28"/>
        </w:rPr>
        <w:t>4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ab/>
        <w:t>ธุรกิจอื่น</w:t>
      </w:r>
      <w:r w:rsidR="00BB7615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ๆ</w:t>
      </w:r>
    </w:p>
    <w:p w14:paraId="2FF4AD1A" w14:textId="77777777" w:rsidR="00520AF7" w:rsidRPr="008860F2" w:rsidRDefault="00520AF7" w:rsidP="00520AF7">
      <w:pPr>
        <w:pStyle w:val="NoSpacing"/>
        <w:rPr>
          <w:rFonts w:ascii="Angsana New" w:hAnsi="Angsana New"/>
          <w:sz w:val="28"/>
          <w:szCs w:val="28"/>
        </w:rPr>
      </w:pPr>
    </w:p>
    <w:p w14:paraId="58A18FE4" w14:textId="5A5796A2" w:rsidR="00520AF7" w:rsidRPr="008860F2" w:rsidRDefault="00520AF7" w:rsidP="00520AF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ธุรกิจอื่นเป็นหน่วยธุรกิจที่หยุดดำเนินธุรกิจแล้วและอื่น</w:t>
      </w:r>
      <w:r w:rsidR="00BB7615">
        <w:rPr>
          <w:rFonts w:ascii="Angsana New" w:hAnsi="Angsana New" w:hint="cs"/>
          <w:sz w:val="28"/>
          <w:szCs w:val="28"/>
          <w:cs/>
        </w:rPr>
        <w:t xml:space="preserve"> ๆ </w:t>
      </w:r>
      <w:r w:rsidRPr="008860F2">
        <w:rPr>
          <w:rFonts w:ascii="Angsana New" w:hAnsi="Angsana New"/>
          <w:sz w:val="28"/>
          <w:szCs w:val="28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Pr="008860F2">
        <w:rPr>
          <w:rFonts w:ascii="Angsana New" w:hAnsi="Angsana New"/>
          <w:sz w:val="28"/>
          <w:szCs w:val="28"/>
        </w:rPr>
        <w:t>256</w:t>
      </w:r>
      <w:r w:rsidR="00325245">
        <w:rPr>
          <w:rFonts w:ascii="Angsana New" w:hAnsi="Angsana New"/>
          <w:sz w:val="28"/>
          <w:szCs w:val="28"/>
        </w:rPr>
        <w:t>4</w:t>
      </w:r>
      <w:r w:rsidRPr="008860F2">
        <w:rPr>
          <w:rFonts w:ascii="Angsana New" w:hAnsi="Angsana New"/>
          <w:sz w:val="28"/>
          <w:szCs w:val="28"/>
          <w:cs/>
        </w:rPr>
        <w:t xml:space="preserve"> หรือ </w:t>
      </w:r>
      <w:r w:rsidRPr="008860F2">
        <w:rPr>
          <w:rFonts w:ascii="Angsana New" w:hAnsi="Angsana New"/>
          <w:sz w:val="28"/>
          <w:szCs w:val="28"/>
        </w:rPr>
        <w:t>256</w:t>
      </w:r>
      <w:r w:rsidR="00325245">
        <w:rPr>
          <w:rFonts w:ascii="Angsana New" w:hAnsi="Angsana New"/>
          <w:sz w:val="28"/>
          <w:szCs w:val="28"/>
        </w:rPr>
        <w:t>3</w:t>
      </w:r>
    </w:p>
    <w:p w14:paraId="491A08AD" w14:textId="77777777" w:rsidR="00520AF7" w:rsidRPr="008860F2" w:rsidRDefault="00520AF7" w:rsidP="00520AF7">
      <w:pPr>
        <w:pStyle w:val="NoSpacing"/>
        <w:rPr>
          <w:rFonts w:ascii="Angsana New" w:hAnsi="Angsana New"/>
          <w:sz w:val="28"/>
          <w:szCs w:val="28"/>
        </w:rPr>
      </w:pPr>
    </w:p>
    <w:p w14:paraId="06CBAF71" w14:textId="77777777" w:rsidR="00520AF7" w:rsidRPr="008860F2" w:rsidRDefault="00520AF7" w:rsidP="00520AF7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ผลการดำเนินงาน</w:t>
      </w:r>
      <w:r>
        <w:rPr>
          <w:rFonts w:ascii="Angsana New" w:hAnsi="Angsana New" w:hint="cs"/>
          <w:sz w:val="28"/>
          <w:szCs w:val="28"/>
          <w:cs/>
        </w:rPr>
        <w:t>ของแต่ละส่วนงาน</w:t>
      </w:r>
      <w:r w:rsidRPr="008860F2">
        <w:rPr>
          <w:rFonts w:ascii="Angsana New" w:hAnsi="Angsana New"/>
          <w:sz w:val="28"/>
          <w:szCs w:val="28"/>
          <w:cs/>
        </w:rPr>
        <w:t>วัดโดยใช้กำไรก่อนต้นทุนทางการเงินและภาษีเงินได้ของส่วนงาน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ทั้งนี้</w:t>
      </w:r>
      <w:r w:rsidRPr="008860F2">
        <w:rPr>
          <w:rFonts w:ascii="Angsana New" w:hAnsi="Angsana New"/>
          <w:sz w:val="28"/>
          <w:szCs w:val="28"/>
          <w:cs/>
        </w:rPr>
        <w:t xml:space="preserve">การกำหนดราคาระหว่างกันนั้นเป็นไปตามการซื้อขายตามปกติธุรกิจ </w:t>
      </w:r>
    </w:p>
    <w:p w14:paraId="7CE193E9" w14:textId="77777777" w:rsidR="00021825" w:rsidRPr="001208CC" w:rsidRDefault="00021825" w:rsidP="00A853A4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</w:rPr>
      </w:pPr>
    </w:p>
    <w:p w14:paraId="74F43AC4" w14:textId="77777777" w:rsidR="00A853A4" w:rsidRPr="001208CC" w:rsidRDefault="00A853A4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  <w:sectPr w:rsidR="00A853A4" w:rsidRPr="001208CC" w:rsidSect="00C73417">
          <w:footerReference w:type="default" r:id="rId15"/>
          <w:pgSz w:w="11909" w:h="16834" w:code="9"/>
          <w:pgMar w:top="691" w:right="1152" w:bottom="576" w:left="1152" w:header="720" w:footer="576" w:gutter="0"/>
          <w:cols w:space="720"/>
        </w:sectPr>
      </w:pPr>
    </w:p>
    <w:tbl>
      <w:tblPr>
        <w:tblW w:w="15476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412"/>
        <w:gridCol w:w="803"/>
        <w:gridCol w:w="7"/>
        <w:gridCol w:w="229"/>
        <w:gridCol w:w="7"/>
        <w:gridCol w:w="802"/>
        <w:gridCol w:w="7"/>
        <w:gridCol w:w="11"/>
        <w:gridCol w:w="220"/>
        <w:gridCol w:w="7"/>
        <w:gridCol w:w="11"/>
        <w:gridCol w:w="833"/>
        <w:gridCol w:w="7"/>
        <w:gridCol w:w="276"/>
        <w:gridCol w:w="7"/>
        <w:gridCol w:w="844"/>
        <w:gridCol w:w="7"/>
        <w:gridCol w:w="11"/>
        <w:gridCol w:w="265"/>
        <w:gridCol w:w="7"/>
        <w:gridCol w:w="11"/>
        <w:gridCol w:w="833"/>
        <w:gridCol w:w="7"/>
        <w:gridCol w:w="276"/>
        <w:gridCol w:w="7"/>
        <w:gridCol w:w="844"/>
        <w:gridCol w:w="7"/>
        <w:gridCol w:w="11"/>
        <w:gridCol w:w="303"/>
        <w:gridCol w:w="7"/>
        <w:gridCol w:w="11"/>
        <w:gridCol w:w="833"/>
        <w:gridCol w:w="7"/>
        <w:gridCol w:w="260"/>
        <w:gridCol w:w="7"/>
        <w:gridCol w:w="844"/>
        <w:gridCol w:w="7"/>
        <w:gridCol w:w="11"/>
        <w:gridCol w:w="222"/>
        <w:gridCol w:w="7"/>
        <w:gridCol w:w="11"/>
        <w:gridCol w:w="833"/>
        <w:gridCol w:w="7"/>
        <w:gridCol w:w="242"/>
        <w:gridCol w:w="7"/>
        <w:gridCol w:w="848"/>
        <w:gridCol w:w="7"/>
        <w:gridCol w:w="11"/>
        <w:gridCol w:w="219"/>
        <w:gridCol w:w="7"/>
        <w:gridCol w:w="11"/>
        <w:gridCol w:w="833"/>
        <w:gridCol w:w="7"/>
        <w:gridCol w:w="276"/>
        <w:gridCol w:w="7"/>
        <w:gridCol w:w="844"/>
        <w:gridCol w:w="7"/>
        <w:gridCol w:w="11"/>
      </w:tblGrid>
      <w:tr w:rsidR="00520AF7" w:rsidRPr="002543D0" w14:paraId="6F7C06F7" w14:textId="77777777" w:rsidTr="000F532A">
        <w:trPr>
          <w:trHeight w:val="335"/>
          <w:tblHeader/>
        </w:trPr>
        <w:tc>
          <w:tcPr>
            <w:tcW w:w="427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14:paraId="7DE977F4" w14:textId="77777777" w:rsidR="00520AF7" w:rsidRPr="002543D0" w:rsidRDefault="00520AF7" w:rsidP="000F532A">
            <w:pPr>
              <w:spacing w:line="240" w:lineRule="auto"/>
              <w:ind w:right="-57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B177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00ABC494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58A11BD5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37B5B1D1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50737265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77F873DD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7"/>
            <w:tcBorders>
              <w:left w:val="nil"/>
              <w:right w:val="nil"/>
            </w:tcBorders>
            <w:vAlign w:val="bottom"/>
          </w:tcPr>
          <w:p w14:paraId="1181EA10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3FFD1632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tcBorders>
              <w:left w:val="nil"/>
              <w:right w:val="nil"/>
            </w:tcBorders>
            <w:vAlign w:val="bottom"/>
          </w:tcPr>
          <w:p w14:paraId="6B494059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74367B68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69294655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520AF7" w:rsidRPr="002543D0" w14:paraId="2CF1650F" w14:textId="77777777" w:rsidTr="000F532A">
        <w:trPr>
          <w:gridAfter w:val="2"/>
          <w:wAfter w:w="18" w:type="dxa"/>
          <w:trHeight w:val="335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414A4" w14:textId="77777777" w:rsidR="00520AF7" w:rsidRPr="002543D0" w:rsidRDefault="00520AF7" w:rsidP="000F532A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848" w:type="dxa"/>
            <w:gridSpan w:val="5"/>
            <w:tcBorders>
              <w:left w:val="nil"/>
              <w:right w:val="nil"/>
            </w:tcBorders>
            <w:vAlign w:val="bottom"/>
          </w:tcPr>
          <w:p w14:paraId="7738820F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1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DE27947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04536E24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2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0FB50A49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2F5856A1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3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6B003C99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7"/>
            <w:tcBorders>
              <w:left w:val="nil"/>
              <w:right w:val="nil"/>
            </w:tcBorders>
            <w:vAlign w:val="bottom"/>
          </w:tcPr>
          <w:p w14:paraId="032198D2" w14:textId="6D3AAF79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</w:t>
            </w:r>
            <w:r w:rsidR="00BB761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3AF05EAC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tcBorders>
              <w:left w:val="nil"/>
              <w:right w:val="nil"/>
            </w:tcBorders>
            <w:vAlign w:val="bottom"/>
          </w:tcPr>
          <w:p w14:paraId="326CB0AC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0EC28C35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588978F0" w14:textId="77777777" w:rsidR="00520AF7" w:rsidRPr="002543D0" w:rsidRDefault="00520AF7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B9078B" w:rsidRPr="002543D0" w14:paraId="42D02A07" w14:textId="77777777" w:rsidTr="000F532A">
        <w:trPr>
          <w:gridAfter w:val="2"/>
          <w:wAfter w:w="18" w:type="dxa"/>
          <w:trHeight w:val="335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09C524" w14:textId="3934855E" w:rsidR="00B9078B" w:rsidRPr="00B9078B" w:rsidRDefault="00B9078B" w:rsidP="000F532A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B9078B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1848" w:type="dxa"/>
            <w:gridSpan w:val="5"/>
            <w:tcBorders>
              <w:left w:val="nil"/>
              <w:right w:val="nil"/>
            </w:tcBorders>
            <w:vAlign w:val="bottom"/>
          </w:tcPr>
          <w:p w14:paraId="30DCC31B" w14:textId="77777777" w:rsidR="00B9078B" w:rsidRPr="002543D0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2035B229" w14:textId="77777777" w:rsidR="00B9078B" w:rsidRPr="002543D0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47009015" w14:textId="77777777" w:rsidR="00B9078B" w:rsidRPr="002543D0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7BA45083" w14:textId="77777777" w:rsidR="00B9078B" w:rsidRPr="002543D0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69B1BE74" w14:textId="77777777" w:rsidR="00B9078B" w:rsidRPr="002543D0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62E4548F" w14:textId="77777777" w:rsidR="00B9078B" w:rsidRPr="002543D0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7"/>
            <w:tcBorders>
              <w:left w:val="nil"/>
              <w:right w:val="nil"/>
            </w:tcBorders>
            <w:vAlign w:val="bottom"/>
          </w:tcPr>
          <w:p w14:paraId="6C8CEBC8" w14:textId="77777777" w:rsidR="00B9078B" w:rsidRPr="002543D0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53E3ED4" w14:textId="77777777" w:rsidR="00B9078B" w:rsidRPr="002543D0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tcBorders>
              <w:left w:val="nil"/>
              <w:right w:val="nil"/>
            </w:tcBorders>
            <w:vAlign w:val="bottom"/>
          </w:tcPr>
          <w:p w14:paraId="6FFD4FDC" w14:textId="77777777" w:rsidR="00B9078B" w:rsidRPr="002543D0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63EDAD12" w14:textId="77777777" w:rsidR="00B9078B" w:rsidRPr="002543D0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7"/>
            <w:tcBorders>
              <w:left w:val="nil"/>
              <w:right w:val="nil"/>
            </w:tcBorders>
            <w:vAlign w:val="bottom"/>
          </w:tcPr>
          <w:p w14:paraId="30157903" w14:textId="77777777" w:rsidR="00B9078B" w:rsidRPr="002543D0" w:rsidRDefault="00B9078B" w:rsidP="000F532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F532A" w:rsidRPr="002543D0" w14:paraId="4556CCBA" w14:textId="77777777" w:rsidTr="000F532A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ED17DA" w14:textId="473513F2" w:rsidR="000F532A" w:rsidRPr="00B9078B" w:rsidRDefault="00B9078B" w:rsidP="000F532A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B9078B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</w:t>
            </w:r>
            <w:r w:rsidRPr="00B9078B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31 </w:t>
            </w:r>
            <w:r w:rsidRPr="00B9078B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75B905DF" w14:textId="00927FDC" w:rsidR="000F532A" w:rsidRPr="002543D0" w:rsidRDefault="000F532A" w:rsidP="000F532A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562329A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1E00FBCD" w14:textId="2D71BCAF" w:rsidR="000F532A" w:rsidRPr="002543D0" w:rsidRDefault="000F532A" w:rsidP="000F532A">
            <w:pPr>
              <w:tabs>
                <w:tab w:val="decimal" w:pos="18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center"/>
          </w:tcPr>
          <w:p w14:paraId="26C8BA0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7D961847" w14:textId="29513011" w:rsidR="000F532A" w:rsidRPr="002543D0" w:rsidRDefault="000F532A" w:rsidP="00FE073D">
            <w:pPr>
              <w:tabs>
                <w:tab w:val="decimal" w:pos="51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022E454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4251E7F" w14:textId="2AADD57E" w:rsidR="000F532A" w:rsidRPr="002543D0" w:rsidRDefault="000F532A" w:rsidP="00FE073D">
            <w:pPr>
              <w:tabs>
                <w:tab w:val="decimal" w:pos="45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center"/>
          </w:tcPr>
          <w:p w14:paraId="5F0FB63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78CE6924" w14:textId="09651250" w:rsidR="000F532A" w:rsidRPr="002543D0" w:rsidRDefault="000F532A" w:rsidP="00FE073D">
            <w:pPr>
              <w:tabs>
                <w:tab w:val="decimal" w:pos="49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21A4926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1902FF0" w14:textId="057C3752" w:rsidR="000F532A" w:rsidRPr="002543D0" w:rsidRDefault="000F532A" w:rsidP="00FE073D">
            <w:pPr>
              <w:tabs>
                <w:tab w:val="decimal" w:pos="43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  <w:vAlign w:val="center"/>
          </w:tcPr>
          <w:p w14:paraId="538BD37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363C6ECC" w14:textId="56FA41C9" w:rsidR="000F532A" w:rsidRPr="002543D0" w:rsidRDefault="000F532A" w:rsidP="00FE073D">
            <w:pPr>
              <w:tabs>
                <w:tab w:val="decimal" w:pos="426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4773578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EF1EAED" w14:textId="59BA9927" w:rsidR="000F532A" w:rsidRPr="002543D0" w:rsidRDefault="000F532A" w:rsidP="00FE073D">
            <w:pPr>
              <w:tabs>
                <w:tab w:val="decimal" w:pos="48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center"/>
          </w:tcPr>
          <w:p w14:paraId="11CE5CD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34CD712A" w14:textId="1E41C190" w:rsidR="000F532A" w:rsidRPr="002543D0" w:rsidRDefault="000F532A" w:rsidP="00FE073D">
            <w:pPr>
              <w:tabs>
                <w:tab w:val="decimal" w:pos="46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487B1AC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35BFC2FA" w14:textId="5BAB7186" w:rsidR="000F532A" w:rsidRPr="002543D0" w:rsidRDefault="000F532A" w:rsidP="00FE073D">
            <w:pPr>
              <w:tabs>
                <w:tab w:val="decimal" w:pos="45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center"/>
          </w:tcPr>
          <w:p w14:paraId="18A7B38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749E4F06" w14:textId="78410A1B" w:rsidR="000F532A" w:rsidRPr="002543D0" w:rsidRDefault="000F532A" w:rsidP="00FE073D">
            <w:pPr>
              <w:tabs>
                <w:tab w:val="decimal" w:pos="44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784AA05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61F66A3F" w14:textId="722D9A3A" w:rsidR="000F532A" w:rsidRPr="002543D0" w:rsidRDefault="000F532A" w:rsidP="00FE073D">
            <w:pPr>
              <w:tabs>
                <w:tab w:val="decimal" w:pos="47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</w:tr>
      <w:tr w:rsidR="000F532A" w:rsidRPr="002543D0" w14:paraId="07660444" w14:textId="77777777" w:rsidTr="000F532A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996F79" w14:textId="77777777" w:rsidR="000F532A" w:rsidRPr="002543D0" w:rsidRDefault="000F532A" w:rsidP="000F532A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046" w:type="dxa"/>
            <w:gridSpan w:val="55"/>
            <w:tcBorders>
              <w:left w:val="nil"/>
              <w:right w:val="nil"/>
            </w:tcBorders>
            <w:vAlign w:val="center"/>
          </w:tcPr>
          <w:p w14:paraId="6B21B693" w14:textId="5B2D92DD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  <w:t>(ล้านบาท)</w:t>
            </w:r>
          </w:p>
        </w:tc>
      </w:tr>
      <w:tr w:rsidR="000F532A" w:rsidRPr="002543D0" w14:paraId="082B93D9" w14:textId="77777777" w:rsidTr="000F532A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8ED82" w14:textId="77777777" w:rsidR="000F532A" w:rsidRPr="002543D0" w:rsidRDefault="000F532A" w:rsidP="000F532A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1F5C8273" w14:textId="3189F0CD" w:rsidR="000F532A" w:rsidRPr="002543D0" w:rsidRDefault="00253006" w:rsidP="000F532A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411.86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3B0530A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5129077B" w14:textId="4C9C45F8" w:rsidR="000F532A" w:rsidRPr="002543D0" w:rsidRDefault="00253006" w:rsidP="000F532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669.87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center"/>
          </w:tcPr>
          <w:p w14:paraId="2E10E11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5897D5F1" w14:textId="0BB5AF06" w:rsidR="000F532A" w:rsidRPr="002543D0" w:rsidRDefault="007B5E1D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53F76D4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5628C1EB" w14:textId="6B68AD8F" w:rsidR="000F532A" w:rsidRPr="002543D0" w:rsidRDefault="00253006" w:rsidP="000F532A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48.17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center"/>
          </w:tcPr>
          <w:p w14:paraId="74A42EE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59A77E20" w14:textId="2529C28A" w:rsidR="000F532A" w:rsidRPr="002543D0" w:rsidRDefault="00253006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304.22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099E6C5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1DB0045A" w14:textId="47EF084D" w:rsidR="000F532A" w:rsidRPr="002543D0" w:rsidRDefault="00253006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296.52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  <w:vAlign w:val="center"/>
          </w:tcPr>
          <w:p w14:paraId="04A3BF0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18E30F5C" w14:textId="3019DDE5" w:rsidR="000F532A" w:rsidRPr="002543D0" w:rsidRDefault="007B5E1D" w:rsidP="004A265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60.09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59D1044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29DF90D" w14:textId="14A62355" w:rsidR="000F532A" w:rsidRPr="002543D0" w:rsidRDefault="00253006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89.69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center"/>
          </w:tcPr>
          <w:p w14:paraId="416838B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5654D23E" w14:textId="6AF41A31" w:rsidR="000F532A" w:rsidRPr="002543D0" w:rsidRDefault="00253006" w:rsidP="00D17D20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0F1287D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54F20B7C" w14:textId="319DB6AC" w:rsidR="000F532A" w:rsidRPr="002543D0" w:rsidRDefault="00253006" w:rsidP="00D17D20">
            <w:pPr>
              <w:tabs>
                <w:tab w:val="decimal" w:pos="3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center"/>
          </w:tcPr>
          <w:p w14:paraId="64AF7FB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3BC3905C" w14:textId="69376E29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783.31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5885DD1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27F494B" w14:textId="01C168D8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1,104.25</w:t>
            </w:r>
          </w:p>
        </w:tc>
      </w:tr>
      <w:tr w:rsidR="000F532A" w:rsidRPr="002543D0" w14:paraId="2118BC57" w14:textId="77777777" w:rsidTr="000F532A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D397E5" w14:textId="77777777" w:rsidR="000F532A" w:rsidRPr="002543D0" w:rsidRDefault="000F532A" w:rsidP="000F532A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76D82C" w14:textId="13E7B1D5" w:rsidR="000F532A" w:rsidRPr="002543D0" w:rsidRDefault="00253006" w:rsidP="00D17D20">
            <w:pPr>
              <w:tabs>
                <w:tab w:val="decimal" w:pos="363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45001B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5F0C39" w14:textId="2235166F" w:rsidR="000F532A" w:rsidRPr="002543D0" w:rsidRDefault="00253006" w:rsidP="00D17D20">
            <w:pPr>
              <w:tabs>
                <w:tab w:val="decimal" w:pos="43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05649D6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7692E" w14:textId="10F780FA" w:rsidR="000F532A" w:rsidRPr="002543D0" w:rsidRDefault="00253006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18B181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276F3C" w14:textId="2AF0115D" w:rsidR="000F532A" w:rsidRPr="002543D0" w:rsidRDefault="00253006" w:rsidP="000F532A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63E344E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8737F" w14:textId="4E18EE0A" w:rsidR="000F532A" w:rsidRPr="002543D0" w:rsidRDefault="00253006" w:rsidP="00D17D20">
            <w:pPr>
              <w:tabs>
                <w:tab w:val="decimal" w:pos="36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AD38D7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E75FF5" w14:textId="381E4A64" w:rsidR="000F532A" w:rsidRPr="002543D0" w:rsidRDefault="00253006" w:rsidP="00D17D20">
            <w:pPr>
              <w:tabs>
                <w:tab w:val="decimal" w:pos="32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1758FD4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F9DE11" w14:textId="335C2CE8" w:rsidR="000F532A" w:rsidRPr="002543D0" w:rsidRDefault="00253006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8.92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BC9186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911C8" w14:textId="3F475B7F" w:rsidR="000F532A" w:rsidRPr="002543D0" w:rsidRDefault="00253006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17.16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62EC2FF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9494A" w14:textId="345E2D67" w:rsidR="000F532A" w:rsidRPr="002543D0" w:rsidRDefault="00253006" w:rsidP="000F532A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(8.98)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B7D499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CF80D" w14:textId="7B0C44D7" w:rsidR="000F532A" w:rsidRPr="002543D0" w:rsidRDefault="00253006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(17.22)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3544EE8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7F88C9" w14:textId="0E8A073F" w:rsidR="000F532A" w:rsidRPr="002543D0" w:rsidRDefault="00253006" w:rsidP="00D17D20">
            <w:pPr>
              <w:tabs>
                <w:tab w:val="decimal" w:pos="40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7AF556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BDD62" w14:textId="73DFE867" w:rsidR="000F532A" w:rsidRPr="002543D0" w:rsidRDefault="00253006" w:rsidP="00D17D20">
            <w:pPr>
              <w:tabs>
                <w:tab w:val="decimal" w:pos="40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0F532A" w:rsidRPr="002543D0" w14:paraId="4BEE2A12" w14:textId="77777777" w:rsidTr="000F532A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FE10E0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A2EDA" w14:textId="5910E014" w:rsidR="000F532A" w:rsidRPr="002543D0" w:rsidRDefault="00253006" w:rsidP="000F532A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411.86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24433F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B661A" w14:textId="15CE46D4" w:rsidR="000F532A" w:rsidRPr="002543D0" w:rsidRDefault="00253006" w:rsidP="000F532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669.87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07D8AA3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6F7B8" w14:textId="42A1C516" w:rsidR="000F532A" w:rsidRPr="002543D0" w:rsidRDefault="007B5E1D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C5A0B5D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72A721" w14:textId="4D7C0EA1" w:rsidR="000F532A" w:rsidRPr="002543D0" w:rsidRDefault="00253006" w:rsidP="000F532A">
            <w:pPr>
              <w:tabs>
                <w:tab w:val="decimal" w:pos="37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48.23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4A828D9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F4D73" w14:textId="2CABE07A" w:rsidR="000F532A" w:rsidRPr="002543D0" w:rsidRDefault="00253006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304.22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7CAFBF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30D545" w14:textId="4B7FCD07" w:rsidR="000F532A" w:rsidRPr="002543D0" w:rsidRDefault="00253006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296.52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7972AE2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FF233" w14:textId="1F4EF2AB" w:rsidR="000F532A" w:rsidRPr="002543D0" w:rsidRDefault="00253006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  <w:r w:rsidR="007B5E1D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9.01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104B54E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45172" w14:textId="3470EAFF" w:rsidR="000F532A" w:rsidRPr="002543D0" w:rsidRDefault="00253006" w:rsidP="000F532A">
            <w:pPr>
              <w:tabs>
                <w:tab w:val="decimal" w:pos="352"/>
              </w:tabs>
              <w:spacing w:line="240" w:lineRule="auto"/>
              <w:ind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106.85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01B5591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840B8" w14:textId="06EFD820" w:rsidR="000F532A" w:rsidRPr="002543D0" w:rsidRDefault="00253006" w:rsidP="00253006">
            <w:pPr>
              <w:tabs>
                <w:tab w:val="decimal" w:pos="305"/>
              </w:tabs>
              <w:spacing w:line="240" w:lineRule="auto"/>
              <w:ind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(8.98)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1447998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D8BF5C" w14:textId="5AC7EB57" w:rsidR="000F532A" w:rsidRPr="002543D0" w:rsidRDefault="00253006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(17.22)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2B31E99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A1B8B" w14:textId="64D614D4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783.31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E5F825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8B540" w14:textId="5BD29781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1,104.25</w:t>
            </w:r>
          </w:p>
        </w:tc>
      </w:tr>
      <w:tr w:rsidR="000F532A" w:rsidRPr="002543D0" w14:paraId="0A0DA995" w14:textId="77777777" w:rsidTr="000F532A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D0DBDE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F99A3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505A85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186FFF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358D414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F4BF8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0E21B8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46A086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0988FB0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3779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0E098B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4FF77A" w14:textId="77777777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5DD5F05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21E8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C0A3AF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4335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DB2CAA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54308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DB96624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063EB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5A561D7D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62C90" w14:textId="1564CF11" w:rsidR="000F532A" w:rsidRPr="002543D0" w:rsidRDefault="006A2BC8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129.44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BD8563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08E3E" w14:textId="43C6FD62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29.19</w:t>
            </w:r>
          </w:p>
        </w:tc>
      </w:tr>
      <w:tr w:rsidR="000F532A" w:rsidRPr="002543D0" w14:paraId="775D4BB1" w14:textId="77777777" w:rsidTr="000F532A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F706D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3BF8E163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5EB59F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40E86CF8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2FA93E1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ABEA8BC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F5BDB4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1F75E34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59E5A19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975209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D70B2B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78549EE" w14:textId="77777777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7F7230D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AC95C5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9E919B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E8DBCE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1E94E85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1A17C1D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3B2334B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50A9EB3B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21B20A5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40951" w14:textId="6D7C6ACF" w:rsidR="000F532A" w:rsidRPr="002543D0" w:rsidRDefault="007B5E1D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</w:t>
            </w:r>
            <w:r w:rsidR="006A2BC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12.75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B26547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37CF3" w14:textId="2DED0ABF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1,133.44</w:t>
            </w:r>
          </w:p>
        </w:tc>
      </w:tr>
      <w:tr w:rsidR="000F532A" w:rsidRPr="002543D0" w14:paraId="1BC14935" w14:textId="77777777" w:rsidTr="000F532A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DC833" w14:textId="77777777" w:rsidR="000F532A" w:rsidRPr="00520AF7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646632F4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FBDA01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68B3904F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BB40D8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576C96E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91A6A4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56D4161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1B71D03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84D039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D8F107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476AA93" w14:textId="77777777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477A95F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4D88A1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23647E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77167E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14AC9E0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D365AF7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94C7DF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689241A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463ADC3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B1E79CD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B338F2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408AC2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F532A" w:rsidRPr="002543D0" w14:paraId="20AE4078" w14:textId="77777777" w:rsidTr="000F532A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24574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7ACF4CC0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DC06B3D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59DF0F5A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5D5CC3D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AD1E845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1C87EB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3B363DE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040B068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60547F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3A5FAE4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196A67E" w14:textId="77777777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5B7DE2F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778607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3018929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9BB6B0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6606387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7B14BA2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7AF38E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825DDF6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0FC1187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DD5190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32DDC0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160266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F532A" w:rsidRPr="002543D0" w14:paraId="380FE426" w14:textId="77777777" w:rsidTr="000F532A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EC0985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15360990" w14:textId="1E6D7F43" w:rsidR="000F532A" w:rsidRPr="002543D0" w:rsidRDefault="00AB5AA9" w:rsidP="000F532A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411.86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5198F6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509F8E87" w14:textId="5B6EC7B6" w:rsidR="000F532A" w:rsidRPr="002543D0" w:rsidRDefault="00AB5AA9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669.87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142BB3A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6B97C2A4" w14:textId="7C6BC655" w:rsidR="000F532A" w:rsidRPr="002543D0" w:rsidRDefault="00AB5AA9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3812F78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AAEC9E3" w14:textId="4DA4A383" w:rsidR="000F532A" w:rsidRPr="002543D0" w:rsidRDefault="00AB5AA9" w:rsidP="00D17D20">
            <w:pPr>
              <w:tabs>
                <w:tab w:val="decimal" w:pos="387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center"/>
          </w:tcPr>
          <w:p w14:paraId="2E83ED1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162C8812" w14:textId="31A68DBB" w:rsidR="000F532A" w:rsidRPr="002543D0" w:rsidRDefault="00AB5AA9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304.22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456CCAC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79ACA6AF" w14:textId="3D1F9DB1" w:rsidR="000F532A" w:rsidRPr="002543D0" w:rsidRDefault="00AB5AA9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296.52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  <w:vAlign w:val="center"/>
          </w:tcPr>
          <w:p w14:paraId="6F8378B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21BAE91D" w14:textId="45AF9CD1" w:rsidR="000F532A" w:rsidRPr="002543D0" w:rsidRDefault="007B5E1D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32.24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1A8DAEE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87C1562" w14:textId="63E17D5E" w:rsidR="000F532A" w:rsidRPr="002543D0" w:rsidRDefault="007B5E1D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50</w:t>
            </w:r>
            <w:r w:rsidR="00AB5AA9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center"/>
          </w:tcPr>
          <w:p w14:paraId="5B4D2A4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3A5C42FB" w14:textId="27AF67DC" w:rsidR="000F532A" w:rsidRPr="002543D0" w:rsidRDefault="007B5E1D" w:rsidP="00D17D20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(5.23)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008278D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2861B767" w14:textId="2A322B6A" w:rsidR="000F532A" w:rsidRPr="002543D0" w:rsidRDefault="007B5E1D" w:rsidP="00D17D20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(12.59)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center"/>
          </w:tcPr>
          <w:p w14:paraId="47C5BD3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07F8C14F" w14:textId="7A4F3FC9" w:rsidR="000F532A" w:rsidRPr="002543D0" w:rsidRDefault="00AB5AA9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743.</w:t>
            </w:r>
            <w:r w:rsidR="007B5E1D">
              <w:rPr>
                <w:rFonts w:ascii="Angsana New" w:hAnsi="Angsana New"/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6D1CB91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01F53C1D" w14:textId="237E47D1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1,004.0</w:t>
            </w:r>
            <w:r w:rsidR="00962FD4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</w:tr>
      <w:tr w:rsidR="000F532A" w:rsidRPr="002543D0" w14:paraId="523F0539" w14:textId="77777777" w:rsidTr="000F532A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B067D0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8B7786" w14:textId="69B7DE6A" w:rsidR="000F532A" w:rsidRPr="002543D0" w:rsidRDefault="00AB5AA9" w:rsidP="00D17D20">
            <w:pPr>
              <w:tabs>
                <w:tab w:val="decimal" w:pos="363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77504C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6245B" w14:textId="43F08003" w:rsidR="000F532A" w:rsidRPr="002543D0" w:rsidRDefault="00AB5AA9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0EDA8E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746FEA" w14:textId="4A12B8F7" w:rsidR="000F532A" w:rsidRPr="002543D0" w:rsidRDefault="007B5E1D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5F65C5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416B04" w14:textId="7B3F1A1F" w:rsidR="000F532A" w:rsidRPr="002543D0" w:rsidRDefault="00AB5AA9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48.</w:t>
            </w:r>
            <w:r w:rsidR="007B5E1D">
              <w:rPr>
                <w:rFonts w:ascii="Angsana New" w:hAnsi="Angsana New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23B36A7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094F4C" w14:textId="4021C383" w:rsidR="000F532A" w:rsidRPr="002543D0" w:rsidRDefault="00AB5AA9" w:rsidP="00D17D20">
            <w:pPr>
              <w:tabs>
                <w:tab w:val="decimal" w:pos="36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133E33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F7456" w14:textId="6A565A25" w:rsidR="000F532A" w:rsidRPr="002543D0" w:rsidRDefault="00AB5AA9" w:rsidP="00D17D20">
            <w:pPr>
              <w:tabs>
                <w:tab w:val="decimal" w:pos="34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463F078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1051F4" w14:textId="15F9087E" w:rsidR="000F532A" w:rsidRPr="002543D0" w:rsidRDefault="00AB5AA9" w:rsidP="000F532A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7B5E1D">
              <w:rPr>
                <w:rFonts w:ascii="Angsana New" w:hAnsi="Angsana New"/>
                <w:color w:val="000000"/>
                <w:sz w:val="20"/>
                <w:szCs w:val="20"/>
              </w:rPr>
              <w:t>6.77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3C24F94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BC12D" w14:textId="0A3C0ACA" w:rsidR="000F532A" w:rsidRPr="002543D0" w:rsidRDefault="00AB5AA9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7B5E1D">
              <w:rPr>
                <w:rFonts w:ascii="Angsana New" w:hAnsi="Angsana New"/>
                <w:color w:val="000000"/>
                <w:sz w:val="20"/>
                <w:szCs w:val="20"/>
              </w:rPr>
              <w:t>6.59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33AED7E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CA861" w14:textId="219E9CA2" w:rsidR="000F532A" w:rsidRPr="002543D0" w:rsidRDefault="007B5E1D" w:rsidP="00D17D20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(3.75)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5F482AD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462733" w14:textId="297B6DD6" w:rsidR="000F532A" w:rsidRPr="002543D0" w:rsidRDefault="007B5E1D" w:rsidP="00D17D20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(4.63)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5E5AAF3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0082BB" w14:textId="69F5A362" w:rsidR="000F532A" w:rsidRPr="002543D0" w:rsidRDefault="00AB5AA9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40.2</w:t>
            </w:r>
            <w:r w:rsidR="007B5E1D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6A4312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FE6A41" w14:textId="0D7B36B1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100.</w:t>
            </w:r>
            <w:r w:rsidR="00962FD4">
              <w:rPr>
                <w:rFonts w:ascii="Angsana New" w:hAnsi="Angsana New"/>
                <w:color w:val="000000"/>
                <w:sz w:val="20"/>
                <w:szCs w:val="20"/>
              </w:rPr>
              <w:t>19</w:t>
            </w:r>
          </w:p>
        </w:tc>
      </w:tr>
      <w:tr w:rsidR="000F532A" w:rsidRPr="002543D0" w14:paraId="2BF069BE" w14:textId="77777777" w:rsidTr="000F532A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B82BBB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727E78" w14:textId="235119A4" w:rsidR="000F532A" w:rsidRPr="00AB5AA9" w:rsidRDefault="008513E3" w:rsidP="000F532A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B5AA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411.86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D6AC41F" w14:textId="77777777" w:rsidR="000F532A" w:rsidRPr="00AB5AA9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29CEB" w14:textId="777A0740" w:rsidR="000F532A" w:rsidRPr="00AB5AA9" w:rsidRDefault="00AB5AA9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B5AA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669.87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3D7AE466" w14:textId="77777777" w:rsidR="000F532A" w:rsidRPr="00AB5AA9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98EECE" w14:textId="31E24559" w:rsidR="000F532A" w:rsidRPr="00AB5AA9" w:rsidRDefault="007B5E1D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C0E0ED5" w14:textId="77777777" w:rsidR="000F532A" w:rsidRPr="00AB5AA9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BCB7D" w14:textId="1CDE78D4" w:rsidR="000F532A" w:rsidRPr="00AB5AA9" w:rsidRDefault="00AB5AA9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B5AA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48.</w:t>
            </w:r>
            <w:r w:rsidR="007B5E1D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169A202D" w14:textId="77777777" w:rsidR="000F532A" w:rsidRPr="00AB5AA9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126CF" w14:textId="198C2522" w:rsidR="000F532A" w:rsidRPr="00AB5AA9" w:rsidRDefault="00AB5AA9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B5AA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304.22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FCA901E" w14:textId="77777777" w:rsidR="000F532A" w:rsidRPr="00AB5AA9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079C39" w14:textId="22AA4357" w:rsidR="000F532A" w:rsidRPr="00AB5AA9" w:rsidRDefault="00AB5AA9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B5AA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296.52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140121EF" w14:textId="418B1115" w:rsidR="000F532A" w:rsidRPr="00AB5AA9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F7E88" w14:textId="152E6B7A" w:rsidR="000F532A" w:rsidRPr="00AB5AA9" w:rsidRDefault="007B5E1D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69.01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5825DD6E" w14:textId="77777777" w:rsidR="000F532A" w:rsidRPr="00AB5AA9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C9D60" w14:textId="4EA9F8A2" w:rsidR="000F532A" w:rsidRPr="00AB5AA9" w:rsidRDefault="007B5E1D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106</w:t>
            </w:r>
            <w:r w:rsidR="00AB5AA9" w:rsidRPr="00AB5AA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5C1E529A" w14:textId="160DDE04" w:rsidR="000F532A" w:rsidRPr="00AB5AA9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3B8E9" w14:textId="55AAB076" w:rsidR="000F532A" w:rsidRPr="007B5E1D" w:rsidRDefault="007B5E1D" w:rsidP="00D17D20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5E1D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(8.98)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30E989C1" w14:textId="77777777" w:rsidR="000F532A" w:rsidRPr="00AB5AA9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56730E" w14:textId="51CCE278" w:rsidR="000F532A" w:rsidRPr="00AB5AA9" w:rsidRDefault="007B5E1D" w:rsidP="00D17D20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(17.22)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31888D92" w14:textId="77777777" w:rsidR="000F532A" w:rsidRPr="00AB5AA9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ABD754" w14:textId="467F5EED" w:rsidR="000F532A" w:rsidRPr="00AB5AA9" w:rsidRDefault="00AB5AA9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B5AA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783.31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170A1B0" w14:textId="77777777" w:rsidR="000F532A" w:rsidRPr="00AB5AA9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F78D31" w14:textId="06042A66" w:rsidR="000F532A" w:rsidRPr="00AB5AA9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B5AA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1,104.25</w:t>
            </w:r>
          </w:p>
        </w:tc>
      </w:tr>
      <w:tr w:rsidR="000F532A" w:rsidRPr="002543D0" w14:paraId="07C9BF92" w14:textId="77777777" w:rsidTr="00FE073D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57444" w14:textId="77777777" w:rsidR="000F532A" w:rsidRPr="00520AF7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6F1A3129" w14:textId="77777777" w:rsidR="000F532A" w:rsidRPr="002543D0" w:rsidRDefault="000F532A" w:rsidP="000F532A">
            <w:pPr>
              <w:tabs>
                <w:tab w:val="decimal" w:pos="2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ADCF7A4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153142" w14:textId="77777777" w:rsidR="000F532A" w:rsidRPr="002543D0" w:rsidRDefault="000F532A" w:rsidP="000F532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A0F9348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9216FC" w14:textId="77777777" w:rsidR="000F532A" w:rsidRPr="002543D0" w:rsidRDefault="000F532A" w:rsidP="000F532A">
            <w:pPr>
              <w:tabs>
                <w:tab w:val="decimal" w:pos="177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988959E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E0A099" w14:textId="77777777" w:rsidR="000F532A" w:rsidRPr="002543D0" w:rsidRDefault="000F532A" w:rsidP="000F532A">
            <w:pPr>
              <w:tabs>
                <w:tab w:val="decimal" w:pos="253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1F7DCB07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E27CEC" w14:textId="77777777" w:rsidR="000F532A" w:rsidRPr="002543D0" w:rsidRDefault="000F532A" w:rsidP="000F532A">
            <w:pPr>
              <w:tabs>
                <w:tab w:val="decimal" w:pos="17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6DF381D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7863DD" w14:textId="77777777" w:rsidR="000F532A" w:rsidRPr="002543D0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719BD905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E17674" w14:textId="77777777" w:rsidR="000F532A" w:rsidRPr="002543D0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1E89E755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7C5B49" w14:textId="77777777" w:rsidR="000F532A" w:rsidRPr="002543D0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5CC6BADC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FB84BB" w14:textId="77777777" w:rsidR="000F532A" w:rsidRPr="002543D0" w:rsidRDefault="000F532A" w:rsidP="000F532A">
            <w:pPr>
              <w:tabs>
                <w:tab w:val="decimal" w:pos="9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221FC89C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5FD7DF" w14:textId="77777777" w:rsidR="000F532A" w:rsidRPr="002543D0" w:rsidRDefault="000F532A" w:rsidP="000F532A">
            <w:pPr>
              <w:tabs>
                <w:tab w:val="decimal" w:pos="177"/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4FE95FA0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06604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AA7835D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677A3F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F532A" w:rsidRPr="002543D0" w14:paraId="63F91540" w14:textId="77777777" w:rsidTr="00FE073D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7011B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2543D0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2543D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2A824413" w14:textId="68F81363" w:rsidR="000F532A" w:rsidRPr="002543D0" w:rsidRDefault="006A2BC8" w:rsidP="000F532A">
            <w:pPr>
              <w:tabs>
                <w:tab w:val="decimal" w:pos="2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98.26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27A4984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8634B23" w14:textId="16574D91" w:rsidR="000F532A" w:rsidRPr="002543D0" w:rsidRDefault="00AB5AA9" w:rsidP="00756318">
            <w:pPr>
              <w:tabs>
                <w:tab w:val="decimal" w:pos="43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88.27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64462CB1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32D7E3B" w14:textId="04AA60C0" w:rsidR="000F532A" w:rsidRPr="002543D0" w:rsidRDefault="00AB5AA9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2.75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35087E8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37AAD78" w14:textId="7B74D5D7" w:rsidR="000F532A" w:rsidRPr="002543D0" w:rsidRDefault="00AB5AA9" w:rsidP="004A265A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045D9470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51436E0" w14:textId="42FD33AC" w:rsidR="000F532A" w:rsidRPr="002543D0" w:rsidRDefault="00AB5AA9" w:rsidP="004A265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12.</w:t>
            </w:r>
            <w:r w:rsidR="00EC3335">
              <w:rPr>
                <w:rFonts w:ascii="Angsana New" w:hAnsi="Angsana Ne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389ECF7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D54A569" w14:textId="0A693A53" w:rsidR="000F532A" w:rsidRPr="002543D0" w:rsidRDefault="00AB5AA9" w:rsidP="004A265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(4.92)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535A7347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005453B" w14:textId="60CCD5CE" w:rsidR="000F532A" w:rsidRPr="002543D0" w:rsidRDefault="00AB5AA9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(25.</w:t>
            </w:r>
            <w:r w:rsidR="00EC3335">
              <w:rPr>
                <w:rFonts w:ascii="Angsana New" w:hAnsi="Angsana New"/>
                <w:color w:val="000000"/>
                <w:sz w:val="20"/>
                <w:szCs w:val="20"/>
              </w:rPr>
              <w:t>58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53DCB7C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EB45931" w14:textId="155C64D1" w:rsidR="000F532A" w:rsidRPr="002543D0" w:rsidRDefault="00AB5AA9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(58.12)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47CEA476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D881FC7" w14:textId="1588CB80" w:rsidR="000F532A" w:rsidRPr="002543D0" w:rsidRDefault="00AB5AA9" w:rsidP="00D17D20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</w:t>
            </w:r>
            <w:r w:rsidR="006A2BC8">
              <w:rPr>
                <w:rFonts w:ascii="Angsana New" w:hAnsi="Angsana New"/>
                <w:color w:val="000000"/>
                <w:sz w:val="20"/>
                <w:szCs w:val="20"/>
              </w:rPr>
              <w:t>26.94)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4A37F820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036AD81" w14:textId="1165FF95" w:rsidR="000F532A" w:rsidRPr="002543D0" w:rsidRDefault="00AB5AA9" w:rsidP="00D17D20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2CAB0B73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8E30F99" w14:textId="364BCA3C" w:rsidR="000F532A" w:rsidRPr="002543D0" w:rsidRDefault="00AB5AA9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854FCB">
              <w:rPr>
                <w:rFonts w:ascii="Angsana New" w:hAnsi="Angsana New"/>
                <w:color w:val="000000"/>
                <w:sz w:val="20"/>
                <w:szCs w:val="20"/>
              </w:rPr>
              <w:t>39.10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9DA2BBB" w14:textId="77777777" w:rsidR="000F532A" w:rsidRPr="002543D0" w:rsidRDefault="000F532A" w:rsidP="000F532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1CCAC41" w14:textId="438978F0" w:rsidR="000F532A" w:rsidRPr="002543D0" w:rsidRDefault="00253006" w:rsidP="0025300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31.49</w:t>
            </w:r>
          </w:p>
        </w:tc>
      </w:tr>
      <w:tr w:rsidR="000F532A" w:rsidRPr="002543D0" w14:paraId="7541BA25" w14:textId="77777777" w:rsidTr="00FE073D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117B5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55E76454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900C1B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1D150D42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BAA6D2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642A3247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1D7C81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E236B87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7FE0DFB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0F3B98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1229EC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833286B" w14:textId="77777777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1DA253B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772217D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07BB75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535530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9C020D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AB7DEDF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AEDEF0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74F8779F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7B120DE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ACAD49" w14:textId="3401CF01" w:rsidR="000F532A" w:rsidRPr="002543D0" w:rsidRDefault="006A2BC8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129.44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180BD4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EA656D" w14:textId="55DC22F7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29.19</w:t>
            </w:r>
          </w:p>
        </w:tc>
      </w:tr>
      <w:tr w:rsidR="000F532A" w:rsidRPr="002543D0" w14:paraId="240DB838" w14:textId="77777777" w:rsidTr="00FE073D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F1C72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รวมกำไร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จากส่วนงาน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ที่รายงาน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0E432DB0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23C7E8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25CF90E2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26F607A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78FFABD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9930E8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9A16A80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607F63F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22B3F7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02F9E2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DD37F7B" w14:textId="77777777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15CE83CD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2EA31B74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260EBA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B3D86E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226D94A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60EC95BF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F399A5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0FE4347D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40BE4A3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12F2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CEA3CC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2ADA8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F532A" w:rsidRPr="002543D0" w14:paraId="5FE4F958" w14:textId="77777777" w:rsidTr="00FE073D">
        <w:trPr>
          <w:trHeight w:val="25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11403" w14:textId="77777777" w:rsidR="000F532A" w:rsidRPr="002543D0" w:rsidRDefault="000F532A" w:rsidP="000F532A">
            <w:pPr>
              <w:spacing w:line="240" w:lineRule="auto"/>
              <w:ind w:left="189" w:hanging="189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ก่อนต้นทุนการเงินและภาษีเงินได้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50497E7F" w14:textId="77777777" w:rsidR="000F532A" w:rsidRPr="002543D0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E86ABF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7F7F4CA2" w14:textId="77777777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51ABEE5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BE46E61" w14:textId="77777777" w:rsidR="000F532A" w:rsidRPr="002543D0" w:rsidRDefault="000F532A" w:rsidP="000F532A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56B5E1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305BD46" w14:textId="77777777" w:rsidR="000F532A" w:rsidRPr="002543D0" w:rsidRDefault="000F532A" w:rsidP="000F532A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1E3AF84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7529693" w14:textId="77777777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66771C0" w14:textId="77777777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9839F41" w14:textId="77777777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6981458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F55E9E6" w14:textId="77777777" w:rsidR="000F532A" w:rsidRPr="002543D0" w:rsidRDefault="000F532A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3DFACE7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9CF374B" w14:textId="77777777" w:rsidR="000F532A" w:rsidRPr="002543D0" w:rsidRDefault="000F532A" w:rsidP="000F532A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D891B7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FEEF780" w14:textId="77777777" w:rsidR="000F532A" w:rsidRPr="002543D0" w:rsidRDefault="000F532A" w:rsidP="000F532A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D99B28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C63CF3E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4C127FA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CB8D6F4" w14:textId="1EA87491" w:rsidR="000F532A" w:rsidRPr="002543D0" w:rsidRDefault="006A2BC8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90.34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A1B36F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right w:val="nil"/>
            </w:tcBorders>
            <w:vAlign w:val="bottom"/>
          </w:tcPr>
          <w:p w14:paraId="61178F65" w14:textId="5A212747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60.68</w:t>
            </w:r>
          </w:p>
        </w:tc>
      </w:tr>
      <w:tr w:rsidR="000F532A" w:rsidRPr="002543D0" w14:paraId="37B6833B" w14:textId="77777777" w:rsidTr="00FE073D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E9522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71EC3654" w14:textId="77777777" w:rsidR="000F532A" w:rsidRPr="002543D0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DED33D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5FE9CA24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26FCB28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759AAA7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5F498B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39297D8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49D7EF44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C02ED9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761137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235A29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5EAC32B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F22232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2BAB27A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01DB42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6E95C8C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344A7D5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BE73D9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7131BD71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1C3D79D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D77BBDD" w14:textId="2CC5612F" w:rsidR="000F532A" w:rsidRPr="002543D0" w:rsidRDefault="00AB5AA9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(14.23)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56F052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right w:val="nil"/>
            </w:tcBorders>
            <w:vAlign w:val="bottom"/>
          </w:tcPr>
          <w:p w14:paraId="3F263470" w14:textId="253E0A3C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(22.54)</w:t>
            </w:r>
          </w:p>
        </w:tc>
      </w:tr>
      <w:tr w:rsidR="000F532A" w:rsidRPr="002543D0" w14:paraId="0D71107B" w14:textId="77777777" w:rsidTr="00FE073D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41E55" w14:textId="28331004" w:rsidR="000F532A" w:rsidRPr="002543D0" w:rsidRDefault="000F532A" w:rsidP="000F532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518C8CC0" w14:textId="77777777" w:rsidR="000F532A" w:rsidRPr="002543D0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80094E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695DB5D0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B14E07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AF48215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12F50B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F379A3F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73255E1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B96A3B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D129E5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E51056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7549618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B2ECCA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6D6E42C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A051F9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199C66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35C9856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24CE31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5AB11756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56D9359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EA5359" w14:textId="0ED5468B" w:rsidR="000F532A" w:rsidRPr="002543D0" w:rsidRDefault="004A265A" w:rsidP="004A265A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7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.91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98C6794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E8855" w14:textId="0850C65E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4.16</w:t>
            </w:r>
          </w:p>
        </w:tc>
      </w:tr>
      <w:tr w:rsidR="000F532A" w:rsidRPr="002543D0" w14:paraId="35F24142" w14:textId="77777777" w:rsidTr="00FE073D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1EBDE" w14:textId="77777777" w:rsidR="000F532A" w:rsidRPr="002543D0" w:rsidRDefault="000F532A" w:rsidP="000F532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0A126B6F" w14:textId="77777777" w:rsidR="000F532A" w:rsidRPr="002543D0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FB0353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25F7AD5F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29C2D62D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29F4CD2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452F14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CFEF43B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7BEC413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18DD2C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8DB544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13D5F5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2A8073BD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CE4E44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1416CCE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9C080B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916E22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DEEE973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17EE79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0C86C38E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2908C73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EB43C" w14:textId="1F496CB1" w:rsidR="000F532A" w:rsidRPr="002543D0" w:rsidRDefault="006A2BC8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84.02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4E5514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C6884" w14:textId="3B55B939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42.30</w:t>
            </w:r>
          </w:p>
        </w:tc>
      </w:tr>
      <w:tr w:rsidR="000F532A" w:rsidRPr="002543D0" w14:paraId="03EBB56A" w14:textId="77777777" w:rsidTr="000F532A">
        <w:trPr>
          <w:gridAfter w:val="57"/>
          <w:wAfter w:w="13064" w:type="dxa"/>
          <w:trHeight w:val="101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E4863" w14:textId="77777777" w:rsidR="000F532A" w:rsidRPr="00520AF7" w:rsidRDefault="000F532A" w:rsidP="000F532A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14"/>
                <w:szCs w:val="14"/>
                <w:cs/>
              </w:rPr>
            </w:pPr>
          </w:p>
        </w:tc>
      </w:tr>
      <w:tr w:rsidR="000F532A" w:rsidRPr="002543D0" w14:paraId="58C637CD" w14:textId="77777777" w:rsidTr="000F532A">
        <w:trPr>
          <w:gridAfter w:val="57"/>
          <w:wAfter w:w="13064" w:type="dxa"/>
          <w:trHeight w:val="101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B66DF" w14:textId="055BB211" w:rsidR="000F532A" w:rsidRPr="002543D0" w:rsidRDefault="000F532A" w:rsidP="000F532A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</w:tr>
      <w:tr w:rsidR="000F532A" w:rsidRPr="002543D0" w14:paraId="16D945D0" w14:textId="77777777" w:rsidTr="000F532A">
        <w:trPr>
          <w:gridAfter w:val="2"/>
          <w:wAfter w:w="18" w:type="dxa"/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DB49B" w14:textId="0EC10F9E" w:rsidR="000F532A" w:rsidRPr="002543D0" w:rsidRDefault="000F532A" w:rsidP="000F532A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/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4ED67A65" w14:textId="1C562722" w:rsidR="000F532A" w:rsidRPr="002543D0" w:rsidRDefault="000F532A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522579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6187596E" w14:textId="3027FDCC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207EAA6D" w14:textId="77777777" w:rsidR="000F532A" w:rsidRPr="000F532A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65CECCB" w14:textId="5A6A5BB7" w:rsidR="000F532A" w:rsidRPr="002543D0" w:rsidRDefault="000F532A" w:rsidP="004A265A">
            <w:pPr>
              <w:tabs>
                <w:tab w:val="decimal" w:pos="51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5F4EF6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0902897" w14:textId="3D4D57A5" w:rsidR="000F532A" w:rsidRPr="002543D0" w:rsidRDefault="000F532A" w:rsidP="004A265A">
            <w:pPr>
              <w:tabs>
                <w:tab w:val="decimal" w:pos="45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75720637" w14:textId="77777777" w:rsidR="000F532A" w:rsidRPr="000F532A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32655242" w14:textId="7F973AD4" w:rsidR="000F532A" w:rsidRPr="002543D0" w:rsidRDefault="000F532A" w:rsidP="004A265A">
            <w:pPr>
              <w:tabs>
                <w:tab w:val="decimal" w:pos="49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4118591" w14:textId="77777777" w:rsidR="000F532A" w:rsidRPr="000F532A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F3DF27A" w14:textId="67B8DBA3" w:rsidR="000F532A" w:rsidRPr="002543D0" w:rsidRDefault="000F532A" w:rsidP="004A265A">
            <w:pPr>
              <w:tabs>
                <w:tab w:val="decimal" w:pos="43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668C1440" w14:textId="77777777" w:rsidR="000F532A" w:rsidRPr="000F532A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26F1C49A" w14:textId="7CBA4404" w:rsidR="000F532A" w:rsidRPr="002543D0" w:rsidRDefault="000F532A" w:rsidP="004A265A">
            <w:pPr>
              <w:tabs>
                <w:tab w:val="decimal" w:pos="426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24100A4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666564D" w14:textId="10D0420B" w:rsidR="000F532A" w:rsidRPr="002543D0" w:rsidRDefault="000F532A" w:rsidP="004A265A">
            <w:pPr>
              <w:tabs>
                <w:tab w:val="decimal" w:pos="48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6F09970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DF38CDB" w14:textId="0180B70B" w:rsidR="000F532A" w:rsidRPr="002543D0" w:rsidRDefault="000F532A" w:rsidP="004A265A">
            <w:pPr>
              <w:tabs>
                <w:tab w:val="decimal" w:pos="46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36F9914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4B508735" w14:textId="41FAC5C9" w:rsidR="000F532A" w:rsidRPr="002543D0" w:rsidRDefault="000F532A" w:rsidP="004A265A">
            <w:pPr>
              <w:tabs>
                <w:tab w:val="decimal" w:pos="45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6B5FC82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48E8072" w14:textId="542A3A62" w:rsidR="000F532A" w:rsidRPr="002543D0" w:rsidRDefault="000F532A" w:rsidP="004A265A">
            <w:pPr>
              <w:tabs>
                <w:tab w:val="decimal" w:pos="44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9E26E0D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EA4E45A" w14:textId="730EB13E" w:rsidR="000F532A" w:rsidRPr="002543D0" w:rsidRDefault="000F532A" w:rsidP="004A265A">
            <w:pPr>
              <w:tabs>
                <w:tab w:val="decimal" w:pos="47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532A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</w:tr>
      <w:tr w:rsidR="004A265A" w:rsidRPr="002543D0" w14:paraId="3B93ED27" w14:textId="77777777" w:rsidTr="00A75398">
        <w:trPr>
          <w:gridAfter w:val="2"/>
          <w:wAfter w:w="18" w:type="dxa"/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18997" w14:textId="77777777" w:rsidR="004A265A" w:rsidRPr="002543D0" w:rsidRDefault="004A265A" w:rsidP="000F532A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6" w:type="dxa"/>
            <w:gridSpan w:val="55"/>
            <w:tcBorders>
              <w:left w:val="nil"/>
              <w:right w:val="nil"/>
            </w:tcBorders>
            <w:vAlign w:val="bottom"/>
          </w:tcPr>
          <w:p w14:paraId="5FD64EA5" w14:textId="4E8FBE3F" w:rsidR="004A265A" w:rsidRPr="004A265A" w:rsidRDefault="004A265A" w:rsidP="004A265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</w:pPr>
            <w:r w:rsidRPr="004A265A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cs/>
              </w:rPr>
              <w:t>(ล้านบาท)</w:t>
            </w:r>
          </w:p>
        </w:tc>
      </w:tr>
      <w:tr w:rsidR="000F532A" w:rsidRPr="002543D0" w14:paraId="09E28A8A" w14:textId="77777777" w:rsidTr="000F532A">
        <w:trPr>
          <w:gridAfter w:val="2"/>
          <w:wAfter w:w="18" w:type="dxa"/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7958E" w14:textId="77777777" w:rsidR="000F532A" w:rsidRPr="002543D0" w:rsidRDefault="000F532A" w:rsidP="000F532A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06113983" w14:textId="67E930F7" w:rsidR="000F532A" w:rsidRPr="002543D0" w:rsidRDefault="00253006" w:rsidP="000F532A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11,8</w:t>
            </w:r>
            <w:r w:rsidR="006A2BC8">
              <w:rPr>
                <w:rFonts w:ascii="Angsana New" w:hAnsi="Angsana New"/>
                <w:color w:val="000000"/>
                <w:sz w:val="20"/>
                <w:szCs w:val="20"/>
              </w:rPr>
              <w:t>54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6A2BC8">
              <w:rPr>
                <w:rFonts w:ascii="Angsana New" w:hAnsi="Angsana New"/>
                <w:color w:val="000000"/>
                <w:sz w:val="20"/>
                <w:szCs w:val="20"/>
              </w:rPr>
              <w:t>07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DD810A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4503F478" w14:textId="6ED9D4C0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11,615.76</w:t>
            </w: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43C6679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2D8147C7" w14:textId="2EDC3734" w:rsidR="000F532A" w:rsidRPr="002543D0" w:rsidRDefault="00253006" w:rsidP="00E718A8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1,923.8</w:t>
            </w:r>
            <w:r w:rsidR="00854FCB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3AB660C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176C282" w14:textId="47B4AED9" w:rsidR="000F532A" w:rsidRPr="002543D0" w:rsidRDefault="000F532A" w:rsidP="000F532A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1,976.14</w:t>
            </w: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7410E17F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46A7B11C" w14:textId="42332DB1" w:rsidR="000F532A" w:rsidRPr="002543D0" w:rsidRDefault="00253006" w:rsidP="004A265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724.96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2A424F46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CE7EA93" w14:textId="431237A1" w:rsidR="000F532A" w:rsidRPr="002543D0" w:rsidRDefault="000F532A" w:rsidP="000F532A">
            <w:pPr>
              <w:tabs>
                <w:tab w:val="decimal" w:pos="324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659.62</w:t>
            </w: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781EE17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3BB964C" w14:textId="33A567EE" w:rsidR="000F532A" w:rsidRPr="002543D0" w:rsidRDefault="00253006" w:rsidP="000D7BE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0D7BE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  <w:r w:rsidR="00EC3335">
              <w:rPr>
                <w:rFonts w:ascii="Angsana New" w:hAnsi="Angsana New"/>
                <w:color w:val="000000"/>
                <w:sz w:val="20"/>
                <w:szCs w:val="20"/>
              </w:rPr>
              <w:t>60.17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5E81D15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54856B0" w14:textId="11D750E7" w:rsidR="000F532A" w:rsidRPr="002543D0" w:rsidRDefault="000F532A" w:rsidP="004A265A">
            <w:pPr>
              <w:tabs>
                <w:tab w:val="decimal" w:pos="328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4,056.76</w:t>
            </w: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3332693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2FFC380E" w14:textId="69AB044D" w:rsidR="000F532A" w:rsidRPr="002543D0" w:rsidRDefault="00253006" w:rsidP="006609BA">
            <w:pPr>
              <w:tabs>
                <w:tab w:val="decimal" w:pos="32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(2,177</w:t>
            </w:r>
            <w:r w:rsidR="00EC3335">
              <w:rPr>
                <w:rFonts w:ascii="Angsana New" w:hAnsi="Angsana New"/>
                <w:color w:val="000000"/>
                <w:sz w:val="20"/>
                <w:szCs w:val="20"/>
              </w:rPr>
              <w:t>.5</w:t>
            </w:r>
            <w:r w:rsidR="00854FCB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9FF4454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50ED4326" w14:textId="4A3DC6AA" w:rsidR="000F532A" w:rsidRPr="002543D0" w:rsidRDefault="000F532A" w:rsidP="00D17D20">
            <w:pPr>
              <w:tabs>
                <w:tab w:val="decimal" w:pos="34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(959.03)</w:t>
            </w: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3935F3B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65D40820" w14:textId="735AFF6C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16,</w:t>
            </w:r>
            <w:r w:rsidR="006A2BC8">
              <w:rPr>
                <w:rFonts w:ascii="Angsana New" w:hAnsi="Angsana New"/>
                <w:color w:val="000000"/>
                <w:sz w:val="20"/>
                <w:szCs w:val="20"/>
              </w:rPr>
              <w:t>385.44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248A08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741FF0F" w14:textId="77BA6FE5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17,349.25</w:t>
            </w:r>
          </w:p>
        </w:tc>
      </w:tr>
      <w:tr w:rsidR="000F532A" w:rsidRPr="002543D0" w14:paraId="06607B92" w14:textId="77777777" w:rsidTr="000F532A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98A6D" w14:textId="77777777" w:rsidR="000F532A" w:rsidRPr="002543D0" w:rsidRDefault="000F532A" w:rsidP="000F532A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64705D93" w14:textId="77777777" w:rsidR="000F532A" w:rsidRPr="002543D0" w:rsidRDefault="000F532A" w:rsidP="000F532A">
            <w:pPr>
              <w:tabs>
                <w:tab w:val="decimal" w:pos="347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5C2B26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5943301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019913A4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689324E9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FFBF08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F47A0AC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69EBA55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0333062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16D3EC6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B210C3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1DDEDAA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975DF88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0A0D08C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11564E6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1CCC996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025FA0E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BF6CBAA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45F03E34" w14:textId="77777777" w:rsidR="000F532A" w:rsidRPr="002543D0" w:rsidRDefault="000F532A" w:rsidP="000F532A">
            <w:pPr>
              <w:tabs>
                <w:tab w:val="decimal" w:pos="40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2C8F3E1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0E4CB83E" w14:textId="2A465384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4A265A">
              <w:rPr>
                <w:rFonts w:ascii="Angsana New" w:hAnsi="Angsana New"/>
                <w:color w:val="000000"/>
                <w:sz w:val="20"/>
                <w:szCs w:val="20"/>
              </w:rPr>
              <w:t>33.</w:t>
            </w:r>
            <w:r w:rsidR="00854FCB">
              <w:rPr>
                <w:rFonts w:ascii="Angsana New" w:hAnsi="Angsana New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044E07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D64FD91" w14:textId="742E5079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444.82</w:t>
            </w:r>
          </w:p>
        </w:tc>
      </w:tr>
      <w:tr w:rsidR="000F532A" w:rsidRPr="002543D0" w14:paraId="3440A798" w14:textId="77777777" w:rsidTr="000F532A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145FD" w14:textId="77777777" w:rsidR="000F532A" w:rsidRPr="002543D0" w:rsidRDefault="000F532A" w:rsidP="000F532A">
            <w:pPr>
              <w:spacing w:line="240" w:lineRule="auto"/>
              <w:ind w:right="-243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1A96CC5C" w14:textId="77777777" w:rsidR="000F532A" w:rsidRPr="002543D0" w:rsidRDefault="000F532A" w:rsidP="000F532A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62AA9E9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4DC503DE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3"/>
            <w:tcBorders>
              <w:left w:val="nil"/>
              <w:right w:val="nil"/>
            </w:tcBorders>
            <w:vAlign w:val="bottom"/>
          </w:tcPr>
          <w:p w14:paraId="1A324CA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16B30620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CFEA53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015BDB3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bottom"/>
          </w:tcPr>
          <w:p w14:paraId="5D1B39D7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7886E7B0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6A7338B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15355A3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left w:val="nil"/>
              <w:right w:val="nil"/>
            </w:tcBorders>
          </w:tcPr>
          <w:p w14:paraId="55093EE8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EBF2B50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66ED7E84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01B81B8" w14:textId="77777777" w:rsidR="000F532A" w:rsidRPr="002543D0" w:rsidRDefault="000F532A" w:rsidP="000F532A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3"/>
            <w:tcBorders>
              <w:left w:val="nil"/>
              <w:right w:val="nil"/>
            </w:tcBorders>
            <w:vAlign w:val="bottom"/>
          </w:tcPr>
          <w:p w14:paraId="7A4C3BAB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bottom"/>
          </w:tcPr>
          <w:p w14:paraId="599A086E" w14:textId="77777777" w:rsidR="000F532A" w:rsidRPr="002543D0" w:rsidRDefault="000F532A" w:rsidP="000F532A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54240CD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59BCADF8" w14:textId="77777777" w:rsidR="000F532A" w:rsidRPr="002543D0" w:rsidRDefault="000F532A" w:rsidP="000F532A">
            <w:pPr>
              <w:tabs>
                <w:tab w:val="decimal" w:pos="40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left w:val="nil"/>
              <w:right w:val="nil"/>
            </w:tcBorders>
            <w:vAlign w:val="bottom"/>
          </w:tcPr>
          <w:p w14:paraId="366AF775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A420B7" w14:textId="1857C29D" w:rsidR="000F532A" w:rsidRPr="002543D0" w:rsidRDefault="00253006" w:rsidP="000F532A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16,</w:t>
            </w:r>
            <w:r w:rsidR="00EC333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</w:t>
            </w:r>
            <w:r w:rsidR="006A2BC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19</w:t>
            </w:r>
            <w:r w:rsidR="004A265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6A2BC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387E4D1" w14:textId="77777777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22C0C" w14:textId="2B3D5EDA" w:rsidR="000F532A" w:rsidRPr="002543D0" w:rsidRDefault="000F532A" w:rsidP="000F532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17,794.07</w:t>
            </w:r>
          </w:p>
        </w:tc>
      </w:tr>
    </w:tbl>
    <w:p w14:paraId="5C93FC69" w14:textId="77777777" w:rsidR="003B14EA" w:rsidRPr="001208CC" w:rsidRDefault="003B14EA" w:rsidP="002E66E8">
      <w:pPr>
        <w:rPr>
          <w:rFonts w:ascii="Angsana New" w:hAnsi="Angsana New"/>
          <w:sz w:val="28"/>
          <w:szCs w:val="28"/>
        </w:rPr>
        <w:sectPr w:rsidR="003B14EA" w:rsidRPr="001208CC" w:rsidSect="00C73417">
          <w:footerReference w:type="default" r:id="rId16"/>
          <w:pgSz w:w="16834" w:h="11909" w:orient="landscape" w:code="9"/>
          <w:pgMar w:top="691" w:right="1152" w:bottom="576" w:left="1152" w:header="720" w:footer="120" w:gutter="0"/>
          <w:cols w:space="720"/>
        </w:sectPr>
      </w:pPr>
    </w:p>
    <w:p w14:paraId="344721FC" w14:textId="77777777" w:rsidR="002E66E8" w:rsidRPr="008D14F1" w:rsidRDefault="002E66E8" w:rsidP="002E66E8">
      <w:pPr>
        <w:spacing w:line="240" w:lineRule="auto"/>
        <w:ind w:left="547"/>
        <w:rPr>
          <w:rFonts w:ascii="Angsana New" w:hAnsi="Angsana New"/>
          <w:b/>
          <w:bCs/>
          <w:i/>
          <w:iCs/>
          <w:sz w:val="28"/>
          <w:szCs w:val="28"/>
        </w:rPr>
      </w:pPr>
      <w:r w:rsidRPr="008D14F1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27EF9238" w14:textId="77777777" w:rsidR="002E66E8" w:rsidRPr="001208CC" w:rsidRDefault="002E66E8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2CC947BC" w14:textId="77777777" w:rsidR="002E66E8" w:rsidRPr="001208CC" w:rsidRDefault="002E66E8" w:rsidP="002E66E8">
      <w:pPr>
        <w:spacing w:line="240" w:lineRule="auto"/>
        <w:ind w:left="547"/>
        <w:rPr>
          <w:rFonts w:ascii="Angsana New" w:hAnsi="Angsana New"/>
          <w:sz w:val="28"/>
          <w:szCs w:val="28"/>
          <w:cs/>
        </w:rPr>
      </w:pPr>
      <w:r w:rsidRPr="001208CC">
        <w:rPr>
          <w:rFonts w:ascii="Angsana New" w:hAnsi="Angsana New"/>
          <w:sz w:val="28"/>
          <w:szCs w:val="28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0D1C586" w14:textId="77777777" w:rsidR="002E66E8" w:rsidRPr="001208CC" w:rsidRDefault="002E66E8" w:rsidP="00BA1021">
      <w:pPr>
        <w:tabs>
          <w:tab w:val="left" w:pos="54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339312B0" w14:textId="77777777" w:rsidR="007418BA" w:rsidRPr="006329CD" w:rsidRDefault="007418BA" w:rsidP="007418BA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6329CD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2C40A6DB" w14:textId="77777777" w:rsidR="007418BA" w:rsidRPr="00D36ED5" w:rsidRDefault="007418BA" w:rsidP="007418BA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0"/>
          <w:szCs w:val="20"/>
          <w:shd w:val="clear" w:color="auto" w:fill="D9D9D9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9"/>
        <w:gridCol w:w="2025"/>
        <w:gridCol w:w="189"/>
        <w:gridCol w:w="2133"/>
      </w:tblGrid>
      <w:tr w:rsidR="00592B71" w:rsidRPr="009573C6" w14:paraId="2D2EA28A" w14:textId="77777777" w:rsidTr="00BC164A">
        <w:trPr>
          <w:cantSplit/>
          <w:trHeight w:val="144"/>
        </w:trPr>
        <w:tc>
          <w:tcPr>
            <w:tcW w:w="4779" w:type="dxa"/>
          </w:tcPr>
          <w:p w14:paraId="3D6AD727" w14:textId="6F648887" w:rsidR="00592B71" w:rsidRPr="00BC164A" w:rsidRDefault="006329CD" w:rsidP="00592B7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C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BC16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BC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BC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BC16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BC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2025" w:type="dxa"/>
            <w:vAlign w:val="bottom"/>
          </w:tcPr>
          <w:p w14:paraId="46CCD519" w14:textId="418ED5D7" w:rsidR="00592B71" w:rsidRPr="00BC164A" w:rsidRDefault="00592B71" w:rsidP="00592B7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6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3B18096F" w14:textId="77777777" w:rsidR="00592B71" w:rsidRPr="00BC164A" w:rsidRDefault="00592B71" w:rsidP="00592B7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3" w:type="dxa"/>
          </w:tcPr>
          <w:p w14:paraId="242EA9A3" w14:textId="2E1F322C" w:rsidR="00592B71" w:rsidRPr="00BC164A" w:rsidRDefault="00592B71" w:rsidP="00592B7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64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B71" w:rsidRPr="009573C6" w14:paraId="52E5EF53" w14:textId="77777777" w:rsidTr="00BC164A">
        <w:trPr>
          <w:cantSplit/>
          <w:trHeight w:val="144"/>
        </w:trPr>
        <w:tc>
          <w:tcPr>
            <w:tcW w:w="4779" w:type="dxa"/>
          </w:tcPr>
          <w:p w14:paraId="7E1289E9" w14:textId="0E6C64D2" w:rsidR="00592B71" w:rsidRPr="00BC164A" w:rsidRDefault="00592B71" w:rsidP="007418B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47" w:type="dxa"/>
            <w:gridSpan w:val="3"/>
          </w:tcPr>
          <w:p w14:paraId="52B279B3" w14:textId="74AA8523" w:rsidR="00592B71" w:rsidRPr="00BC164A" w:rsidRDefault="00592B71" w:rsidP="00592B7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6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64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C164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BC164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92B71" w:rsidRPr="009573C6" w14:paraId="475D2A31" w14:textId="77777777" w:rsidTr="00BC164A">
        <w:trPr>
          <w:cantSplit/>
          <w:trHeight w:val="144"/>
        </w:trPr>
        <w:tc>
          <w:tcPr>
            <w:tcW w:w="4779" w:type="dxa"/>
          </w:tcPr>
          <w:p w14:paraId="6964CEA4" w14:textId="77777777" w:rsidR="00592B71" w:rsidRPr="00BC164A" w:rsidRDefault="00592B71" w:rsidP="007418B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C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025" w:type="dxa"/>
          </w:tcPr>
          <w:p w14:paraId="5B5860A3" w14:textId="77777777" w:rsidR="00592B71" w:rsidRPr="00BC164A" w:rsidRDefault="00592B71" w:rsidP="007418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68803F1B" w14:textId="77777777" w:rsidR="00592B71" w:rsidRPr="00BC164A" w:rsidRDefault="00592B71" w:rsidP="007418B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3" w:type="dxa"/>
          </w:tcPr>
          <w:p w14:paraId="1B01CC3F" w14:textId="77777777" w:rsidR="00592B71" w:rsidRPr="00BC164A" w:rsidRDefault="00592B71" w:rsidP="00741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2B71" w:rsidRPr="009573C6" w14:paraId="470F1BD9" w14:textId="77777777" w:rsidTr="00BC164A">
        <w:trPr>
          <w:cantSplit/>
          <w:trHeight w:val="191"/>
        </w:trPr>
        <w:tc>
          <w:tcPr>
            <w:tcW w:w="4779" w:type="dxa"/>
          </w:tcPr>
          <w:p w14:paraId="5C2887DE" w14:textId="77777777" w:rsidR="00592B71" w:rsidRPr="00BC164A" w:rsidRDefault="00592B71" w:rsidP="007418BA">
            <w:pPr>
              <w:rPr>
                <w:rFonts w:ascii="Angsana New" w:hAnsi="Angsana New"/>
                <w:color w:val="211E1F"/>
                <w:sz w:val="28"/>
                <w:szCs w:val="28"/>
              </w:rPr>
            </w:pPr>
            <w:r w:rsidRPr="00BC164A">
              <w:rPr>
                <w:rFonts w:ascii="Angsana New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BC164A" w:rsidDel="009A4744">
              <w:rPr>
                <w:rFonts w:ascii="Angsana New" w:hAnsi="Angsana New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025" w:type="dxa"/>
          </w:tcPr>
          <w:p w14:paraId="19F14956" w14:textId="34B2FD2D" w:rsidR="00592B71" w:rsidRPr="00BC164A" w:rsidRDefault="006315B4" w:rsidP="00923CA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BC164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5.04</w:t>
            </w:r>
          </w:p>
        </w:tc>
        <w:tc>
          <w:tcPr>
            <w:tcW w:w="189" w:type="dxa"/>
          </w:tcPr>
          <w:p w14:paraId="58971B1E" w14:textId="77777777" w:rsidR="00592B71" w:rsidRPr="00BC164A" w:rsidRDefault="00592B71" w:rsidP="007418B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3" w:type="dxa"/>
          </w:tcPr>
          <w:p w14:paraId="37F8348D" w14:textId="4E2384A8" w:rsidR="00592B71" w:rsidRPr="00BC164A" w:rsidRDefault="001E6B2F" w:rsidP="00741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BC164A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592B71" w:rsidRPr="009573C6" w14:paraId="52487BC5" w14:textId="77777777" w:rsidTr="00BC164A">
        <w:trPr>
          <w:cantSplit/>
          <w:trHeight w:val="144"/>
        </w:trPr>
        <w:tc>
          <w:tcPr>
            <w:tcW w:w="4779" w:type="dxa"/>
          </w:tcPr>
          <w:p w14:paraId="29AC3E02" w14:textId="77777777" w:rsidR="00592B71" w:rsidRPr="00BC164A" w:rsidRDefault="00592B71" w:rsidP="007418BA">
            <w:pPr>
              <w:rPr>
                <w:rFonts w:ascii="Angsana New" w:hAnsi="Angsana New"/>
                <w:sz w:val="28"/>
                <w:szCs w:val="28"/>
              </w:rPr>
            </w:pPr>
            <w:r w:rsidRPr="00BC164A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BC164A" w:rsidDel="00D924C1">
              <w:rPr>
                <w:rFonts w:ascii="Angsana New" w:hAnsi="Angsana New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025" w:type="dxa"/>
          </w:tcPr>
          <w:p w14:paraId="4FD394F6" w14:textId="071E7684" w:rsidR="00592B71" w:rsidRPr="00BC164A" w:rsidRDefault="006315B4" w:rsidP="00923CA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BC164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3.71</w:t>
            </w:r>
          </w:p>
        </w:tc>
        <w:tc>
          <w:tcPr>
            <w:tcW w:w="189" w:type="dxa"/>
          </w:tcPr>
          <w:p w14:paraId="03069117" w14:textId="77777777" w:rsidR="00592B71" w:rsidRPr="00BC164A" w:rsidRDefault="00592B71" w:rsidP="007418B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3" w:type="dxa"/>
          </w:tcPr>
          <w:p w14:paraId="2DF8CC2A" w14:textId="6D14F50F" w:rsidR="00592B71" w:rsidRPr="00BC164A" w:rsidRDefault="00B25B66" w:rsidP="00741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BC164A">
              <w:rPr>
                <w:rFonts w:ascii="Angsana New" w:hAnsi="Angsana New"/>
                <w:sz w:val="28"/>
                <w:szCs w:val="28"/>
              </w:rPr>
              <w:t>0.38</w:t>
            </w:r>
          </w:p>
        </w:tc>
      </w:tr>
      <w:tr w:rsidR="00592B71" w:rsidRPr="009573C6" w14:paraId="29B8D64F" w14:textId="77777777" w:rsidTr="00BC164A">
        <w:trPr>
          <w:cantSplit/>
          <w:trHeight w:val="144"/>
        </w:trPr>
        <w:tc>
          <w:tcPr>
            <w:tcW w:w="4779" w:type="dxa"/>
          </w:tcPr>
          <w:p w14:paraId="41C12795" w14:textId="77777777" w:rsidR="00592B71" w:rsidRPr="00BC164A" w:rsidRDefault="00592B71" w:rsidP="007418BA">
            <w:pPr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BC164A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025" w:type="dxa"/>
          </w:tcPr>
          <w:p w14:paraId="2A185200" w14:textId="5A9D4880" w:rsidR="00592B71" w:rsidRPr="00BC164A" w:rsidRDefault="00592B71" w:rsidP="00923CA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BC164A">
              <w:rPr>
                <w:rFonts w:ascii="Angsana New" w:hAnsi="Angsana New"/>
                <w:sz w:val="28"/>
                <w:szCs w:val="28"/>
              </w:rPr>
              <w:t>2</w:t>
            </w:r>
            <w:r w:rsidR="006315B4" w:rsidRPr="00BC164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.64</w:t>
            </w:r>
          </w:p>
        </w:tc>
        <w:tc>
          <w:tcPr>
            <w:tcW w:w="189" w:type="dxa"/>
          </w:tcPr>
          <w:p w14:paraId="020E9FCC" w14:textId="77777777" w:rsidR="00592B71" w:rsidRPr="00BC164A" w:rsidRDefault="00592B71" w:rsidP="007418B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3" w:type="dxa"/>
          </w:tcPr>
          <w:p w14:paraId="061507C4" w14:textId="17952BC4" w:rsidR="00592B71" w:rsidRPr="00BC164A" w:rsidRDefault="00B25B66" w:rsidP="00592B7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BC164A">
              <w:rPr>
                <w:rFonts w:ascii="Angsana New" w:hAnsi="Angsana New"/>
                <w:sz w:val="28"/>
                <w:szCs w:val="28"/>
              </w:rPr>
              <w:t>1.26</w:t>
            </w:r>
          </w:p>
        </w:tc>
      </w:tr>
    </w:tbl>
    <w:p w14:paraId="4AD79439" w14:textId="77777777" w:rsidR="007418BA" w:rsidRPr="00D36ED5" w:rsidRDefault="007418BA" w:rsidP="007418BA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0"/>
          <w:szCs w:val="20"/>
          <w:shd w:val="clear" w:color="auto" w:fill="D9D9D9"/>
        </w:rPr>
      </w:pPr>
    </w:p>
    <w:p w14:paraId="057221DE" w14:textId="77777777" w:rsidR="001E6B2F" w:rsidRPr="00D36ED5" w:rsidRDefault="001E6B2F" w:rsidP="001E6B2F">
      <w:pPr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 w:rsidRPr="00713E92">
        <w:rPr>
          <w:rFonts w:ascii="Angsana New" w:hAnsi="Angsana New"/>
          <w:sz w:val="28"/>
          <w:szCs w:val="28"/>
          <w:cs/>
        </w:rPr>
        <w:t>กระแสเงินสดจ่ายทั้งหมดของสัญญาเช่าที่แสดงในงบกระแสเงินสด</w:t>
      </w:r>
      <w:r w:rsidRPr="001E6B2F">
        <w:rPr>
          <w:rFonts w:ascii="Angsana New" w:hAnsi="Angsana New"/>
          <w:sz w:val="28"/>
          <w:szCs w:val="28"/>
          <w:cs/>
        </w:rPr>
        <w:t>รวมและงบกระแสเงินสดเฉพาะกิจการ</w:t>
      </w:r>
      <w:r w:rsidRPr="00713E92">
        <w:rPr>
          <w:rFonts w:ascii="Angsana New" w:hAnsi="Angsana New"/>
          <w:sz w:val="28"/>
          <w:szCs w:val="28"/>
          <w:cs/>
        </w:rPr>
        <w:t>สำหรับงวด</w:t>
      </w:r>
      <w:r w:rsidRPr="00713E92">
        <w:rPr>
          <w:rFonts w:ascii="Angsana New" w:hAnsi="Angsana New" w:hint="cs"/>
          <w:sz w:val="28"/>
          <w:szCs w:val="28"/>
          <w:cs/>
        </w:rPr>
        <w:t>สาม</w:t>
      </w:r>
      <w:r w:rsidRPr="00713E9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713E92">
        <w:rPr>
          <w:rFonts w:ascii="Angsana New" w:hAnsi="Angsana New"/>
          <w:sz w:val="28"/>
          <w:szCs w:val="28"/>
        </w:rPr>
        <w:t xml:space="preserve">31 </w:t>
      </w:r>
      <w:r w:rsidRPr="00713E92">
        <w:rPr>
          <w:rFonts w:ascii="Angsana New" w:hAnsi="Angsana New" w:hint="cs"/>
          <w:sz w:val="28"/>
          <w:szCs w:val="28"/>
          <w:cs/>
        </w:rPr>
        <w:t>ธันวาคม</w:t>
      </w:r>
      <w:r w:rsidRPr="00713E92">
        <w:rPr>
          <w:rFonts w:ascii="Angsana New" w:hAnsi="Angsana New"/>
          <w:sz w:val="28"/>
          <w:szCs w:val="28"/>
          <w:cs/>
        </w:rPr>
        <w:t xml:space="preserve"> </w:t>
      </w:r>
      <w:r w:rsidRPr="00713E92">
        <w:rPr>
          <w:rFonts w:ascii="Angsana New" w:hAnsi="Angsana New"/>
          <w:sz w:val="28"/>
          <w:szCs w:val="28"/>
        </w:rPr>
        <w:t>2563</w:t>
      </w:r>
      <w:r w:rsidRPr="00713E92">
        <w:rPr>
          <w:rFonts w:ascii="Angsana New" w:hAnsi="Angsana New"/>
          <w:sz w:val="28"/>
          <w:szCs w:val="28"/>
          <w:cs/>
        </w:rPr>
        <w:t xml:space="preserve"> มีจำนวน </w:t>
      </w:r>
      <w:r w:rsidRPr="001E6B2F">
        <w:rPr>
          <w:rFonts w:ascii="Angsana New" w:hAnsi="Angsana New"/>
          <w:sz w:val="28"/>
          <w:szCs w:val="28"/>
        </w:rPr>
        <w:t>8.48</w:t>
      </w:r>
      <w:r w:rsidRPr="00713E92">
        <w:rPr>
          <w:rFonts w:ascii="Angsana New" w:hAnsi="Angsana New"/>
          <w:sz w:val="28"/>
          <w:szCs w:val="28"/>
        </w:rPr>
        <w:t xml:space="preserve"> </w:t>
      </w:r>
      <w:r w:rsidRPr="00713E92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1E6B2F">
        <w:rPr>
          <w:rFonts w:ascii="Angsana New" w:hAnsi="Angsana New"/>
          <w:sz w:val="28"/>
          <w:szCs w:val="28"/>
          <w:cs/>
        </w:rPr>
        <w:t xml:space="preserve">และ </w:t>
      </w:r>
      <w:r w:rsidRPr="001E6B2F">
        <w:rPr>
          <w:rFonts w:ascii="Angsana New" w:hAnsi="Angsana New"/>
          <w:sz w:val="28"/>
          <w:szCs w:val="28"/>
        </w:rPr>
        <w:t xml:space="preserve">4.03 </w:t>
      </w:r>
      <w:r w:rsidRPr="001E6B2F">
        <w:rPr>
          <w:rFonts w:ascii="Angsana New" w:hAnsi="Angsana New"/>
          <w:sz w:val="28"/>
          <w:szCs w:val="28"/>
          <w:cs/>
        </w:rPr>
        <w:t>ล้านบาท ตามลำดับ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7FAA92D5" w14:textId="4DCFE7CB" w:rsidR="00301BA2" w:rsidRDefault="00301BA2" w:rsidP="00B25B66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p w14:paraId="4A93716F" w14:textId="34AB1BDE" w:rsidR="00997299" w:rsidRPr="00F81960" w:rsidRDefault="00997299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F81960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15737B4E" w14:textId="77777777" w:rsidR="00030CE9" w:rsidRPr="001208CC" w:rsidRDefault="00030CE9" w:rsidP="00F27DC1">
      <w:pPr>
        <w:pStyle w:val="NoSpacing"/>
        <w:rPr>
          <w:rFonts w:ascii="Angsana New" w:hAnsi="Angsana New"/>
          <w:sz w:val="28"/>
          <w:szCs w:val="28"/>
        </w:rPr>
      </w:pPr>
    </w:p>
    <w:p w14:paraId="0A4E19DC" w14:textId="0EBDF811" w:rsidR="0001767A" w:rsidRPr="00264C18" w:rsidRDefault="0001767A" w:rsidP="003F52B1">
      <w:pPr>
        <w:ind w:left="540"/>
        <w:rPr>
          <w:rFonts w:ascii="Angsana New" w:hAnsi="Angsana New"/>
          <w:sz w:val="28"/>
          <w:szCs w:val="28"/>
          <w:cs/>
        </w:rPr>
      </w:pPr>
      <w:r w:rsidRPr="001208CC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1208CC">
        <w:rPr>
          <w:rFonts w:ascii="Angsana New" w:hAnsi="Angsana New" w:hint="cs"/>
          <w:sz w:val="28"/>
          <w:szCs w:val="28"/>
          <w:cs/>
        </w:rPr>
        <w:t>กั</w:t>
      </w:r>
      <w:r w:rsidRPr="001208CC">
        <w:rPr>
          <w:rFonts w:ascii="Angsana New" w:hAnsi="Angsana New"/>
          <w:sz w:val="28"/>
          <w:szCs w:val="28"/>
          <w:cs/>
        </w:rPr>
        <w:t>บรายได้ก่อนภาษี</w:t>
      </w:r>
      <w:r w:rsidR="00AB74BD" w:rsidRPr="001208CC">
        <w:rPr>
          <w:rFonts w:ascii="Angsana New" w:hAnsi="Angsana New" w:hint="cs"/>
          <w:sz w:val="28"/>
          <w:szCs w:val="28"/>
          <w:cs/>
        </w:rPr>
        <w:t>เงินได้</w:t>
      </w:r>
      <w:r w:rsidRPr="001208CC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Pr="001208CC">
        <w:rPr>
          <w:rFonts w:ascii="Angsana New" w:hAnsi="Angsana New" w:hint="cs"/>
          <w:sz w:val="28"/>
          <w:szCs w:val="28"/>
          <w:cs/>
        </w:rPr>
        <w:t>สาม</w:t>
      </w:r>
      <w:r w:rsidRPr="001208C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1208CC">
        <w:rPr>
          <w:rFonts w:ascii="Angsana New" w:hAnsi="Angsana New"/>
          <w:sz w:val="28"/>
          <w:szCs w:val="28"/>
        </w:rPr>
        <w:t xml:space="preserve">31 </w:t>
      </w:r>
      <w:r w:rsidRPr="001208C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81BA7" w:rsidRPr="001208CC">
        <w:rPr>
          <w:rFonts w:ascii="Angsana New" w:hAnsi="Angsana New"/>
          <w:sz w:val="28"/>
          <w:szCs w:val="28"/>
        </w:rPr>
        <w:t>256</w:t>
      </w:r>
      <w:r w:rsidR="00261BF4">
        <w:rPr>
          <w:rFonts w:ascii="Angsana New" w:hAnsi="Angsana New"/>
          <w:sz w:val="28"/>
          <w:szCs w:val="28"/>
        </w:rPr>
        <w:t>3</w:t>
      </w:r>
      <w:r w:rsidR="00781BA7" w:rsidRPr="001208CC">
        <w:rPr>
          <w:rFonts w:ascii="Angsana New" w:hAnsi="Angsana New"/>
          <w:sz w:val="28"/>
          <w:szCs w:val="28"/>
        </w:rPr>
        <w:t xml:space="preserve"> </w:t>
      </w:r>
      <w:r w:rsidR="00781BA7" w:rsidRPr="001208CC">
        <w:rPr>
          <w:rFonts w:ascii="Angsana New" w:hAnsi="Angsana New"/>
          <w:sz w:val="28"/>
          <w:szCs w:val="28"/>
          <w:cs/>
        </w:rPr>
        <w:t xml:space="preserve">และ </w:t>
      </w:r>
      <w:r w:rsidR="00781BA7" w:rsidRPr="001208CC">
        <w:rPr>
          <w:rFonts w:ascii="Angsana New" w:hAnsi="Angsana New"/>
          <w:sz w:val="28"/>
          <w:szCs w:val="28"/>
        </w:rPr>
        <w:t>256</w:t>
      </w:r>
      <w:r w:rsidR="00261BF4">
        <w:rPr>
          <w:rFonts w:ascii="Angsana New" w:hAnsi="Angsana New"/>
          <w:sz w:val="28"/>
          <w:szCs w:val="28"/>
        </w:rPr>
        <w:t>2</w:t>
      </w:r>
      <w:r w:rsidR="003C0B49" w:rsidRPr="001208CC">
        <w:rPr>
          <w:rFonts w:ascii="Angsana New" w:hAnsi="Angsana New" w:hint="cs"/>
          <w:sz w:val="28"/>
          <w:szCs w:val="28"/>
          <w:cs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>คือร้อยละ</w:t>
      </w:r>
      <w:r w:rsidR="00261BF4">
        <w:rPr>
          <w:rFonts w:ascii="Angsana New" w:hAnsi="Angsana New"/>
          <w:sz w:val="28"/>
          <w:szCs w:val="28"/>
        </w:rPr>
        <w:t xml:space="preserve"> </w:t>
      </w:r>
      <w:r w:rsidR="00FF2226">
        <w:rPr>
          <w:rFonts w:ascii="Angsana New" w:hAnsi="Angsana New"/>
          <w:sz w:val="28"/>
          <w:szCs w:val="28"/>
        </w:rPr>
        <w:t>2</w:t>
      </w:r>
      <w:r w:rsidR="002C69F3">
        <w:rPr>
          <w:rFonts w:ascii="Angsana New" w:hAnsi="Angsana New"/>
          <w:sz w:val="28"/>
          <w:szCs w:val="28"/>
        </w:rPr>
        <w:t>6</w:t>
      </w:r>
      <w:r w:rsidR="00FB1558">
        <w:rPr>
          <w:rFonts w:ascii="Angsana New" w:hAnsi="Angsana New"/>
          <w:sz w:val="28"/>
          <w:szCs w:val="28"/>
        </w:rPr>
        <w:t>.</w:t>
      </w:r>
      <w:r w:rsidR="00300449">
        <w:rPr>
          <w:rFonts w:ascii="Angsana New" w:hAnsi="Angsana New"/>
          <w:sz w:val="28"/>
          <w:szCs w:val="28"/>
        </w:rPr>
        <w:t>66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="00A00176" w:rsidRPr="001208CC">
        <w:rPr>
          <w:rFonts w:ascii="Angsana New" w:hAnsi="Angsana New" w:hint="cs"/>
          <w:sz w:val="28"/>
          <w:szCs w:val="28"/>
          <w:cs/>
        </w:rPr>
        <w:t>และ</w:t>
      </w:r>
      <w:r w:rsidR="00760A2C" w:rsidRPr="001208CC">
        <w:rPr>
          <w:rFonts w:ascii="Angsana New" w:hAnsi="Angsana New" w:hint="cs"/>
          <w:sz w:val="28"/>
          <w:szCs w:val="28"/>
          <w:cs/>
        </w:rPr>
        <w:t>ร้อยละ</w:t>
      </w:r>
      <w:r w:rsidR="00A00176" w:rsidRPr="001208CC">
        <w:rPr>
          <w:rFonts w:ascii="Angsana New" w:hAnsi="Angsana New" w:hint="cs"/>
          <w:sz w:val="28"/>
          <w:szCs w:val="28"/>
          <w:cs/>
        </w:rPr>
        <w:t xml:space="preserve"> </w:t>
      </w:r>
      <w:r w:rsidR="00261BF4" w:rsidRPr="001208CC">
        <w:rPr>
          <w:rFonts w:ascii="Angsana New" w:hAnsi="Angsana New"/>
          <w:sz w:val="28"/>
          <w:szCs w:val="28"/>
        </w:rPr>
        <w:t>2</w:t>
      </w:r>
      <w:r w:rsidR="00FB1558">
        <w:rPr>
          <w:rFonts w:ascii="Angsana New" w:hAnsi="Angsana New"/>
          <w:sz w:val="28"/>
          <w:szCs w:val="28"/>
        </w:rPr>
        <w:t>8.89</w:t>
      </w:r>
      <w:r w:rsidR="007F46E0" w:rsidRPr="001208CC">
        <w:rPr>
          <w:rFonts w:ascii="Angsana New" w:hAnsi="Angsana New"/>
          <w:sz w:val="28"/>
          <w:szCs w:val="28"/>
        </w:rPr>
        <w:t xml:space="preserve"> </w:t>
      </w:r>
      <w:r w:rsidR="007F46E0" w:rsidRPr="001208CC">
        <w:rPr>
          <w:rFonts w:ascii="Angsana New" w:hAnsi="Angsana New" w:hint="cs"/>
          <w:sz w:val="28"/>
          <w:szCs w:val="28"/>
          <w:cs/>
        </w:rPr>
        <w:t>ตามลำดับ</w:t>
      </w:r>
      <w:r w:rsidR="00F568DE" w:rsidRPr="001208CC">
        <w:rPr>
          <w:rFonts w:ascii="Angsana New" w:hAnsi="Angsana New" w:hint="cs"/>
          <w:sz w:val="28"/>
          <w:szCs w:val="28"/>
          <w:cs/>
        </w:rPr>
        <w:t xml:space="preserve"> </w:t>
      </w:r>
      <w:r w:rsidR="00F568DE" w:rsidRPr="001208CC">
        <w:rPr>
          <w:rFonts w:ascii="Angsana New" w:hAnsi="Angsana New"/>
          <w:sz w:val="28"/>
          <w:szCs w:val="28"/>
          <w:cs/>
        </w:rPr>
        <w:t>การเปลี่ยนแปลงในอัตราภาษีเงินได้ที่แท้จริง</w:t>
      </w:r>
      <w:r w:rsidR="004E69C2" w:rsidRPr="00264C18">
        <w:rPr>
          <w:rFonts w:ascii="Angsana New" w:hAnsi="Angsana New" w:hint="cs"/>
          <w:sz w:val="28"/>
          <w:szCs w:val="28"/>
          <w:cs/>
        </w:rPr>
        <w:t>ของงวดสาม</w:t>
      </w:r>
      <w:r w:rsidR="004E69C2" w:rsidRPr="00264C18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4E69C2" w:rsidRPr="00264C18">
        <w:rPr>
          <w:rFonts w:ascii="Angsana New" w:hAnsi="Angsana New"/>
          <w:sz w:val="28"/>
          <w:szCs w:val="28"/>
        </w:rPr>
        <w:t xml:space="preserve">31 </w:t>
      </w:r>
      <w:r w:rsidR="004E69C2" w:rsidRPr="00264C1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64C18" w:rsidRPr="00264C18">
        <w:rPr>
          <w:rFonts w:ascii="Angsana New" w:hAnsi="Angsana New"/>
          <w:sz w:val="28"/>
          <w:szCs w:val="28"/>
        </w:rPr>
        <w:t>2563</w:t>
      </w:r>
      <w:r w:rsidR="004E69C2" w:rsidRPr="00264C18">
        <w:rPr>
          <w:rFonts w:ascii="Angsana New" w:hAnsi="Angsana New"/>
          <w:sz w:val="28"/>
          <w:szCs w:val="28"/>
        </w:rPr>
        <w:t xml:space="preserve"> </w:t>
      </w:r>
      <w:r w:rsidR="00F568DE" w:rsidRPr="00264C18">
        <w:rPr>
          <w:rFonts w:ascii="Angsana New" w:hAnsi="Angsana New"/>
          <w:sz w:val="28"/>
          <w:szCs w:val="28"/>
          <w:cs/>
        </w:rPr>
        <w:t>มีสาเหตุหลักจาก</w:t>
      </w:r>
      <w:r w:rsidR="00264C18" w:rsidRPr="00264C18">
        <w:rPr>
          <w:color w:val="222222"/>
          <w:sz w:val="28"/>
          <w:szCs w:val="28"/>
          <w:shd w:val="clear" w:color="auto" w:fill="FFFFFF"/>
          <w:cs/>
        </w:rPr>
        <w:t>รายการที่ถือเป็นรายได้ทางภาษี</w:t>
      </w:r>
    </w:p>
    <w:p w14:paraId="7FDB8CCB" w14:textId="464BF3E3" w:rsidR="009903A6" w:rsidRDefault="009903A6">
      <w:pPr>
        <w:spacing w:line="240" w:lineRule="auto"/>
        <w:jc w:val="left"/>
        <w:rPr>
          <w:rFonts w:ascii="Angsana New" w:hAnsi="Angsana New"/>
          <w:sz w:val="30"/>
          <w:szCs w:val="30"/>
        </w:rPr>
      </w:pPr>
    </w:p>
    <w:p w14:paraId="4D0C18C6" w14:textId="35764F92" w:rsidR="00842CF1" w:rsidRPr="00842CF1" w:rsidRDefault="00842CF1" w:rsidP="00842CF1">
      <w:pPr>
        <w:ind w:left="540"/>
        <w:rPr>
          <w:rFonts w:ascii="Angsana New" w:hAnsi="Angsana New"/>
          <w:sz w:val="28"/>
          <w:szCs w:val="28"/>
        </w:rPr>
      </w:pPr>
      <w:r w:rsidRPr="00842CF1">
        <w:rPr>
          <w:rFonts w:ascii="Angsana New" w:hAnsi="Angsana New" w:hint="cs"/>
          <w:sz w:val="28"/>
          <w:szCs w:val="28"/>
          <w:cs/>
        </w:rPr>
        <w:t>จำนวนภาษีเงินได้ในงบกำไรขาดทุน</w:t>
      </w:r>
      <w:r w:rsidR="008D14F1">
        <w:rPr>
          <w:rFonts w:ascii="Angsana New" w:hAnsi="Angsana New" w:hint="cs"/>
          <w:sz w:val="28"/>
          <w:szCs w:val="28"/>
          <w:cs/>
        </w:rPr>
        <w:t>เบ็ดเสร็จ</w:t>
      </w:r>
      <w:r w:rsidRPr="00842CF1">
        <w:rPr>
          <w:rFonts w:ascii="Angsana New" w:hAnsi="Angsana New" w:hint="cs"/>
          <w:sz w:val="28"/>
          <w:szCs w:val="28"/>
          <w:cs/>
        </w:rPr>
        <w:t>เฉพาะกิจการสำหรับรอบระยะเวลาสามเดือนสิ้นสุดวันท</w:t>
      </w:r>
      <w:r w:rsidR="00F81960">
        <w:rPr>
          <w:rFonts w:ascii="Angsana New" w:hAnsi="Angsana New" w:hint="cs"/>
          <w:sz w:val="28"/>
          <w:szCs w:val="28"/>
          <w:cs/>
        </w:rPr>
        <w:t xml:space="preserve">ี่ </w:t>
      </w:r>
      <w:r w:rsidRPr="00842CF1">
        <w:rPr>
          <w:rFonts w:ascii="Angsana New" w:hAnsi="Angsana New"/>
          <w:sz w:val="28"/>
          <w:szCs w:val="28"/>
        </w:rPr>
        <w:t xml:space="preserve">31 </w:t>
      </w:r>
      <w:r w:rsidRPr="00842CF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42CF1">
        <w:rPr>
          <w:rFonts w:ascii="Angsana New" w:hAnsi="Angsana New"/>
          <w:sz w:val="28"/>
          <w:szCs w:val="28"/>
        </w:rPr>
        <w:t xml:space="preserve">2563 </w:t>
      </w:r>
      <w:r w:rsidRPr="00842CF1">
        <w:rPr>
          <w:rFonts w:ascii="Angsana New" w:hAnsi="Angsana New" w:hint="cs"/>
          <w:sz w:val="28"/>
          <w:szCs w:val="28"/>
          <w:cs/>
        </w:rPr>
        <w:t>น้อยกว่าจำนวนภาษีเงินได้ที่คำนวณโดยใช้อัตราภาษีเงินได้คูณกับยอดกำไรสุทธิตามบัญชี</w:t>
      </w:r>
      <w:r w:rsidR="008D14F1">
        <w:rPr>
          <w:rFonts w:ascii="Angsana New" w:hAnsi="Angsana New" w:hint="cs"/>
          <w:sz w:val="28"/>
          <w:szCs w:val="28"/>
          <w:cs/>
        </w:rPr>
        <w:t xml:space="preserve"> </w:t>
      </w:r>
      <w:r w:rsidRPr="00842CF1">
        <w:rPr>
          <w:rFonts w:ascii="Angsana New" w:hAnsi="Angsana New" w:hint="cs"/>
          <w:sz w:val="28"/>
          <w:szCs w:val="28"/>
          <w:cs/>
        </w:rPr>
        <w:t>เนื่องจากบริษัทได้รับยกเว้นภาษีสำหรับเงินปันผลรับ</w:t>
      </w:r>
    </w:p>
    <w:p w14:paraId="641F44A9" w14:textId="77777777" w:rsidR="00842CF1" w:rsidRPr="00842CF1" w:rsidRDefault="00842CF1" w:rsidP="00842CF1">
      <w:pPr>
        <w:ind w:left="540"/>
        <w:rPr>
          <w:rFonts w:ascii="Angsana New" w:hAnsi="Angsana New"/>
          <w:sz w:val="28"/>
          <w:szCs w:val="28"/>
        </w:rPr>
      </w:pPr>
    </w:p>
    <w:p w14:paraId="1E99F458" w14:textId="75C33963" w:rsidR="00842CF1" w:rsidRPr="00842CF1" w:rsidRDefault="00842CF1" w:rsidP="00842CF1">
      <w:pPr>
        <w:ind w:left="540"/>
        <w:rPr>
          <w:rFonts w:ascii="Angsana New" w:hAnsi="Angsana New"/>
          <w:sz w:val="28"/>
          <w:szCs w:val="28"/>
        </w:rPr>
      </w:pPr>
      <w:r w:rsidRPr="00842CF1">
        <w:rPr>
          <w:rFonts w:ascii="Angsana New" w:hAnsi="Angsana New" w:hint="cs"/>
          <w:sz w:val="28"/>
          <w:szCs w:val="28"/>
          <w:cs/>
        </w:rPr>
        <w:t xml:space="preserve">บริษัทไม่มีค่าใช้จ่ายภาษีเงินได้ในงบกำไรขาดทุนเบ็ดเสร็จเฉพาะกิจการสำหรับรอบระยะเวลาสามเดือนสิ้นสุดวันที่ </w:t>
      </w:r>
      <w:r w:rsidRPr="00842CF1">
        <w:rPr>
          <w:rFonts w:ascii="Angsana New" w:hAnsi="Angsana New"/>
          <w:sz w:val="28"/>
          <w:szCs w:val="28"/>
        </w:rPr>
        <w:t xml:space="preserve">31 </w:t>
      </w:r>
      <w:r w:rsidRPr="00842CF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42CF1">
        <w:rPr>
          <w:rFonts w:ascii="Angsana New" w:hAnsi="Angsana New"/>
          <w:sz w:val="28"/>
          <w:szCs w:val="28"/>
        </w:rPr>
        <w:t xml:space="preserve">2562 </w:t>
      </w:r>
      <w:r w:rsidRPr="00842CF1">
        <w:rPr>
          <w:rFonts w:ascii="Angsana New" w:hAnsi="Angsana New" w:hint="cs"/>
          <w:sz w:val="28"/>
          <w:szCs w:val="28"/>
          <w:cs/>
        </w:rPr>
        <w:t>เนื่องจากบริษัทได้รับยกเว้นภาษีสำหรับเงินปันผลรับ และกำไรที่ยังไม่รับรู้จากการเปลี่ยนแปลงมูลค่าของหลักทรัพย์เพื่อค้า</w:t>
      </w:r>
    </w:p>
    <w:p w14:paraId="6AD832A4" w14:textId="77777777" w:rsidR="00842CF1" w:rsidRDefault="00842CF1">
      <w:pPr>
        <w:spacing w:line="240" w:lineRule="auto"/>
        <w:jc w:val="left"/>
        <w:rPr>
          <w:rFonts w:ascii="Angsana New" w:hAnsi="Angsana New"/>
          <w:sz w:val="30"/>
          <w:szCs w:val="30"/>
        </w:rPr>
      </w:pPr>
    </w:p>
    <w:p w14:paraId="7FBCF458" w14:textId="0EF6C38A" w:rsidR="00CF2467" w:rsidRDefault="00CF2467">
      <w:pPr>
        <w:spacing w:line="240" w:lineRule="auto"/>
        <w:jc w:val="left"/>
        <w:rPr>
          <w:rFonts w:ascii="Angsana New" w:hAnsi="Angsana New"/>
          <w:sz w:val="30"/>
          <w:szCs w:val="30"/>
        </w:rPr>
      </w:pPr>
    </w:p>
    <w:p w14:paraId="2BB84A71" w14:textId="580CAB90" w:rsidR="00CF2467" w:rsidRDefault="00CF2467">
      <w:pPr>
        <w:spacing w:line="240" w:lineRule="auto"/>
        <w:jc w:val="left"/>
        <w:rPr>
          <w:rFonts w:ascii="Angsana New" w:hAnsi="Angsana New"/>
          <w:sz w:val="30"/>
          <w:szCs w:val="30"/>
        </w:rPr>
      </w:pPr>
    </w:p>
    <w:p w14:paraId="791E9D55" w14:textId="2686C6E8" w:rsidR="00CF2467" w:rsidRDefault="00CF2467">
      <w:pPr>
        <w:spacing w:line="240" w:lineRule="auto"/>
        <w:jc w:val="left"/>
        <w:rPr>
          <w:rFonts w:ascii="Angsana New" w:hAnsi="Angsana New"/>
          <w:sz w:val="30"/>
          <w:szCs w:val="30"/>
        </w:rPr>
      </w:pPr>
    </w:p>
    <w:p w14:paraId="1FC43897" w14:textId="77777777" w:rsidR="000025E1" w:rsidRDefault="000025E1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4B54F12" w14:textId="560BDA58" w:rsidR="003B14EA" w:rsidRPr="00F00834" w:rsidRDefault="003B14EA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F00834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5AA71AD0" w14:textId="77777777" w:rsidR="00977166" w:rsidRPr="001208CC" w:rsidRDefault="00977166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57BC7D05" w14:textId="77777777" w:rsidR="0056096C" w:rsidRPr="001208CC" w:rsidRDefault="0056096C" w:rsidP="0056096C">
      <w:pPr>
        <w:tabs>
          <w:tab w:val="left" w:pos="450"/>
        </w:tabs>
        <w:ind w:left="540" w:right="47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1208CC">
        <w:rPr>
          <w:rFonts w:ascii="Angsana New" w:hAnsi="Angsana New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75151263" w14:textId="77777777" w:rsidR="0056096C" w:rsidRPr="001208CC" w:rsidRDefault="0056096C" w:rsidP="0056096C">
      <w:pPr>
        <w:tabs>
          <w:tab w:val="left" w:pos="540"/>
        </w:tabs>
        <w:ind w:left="547" w:right="47"/>
        <w:rPr>
          <w:rFonts w:ascii="Angsana New" w:hAnsi="Angsana New"/>
          <w:sz w:val="28"/>
          <w:szCs w:val="28"/>
        </w:rPr>
      </w:pPr>
    </w:p>
    <w:p w14:paraId="7F6487D1" w14:textId="24EA07AB" w:rsidR="0056096C" w:rsidRDefault="0056096C" w:rsidP="005D6606">
      <w:pPr>
        <w:ind w:left="547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D62B7C">
        <w:rPr>
          <w:rFonts w:ascii="Angsana New" w:hAnsi="Angsana New" w:hint="cs"/>
          <w:sz w:val="28"/>
          <w:szCs w:val="28"/>
          <w:cs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>รวมถึงลำดับชั้นมูลค่ายุติธรรม</w:t>
      </w:r>
      <w:r w:rsidR="00D62B7C">
        <w:rPr>
          <w:rFonts w:ascii="Angsana New" w:hAnsi="Angsana New" w:hint="cs"/>
          <w:sz w:val="28"/>
          <w:szCs w:val="28"/>
          <w:cs/>
        </w:rPr>
        <w:t>สำหรับเครื่องมือทางการเงินที่วัดมูลค่ายุติธรรม</w:t>
      </w:r>
      <w:r w:rsidRPr="001208CC">
        <w:rPr>
          <w:rFonts w:ascii="Angsana New" w:hAnsi="Angsana New"/>
          <w:sz w:val="28"/>
          <w:szCs w:val="28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FEE1470" w14:textId="77777777" w:rsidR="009903A6" w:rsidRPr="001208CC" w:rsidRDefault="009903A6" w:rsidP="005D6606">
      <w:pPr>
        <w:ind w:left="547"/>
        <w:rPr>
          <w:rFonts w:ascii="Angsana New" w:hAnsi="Angsana New"/>
          <w:sz w:val="28"/>
          <w:szCs w:val="28"/>
        </w:rPr>
      </w:pP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2700"/>
        <w:gridCol w:w="1063"/>
        <w:gridCol w:w="237"/>
        <w:gridCol w:w="996"/>
        <w:gridCol w:w="235"/>
        <w:gridCol w:w="1107"/>
        <w:gridCol w:w="266"/>
        <w:gridCol w:w="1067"/>
        <w:gridCol w:w="267"/>
        <w:gridCol w:w="1323"/>
      </w:tblGrid>
      <w:tr w:rsidR="00D05718" w:rsidRPr="001208CC" w14:paraId="32B8A654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77849BE9" w14:textId="77777777" w:rsidR="00D05718" w:rsidRPr="001208CC" w:rsidRDefault="00D05718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bookmarkStart w:id="1" w:name="_Hlk30152288"/>
          </w:p>
        </w:tc>
        <w:tc>
          <w:tcPr>
            <w:tcW w:w="6561" w:type="dxa"/>
            <w:gridSpan w:val="9"/>
          </w:tcPr>
          <w:p w14:paraId="0C6C52FF" w14:textId="7E5EF99F" w:rsidR="00D05718" w:rsidRPr="001208CC" w:rsidRDefault="00D05718" w:rsidP="003A31E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096C" w:rsidRPr="001208CC" w14:paraId="1DCF5D58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41E33EDF" w14:textId="77777777" w:rsidR="0056096C" w:rsidRPr="001208CC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5EFB772" w14:textId="77777777" w:rsidR="0056096C" w:rsidRPr="001208CC" w:rsidRDefault="0056096C" w:rsidP="003A31E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7" w:type="dxa"/>
          </w:tcPr>
          <w:p w14:paraId="185D605E" w14:textId="77777777" w:rsidR="0056096C" w:rsidRPr="001208CC" w:rsidRDefault="0056096C" w:rsidP="003A31ED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1" w:type="dxa"/>
            <w:gridSpan w:val="7"/>
            <w:tcBorders>
              <w:bottom w:val="single" w:sz="4" w:space="0" w:color="auto"/>
            </w:tcBorders>
          </w:tcPr>
          <w:p w14:paraId="5146A25B" w14:textId="77777777" w:rsidR="0056096C" w:rsidRPr="001208CC" w:rsidRDefault="0056096C" w:rsidP="003A31E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6096C" w:rsidRPr="001208CC" w14:paraId="73561420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373CBC1B" w14:textId="77777777" w:rsidR="0056096C" w:rsidRPr="001208CC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3009280F" w14:textId="77777777" w:rsidR="0056096C" w:rsidRPr="001208C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</w:tcPr>
          <w:p w14:paraId="6A528F87" w14:textId="77777777" w:rsidR="0056096C" w:rsidRPr="001208CC" w:rsidRDefault="0056096C" w:rsidP="003A31ED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7C592434" w14:textId="77777777" w:rsidR="0056096C" w:rsidRPr="001208C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1208C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</w:tcPr>
          <w:p w14:paraId="02CEC9E4" w14:textId="77777777" w:rsidR="0056096C" w:rsidRPr="001208C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23F1FD" w14:textId="77777777" w:rsidR="0056096C" w:rsidRPr="001208C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1208C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48075FA9" w14:textId="77777777" w:rsidR="0056096C" w:rsidRPr="001208C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DEDC4B0" w14:textId="77777777" w:rsidR="0056096C" w:rsidRPr="001208C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1208C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059F7C2B" w14:textId="77777777" w:rsidR="0056096C" w:rsidRPr="001208C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526B2422" w14:textId="77777777" w:rsidR="0056096C" w:rsidRPr="001208C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6096C" w:rsidRPr="001208CC" w14:paraId="1786E846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484EFF6B" w14:textId="77777777" w:rsidR="0056096C" w:rsidRPr="001208CC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9"/>
          </w:tcPr>
          <w:p w14:paraId="19A98603" w14:textId="77777777" w:rsidR="0056096C" w:rsidRPr="001208CC" w:rsidRDefault="0056096C" w:rsidP="003A31E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206C0" w:rsidRPr="001208CC" w14:paraId="58053BE7" w14:textId="77777777" w:rsidTr="0048263E">
        <w:tc>
          <w:tcPr>
            <w:tcW w:w="2700" w:type="dxa"/>
            <w:shd w:val="clear" w:color="auto" w:fill="auto"/>
          </w:tcPr>
          <w:p w14:paraId="3D5781F8" w14:textId="32833D4C" w:rsidR="009206C0" w:rsidRPr="001208CC" w:rsidRDefault="009206C0" w:rsidP="009206C0">
            <w:pPr>
              <w:ind w:left="162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08C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6121E4FA" w14:textId="77777777" w:rsidR="009206C0" w:rsidRPr="001208C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5A3B83" w14:textId="77777777" w:rsidR="009206C0" w:rsidRPr="001208CC" w:rsidRDefault="009206C0" w:rsidP="003A31ED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5CA9F19F" w14:textId="77777777" w:rsidR="009206C0" w:rsidRPr="001208C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EA7434A" w14:textId="77777777" w:rsidR="009206C0" w:rsidRPr="001208C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1CD689D" w14:textId="77777777" w:rsidR="009206C0" w:rsidRPr="001208C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0333D41" w14:textId="77777777" w:rsidR="009206C0" w:rsidRPr="001208C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8C1C7F1" w14:textId="77777777" w:rsidR="009206C0" w:rsidRPr="001208C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D2066F5" w14:textId="77777777" w:rsidR="009206C0" w:rsidRPr="001208C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F1A88F7" w14:textId="77777777" w:rsidR="009206C0" w:rsidRPr="001208C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467" w:rsidRPr="00EE7932" w14:paraId="1028D98F" w14:textId="77777777" w:rsidTr="0048263E">
        <w:tc>
          <w:tcPr>
            <w:tcW w:w="2700" w:type="dxa"/>
            <w:shd w:val="clear" w:color="auto" w:fill="auto"/>
          </w:tcPr>
          <w:p w14:paraId="0C8B8211" w14:textId="018351D9" w:rsidR="00CF2467" w:rsidRPr="00EE7932" w:rsidRDefault="00CF2467" w:rsidP="0048263E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246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1C01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063" w:type="dxa"/>
          </w:tcPr>
          <w:p w14:paraId="5F097BE6" w14:textId="77777777" w:rsidR="00CF2467" w:rsidRPr="00EE7932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9E30977" w14:textId="77777777" w:rsidR="00CF2467" w:rsidRPr="00EE7932" w:rsidRDefault="00CF2467" w:rsidP="0048263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65EEC4B6" w14:textId="77777777" w:rsidR="00CF2467" w:rsidRPr="00EE7932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13FD79F3" w14:textId="77777777" w:rsidR="00CF2467" w:rsidRPr="00EE7932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E3C0E1B" w14:textId="77777777" w:rsidR="00CF2467" w:rsidRPr="00EE7932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0F60FCD" w14:textId="77777777" w:rsidR="00CF2467" w:rsidRPr="00EE7932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AC91E30" w14:textId="77777777" w:rsidR="00CF2467" w:rsidRPr="00EE7932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097F4CC" w14:textId="77777777" w:rsidR="00CF2467" w:rsidRPr="00EE7932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0971C64" w14:textId="77777777" w:rsidR="00CF2467" w:rsidRPr="00EE7932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467" w:rsidRPr="00EE7932" w14:paraId="29DD36E3" w14:textId="77777777" w:rsidTr="0048263E">
        <w:tc>
          <w:tcPr>
            <w:tcW w:w="2700" w:type="dxa"/>
            <w:shd w:val="clear" w:color="auto" w:fill="auto"/>
          </w:tcPr>
          <w:p w14:paraId="0A2F0364" w14:textId="23B5EE87" w:rsidR="00CF2467" w:rsidRPr="00EE7932" w:rsidRDefault="00CF2467" w:rsidP="00CF246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7932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="00C15599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D83C5A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EE7932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63" w:type="dxa"/>
          </w:tcPr>
          <w:p w14:paraId="30DB4EB3" w14:textId="77777777" w:rsidR="008D1923" w:rsidRDefault="008D1923" w:rsidP="00CF2467">
            <w:pPr>
              <w:tabs>
                <w:tab w:val="decimal" w:pos="53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8A1CEE5" w14:textId="36664D5C" w:rsidR="00CF2467" w:rsidRPr="00EE7932" w:rsidRDefault="00D83C5A" w:rsidP="00CF2467">
            <w:pPr>
              <w:tabs>
                <w:tab w:val="decimal" w:pos="53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65.79</w:t>
            </w:r>
          </w:p>
        </w:tc>
        <w:tc>
          <w:tcPr>
            <w:tcW w:w="237" w:type="dxa"/>
          </w:tcPr>
          <w:p w14:paraId="028B108B" w14:textId="77777777" w:rsidR="00CF2467" w:rsidRPr="00EE7932" w:rsidRDefault="00CF2467" w:rsidP="00CF246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501CF064" w14:textId="77777777" w:rsidR="008D1923" w:rsidRDefault="008D1923" w:rsidP="00CF24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0666CF" w14:textId="6866F048" w:rsidR="00CF2467" w:rsidRPr="00EE7932" w:rsidRDefault="00CF2467" w:rsidP="00CF24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0CA2E387" w14:textId="77777777" w:rsidR="00CF2467" w:rsidRPr="00EE7932" w:rsidRDefault="00CF2467" w:rsidP="00CF24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7A07A6" w14:textId="77777777" w:rsidR="008D1923" w:rsidRDefault="008D1923" w:rsidP="00CF246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FFF71BB" w14:textId="4DE33EFD" w:rsidR="00CF2467" w:rsidRPr="00CF2467" w:rsidRDefault="00D83C5A" w:rsidP="00CF246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65.79</w:t>
            </w:r>
          </w:p>
        </w:tc>
        <w:tc>
          <w:tcPr>
            <w:tcW w:w="266" w:type="dxa"/>
          </w:tcPr>
          <w:p w14:paraId="65BAFBE8" w14:textId="77777777" w:rsidR="00CF2467" w:rsidRPr="00EE7932" w:rsidRDefault="00CF2467" w:rsidP="00CF24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8A7DF58" w14:textId="77777777" w:rsidR="008D1923" w:rsidRDefault="008D1923" w:rsidP="00CF24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5EDF7A" w14:textId="7D84546D" w:rsidR="00CF2467" w:rsidRPr="00EE7932" w:rsidRDefault="00CF2467" w:rsidP="00CF24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FB03040" w14:textId="77777777" w:rsidR="00CF2467" w:rsidRPr="00EE7932" w:rsidRDefault="00CF2467" w:rsidP="00CF24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EBB639C" w14:textId="77777777" w:rsidR="008D1923" w:rsidRDefault="008D1923" w:rsidP="00CF2467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537D46D" w14:textId="3505CDAE" w:rsidR="00CF2467" w:rsidRPr="00CF2467" w:rsidRDefault="00D83C5A" w:rsidP="00CF2467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65.79</w:t>
            </w:r>
          </w:p>
        </w:tc>
      </w:tr>
      <w:bookmarkEnd w:id="1"/>
      <w:tr w:rsidR="0048263E" w:rsidRPr="00EE7932" w14:paraId="24F49B51" w14:textId="77777777" w:rsidTr="0048263E">
        <w:tc>
          <w:tcPr>
            <w:tcW w:w="2700" w:type="dxa"/>
            <w:shd w:val="clear" w:color="auto" w:fill="auto"/>
          </w:tcPr>
          <w:p w14:paraId="112648F8" w14:textId="5052A06E" w:rsidR="0048263E" w:rsidRPr="00EE7932" w:rsidRDefault="0048263E" w:rsidP="0048263E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79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063" w:type="dxa"/>
          </w:tcPr>
          <w:p w14:paraId="04CA0FC4" w14:textId="77777777" w:rsidR="0048263E" w:rsidRPr="00EE7932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6CB721F" w14:textId="77777777" w:rsidR="0048263E" w:rsidRPr="00EE7932" w:rsidRDefault="0048263E" w:rsidP="0048263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55E5F7A3" w14:textId="77777777" w:rsidR="0048263E" w:rsidRPr="00EE7932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25A0306" w14:textId="77777777" w:rsidR="0048263E" w:rsidRPr="00EE7932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2330315" w14:textId="77777777" w:rsidR="0048263E" w:rsidRPr="00EE7932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A09E084" w14:textId="77777777" w:rsidR="0048263E" w:rsidRPr="00EE7932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7F72861" w14:textId="77777777" w:rsidR="0048263E" w:rsidRPr="00EE7932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FD50EE5" w14:textId="77777777" w:rsidR="0048263E" w:rsidRPr="00EE7932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7BA9321E" w14:textId="77777777" w:rsidR="0048263E" w:rsidRPr="00EE7932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63E" w:rsidRPr="00EE7932" w14:paraId="56394FBC" w14:textId="77777777" w:rsidTr="0048263E">
        <w:tc>
          <w:tcPr>
            <w:tcW w:w="2700" w:type="dxa"/>
            <w:shd w:val="clear" w:color="auto" w:fill="auto"/>
          </w:tcPr>
          <w:p w14:paraId="149A91C1" w14:textId="77777777" w:rsidR="0048263E" w:rsidRPr="00EE7932" w:rsidRDefault="0048263E" w:rsidP="004826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7932">
              <w:rPr>
                <w:rFonts w:ascii="Angsana New" w:hAnsi="Angsana New" w:hint="cs"/>
                <w:sz w:val="28"/>
                <w:szCs w:val="28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08D6688A" w14:textId="7BED1A2C" w:rsidR="0048263E" w:rsidRPr="00EE7932" w:rsidRDefault="00403AD2" w:rsidP="0048263E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932">
              <w:rPr>
                <w:rFonts w:ascii="Angsana New" w:hAnsi="Angsana New"/>
                <w:color w:val="000000"/>
                <w:sz w:val="28"/>
                <w:szCs w:val="28"/>
              </w:rPr>
              <w:t>994.50</w:t>
            </w:r>
          </w:p>
        </w:tc>
        <w:tc>
          <w:tcPr>
            <w:tcW w:w="237" w:type="dxa"/>
            <w:vAlign w:val="bottom"/>
          </w:tcPr>
          <w:p w14:paraId="24753E4A" w14:textId="77777777" w:rsidR="0048263E" w:rsidRPr="00EE7932" w:rsidRDefault="0048263E" w:rsidP="0048263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40E373A6" w14:textId="046D0883" w:rsidR="0048263E" w:rsidRPr="00EE7932" w:rsidRDefault="0048263E" w:rsidP="004826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9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70D88E2E" w14:textId="77777777" w:rsidR="0048263E" w:rsidRPr="00EE7932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ED3639C" w14:textId="3BC41FD0" w:rsidR="0048263E" w:rsidRPr="00EE7932" w:rsidRDefault="00403AD2" w:rsidP="0048263E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932">
              <w:rPr>
                <w:rFonts w:ascii="Angsana New" w:hAnsi="Angsana New"/>
                <w:color w:val="000000"/>
                <w:sz w:val="28"/>
                <w:szCs w:val="28"/>
              </w:rPr>
              <w:t>999.38</w:t>
            </w:r>
          </w:p>
        </w:tc>
        <w:tc>
          <w:tcPr>
            <w:tcW w:w="266" w:type="dxa"/>
            <w:vAlign w:val="bottom"/>
          </w:tcPr>
          <w:p w14:paraId="4EA13CE6" w14:textId="77777777" w:rsidR="0048263E" w:rsidRPr="00EE7932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AAA2C9B" w14:textId="30070858" w:rsidR="0048263E" w:rsidRPr="00EE7932" w:rsidRDefault="0048263E" w:rsidP="004826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9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0D7E031D" w14:textId="77777777" w:rsidR="0048263E" w:rsidRPr="00EE7932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64A29FB" w14:textId="309A6547" w:rsidR="0048263E" w:rsidRPr="00EE7932" w:rsidRDefault="00403AD2" w:rsidP="0048263E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932">
              <w:rPr>
                <w:rFonts w:ascii="Angsana New" w:hAnsi="Angsana New"/>
                <w:color w:val="000000"/>
                <w:sz w:val="28"/>
                <w:szCs w:val="28"/>
              </w:rPr>
              <w:t>999.38</w:t>
            </w:r>
          </w:p>
        </w:tc>
      </w:tr>
    </w:tbl>
    <w:p w14:paraId="5F7D3238" w14:textId="743946F9" w:rsidR="00FF229B" w:rsidRDefault="00FF229B" w:rsidP="009903A6">
      <w:pPr>
        <w:ind w:left="547"/>
        <w:rPr>
          <w:rFonts w:ascii="Angsana New" w:hAnsi="Angsana New"/>
          <w:sz w:val="28"/>
          <w:szCs w:val="28"/>
        </w:rPr>
      </w:pP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2700"/>
        <w:gridCol w:w="1063"/>
        <w:gridCol w:w="237"/>
        <w:gridCol w:w="996"/>
        <w:gridCol w:w="235"/>
        <w:gridCol w:w="1107"/>
        <w:gridCol w:w="266"/>
        <w:gridCol w:w="1067"/>
        <w:gridCol w:w="267"/>
        <w:gridCol w:w="1323"/>
      </w:tblGrid>
      <w:tr w:rsidR="009903A6" w:rsidRPr="001208CC" w14:paraId="3D3570FE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03E9AC70" w14:textId="77777777" w:rsidR="009903A6" w:rsidRPr="001208CC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9"/>
          </w:tcPr>
          <w:p w14:paraId="3688E7E8" w14:textId="30E892CA" w:rsidR="009903A6" w:rsidRPr="001208CC" w:rsidRDefault="009903A6" w:rsidP="00E041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A6" w:rsidRPr="001208CC" w14:paraId="5A1082D4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463CA594" w14:textId="77777777" w:rsidR="009903A6" w:rsidRPr="001208CC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FA8E86C" w14:textId="77777777" w:rsidR="009903A6" w:rsidRPr="001208CC" w:rsidRDefault="009903A6" w:rsidP="00E041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7" w:type="dxa"/>
          </w:tcPr>
          <w:p w14:paraId="2DE93FEB" w14:textId="77777777" w:rsidR="009903A6" w:rsidRPr="001208CC" w:rsidRDefault="009903A6" w:rsidP="00E041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1" w:type="dxa"/>
            <w:gridSpan w:val="7"/>
            <w:tcBorders>
              <w:bottom w:val="single" w:sz="4" w:space="0" w:color="auto"/>
            </w:tcBorders>
          </w:tcPr>
          <w:p w14:paraId="6845D530" w14:textId="77777777" w:rsidR="009903A6" w:rsidRPr="001208CC" w:rsidRDefault="009903A6" w:rsidP="00E041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903A6" w:rsidRPr="001208CC" w14:paraId="76AE6CA1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4677EA8A" w14:textId="77777777" w:rsidR="009903A6" w:rsidRPr="001208CC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016D7CB7" w14:textId="77777777" w:rsidR="009903A6" w:rsidRPr="001208C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</w:tcPr>
          <w:p w14:paraId="60561E05" w14:textId="77777777" w:rsidR="009903A6" w:rsidRPr="001208CC" w:rsidRDefault="009903A6" w:rsidP="00E041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62CA7FBB" w14:textId="77777777" w:rsidR="009903A6" w:rsidRPr="001208C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1208C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</w:tcPr>
          <w:p w14:paraId="0D930D0B" w14:textId="77777777" w:rsidR="009903A6" w:rsidRPr="001208C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6805E2" w14:textId="77777777" w:rsidR="009903A6" w:rsidRPr="001208C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1208C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7AB6935A" w14:textId="77777777" w:rsidR="009903A6" w:rsidRPr="001208C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93FE53F" w14:textId="77777777" w:rsidR="009903A6" w:rsidRPr="001208C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1208C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334A7DFA" w14:textId="77777777" w:rsidR="009903A6" w:rsidRPr="001208C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BCF9C5D" w14:textId="77777777" w:rsidR="009903A6" w:rsidRPr="001208C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903A6" w:rsidRPr="001208CC" w14:paraId="5A9AAF22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1C8A5C52" w14:textId="77777777" w:rsidR="009903A6" w:rsidRPr="001208CC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9"/>
          </w:tcPr>
          <w:p w14:paraId="030464C6" w14:textId="77777777" w:rsidR="009903A6" w:rsidRPr="001208CC" w:rsidRDefault="009903A6" w:rsidP="00E0414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903A6" w:rsidRPr="001208CC" w14:paraId="470F54A1" w14:textId="77777777" w:rsidTr="00E04146">
        <w:tc>
          <w:tcPr>
            <w:tcW w:w="2700" w:type="dxa"/>
            <w:shd w:val="clear" w:color="auto" w:fill="auto"/>
          </w:tcPr>
          <w:p w14:paraId="7B3D95D3" w14:textId="77777777" w:rsidR="009903A6" w:rsidRPr="001208CC" w:rsidRDefault="009903A6" w:rsidP="00E04146">
            <w:pPr>
              <w:ind w:left="162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08C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04A9B4C5" w14:textId="77777777" w:rsidR="009903A6" w:rsidRPr="001208C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D889971" w14:textId="77777777" w:rsidR="009903A6" w:rsidRPr="001208CC" w:rsidRDefault="009903A6" w:rsidP="00E0414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7C7386DF" w14:textId="77777777" w:rsidR="009903A6" w:rsidRPr="001208C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70A1EE8" w14:textId="77777777" w:rsidR="009903A6" w:rsidRPr="001208C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509AE6" w14:textId="77777777" w:rsidR="009903A6" w:rsidRPr="001208C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15343B1" w14:textId="77777777" w:rsidR="009903A6" w:rsidRPr="001208C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258CAD8" w14:textId="77777777" w:rsidR="009903A6" w:rsidRPr="001208C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36AAFBD" w14:textId="77777777" w:rsidR="009903A6" w:rsidRPr="001208C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EE4B563" w14:textId="77777777" w:rsidR="009903A6" w:rsidRPr="001208C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3A6" w:rsidRPr="00EE7932" w14:paraId="21A3A1A5" w14:textId="77777777" w:rsidTr="00E04146">
        <w:tc>
          <w:tcPr>
            <w:tcW w:w="2700" w:type="dxa"/>
            <w:shd w:val="clear" w:color="auto" w:fill="auto"/>
          </w:tcPr>
          <w:p w14:paraId="322E9123" w14:textId="77777777" w:rsidR="009903A6" w:rsidRPr="00EE7932" w:rsidRDefault="009903A6" w:rsidP="00E04146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79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063" w:type="dxa"/>
          </w:tcPr>
          <w:p w14:paraId="3F82ADBA" w14:textId="77777777" w:rsidR="009903A6" w:rsidRPr="00EE7932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34F9363" w14:textId="77777777" w:rsidR="009903A6" w:rsidRPr="00EE7932" w:rsidRDefault="009903A6" w:rsidP="00E0414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6ED5F622" w14:textId="77777777" w:rsidR="009903A6" w:rsidRPr="00EE7932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215066E5" w14:textId="77777777" w:rsidR="009903A6" w:rsidRPr="00EE7932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4883270" w14:textId="77777777" w:rsidR="009903A6" w:rsidRPr="00EE7932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1803C4F6" w14:textId="77777777" w:rsidR="009903A6" w:rsidRPr="00EE7932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3A7D5C6" w14:textId="77777777" w:rsidR="009903A6" w:rsidRPr="00EE7932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8C106EA" w14:textId="77777777" w:rsidR="009903A6" w:rsidRPr="00EE7932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0330DC1" w14:textId="77777777" w:rsidR="009903A6" w:rsidRPr="00EE7932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3A6" w:rsidRPr="00EE7932" w14:paraId="354EF3B7" w14:textId="77777777" w:rsidTr="00E04146">
        <w:tc>
          <w:tcPr>
            <w:tcW w:w="2700" w:type="dxa"/>
            <w:shd w:val="clear" w:color="auto" w:fill="auto"/>
          </w:tcPr>
          <w:p w14:paraId="0A9DABDC" w14:textId="77777777" w:rsidR="009903A6" w:rsidRPr="00EE7932" w:rsidRDefault="009903A6" w:rsidP="00E0414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E7932">
              <w:rPr>
                <w:rFonts w:ascii="Angsana New" w:hAnsi="Angsana New" w:hint="cs"/>
                <w:sz w:val="28"/>
                <w:szCs w:val="28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5DD6C959" w14:textId="77777777" w:rsidR="009903A6" w:rsidRPr="00EE7932" w:rsidRDefault="009903A6" w:rsidP="00E04146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932">
              <w:rPr>
                <w:rFonts w:ascii="Angsana New" w:hAnsi="Angsana New"/>
                <w:color w:val="000000"/>
                <w:sz w:val="28"/>
                <w:szCs w:val="28"/>
              </w:rPr>
              <w:t>994.50</w:t>
            </w:r>
          </w:p>
        </w:tc>
        <w:tc>
          <w:tcPr>
            <w:tcW w:w="237" w:type="dxa"/>
            <w:vAlign w:val="bottom"/>
          </w:tcPr>
          <w:p w14:paraId="13F73E8A" w14:textId="77777777" w:rsidR="009903A6" w:rsidRPr="00EE7932" w:rsidRDefault="009903A6" w:rsidP="00E0414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0F26FA7E" w14:textId="77777777" w:rsidR="009903A6" w:rsidRPr="00EE7932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9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65647CC0" w14:textId="77777777" w:rsidR="009903A6" w:rsidRPr="00EE7932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12CECE" w14:textId="77777777" w:rsidR="009903A6" w:rsidRPr="00EE7932" w:rsidRDefault="009903A6" w:rsidP="00E04146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932">
              <w:rPr>
                <w:rFonts w:ascii="Angsana New" w:hAnsi="Angsana New"/>
                <w:color w:val="000000"/>
                <w:sz w:val="28"/>
                <w:szCs w:val="28"/>
              </w:rPr>
              <w:t>999.38</w:t>
            </w:r>
          </w:p>
        </w:tc>
        <w:tc>
          <w:tcPr>
            <w:tcW w:w="266" w:type="dxa"/>
            <w:vAlign w:val="bottom"/>
          </w:tcPr>
          <w:p w14:paraId="7B9494BE" w14:textId="77777777" w:rsidR="009903A6" w:rsidRPr="00EE7932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0E1B2A0C" w14:textId="77777777" w:rsidR="009903A6" w:rsidRPr="00EE7932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9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4328CCED" w14:textId="77777777" w:rsidR="009903A6" w:rsidRPr="00EE7932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F4A6D47" w14:textId="77777777" w:rsidR="009903A6" w:rsidRPr="00EE7932" w:rsidRDefault="009903A6" w:rsidP="00E04146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932">
              <w:rPr>
                <w:rFonts w:ascii="Angsana New" w:hAnsi="Angsana New"/>
                <w:color w:val="000000"/>
                <w:sz w:val="28"/>
                <w:szCs w:val="28"/>
              </w:rPr>
              <w:t>999.38</w:t>
            </w:r>
          </w:p>
        </w:tc>
      </w:tr>
    </w:tbl>
    <w:p w14:paraId="5464B4EB" w14:textId="367D7BF4" w:rsidR="009903A6" w:rsidRDefault="009903A6" w:rsidP="009903A6">
      <w:pPr>
        <w:ind w:left="547"/>
        <w:rPr>
          <w:rFonts w:ascii="Angsana New" w:hAnsi="Angsana New"/>
          <w:sz w:val="28"/>
          <w:szCs w:val="28"/>
        </w:rPr>
      </w:pPr>
    </w:p>
    <w:p w14:paraId="07091EA7" w14:textId="77777777" w:rsidR="009903A6" w:rsidRPr="009903A6" w:rsidRDefault="009903A6" w:rsidP="009903A6">
      <w:pPr>
        <w:ind w:left="547"/>
        <w:rPr>
          <w:rFonts w:ascii="Angsana New" w:hAnsi="Angsana New"/>
          <w:sz w:val="28"/>
          <w:szCs w:val="28"/>
        </w:rPr>
      </w:pPr>
    </w:p>
    <w:tbl>
      <w:tblPr>
        <w:tblW w:w="9278" w:type="dxa"/>
        <w:tblInd w:w="450" w:type="dxa"/>
        <w:tblLook w:val="04A0" w:firstRow="1" w:lastRow="0" w:firstColumn="1" w:lastColumn="0" w:noHBand="0" w:noVBand="1"/>
      </w:tblPr>
      <w:tblGrid>
        <w:gridCol w:w="2699"/>
        <w:gridCol w:w="1063"/>
        <w:gridCol w:w="17"/>
        <w:gridCol w:w="220"/>
        <w:gridCol w:w="48"/>
        <w:gridCol w:w="948"/>
        <w:gridCol w:w="17"/>
        <w:gridCol w:w="218"/>
        <w:gridCol w:w="49"/>
        <w:gridCol w:w="1058"/>
        <w:gridCol w:w="17"/>
        <w:gridCol w:w="249"/>
        <w:gridCol w:w="17"/>
        <w:gridCol w:w="1050"/>
        <w:gridCol w:w="267"/>
        <w:gridCol w:w="1323"/>
        <w:gridCol w:w="18"/>
      </w:tblGrid>
      <w:tr w:rsidR="00D05718" w:rsidRPr="00EE7932" w14:paraId="4052A339" w14:textId="77777777" w:rsidTr="0048263E">
        <w:trPr>
          <w:gridAfter w:val="1"/>
          <w:wAfter w:w="17" w:type="dxa"/>
          <w:tblHeader/>
        </w:trPr>
        <w:tc>
          <w:tcPr>
            <w:tcW w:w="2700" w:type="dxa"/>
            <w:shd w:val="clear" w:color="auto" w:fill="auto"/>
          </w:tcPr>
          <w:p w14:paraId="5FE236C4" w14:textId="77777777" w:rsidR="00D05718" w:rsidRPr="00EE7932" w:rsidRDefault="00D05718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15"/>
          </w:tcPr>
          <w:p w14:paraId="0E251992" w14:textId="7EFB5A24" w:rsidR="00D05718" w:rsidRPr="00EE7932" w:rsidRDefault="00D05718" w:rsidP="003A19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9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EE79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/ งบการเงินเฉพาะกิจการ</w:t>
            </w:r>
          </w:p>
        </w:tc>
      </w:tr>
      <w:tr w:rsidR="00FF229B" w:rsidRPr="00EE7932" w14:paraId="138C37F4" w14:textId="77777777" w:rsidTr="0048263E">
        <w:trPr>
          <w:gridAfter w:val="1"/>
          <w:wAfter w:w="17" w:type="dxa"/>
          <w:tblHeader/>
        </w:trPr>
        <w:tc>
          <w:tcPr>
            <w:tcW w:w="2700" w:type="dxa"/>
            <w:shd w:val="clear" w:color="auto" w:fill="auto"/>
          </w:tcPr>
          <w:p w14:paraId="164A26BA" w14:textId="77777777" w:rsidR="00FF229B" w:rsidRPr="00EE7932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5BC6997" w14:textId="77777777" w:rsidR="00FF229B" w:rsidRPr="00EE7932" w:rsidRDefault="00FF229B" w:rsidP="003A19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93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7" w:type="dxa"/>
            <w:gridSpan w:val="2"/>
          </w:tcPr>
          <w:p w14:paraId="182B8C4A" w14:textId="77777777" w:rsidR="00FF229B" w:rsidRPr="00EE7932" w:rsidRDefault="00FF229B" w:rsidP="003A19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1" w:type="dxa"/>
            <w:gridSpan w:val="12"/>
            <w:tcBorders>
              <w:bottom w:val="single" w:sz="4" w:space="0" w:color="auto"/>
            </w:tcBorders>
          </w:tcPr>
          <w:p w14:paraId="59B1C2D4" w14:textId="77777777" w:rsidR="00FF229B" w:rsidRPr="00EE7932" w:rsidRDefault="00FF229B" w:rsidP="003A19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93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F229B" w:rsidRPr="00EE7932" w14:paraId="0C798EAD" w14:textId="77777777" w:rsidTr="0048263E">
        <w:trPr>
          <w:gridAfter w:val="1"/>
          <w:wAfter w:w="17" w:type="dxa"/>
          <w:tblHeader/>
        </w:trPr>
        <w:tc>
          <w:tcPr>
            <w:tcW w:w="2700" w:type="dxa"/>
            <w:shd w:val="clear" w:color="auto" w:fill="auto"/>
          </w:tcPr>
          <w:p w14:paraId="054B4590" w14:textId="77777777" w:rsidR="00FF229B" w:rsidRPr="00EE7932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33B86873" w14:textId="77777777" w:rsidR="00FF229B" w:rsidRPr="00EE7932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793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  <w:gridSpan w:val="2"/>
          </w:tcPr>
          <w:p w14:paraId="448BD407" w14:textId="77777777" w:rsidR="00FF229B" w:rsidRPr="00EE7932" w:rsidRDefault="00FF229B" w:rsidP="003A19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</w:tcPr>
          <w:p w14:paraId="4351D8A0" w14:textId="77777777" w:rsidR="00FF229B" w:rsidRPr="00EE7932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93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E793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  <w:gridSpan w:val="2"/>
          </w:tcPr>
          <w:p w14:paraId="35F041ED" w14:textId="77777777" w:rsidR="00FF229B" w:rsidRPr="00EE7932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D1DE5BB" w14:textId="77777777" w:rsidR="00FF229B" w:rsidRPr="00EE7932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93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E793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  <w:gridSpan w:val="2"/>
          </w:tcPr>
          <w:p w14:paraId="5F031F75" w14:textId="77777777" w:rsidR="00FF229B" w:rsidRPr="00EE7932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15DAB442" w14:textId="77777777" w:rsidR="00FF229B" w:rsidRPr="00EE7932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93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E79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0241F8E9" w14:textId="77777777" w:rsidR="00FF229B" w:rsidRPr="00EE7932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7F6A736" w14:textId="77777777" w:rsidR="00FF229B" w:rsidRPr="00EE7932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793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F229B" w:rsidRPr="00EE7932" w14:paraId="66CF0902" w14:textId="77777777" w:rsidTr="0048263E">
        <w:trPr>
          <w:gridAfter w:val="1"/>
          <w:wAfter w:w="17" w:type="dxa"/>
          <w:tblHeader/>
        </w:trPr>
        <w:tc>
          <w:tcPr>
            <w:tcW w:w="2700" w:type="dxa"/>
            <w:shd w:val="clear" w:color="auto" w:fill="auto"/>
          </w:tcPr>
          <w:p w14:paraId="2E6334FA" w14:textId="77777777" w:rsidR="00FF229B" w:rsidRPr="00EE7932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15"/>
          </w:tcPr>
          <w:p w14:paraId="2EF42227" w14:textId="77777777" w:rsidR="00FF229B" w:rsidRPr="00EE7932" w:rsidRDefault="00FF229B" w:rsidP="003A194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E79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E6437" w:rsidRPr="00EE7932" w14:paraId="48176021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6EE232CB" w14:textId="2BF92207" w:rsidR="005E6437" w:rsidRPr="00EE7932" w:rsidRDefault="005E6437" w:rsidP="005E6437">
            <w:pPr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  <w:r w:rsidRPr="00EE79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E79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EE793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4CF4" w:rsidRPr="00EE793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78" w:type="dxa"/>
            <w:gridSpan w:val="16"/>
          </w:tcPr>
          <w:p w14:paraId="76C39426" w14:textId="77777777" w:rsidR="005E6437" w:rsidRPr="00EE7932" w:rsidRDefault="005E6437" w:rsidP="005E643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E6437" w:rsidRPr="001208CC" w14:paraId="52602EBE" w14:textId="77777777" w:rsidTr="0048263E">
        <w:tc>
          <w:tcPr>
            <w:tcW w:w="2700" w:type="dxa"/>
            <w:shd w:val="clear" w:color="auto" w:fill="auto"/>
          </w:tcPr>
          <w:p w14:paraId="43CFA23D" w14:textId="62D59AF3" w:rsidR="005E6437" w:rsidRPr="00B25403" w:rsidRDefault="009206C0" w:rsidP="005E643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E79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080" w:type="dxa"/>
            <w:gridSpan w:val="2"/>
          </w:tcPr>
          <w:p w14:paraId="0F8FC63F" w14:textId="77777777" w:rsidR="005E6437" w:rsidRPr="001208CC" w:rsidRDefault="005E6437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19B50853" w14:textId="77777777" w:rsidR="005E6437" w:rsidRPr="001208CC" w:rsidRDefault="005E6437" w:rsidP="005E643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gridSpan w:val="2"/>
          </w:tcPr>
          <w:p w14:paraId="510D1CC9" w14:textId="77777777" w:rsidR="005E6437" w:rsidRPr="001208C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7F16338A" w14:textId="77777777" w:rsidR="005E6437" w:rsidRPr="001208C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14:paraId="11C44440" w14:textId="77777777" w:rsidR="005E6437" w:rsidRPr="001208C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317AFC54" w14:textId="77777777" w:rsidR="005E6437" w:rsidRPr="001208C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62EFB61" w14:textId="77777777" w:rsidR="005E6437" w:rsidRPr="001208C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36EA269" w14:textId="77777777" w:rsidR="005E6437" w:rsidRPr="001208C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gridSpan w:val="2"/>
          </w:tcPr>
          <w:p w14:paraId="26597EBF" w14:textId="77777777" w:rsidR="005E6437" w:rsidRPr="001208C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437" w:rsidRPr="001208CC" w14:paraId="1CD2E7A8" w14:textId="77777777" w:rsidTr="0048263E">
        <w:tc>
          <w:tcPr>
            <w:tcW w:w="2700" w:type="dxa"/>
            <w:shd w:val="clear" w:color="auto" w:fill="auto"/>
          </w:tcPr>
          <w:p w14:paraId="2411A55B" w14:textId="77777777" w:rsidR="005E6437" w:rsidRPr="001208CC" w:rsidRDefault="005E6437" w:rsidP="005E643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 xml:space="preserve"> (มูลค่าตามหน้าตั๋ว)</w:t>
            </w:r>
          </w:p>
        </w:tc>
        <w:tc>
          <w:tcPr>
            <w:tcW w:w="1080" w:type="dxa"/>
            <w:gridSpan w:val="2"/>
            <w:vAlign w:val="bottom"/>
          </w:tcPr>
          <w:p w14:paraId="54014D61" w14:textId="1B41576D" w:rsidR="005E6437" w:rsidRPr="001208CC" w:rsidRDefault="009206C0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999.50</w:t>
            </w:r>
          </w:p>
        </w:tc>
        <w:tc>
          <w:tcPr>
            <w:tcW w:w="268" w:type="dxa"/>
            <w:gridSpan w:val="2"/>
            <w:vAlign w:val="bottom"/>
          </w:tcPr>
          <w:p w14:paraId="51025A5A" w14:textId="77777777" w:rsidR="005E6437" w:rsidRPr="001208CC" w:rsidRDefault="005E6437" w:rsidP="005E643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62511FE9" w14:textId="1FDF9991" w:rsidR="005E6437" w:rsidRPr="001208CC" w:rsidRDefault="005E6437" w:rsidP="005E643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5D421917" w14:textId="77777777" w:rsidR="005E6437" w:rsidRPr="001208C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BC97354" w14:textId="489D5E14" w:rsidR="005E6437" w:rsidRPr="001208CC" w:rsidRDefault="009206C0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999.33</w:t>
            </w:r>
          </w:p>
        </w:tc>
        <w:tc>
          <w:tcPr>
            <w:tcW w:w="266" w:type="dxa"/>
            <w:gridSpan w:val="2"/>
            <w:vAlign w:val="bottom"/>
          </w:tcPr>
          <w:p w14:paraId="0A5A2D8B" w14:textId="77777777" w:rsidR="005E6437" w:rsidRPr="001208C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4091E0AC" w14:textId="468F79A0" w:rsidR="005E6437" w:rsidRPr="001208CC" w:rsidRDefault="005E6437" w:rsidP="005E643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376502A6" w14:textId="77777777" w:rsidR="005E6437" w:rsidRPr="001208C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39235DD1" w14:textId="030B8A49" w:rsidR="005E6437" w:rsidRPr="001208CC" w:rsidRDefault="009206C0" w:rsidP="004767F6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999.33</w:t>
            </w:r>
          </w:p>
        </w:tc>
      </w:tr>
    </w:tbl>
    <w:p w14:paraId="620DCB81" w14:textId="77777777" w:rsidR="00370BBC" w:rsidRPr="001208CC" w:rsidRDefault="00370BBC" w:rsidP="0056096C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69565FF" w14:textId="65542B05" w:rsidR="0056096C" w:rsidRPr="001208CC" w:rsidRDefault="0056096C" w:rsidP="00EF5E9A">
      <w:pPr>
        <w:pStyle w:val="block"/>
        <w:spacing w:after="0" w:line="240" w:lineRule="atLeast"/>
        <w:ind w:left="540" w:right="-7"/>
        <w:rPr>
          <w:rFonts w:ascii="Angsana New" w:hAnsi="Angsana New"/>
          <w:sz w:val="28"/>
          <w:szCs w:val="28"/>
          <w:lang w:bidi="th-TH"/>
        </w:rPr>
      </w:pPr>
      <w:r w:rsidRPr="00EF5E9A">
        <w:rPr>
          <w:rFonts w:ascii="Angsana New" w:hAnsi="Angsana New" w:cs="Angsana New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</w:t>
      </w:r>
      <w:r w:rsidRPr="001208CC">
        <w:rPr>
          <w:rFonts w:ascii="Angsana New" w:hAnsi="Angsana New" w:cs="Angsana New" w:hint="cs"/>
          <w:sz w:val="28"/>
          <w:szCs w:val="28"/>
          <w:cs/>
          <w:lang w:bidi="th-TH"/>
        </w:rPr>
        <w:t>ทางการเงินเหล่านั้นจะครบกำหนดในระยะเวลาอันสั้น</w:t>
      </w:r>
    </w:p>
    <w:p w14:paraId="2C76AB4C" w14:textId="77777777" w:rsidR="0056096C" w:rsidRPr="001208CC" w:rsidRDefault="0056096C" w:rsidP="00FF229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 w:val="28"/>
          <w:szCs w:val="28"/>
          <w:lang w:bidi="th-TH"/>
        </w:rPr>
      </w:pPr>
    </w:p>
    <w:p w14:paraId="5F965D45" w14:textId="77777777" w:rsidR="0056096C" w:rsidRPr="001208CC" w:rsidRDefault="0056096C" w:rsidP="00FF229B">
      <w:pPr>
        <w:pStyle w:val="block"/>
        <w:spacing w:after="0" w:line="240" w:lineRule="atLeast"/>
        <w:ind w:left="540" w:right="-7"/>
        <w:rPr>
          <w:rFonts w:ascii="Angsana New" w:hAnsi="Angsana New"/>
          <w:sz w:val="28"/>
          <w:szCs w:val="28"/>
          <w:lang w:bidi="th-TH"/>
        </w:rPr>
      </w:pPr>
      <w:r w:rsidRPr="001208CC">
        <w:rPr>
          <w:rFonts w:ascii="Angsana New" w:hAnsi="Angsana New" w:cs="Angsana New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</w:t>
      </w:r>
      <w:r w:rsidR="00AB74BD" w:rsidRPr="001208C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1208CC">
        <w:rPr>
          <w:rFonts w:ascii="Angsana New" w:hAnsi="Angsana New" w:cs="Angsana New" w:hint="cs"/>
          <w:sz w:val="28"/>
          <w:szCs w:val="28"/>
          <w:cs/>
          <w:lang w:bidi="th-TH"/>
        </w:rPr>
        <w:t>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72758E83" w14:textId="77777777" w:rsidR="002959DF" w:rsidRDefault="002959DF" w:rsidP="004767F6">
      <w:pPr>
        <w:pStyle w:val="block"/>
        <w:spacing w:after="0" w:line="240" w:lineRule="atLeast"/>
        <w:ind w:left="0" w:right="-7"/>
        <w:rPr>
          <w:rFonts w:ascii="Angsana New" w:eastAsia="AngsanaNew,Bold" w:hAnsi="Angsana New" w:cs="Angsana New"/>
          <w:sz w:val="28"/>
          <w:szCs w:val="28"/>
          <w:lang w:bidi="th-TH"/>
        </w:rPr>
      </w:pPr>
    </w:p>
    <w:p w14:paraId="42758A3A" w14:textId="3773D9C1" w:rsidR="002959DF" w:rsidRPr="002959DF" w:rsidRDefault="002959DF" w:rsidP="002959DF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cs/>
          <w:lang w:bidi="th-TH"/>
        </w:rPr>
      </w:pPr>
      <w:r w:rsidRPr="001208CC">
        <w:rPr>
          <w:rFonts w:ascii="Angsana New" w:eastAsia="AngsanaNew,Bold" w:hAnsi="Angsana New" w:cs="Angsana New"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</w:t>
      </w:r>
      <w:r>
        <w:rPr>
          <w:rFonts w:ascii="Angsana New" w:eastAsia="AngsanaNew,Bold" w:hAnsi="Angsana New" w:cs="Angsana New" w:hint="cs"/>
          <w:sz w:val="28"/>
          <w:szCs w:val="28"/>
          <w:cs/>
          <w:lang w:bidi="th-TH"/>
        </w:rPr>
        <w:t>ม</w:t>
      </w:r>
    </w:p>
    <w:p w14:paraId="3244BA66" w14:textId="77777777" w:rsidR="002959DF" w:rsidRDefault="002959DF" w:rsidP="002959DF">
      <w:pPr>
        <w:pStyle w:val="block"/>
        <w:spacing w:after="0" w:line="240" w:lineRule="atLeast"/>
        <w:ind w:right="-7" w:hanging="27"/>
        <w:jc w:val="both"/>
        <w:rPr>
          <w:sz w:val="28"/>
          <w:szCs w:val="28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2959DF" w:rsidRPr="001208CC" w14:paraId="3A4E08A6" w14:textId="77777777" w:rsidTr="00AB0182">
        <w:tc>
          <w:tcPr>
            <w:tcW w:w="3870" w:type="dxa"/>
            <w:hideMark/>
          </w:tcPr>
          <w:p w14:paraId="11AFA10A" w14:textId="77777777" w:rsidR="002959DF" w:rsidRPr="001208CC" w:rsidRDefault="002959DF" w:rsidP="00A753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19C1C923" w14:textId="77777777" w:rsidR="002959DF" w:rsidRPr="001208CC" w:rsidRDefault="002959DF" w:rsidP="00A753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2959DF" w:rsidRPr="001208CC" w14:paraId="6CA956CD" w14:textId="77777777" w:rsidTr="00AB0182">
        <w:tc>
          <w:tcPr>
            <w:tcW w:w="3870" w:type="dxa"/>
          </w:tcPr>
          <w:p w14:paraId="5EAEA657" w14:textId="77777777" w:rsidR="002959DF" w:rsidRPr="00015C24" w:rsidRDefault="002959DF" w:rsidP="00A75398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15C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</w:tcPr>
          <w:p w14:paraId="6D302FDE" w14:textId="3F007D5C" w:rsidR="002959DF" w:rsidRPr="00015C24" w:rsidRDefault="00AB0182" w:rsidP="002A0D70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02392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การกำหนดราคาสัญญาซื้อขายล่วงหน้า</w:t>
            </w:r>
            <w:r w:rsidR="002A0D7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วันที่รายงาน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5F9C512" w14:textId="77777777" w:rsidR="0056096C" w:rsidRPr="001208CC" w:rsidRDefault="0056096C" w:rsidP="00AC7698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A0A28B2" w14:textId="77777777" w:rsidR="0056096C" w:rsidRPr="001208CC" w:rsidRDefault="0056096C" w:rsidP="00AC7698">
      <w:pPr>
        <w:pStyle w:val="block"/>
        <w:spacing w:after="0" w:line="240" w:lineRule="atLeast"/>
        <w:ind w:right="-7" w:hanging="27"/>
        <w:rPr>
          <w:rFonts w:ascii="Angsana New" w:eastAsia="AngsanaNew,Bold" w:hAnsi="Angsana New"/>
          <w:sz w:val="28"/>
          <w:szCs w:val="28"/>
        </w:rPr>
      </w:pPr>
      <w:r w:rsidRPr="001208CC">
        <w:rPr>
          <w:rFonts w:ascii="Angsana New" w:eastAsia="AngsanaNew,Bold" w:hAnsi="Angsana New" w:cs="Angsana New"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42C7F088" w14:textId="77777777" w:rsidR="0056096C" w:rsidRPr="001208CC" w:rsidRDefault="0056096C" w:rsidP="00AC7698">
      <w:pPr>
        <w:pStyle w:val="block"/>
        <w:spacing w:after="0" w:line="240" w:lineRule="atLeast"/>
        <w:ind w:right="-7" w:hanging="27"/>
        <w:rPr>
          <w:rFonts w:ascii="Angsana New" w:eastAsia="AngsanaNew,Bold" w:hAnsi="Angsana New"/>
          <w:sz w:val="28"/>
          <w:szCs w:val="28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015C24" w:rsidRPr="001208CC" w14:paraId="70CD896A" w14:textId="77777777" w:rsidTr="00AB0182">
        <w:tc>
          <w:tcPr>
            <w:tcW w:w="3852" w:type="dxa"/>
            <w:hideMark/>
          </w:tcPr>
          <w:p w14:paraId="0B637045" w14:textId="77777777" w:rsidR="00015C24" w:rsidRPr="001208CC" w:rsidRDefault="00015C24" w:rsidP="00AC76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00D6B8E6" w14:textId="77777777" w:rsidR="00015C24" w:rsidRPr="001208CC" w:rsidRDefault="00015C24" w:rsidP="00AC76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15C24" w:rsidRPr="001208CC" w14:paraId="39AD0556" w14:textId="77777777" w:rsidTr="00AB0182">
        <w:tc>
          <w:tcPr>
            <w:tcW w:w="3852" w:type="dxa"/>
            <w:hideMark/>
          </w:tcPr>
          <w:p w14:paraId="181D9F52" w14:textId="77777777" w:rsidR="00015C24" w:rsidRPr="001208CC" w:rsidRDefault="00015C24" w:rsidP="00AC7698">
            <w:pPr>
              <w:pStyle w:val="block"/>
              <w:spacing w:after="0" w:line="240" w:lineRule="atLeast"/>
              <w:ind w:left="160" w:right="-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571" w:type="dxa"/>
            <w:hideMark/>
          </w:tcPr>
          <w:p w14:paraId="4375D159" w14:textId="77777777" w:rsidR="00015C24" w:rsidRPr="001208CC" w:rsidRDefault="00015C24" w:rsidP="00AC7698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</w:tbl>
    <w:p w14:paraId="1AFE75CA" w14:textId="6715DA6B" w:rsidR="002959DF" w:rsidRPr="002959DF" w:rsidRDefault="0056096C" w:rsidP="002959DF">
      <w:pPr>
        <w:pStyle w:val="block"/>
        <w:spacing w:after="0" w:line="240" w:lineRule="atLeast"/>
        <w:ind w:right="-7" w:hanging="27"/>
        <w:jc w:val="both"/>
        <w:rPr>
          <w:sz w:val="28"/>
          <w:szCs w:val="28"/>
        </w:rPr>
      </w:pPr>
      <w:r w:rsidRPr="001208CC">
        <w:rPr>
          <w:sz w:val="28"/>
          <w:szCs w:val="28"/>
          <w:cs/>
        </w:rPr>
        <w:tab/>
      </w:r>
    </w:p>
    <w:p w14:paraId="694B707B" w14:textId="77777777" w:rsidR="00015C24" w:rsidRPr="009777AF" w:rsidRDefault="00015C24" w:rsidP="00015C24">
      <w:pPr>
        <w:spacing w:line="240" w:lineRule="auto"/>
        <w:ind w:left="56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853F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123A7FF4" w14:textId="6CA9B950" w:rsidR="00015C24" w:rsidRPr="009903A6" w:rsidRDefault="00015C24" w:rsidP="009903A6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040FA61" w14:textId="49C517DB" w:rsidR="00015C24" w:rsidRPr="00B014A4" w:rsidRDefault="00015C24" w:rsidP="00015C24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4"/>
          <w:szCs w:val="24"/>
        </w:rPr>
      </w:pPr>
      <w:r w:rsidRPr="00015C24">
        <w:rPr>
          <w:rFonts w:ascii="Angsana New" w:eastAsia="AngsanaNew,Bold" w:hAnsi="Angsana New" w:cs="Angsana New" w:hint="cs"/>
          <w:sz w:val="28"/>
          <w:szCs w:val="28"/>
          <w:cs/>
        </w:rPr>
        <w:t>ค่าเผื่อผลขาดทุนจากการด้อยค่าของลูกหนี้การค้าและ</w:t>
      </w:r>
      <w:r w:rsidRPr="00015C24">
        <w:rPr>
          <w:rFonts w:ascii="Angsana New" w:eastAsia="AngsanaNew,Bold" w:hAnsi="Angsana New" w:cs="Angsana New"/>
          <w:sz w:val="28"/>
          <w:szCs w:val="28"/>
          <w:cs/>
        </w:rPr>
        <w:t>สินทรัพย์ที่เกิดจากสัญญา</w:t>
      </w:r>
      <w:r w:rsidRPr="00015C24">
        <w:rPr>
          <w:rFonts w:ascii="Angsana New" w:eastAsia="AngsanaNew,Bold" w:hAnsi="Angsana New" w:cs="Angsana New" w:hint="cs"/>
          <w:sz w:val="28"/>
          <w:szCs w:val="28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015C24">
        <w:rPr>
          <w:rFonts w:ascii="Angsana New" w:eastAsia="AngsanaNew,Bold" w:hAnsi="Angsana New" w:cs="Angsana New" w:hint="cs"/>
          <w:sz w:val="28"/>
          <w:szCs w:val="28"/>
          <w:lang w:bidi="th-TH"/>
        </w:rPr>
        <w:t xml:space="preserve"> </w:t>
      </w:r>
      <w:r w:rsidRPr="00015C24">
        <w:rPr>
          <w:rFonts w:ascii="Angsana New" w:eastAsia="AngsanaNew,Bold" w:hAnsi="Angsana New" w:cs="Angsana New" w:hint="cs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15C24" w:rsidDel="005B6E1D">
        <w:rPr>
          <w:rFonts w:ascii="Angsana New" w:eastAsia="AngsanaNew,Bold" w:hAnsi="Angsana New" w:cs="Angsana New" w:hint="cs"/>
          <w:sz w:val="28"/>
          <w:szCs w:val="28"/>
          <w:cs/>
        </w:rPr>
        <w:t xml:space="preserve"> </w:t>
      </w:r>
      <w:r w:rsidRPr="00015C24">
        <w:rPr>
          <w:rFonts w:ascii="Angsana New" w:eastAsia="AngsanaNew,Bold" w:hAnsi="Angsana New" w:cs="Angsana New" w:hint="cs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F1EA8B5" w14:textId="77777777" w:rsidR="00442FEC" w:rsidRDefault="00442FEC">
      <w:bookmarkStart w:id="2" w:name="_Hlk36150781"/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6"/>
        <w:gridCol w:w="1688"/>
        <w:gridCol w:w="236"/>
        <w:gridCol w:w="1740"/>
      </w:tblGrid>
      <w:tr w:rsidR="00015C24" w:rsidRPr="002853FD" w14:paraId="16F55BF6" w14:textId="77777777" w:rsidTr="00493D8A">
        <w:trPr>
          <w:trHeight w:val="20"/>
          <w:tblHeader/>
        </w:trPr>
        <w:tc>
          <w:tcPr>
            <w:tcW w:w="5606" w:type="dxa"/>
            <w:shd w:val="clear" w:color="auto" w:fill="auto"/>
            <w:vAlign w:val="bottom"/>
          </w:tcPr>
          <w:p w14:paraId="43FC0ADB" w14:textId="4D34D6BB" w:rsidR="00015C24" w:rsidRPr="00B014A4" w:rsidRDefault="00015C24" w:rsidP="00E73176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64" w:type="dxa"/>
            <w:gridSpan w:val="3"/>
            <w:vAlign w:val="bottom"/>
          </w:tcPr>
          <w:p w14:paraId="237D3F62" w14:textId="720EA742" w:rsidR="00015C24" w:rsidRPr="002853FD" w:rsidRDefault="00015C24" w:rsidP="00E73176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bookmarkEnd w:id="2"/>
      <w:tr w:rsidR="00015C24" w:rsidRPr="002853FD" w14:paraId="5DDBB97E" w14:textId="77777777" w:rsidTr="00493D8A">
        <w:trPr>
          <w:trHeight w:val="20"/>
          <w:tblHeader/>
        </w:trPr>
        <w:tc>
          <w:tcPr>
            <w:tcW w:w="5606" w:type="dxa"/>
            <w:shd w:val="clear" w:color="auto" w:fill="auto"/>
            <w:vAlign w:val="bottom"/>
          </w:tcPr>
          <w:p w14:paraId="3EEDC56E" w14:textId="7AAA62F8" w:rsidR="00015C24" w:rsidRPr="002853FD" w:rsidRDefault="00015C24" w:rsidP="00E73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03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014A4" w:rsidRPr="002853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014A4" w:rsidRPr="002853F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853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76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88" w:type="dxa"/>
            <w:vAlign w:val="bottom"/>
          </w:tcPr>
          <w:p w14:paraId="42BBF3D6" w14:textId="77777777" w:rsidR="00015C24" w:rsidRPr="002853FD" w:rsidRDefault="00015C24" w:rsidP="00E7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3F8641A4" w14:textId="77777777" w:rsidR="00015C24" w:rsidRPr="002853FD" w:rsidRDefault="00015C24" w:rsidP="00E7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FBAE7D8" w14:textId="77777777" w:rsidR="00015C24" w:rsidRPr="002853FD" w:rsidRDefault="00015C24" w:rsidP="00E7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105D142D" w14:textId="77777777" w:rsidR="00015C24" w:rsidRPr="002853FD" w:rsidRDefault="00015C24" w:rsidP="00E7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015C24" w:rsidRPr="002853FD" w14:paraId="4BEBF43E" w14:textId="77777777" w:rsidTr="00493D8A">
        <w:trPr>
          <w:trHeight w:val="20"/>
        </w:trPr>
        <w:tc>
          <w:tcPr>
            <w:tcW w:w="5606" w:type="dxa"/>
          </w:tcPr>
          <w:p w14:paraId="3FA33A21" w14:textId="77777777" w:rsidR="00015C24" w:rsidRPr="002853FD" w:rsidRDefault="00015C24" w:rsidP="00E7317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64" w:type="dxa"/>
            <w:gridSpan w:val="3"/>
          </w:tcPr>
          <w:p w14:paraId="3C2E0112" w14:textId="1EB03337" w:rsidR="00015C24" w:rsidRPr="0043313A" w:rsidRDefault="00015C24" w:rsidP="0043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853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15C24" w:rsidRPr="002853FD" w14:paraId="072A0077" w14:textId="77777777" w:rsidTr="00493D8A">
        <w:trPr>
          <w:trHeight w:val="20"/>
        </w:trPr>
        <w:tc>
          <w:tcPr>
            <w:tcW w:w="5606" w:type="dxa"/>
          </w:tcPr>
          <w:p w14:paraId="5784DE0A" w14:textId="77777777" w:rsidR="00015C24" w:rsidRPr="002853FD" w:rsidRDefault="00015C24" w:rsidP="00E7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88" w:type="dxa"/>
          </w:tcPr>
          <w:p w14:paraId="1F470BC3" w14:textId="45211E48" w:rsidR="00015C24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19</w:t>
            </w:r>
            <w:r w:rsidR="005F74FC">
              <w:rPr>
                <w:rFonts w:ascii="Angsana New" w:hAnsi="Angsana New"/>
                <w:sz w:val="28"/>
                <w:szCs w:val="28"/>
              </w:rPr>
              <w:t>8</w:t>
            </w:r>
            <w:r w:rsidRPr="002853FD">
              <w:rPr>
                <w:rFonts w:ascii="Angsana New" w:hAnsi="Angsana New"/>
                <w:sz w:val="28"/>
                <w:szCs w:val="28"/>
              </w:rPr>
              <w:t>.</w:t>
            </w:r>
            <w:r w:rsidR="00E33F0E">
              <w:rPr>
                <w:rFonts w:ascii="Angsana New" w:hAnsi="Angsana New"/>
                <w:sz w:val="28"/>
                <w:szCs w:val="28"/>
              </w:rPr>
              <w:t>7</w:t>
            </w:r>
            <w:r w:rsidR="003D2B3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39B016C" w14:textId="77777777" w:rsidR="00015C24" w:rsidRPr="002853FD" w:rsidRDefault="00015C24" w:rsidP="00E7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687C648A" w14:textId="27E00529" w:rsidR="00015C24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5C24" w:rsidRPr="002853FD" w14:paraId="2C013F86" w14:textId="77777777" w:rsidTr="00493D8A">
        <w:trPr>
          <w:trHeight w:val="20"/>
        </w:trPr>
        <w:tc>
          <w:tcPr>
            <w:tcW w:w="5606" w:type="dxa"/>
          </w:tcPr>
          <w:p w14:paraId="71609225" w14:textId="77777777" w:rsidR="00015C24" w:rsidRPr="002853FD" w:rsidRDefault="00015C24" w:rsidP="00E7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688" w:type="dxa"/>
          </w:tcPr>
          <w:p w14:paraId="20D38922" w14:textId="77777777" w:rsidR="00015C24" w:rsidRPr="002853FD" w:rsidRDefault="00015C24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40A235" w14:textId="77777777" w:rsidR="00015C24" w:rsidRPr="002853FD" w:rsidRDefault="00015C24" w:rsidP="00E7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40DAFBF8" w14:textId="77777777" w:rsidR="00015C24" w:rsidRPr="002853FD" w:rsidRDefault="00015C24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4A4" w:rsidRPr="002853FD" w14:paraId="0A56229E" w14:textId="77777777" w:rsidTr="00493D8A">
        <w:trPr>
          <w:trHeight w:val="20"/>
        </w:trPr>
        <w:tc>
          <w:tcPr>
            <w:tcW w:w="5606" w:type="dxa"/>
          </w:tcPr>
          <w:p w14:paraId="46EEB6C5" w14:textId="70C1D4BA" w:rsidR="00B014A4" w:rsidRPr="002853FD" w:rsidRDefault="00B014A4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2853FD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2853FD">
              <w:rPr>
                <w:rFonts w:ascii="Angsana New" w:hAnsi="Angsana New"/>
                <w:sz w:val="28"/>
                <w:szCs w:val="28"/>
              </w:rPr>
              <w:t>3</w:t>
            </w:r>
            <w:r w:rsidRPr="002853F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88" w:type="dxa"/>
          </w:tcPr>
          <w:p w14:paraId="4EE67B28" w14:textId="426D7E8D" w:rsidR="00B014A4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3</w:t>
            </w:r>
            <w:r w:rsidR="00E33F0E">
              <w:rPr>
                <w:rFonts w:ascii="Angsana New" w:hAnsi="Angsana New"/>
                <w:sz w:val="28"/>
                <w:szCs w:val="28"/>
              </w:rPr>
              <w:t>2.05</w:t>
            </w:r>
          </w:p>
        </w:tc>
        <w:tc>
          <w:tcPr>
            <w:tcW w:w="236" w:type="dxa"/>
          </w:tcPr>
          <w:p w14:paraId="7B0F9454" w14:textId="77777777" w:rsidR="00B014A4" w:rsidRPr="002853FD" w:rsidRDefault="00B014A4" w:rsidP="00B0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441F92F9" w14:textId="24F4CA8F" w:rsidR="00B014A4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14A4" w:rsidRPr="002853FD" w14:paraId="36B6FC1E" w14:textId="77777777" w:rsidTr="00493D8A">
        <w:trPr>
          <w:trHeight w:val="20"/>
        </w:trPr>
        <w:tc>
          <w:tcPr>
            <w:tcW w:w="5606" w:type="dxa"/>
          </w:tcPr>
          <w:p w14:paraId="257AB7CE" w14:textId="53D76275" w:rsidR="00B014A4" w:rsidRPr="002853FD" w:rsidRDefault="00B014A4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2853FD">
              <w:rPr>
                <w:rFonts w:ascii="Angsana New" w:hAnsi="Angsana New"/>
                <w:sz w:val="28"/>
                <w:szCs w:val="28"/>
                <w:cs/>
              </w:rPr>
              <w:t xml:space="preserve">3 </w:t>
            </w:r>
            <w:r w:rsidRPr="002853FD">
              <w:rPr>
                <w:rFonts w:ascii="Angsana New" w:hAnsi="Angsana New"/>
                <w:sz w:val="28"/>
                <w:szCs w:val="28"/>
              </w:rPr>
              <w:t>-</w:t>
            </w:r>
            <w:r w:rsidRPr="002853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53FD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2853F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688" w:type="dxa"/>
          </w:tcPr>
          <w:p w14:paraId="6FEA1A59" w14:textId="7B47BB99" w:rsidR="00B014A4" w:rsidRPr="002853FD" w:rsidRDefault="00E33F0E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236" w:type="dxa"/>
          </w:tcPr>
          <w:p w14:paraId="0301B13C" w14:textId="77777777" w:rsidR="00B014A4" w:rsidRPr="002853FD" w:rsidRDefault="00B014A4" w:rsidP="00B0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43E15642" w14:textId="10060446" w:rsidR="00B014A4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14A4" w:rsidRPr="002853FD" w14:paraId="06F4FEA4" w14:textId="77777777" w:rsidTr="00493D8A">
        <w:trPr>
          <w:trHeight w:val="20"/>
        </w:trPr>
        <w:tc>
          <w:tcPr>
            <w:tcW w:w="5606" w:type="dxa"/>
          </w:tcPr>
          <w:p w14:paraId="24F2D215" w14:textId="6E47E094" w:rsidR="00B014A4" w:rsidRPr="002853FD" w:rsidRDefault="00B014A4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6</w:t>
            </w:r>
            <w:r w:rsidRPr="002853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53FD">
              <w:rPr>
                <w:rFonts w:ascii="Angsana New" w:hAnsi="Angsana New"/>
                <w:sz w:val="28"/>
                <w:szCs w:val="28"/>
              </w:rPr>
              <w:t>-</w:t>
            </w:r>
            <w:r w:rsidRPr="002853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53FD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2853F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688" w:type="dxa"/>
          </w:tcPr>
          <w:p w14:paraId="1272388A" w14:textId="10DB2760" w:rsidR="00B014A4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1.</w:t>
            </w:r>
            <w:r w:rsidR="00E33F0E">
              <w:rPr>
                <w:rFonts w:ascii="Angsana New" w:hAnsi="Angsana New"/>
                <w:sz w:val="28"/>
                <w:szCs w:val="28"/>
              </w:rPr>
              <w:t>7</w:t>
            </w:r>
            <w:r w:rsidR="004767F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42EFAF7E" w14:textId="77777777" w:rsidR="00B014A4" w:rsidRPr="002853FD" w:rsidRDefault="00B014A4" w:rsidP="00B0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14:paraId="79DBF939" w14:textId="5FA34235" w:rsidR="00B014A4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14A4" w:rsidRPr="002853FD" w14:paraId="1FC23924" w14:textId="77777777" w:rsidTr="00493D8A">
        <w:trPr>
          <w:trHeight w:val="20"/>
        </w:trPr>
        <w:tc>
          <w:tcPr>
            <w:tcW w:w="5606" w:type="dxa"/>
          </w:tcPr>
          <w:p w14:paraId="7FD981A9" w14:textId="71828DF2" w:rsidR="00B014A4" w:rsidRPr="002853FD" w:rsidRDefault="00B014A4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853FD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2853F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5650376A" w14:textId="0620469C" w:rsidR="00B014A4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6.14</w:t>
            </w:r>
          </w:p>
        </w:tc>
        <w:tc>
          <w:tcPr>
            <w:tcW w:w="236" w:type="dxa"/>
          </w:tcPr>
          <w:p w14:paraId="5E6AC3A2" w14:textId="77777777" w:rsidR="00B014A4" w:rsidRPr="002853FD" w:rsidRDefault="00B014A4" w:rsidP="00B0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14:paraId="3DCDEB21" w14:textId="1F86A47B" w:rsidR="00B014A4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5C24" w:rsidRPr="002853FD" w14:paraId="2CDAEFE7" w14:textId="77777777" w:rsidTr="00493D8A">
        <w:trPr>
          <w:trHeight w:val="20"/>
        </w:trPr>
        <w:tc>
          <w:tcPr>
            <w:tcW w:w="5606" w:type="dxa"/>
          </w:tcPr>
          <w:p w14:paraId="7916DFFC" w14:textId="6952DDE0" w:rsidR="00015C24" w:rsidRPr="002853FD" w:rsidRDefault="004767F6" w:rsidP="00E7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7D9BB271" w14:textId="1D9E946E" w:rsidR="00015C24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53FD">
              <w:rPr>
                <w:rFonts w:ascii="Angsana New" w:hAnsi="Angsana New"/>
                <w:b/>
                <w:bCs/>
                <w:sz w:val="28"/>
                <w:szCs w:val="28"/>
              </w:rPr>
              <w:t>248.6</w:t>
            </w:r>
            <w:r w:rsidR="003D2B3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9198878" w14:textId="77777777" w:rsidR="00015C24" w:rsidRPr="002853FD" w:rsidRDefault="00015C24" w:rsidP="00E7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</w:tcPr>
          <w:p w14:paraId="7EEEDE81" w14:textId="01551689" w:rsidR="00015C24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53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93D8A" w:rsidRPr="002853FD" w14:paraId="7B739091" w14:textId="77777777" w:rsidTr="00493D8A">
        <w:trPr>
          <w:trHeight w:val="20"/>
        </w:trPr>
        <w:tc>
          <w:tcPr>
            <w:tcW w:w="5606" w:type="dxa"/>
          </w:tcPr>
          <w:p w14:paraId="32913B8F" w14:textId="77222D40" w:rsidR="00493D8A" w:rsidRPr="002853FD" w:rsidRDefault="00493D8A" w:rsidP="00E7317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08A69A52" w14:textId="387E0C12" w:rsidR="00493D8A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15.0</w:t>
            </w:r>
            <w:r w:rsidR="003D2B3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A7AE632" w14:textId="77777777" w:rsidR="00493D8A" w:rsidRPr="002853FD" w:rsidRDefault="00493D8A" w:rsidP="0049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14:paraId="57DE0506" w14:textId="77777777" w:rsidR="00493D8A" w:rsidRPr="002853FD" w:rsidRDefault="00493D8A" w:rsidP="00E7317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93D8A" w:rsidRPr="002853FD" w14:paraId="7B3D5B3D" w14:textId="77777777" w:rsidTr="00493D8A">
        <w:trPr>
          <w:trHeight w:val="20"/>
        </w:trPr>
        <w:tc>
          <w:tcPr>
            <w:tcW w:w="5606" w:type="dxa"/>
          </w:tcPr>
          <w:p w14:paraId="4EB232D8" w14:textId="708A8C5B" w:rsidR="00493D8A" w:rsidRPr="00AC2E64" w:rsidRDefault="00493D8A" w:rsidP="0049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2E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88" w:type="dxa"/>
            <w:tcBorders>
              <w:top w:val="single" w:sz="4" w:space="0" w:color="auto"/>
              <w:bottom w:val="double" w:sz="4" w:space="0" w:color="auto"/>
            </w:tcBorders>
          </w:tcPr>
          <w:p w14:paraId="25556D8D" w14:textId="2B16DB7A" w:rsidR="00493D8A" w:rsidRPr="002853FD" w:rsidRDefault="00493D8A" w:rsidP="00AC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53FD">
              <w:rPr>
                <w:rFonts w:ascii="Angsana New" w:hAnsi="Angsana New"/>
                <w:b/>
                <w:bCs/>
                <w:sz w:val="28"/>
                <w:szCs w:val="28"/>
              </w:rPr>
              <w:t>263.7</w:t>
            </w:r>
            <w:r w:rsidR="004767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59586EF9" w14:textId="77777777" w:rsidR="00493D8A" w:rsidRPr="002853FD" w:rsidRDefault="00493D8A" w:rsidP="0049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0" w:type="dxa"/>
          </w:tcPr>
          <w:p w14:paraId="56404900" w14:textId="77777777" w:rsidR="00493D8A" w:rsidRPr="002853FD" w:rsidRDefault="00493D8A" w:rsidP="0049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6062B842" w14:textId="77777777" w:rsidR="005F1FD9" w:rsidRPr="002853FD" w:rsidRDefault="005F1FD9" w:rsidP="00015C24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4"/>
          <w:szCs w:val="24"/>
          <w:lang w:bidi="th-TH"/>
        </w:rPr>
      </w:pPr>
    </w:p>
    <w:p w14:paraId="5754B14A" w14:textId="563B33B8" w:rsidR="00B014A4" w:rsidRPr="002853FD" w:rsidRDefault="00B014A4" w:rsidP="00B014A4">
      <w:pPr>
        <w:tabs>
          <w:tab w:val="left" w:pos="720"/>
        </w:tabs>
        <w:spacing w:after="240" w:line="240" w:lineRule="auto"/>
        <w:ind w:right="-43" w:firstLine="540"/>
        <w:rPr>
          <w:rFonts w:ascii="Angsana New" w:hAnsi="Angsana New"/>
          <w:sz w:val="28"/>
          <w:szCs w:val="28"/>
        </w:rPr>
      </w:pPr>
      <w:r w:rsidRPr="002853FD">
        <w:rPr>
          <w:rFonts w:ascii="Angsana New" w:hAnsi="Angsana New"/>
          <w:sz w:val="28"/>
          <w:szCs w:val="28"/>
          <w:cs/>
        </w:rPr>
        <w:t>การวิเคราะห์อายุของลูกหนี้การค้า มีดังนี้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1044"/>
        <w:gridCol w:w="1665"/>
        <w:gridCol w:w="243"/>
        <w:gridCol w:w="1755"/>
      </w:tblGrid>
      <w:tr w:rsidR="004767F6" w:rsidRPr="002853FD" w14:paraId="672C9E2E" w14:textId="77777777" w:rsidTr="00A75398">
        <w:trPr>
          <w:trHeight w:val="20"/>
          <w:tblHeader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82B9" w14:textId="6D5E5BD5" w:rsidR="004767F6" w:rsidRPr="002853FD" w:rsidRDefault="004767F6" w:rsidP="00E7317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BFB2108" w14:textId="77777777" w:rsidR="004767F6" w:rsidRPr="002853FD" w:rsidRDefault="004767F6" w:rsidP="00E73176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0FE6" w14:textId="45BF56F6" w:rsidR="004767F6" w:rsidRPr="002853FD" w:rsidRDefault="004767F6" w:rsidP="00E7317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53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67F6" w:rsidRPr="002853FD" w14:paraId="00D8B022" w14:textId="77777777" w:rsidTr="00185D72">
        <w:trPr>
          <w:trHeight w:val="20"/>
          <w:tblHeader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AFC4" w14:textId="77777777" w:rsidR="004767F6" w:rsidRPr="002853FD" w:rsidRDefault="004767F6" w:rsidP="00E7317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49AF21C" w14:textId="77777777" w:rsidR="004767F6" w:rsidRPr="002853FD" w:rsidRDefault="004767F6" w:rsidP="00E73176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6D1F8" w14:textId="7B1FF146" w:rsidR="004767F6" w:rsidRPr="004767F6" w:rsidRDefault="004767F6" w:rsidP="00E73176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7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2F200F8" w14:textId="77777777" w:rsidR="004767F6" w:rsidRPr="004767F6" w:rsidRDefault="004767F6" w:rsidP="00E7317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91BF6D2" w14:textId="36BF54DF" w:rsidR="004767F6" w:rsidRPr="004767F6" w:rsidRDefault="004767F6" w:rsidP="00E7317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7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76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4767F6" w:rsidRPr="002853FD" w14:paraId="25ADAC8A" w14:textId="77777777" w:rsidTr="00185D72">
        <w:trPr>
          <w:trHeight w:val="20"/>
          <w:tblHeader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F9287" w14:textId="77777777" w:rsidR="004767F6" w:rsidRPr="002853FD" w:rsidRDefault="004767F6" w:rsidP="00E7317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4252746" w14:textId="77777777" w:rsidR="004767F6" w:rsidRPr="002853FD" w:rsidRDefault="004767F6" w:rsidP="00E73176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874A" w14:textId="0FDE1305" w:rsidR="004767F6" w:rsidRPr="004767F6" w:rsidRDefault="004767F6" w:rsidP="00E73176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7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32FA14" w14:textId="77777777" w:rsidR="004767F6" w:rsidRPr="004767F6" w:rsidRDefault="004767F6" w:rsidP="00E7317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8B07CB9" w14:textId="4C0A515B" w:rsidR="004767F6" w:rsidRPr="004767F6" w:rsidRDefault="004767F6" w:rsidP="00E7317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7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312F6" w:rsidRPr="002853FD" w14:paraId="5CB33229" w14:textId="77777777" w:rsidTr="00185D72">
        <w:trPr>
          <w:trHeight w:val="20"/>
          <w:tblHeader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</w:tcPr>
          <w:p w14:paraId="35BD2A52" w14:textId="20F14C8A" w:rsidR="00B312F6" w:rsidRPr="002853FD" w:rsidRDefault="00B312F6" w:rsidP="00E7317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5841FD1" w14:textId="2B0E4CBF" w:rsidR="00B312F6" w:rsidRPr="002853FD" w:rsidRDefault="00B312F6" w:rsidP="00E7317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D5CF0" w14:textId="7C2F16A1" w:rsidR="00B312F6" w:rsidRPr="002853FD" w:rsidRDefault="00B312F6" w:rsidP="00E7317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853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D2B3F" w:rsidRPr="002853FD" w14:paraId="0221BEC9" w14:textId="77777777" w:rsidTr="00185D72">
        <w:trPr>
          <w:trHeight w:val="20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19759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853F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A29FAA" w14:textId="77777777" w:rsidR="003D2B3F" w:rsidRPr="002853FD" w:rsidRDefault="003D2B3F" w:rsidP="003D2B3F">
            <w:pPr>
              <w:tabs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3FA819C8" w14:textId="5D7B8B73" w:rsidR="003D2B3F" w:rsidRPr="002853FD" w:rsidRDefault="003D2B3F" w:rsidP="003D2B3F">
            <w:pPr>
              <w:tabs>
                <w:tab w:val="decimal" w:pos="8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19</w:t>
            </w:r>
            <w:r w:rsidR="00B051B6">
              <w:rPr>
                <w:rFonts w:ascii="Angsana New" w:hAnsi="Angsana New"/>
                <w:sz w:val="28"/>
                <w:szCs w:val="28"/>
              </w:rPr>
              <w:t>8</w:t>
            </w:r>
            <w:r w:rsidRPr="002853F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EF1EF97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128136D8" w14:textId="0E0BB036" w:rsidR="003D2B3F" w:rsidRPr="002853FD" w:rsidRDefault="003D2B3F" w:rsidP="003D2B3F">
            <w:pPr>
              <w:tabs>
                <w:tab w:val="decimal" w:pos="8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176.88</w:t>
            </w:r>
          </w:p>
        </w:tc>
      </w:tr>
      <w:tr w:rsidR="003D2B3F" w:rsidRPr="002853FD" w14:paraId="59C64BF4" w14:textId="77777777" w:rsidTr="00185D72">
        <w:trPr>
          <w:trHeight w:val="20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0CEFA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E213A8E" w14:textId="77777777" w:rsidR="003D2B3F" w:rsidRPr="002853FD" w:rsidRDefault="003D2B3F" w:rsidP="003D2B3F">
            <w:pPr>
              <w:tabs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2B31423D" w14:textId="10D3F316" w:rsidR="003D2B3F" w:rsidRPr="002853FD" w:rsidRDefault="003D2B3F" w:rsidP="003D2B3F">
            <w:pPr>
              <w:tabs>
                <w:tab w:val="decimal" w:pos="8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BC6DA7B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6B85CA1" w14:textId="77777777" w:rsidR="003D2B3F" w:rsidRPr="002853FD" w:rsidRDefault="003D2B3F" w:rsidP="003D2B3F">
            <w:pPr>
              <w:tabs>
                <w:tab w:val="decimal" w:pos="8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2B3F" w:rsidRPr="002853FD" w14:paraId="01AA61B5" w14:textId="77777777" w:rsidTr="00185D72">
        <w:trPr>
          <w:trHeight w:val="20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CA3B6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2853F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CC7B47B" w14:textId="77777777" w:rsidR="003D2B3F" w:rsidRPr="002853FD" w:rsidRDefault="003D2B3F" w:rsidP="003D2B3F">
            <w:pPr>
              <w:tabs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28014F51" w14:textId="41FE7D14" w:rsidR="003D2B3F" w:rsidRPr="002853FD" w:rsidRDefault="003D2B3F" w:rsidP="003D2B3F">
            <w:pPr>
              <w:tabs>
                <w:tab w:val="decimal" w:pos="8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2.05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54C93DE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5D18363" w14:textId="75482F9D" w:rsidR="003D2B3F" w:rsidRPr="002853FD" w:rsidRDefault="003D2B3F" w:rsidP="003D2B3F">
            <w:pPr>
              <w:tabs>
                <w:tab w:val="decimal" w:pos="8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34.88</w:t>
            </w:r>
          </w:p>
        </w:tc>
      </w:tr>
      <w:tr w:rsidR="003D2B3F" w:rsidRPr="002853FD" w14:paraId="2C808B7E" w14:textId="77777777" w:rsidTr="00185D72">
        <w:trPr>
          <w:trHeight w:val="20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3103C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3 - </w:t>
            </w:r>
            <w:r w:rsidRPr="002853F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9F35AFF" w14:textId="77777777" w:rsidR="003D2B3F" w:rsidRPr="002853FD" w:rsidRDefault="003D2B3F" w:rsidP="003D2B3F">
            <w:pPr>
              <w:tabs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5942791B" w14:textId="3EE2C5D6" w:rsidR="003D2B3F" w:rsidRPr="002853FD" w:rsidRDefault="003D2B3F" w:rsidP="003D2B3F">
            <w:pPr>
              <w:tabs>
                <w:tab w:val="decimal" w:pos="8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62CF131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52DE394" w14:textId="515C4E3E" w:rsidR="003D2B3F" w:rsidRPr="002853FD" w:rsidRDefault="003D2B3F" w:rsidP="003D2B3F">
            <w:pPr>
              <w:tabs>
                <w:tab w:val="decimal" w:pos="8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13.13</w:t>
            </w:r>
          </w:p>
        </w:tc>
      </w:tr>
      <w:tr w:rsidR="003D2B3F" w:rsidRPr="002853FD" w14:paraId="7A59F27B" w14:textId="77777777" w:rsidTr="00185D72">
        <w:trPr>
          <w:trHeight w:val="20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43BBC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 </w:t>
            </w:r>
            <w:r w:rsidRPr="002853FD">
              <w:rPr>
                <w:rFonts w:asciiTheme="majorBidi" w:hAnsiTheme="majorBidi" w:cstheme="majorBidi"/>
                <w:sz w:val="28"/>
                <w:szCs w:val="28"/>
              </w:rPr>
              <w:t xml:space="preserve">- 12 </w:t>
            </w: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0C91169" w14:textId="77777777" w:rsidR="003D2B3F" w:rsidRPr="002853FD" w:rsidRDefault="003D2B3F" w:rsidP="003D2B3F">
            <w:pPr>
              <w:tabs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382488C5" w14:textId="6B52D79E" w:rsidR="003D2B3F" w:rsidRPr="002853FD" w:rsidRDefault="003D2B3F" w:rsidP="003D2B3F">
            <w:pPr>
              <w:tabs>
                <w:tab w:val="decimal" w:pos="8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1.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C9FAF80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51CBBB5" w14:textId="1E310431" w:rsidR="003D2B3F" w:rsidRPr="002853FD" w:rsidRDefault="003D2B3F" w:rsidP="003D2B3F">
            <w:pPr>
              <w:tabs>
                <w:tab w:val="decimal" w:pos="8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1.32</w:t>
            </w:r>
          </w:p>
        </w:tc>
      </w:tr>
      <w:tr w:rsidR="003D2B3F" w:rsidRPr="002853FD" w14:paraId="340B09C8" w14:textId="77777777" w:rsidTr="00185D72">
        <w:trPr>
          <w:trHeight w:val="20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84FD1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2853FD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2853F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A729C0A" w14:textId="77777777" w:rsidR="003D2B3F" w:rsidRPr="002853FD" w:rsidRDefault="003D2B3F" w:rsidP="003D2B3F">
            <w:pPr>
              <w:tabs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AFDF0" w14:textId="3DE4F963" w:rsidR="003D2B3F" w:rsidRPr="002853FD" w:rsidRDefault="003D2B3F" w:rsidP="003D2B3F">
            <w:pPr>
              <w:tabs>
                <w:tab w:val="decimal" w:pos="8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6.14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4CA114" w14:textId="77777777" w:rsidR="003D2B3F" w:rsidRPr="002853FD" w:rsidRDefault="003D2B3F" w:rsidP="003D2B3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C3B48" w14:textId="1F327831" w:rsidR="003D2B3F" w:rsidRPr="002853FD" w:rsidRDefault="003D2B3F" w:rsidP="003D2B3F">
            <w:pPr>
              <w:tabs>
                <w:tab w:val="decimal" w:pos="8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6.81</w:t>
            </w:r>
          </w:p>
        </w:tc>
      </w:tr>
      <w:tr w:rsidR="002C09EF" w:rsidRPr="00BD5A52" w14:paraId="711BBC0A" w14:textId="77777777" w:rsidTr="00185D72">
        <w:trPr>
          <w:trHeight w:val="20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15E07" w14:textId="2413E584" w:rsidR="00B312F6" w:rsidRPr="002853FD" w:rsidRDefault="00B312F6" w:rsidP="00B312F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853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E10830" w14:textId="02E1C9FB" w:rsidR="00B312F6" w:rsidRPr="00E66EE1" w:rsidRDefault="00B312F6" w:rsidP="00E66EE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0B03E485" w14:textId="1C9AF55C" w:rsidR="00B312F6" w:rsidRPr="002853FD" w:rsidRDefault="004767F6" w:rsidP="00AC2E64">
            <w:pPr>
              <w:tabs>
                <w:tab w:val="decimal" w:pos="8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248.6</w:t>
            </w:r>
            <w:r w:rsidR="00B051B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F6275F1" w14:textId="77777777" w:rsidR="00B312F6" w:rsidRPr="002853FD" w:rsidRDefault="00B312F6" w:rsidP="00B312F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F537E28" w14:textId="4896655A" w:rsidR="00B312F6" w:rsidRPr="00493D8A" w:rsidRDefault="004767F6" w:rsidP="00AC2E64">
            <w:pPr>
              <w:tabs>
                <w:tab w:val="decimal" w:pos="8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233.02</w:t>
            </w:r>
          </w:p>
        </w:tc>
      </w:tr>
      <w:tr w:rsidR="003D2B3F" w:rsidRPr="00BD5A52" w14:paraId="7345554D" w14:textId="77777777" w:rsidTr="00185D72">
        <w:trPr>
          <w:trHeight w:val="20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561E8" w14:textId="44022B7C" w:rsidR="003D2B3F" w:rsidRPr="005F1FD9" w:rsidRDefault="003D2B3F" w:rsidP="003D2B3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F99B9B3" w14:textId="77777777" w:rsidR="003D2B3F" w:rsidRPr="005F1FD9" w:rsidRDefault="003D2B3F" w:rsidP="003D2B3F">
            <w:pPr>
              <w:tabs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5FF9C" w14:textId="3EC08CA8" w:rsidR="003D2B3F" w:rsidRPr="005F1FD9" w:rsidRDefault="003D2B3F" w:rsidP="003D2B3F">
            <w:pPr>
              <w:tabs>
                <w:tab w:val="decimal" w:pos="8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853FD">
              <w:rPr>
                <w:rFonts w:ascii="Angsana New" w:hAnsi="Angsana New"/>
                <w:sz w:val="28"/>
                <w:szCs w:val="28"/>
              </w:rPr>
              <w:t>15.0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4DBFFFB" w14:textId="77777777" w:rsidR="003D2B3F" w:rsidRPr="005F1FD9" w:rsidRDefault="003D2B3F" w:rsidP="003D2B3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800DA" w14:textId="0CCA5EF7" w:rsidR="003D2B3F" w:rsidRPr="005F1FD9" w:rsidRDefault="003D2B3F" w:rsidP="003D2B3F">
            <w:pPr>
              <w:tabs>
                <w:tab w:val="decimal" w:pos="8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16.73</w:t>
            </w:r>
          </w:p>
        </w:tc>
      </w:tr>
      <w:tr w:rsidR="003D2B3F" w:rsidRPr="00BD5A52" w14:paraId="0615B6A2" w14:textId="77777777" w:rsidTr="00185D72">
        <w:trPr>
          <w:trHeight w:val="20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C3BA2" w14:textId="6D4DFCCE" w:rsidR="003D2B3F" w:rsidRPr="005F1FD9" w:rsidRDefault="003D2B3F" w:rsidP="003D2B3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CE155DB" w14:textId="30293C87" w:rsidR="003D2B3F" w:rsidRPr="005F1FD9" w:rsidRDefault="003D2B3F" w:rsidP="003D2B3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389D2D" w14:textId="7F9FBD55" w:rsidR="003D2B3F" w:rsidRPr="00493D8A" w:rsidRDefault="003D2B3F" w:rsidP="003D2B3F">
            <w:pPr>
              <w:tabs>
                <w:tab w:val="decimal" w:pos="8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53FD">
              <w:rPr>
                <w:rFonts w:ascii="Angsana New" w:hAnsi="Angsana New"/>
                <w:b/>
                <w:bCs/>
                <w:sz w:val="28"/>
                <w:szCs w:val="28"/>
              </w:rPr>
              <w:t>263.7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8F2B3B1" w14:textId="77777777" w:rsidR="003D2B3F" w:rsidRPr="00493D8A" w:rsidRDefault="003D2B3F" w:rsidP="003D2B3F">
            <w:pPr>
              <w:tabs>
                <w:tab w:val="left" w:pos="540"/>
                <w:tab w:val="decimal" w:pos="115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4802B" w14:textId="6D7BCD9E" w:rsidR="003D2B3F" w:rsidRPr="005F1FD9" w:rsidRDefault="003D2B3F" w:rsidP="003D2B3F">
            <w:pPr>
              <w:tabs>
                <w:tab w:val="decimal" w:pos="8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249.75</w:t>
            </w:r>
          </w:p>
        </w:tc>
      </w:tr>
    </w:tbl>
    <w:p w14:paraId="6C2FD53C" w14:textId="77777777" w:rsidR="00B014A4" w:rsidRPr="001208CC" w:rsidRDefault="00B014A4" w:rsidP="00B014A4">
      <w:pPr>
        <w:pStyle w:val="NoSpacing"/>
        <w:rPr>
          <w:rFonts w:ascii="Angsana New" w:hAnsi="Angsana New"/>
          <w:sz w:val="28"/>
          <w:szCs w:val="28"/>
          <w:cs/>
          <w:lang w:val="th-TH"/>
        </w:rPr>
      </w:pPr>
    </w:p>
    <w:p w14:paraId="7F28B27F" w14:textId="02145E54" w:rsidR="00B014A4" w:rsidRPr="00015C24" w:rsidRDefault="00B014A4" w:rsidP="00B014A4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bidi="th-TH"/>
        </w:rPr>
      </w:pPr>
      <w:r w:rsidRPr="001208CC">
        <w:rPr>
          <w:rFonts w:ascii="Angsana New" w:hAnsi="Angsan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1208CC">
        <w:rPr>
          <w:rFonts w:ascii="Angsana New" w:hAnsi="Angsana New"/>
          <w:sz w:val="28"/>
          <w:szCs w:val="28"/>
          <w:cs/>
        </w:rPr>
        <w:t>กลุ่ม</w:t>
      </w:r>
      <w:r w:rsidRPr="001208CC">
        <w:rPr>
          <w:rFonts w:ascii="Angsana New" w:hAnsi="Angsana New"/>
          <w:sz w:val="28"/>
          <w:szCs w:val="28"/>
          <w:cs/>
          <w:lang w:val="th-TH"/>
        </w:rPr>
        <w:t xml:space="preserve">บริษัท </w:t>
      </w:r>
      <w:r w:rsidRPr="001208CC">
        <w:rPr>
          <w:rFonts w:ascii="Angsana New" w:hAnsi="Angsana New"/>
          <w:sz w:val="28"/>
          <w:szCs w:val="28"/>
          <w:cs/>
        </w:rPr>
        <w:t xml:space="preserve">มีระยะเวลาตั้งแต่ </w:t>
      </w:r>
      <w:r w:rsidRPr="001208CC">
        <w:rPr>
          <w:rFonts w:ascii="Angsana New" w:hAnsi="Angsana New"/>
          <w:sz w:val="28"/>
          <w:szCs w:val="28"/>
        </w:rPr>
        <w:t xml:space="preserve">7 </w:t>
      </w:r>
      <w:r w:rsidRPr="001208CC">
        <w:rPr>
          <w:rFonts w:ascii="Angsana New" w:hAnsi="Angsana New"/>
          <w:sz w:val="28"/>
          <w:szCs w:val="28"/>
          <w:cs/>
        </w:rPr>
        <w:t>วันถึง</w:t>
      </w:r>
      <w:r w:rsidRPr="001208CC">
        <w:rPr>
          <w:rFonts w:ascii="Angsana New" w:hAnsi="Angsana New"/>
          <w:sz w:val="28"/>
          <w:szCs w:val="28"/>
        </w:rPr>
        <w:t xml:space="preserve"> 120 </w:t>
      </w:r>
      <w:r w:rsidRPr="001208CC">
        <w:rPr>
          <w:rFonts w:ascii="Angsana New" w:hAnsi="Angsana New"/>
          <w:sz w:val="28"/>
          <w:szCs w:val="28"/>
          <w:cs/>
        </w:rPr>
        <w:t>วัน</w:t>
      </w:r>
    </w:p>
    <w:p w14:paraId="459C3420" w14:textId="0C7D4618" w:rsidR="00015C24" w:rsidRPr="001208CC" w:rsidRDefault="00B014A4">
      <w:pPr>
        <w:spacing w:line="240" w:lineRule="auto"/>
        <w:jc w:val="left"/>
        <w:rPr>
          <w:sz w:val="28"/>
          <w:szCs w:val="28"/>
          <w:cs/>
        </w:rPr>
      </w:pPr>
      <w:r>
        <w:rPr>
          <w:sz w:val="28"/>
          <w:szCs w:val="28"/>
        </w:rPr>
        <w:tab/>
      </w:r>
    </w:p>
    <w:p w14:paraId="41D7A2CF" w14:textId="77777777" w:rsidR="00FC4C00" w:rsidRDefault="00FC4C00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BB2B917" w14:textId="6A9DC691" w:rsidR="003B14EA" w:rsidRPr="00F00834" w:rsidRDefault="003B14EA" w:rsidP="004B4285">
      <w:pPr>
        <w:numPr>
          <w:ilvl w:val="0"/>
          <w:numId w:val="4"/>
        </w:numPr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F00834">
        <w:rPr>
          <w:rFonts w:ascii="Angsana New" w:hAnsi="Angsana New"/>
          <w:b/>
          <w:bCs/>
          <w:sz w:val="28"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1273B247" w14:textId="77777777" w:rsidR="00793A45" w:rsidRPr="001208CC" w:rsidRDefault="00793A45" w:rsidP="00094F2D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1"/>
        <w:gridCol w:w="1062"/>
        <w:gridCol w:w="273"/>
        <w:gridCol w:w="1093"/>
        <w:gridCol w:w="266"/>
        <w:gridCol w:w="15"/>
        <w:gridCol w:w="1077"/>
        <w:gridCol w:w="15"/>
        <w:gridCol w:w="229"/>
        <w:gridCol w:w="15"/>
        <w:gridCol w:w="1077"/>
      </w:tblGrid>
      <w:tr w:rsidR="00317197" w:rsidRPr="001208CC" w14:paraId="6E9AFA87" w14:textId="77777777" w:rsidTr="005D6606">
        <w:trPr>
          <w:trHeight w:val="433"/>
        </w:trPr>
        <w:tc>
          <w:tcPr>
            <w:tcW w:w="2227" w:type="pct"/>
          </w:tcPr>
          <w:p w14:paraId="7B8AF846" w14:textId="77777777" w:rsidR="00317197" w:rsidRPr="001208CC" w:rsidRDefault="00317197" w:rsidP="006C180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1D639543" w14:textId="77777777" w:rsidR="00317197" w:rsidRPr="001208CC" w:rsidRDefault="00317197" w:rsidP="006C18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1061DA53" w14:textId="77777777" w:rsidR="00317197" w:rsidRPr="001208CC" w:rsidRDefault="00317197" w:rsidP="006C18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6" w:type="pct"/>
            <w:gridSpan w:val="5"/>
          </w:tcPr>
          <w:p w14:paraId="1501515C" w14:textId="77777777" w:rsidR="00317197" w:rsidRPr="001208CC" w:rsidRDefault="00317197" w:rsidP="006C180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17197" w:rsidRPr="001208CC" w14:paraId="794142E3" w14:textId="77777777" w:rsidTr="005D6606">
        <w:trPr>
          <w:trHeight w:val="417"/>
        </w:trPr>
        <w:tc>
          <w:tcPr>
            <w:tcW w:w="2227" w:type="pct"/>
          </w:tcPr>
          <w:p w14:paraId="4A8A1184" w14:textId="77777777" w:rsidR="00317197" w:rsidRPr="001208CC" w:rsidRDefault="00317197" w:rsidP="0031719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2DCED430" w14:textId="77777777" w:rsidR="00317197" w:rsidRPr="001208CC" w:rsidRDefault="00317197" w:rsidP="00317197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</w:tcPr>
          <w:p w14:paraId="72AF0A1B" w14:textId="77777777" w:rsidR="00317197" w:rsidRPr="001208CC" w:rsidRDefault="00317197" w:rsidP="0031719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92" w:type="pct"/>
          </w:tcPr>
          <w:p w14:paraId="40239163" w14:textId="77777777" w:rsidR="00317197" w:rsidRPr="001208CC" w:rsidRDefault="00317197" w:rsidP="0031719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2" w:type="pct"/>
            <w:gridSpan w:val="2"/>
          </w:tcPr>
          <w:p w14:paraId="2F8D6C3E" w14:textId="77777777" w:rsidR="00317197" w:rsidRPr="001208CC" w:rsidRDefault="00317197" w:rsidP="003171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F7E41DD" w14:textId="77777777" w:rsidR="00317197" w:rsidRPr="001208CC" w:rsidRDefault="00317197" w:rsidP="00317197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2" w:type="pct"/>
            <w:gridSpan w:val="2"/>
          </w:tcPr>
          <w:p w14:paraId="09B1B619" w14:textId="77777777" w:rsidR="00317197" w:rsidRPr="001208CC" w:rsidRDefault="00317197" w:rsidP="0031719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82" w:type="pct"/>
          </w:tcPr>
          <w:p w14:paraId="01A38566" w14:textId="77777777" w:rsidR="00317197" w:rsidRPr="001208CC" w:rsidRDefault="00317197" w:rsidP="0031719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317197" w:rsidRPr="001208CC" w14:paraId="2F648ABC" w14:textId="77777777" w:rsidTr="005D6606">
        <w:trPr>
          <w:trHeight w:val="417"/>
        </w:trPr>
        <w:tc>
          <w:tcPr>
            <w:tcW w:w="2227" w:type="pct"/>
          </w:tcPr>
          <w:p w14:paraId="57AFFE71" w14:textId="77777777" w:rsidR="00317197" w:rsidRPr="001208CC" w:rsidRDefault="00317197" w:rsidP="0031719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5C123B9" w14:textId="2D489B39" w:rsidR="00317197" w:rsidRPr="001208CC" w:rsidRDefault="00AA71A1" w:rsidP="0031719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442FEC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48" w:type="pct"/>
          </w:tcPr>
          <w:p w14:paraId="2D842E8C" w14:textId="77777777" w:rsidR="00317197" w:rsidRPr="001208CC" w:rsidRDefault="00317197" w:rsidP="0031719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42FA8F7E" w14:textId="67B7C700" w:rsidR="00317197" w:rsidRPr="001208CC" w:rsidRDefault="00AA71A1" w:rsidP="0031719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442FEC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52" w:type="pct"/>
            <w:gridSpan w:val="2"/>
          </w:tcPr>
          <w:p w14:paraId="215FBE6D" w14:textId="77777777" w:rsidR="00317197" w:rsidRPr="001208CC" w:rsidRDefault="00317197" w:rsidP="003171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119136B" w14:textId="71886CA1" w:rsidR="00317197" w:rsidRPr="001208CC" w:rsidRDefault="00AA71A1" w:rsidP="0031719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442FEC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32" w:type="pct"/>
            <w:gridSpan w:val="2"/>
          </w:tcPr>
          <w:p w14:paraId="6A0AD612" w14:textId="77777777" w:rsidR="00317197" w:rsidRPr="001208CC" w:rsidRDefault="00317197" w:rsidP="0031719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2" w:type="pct"/>
          </w:tcPr>
          <w:p w14:paraId="3CC36773" w14:textId="6B33F8EC" w:rsidR="00317197" w:rsidRPr="001208CC" w:rsidRDefault="00AA71A1" w:rsidP="0031719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442FEC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317197" w:rsidRPr="001208CC" w14:paraId="6F177A0F" w14:textId="77777777" w:rsidTr="005D6606">
        <w:trPr>
          <w:trHeight w:val="417"/>
        </w:trPr>
        <w:tc>
          <w:tcPr>
            <w:tcW w:w="2227" w:type="pct"/>
          </w:tcPr>
          <w:p w14:paraId="3F2B0D9D" w14:textId="77777777" w:rsidR="00317197" w:rsidRPr="001208CC" w:rsidRDefault="00317197" w:rsidP="0031719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pct"/>
            <w:gridSpan w:val="10"/>
          </w:tcPr>
          <w:p w14:paraId="71B6062A" w14:textId="77777777" w:rsidR="00317197" w:rsidRPr="001208CC" w:rsidRDefault="00317197" w:rsidP="00317197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457B8" w:rsidRPr="001208CC" w14:paraId="6D2DEA78" w14:textId="77777777" w:rsidTr="005D6606">
        <w:trPr>
          <w:trHeight w:val="433"/>
        </w:trPr>
        <w:tc>
          <w:tcPr>
            <w:tcW w:w="2227" w:type="pct"/>
          </w:tcPr>
          <w:p w14:paraId="47A2063E" w14:textId="36556434" w:rsidR="005457B8" w:rsidRPr="001208CC" w:rsidRDefault="005457B8" w:rsidP="00317197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920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75" w:type="pct"/>
          </w:tcPr>
          <w:p w14:paraId="04EA6396" w14:textId="6A2FD241" w:rsidR="005457B8" w:rsidRPr="001208CC" w:rsidRDefault="005457B8" w:rsidP="00317197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EFB2006" w14:textId="77777777" w:rsidR="005457B8" w:rsidRPr="001208CC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308584C" w14:textId="77777777" w:rsidR="005457B8" w:rsidRPr="001208CC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2305ED0" w14:textId="77777777" w:rsidR="005457B8" w:rsidRPr="001208CC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4B20723" w14:textId="77777777" w:rsidR="005457B8" w:rsidRPr="001208CC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2CC89EAF" w14:textId="77777777" w:rsidR="005457B8" w:rsidRPr="001208CC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277C78AA" w14:textId="77777777" w:rsidR="005457B8" w:rsidRPr="001208CC" w:rsidRDefault="005457B8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57B8" w:rsidRPr="001208CC" w14:paraId="3651371C" w14:textId="77777777" w:rsidTr="005D6606">
        <w:trPr>
          <w:trHeight w:val="433"/>
        </w:trPr>
        <w:tc>
          <w:tcPr>
            <w:tcW w:w="2227" w:type="pct"/>
          </w:tcPr>
          <w:p w14:paraId="690C1C82" w14:textId="172E1031" w:rsidR="005457B8" w:rsidRPr="001208CC" w:rsidRDefault="005457B8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</w:t>
            </w:r>
            <w:r w:rsidRPr="001A265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อสังหาริมทรัพย์</w:t>
            </w:r>
            <w:r w:rsidRPr="001A265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575" w:type="pct"/>
          </w:tcPr>
          <w:p w14:paraId="10AE85A4" w14:textId="562C5AFA" w:rsidR="005457B8" w:rsidRPr="003C1DEA" w:rsidRDefault="003C1DEA" w:rsidP="003C1DE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1,808.69</w:t>
            </w:r>
          </w:p>
        </w:tc>
        <w:tc>
          <w:tcPr>
            <w:tcW w:w="148" w:type="pct"/>
          </w:tcPr>
          <w:p w14:paraId="124992F6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2B97AB8E" w14:textId="17FC12EB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2,247.14</w:t>
            </w:r>
          </w:p>
        </w:tc>
        <w:tc>
          <w:tcPr>
            <w:tcW w:w="144" w:type="pct"/>
          </w:tcPr>
          <w:p w14:paraId="749D254C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BACD616" w14:textId="31339145" w:rsidR="005457B8" w:rsidRPr="001208CC" w:rsidRDefault="00D36920" w:rsidP="00D3692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409DDF09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03823C55" w14:textId="19F90466" w:rsidR="005457B8" w:rsidRPr="001208CC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457B8" w:rsidRPr="001208CC" w14:paraId="311A67F4" w14:textId="77777777" w:rsidTr="005D6606">
        <w:trPr>
          <w:trHeight w:val="433"/>
        </w:trPr>
        <w:tc>
          <w:tcPr>
            <w:tcW w:w="2227" w:type="pct"/>
          </w:tcPr>
          <w:p w14:paraId="474EC333" w14:textId="5D2FE910" w:rsidR="005457B8" w:rsidRPr="001208CC" w:rsidRDefault="005457B8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33A359B7" w14:textId="41049890" w:rsidR="005457B8" w:rsidRPr="003C1DEA" w:rsidRDefault="003C1DEA" w:rsidP="003C1DE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221.51</w:t>
            </w:r>
          </w:p>
        </w:tc>
        <w:tc>
          <w:tcPr>
            <w:tcW w:w="148" w:type="pct"/>
          </w:tcPr>
          <w:p w14:paraId="1CB58152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A2EF755" w14:textId="3C6E79F1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  <w:tc>
          <w:tcPr>
            <w:tcW w:w="144" w:type="pct"/>
          </w:tcPr>
          <w:p w14:paraId="76D38232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2B369DFE" w14:textId="1CD1EE29" w:rsidR="005457B8" w:rsidRPr="001208CC" w:rsidRDefault="00D36920" w:rsidP="00D3692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gridSpan w:val="2"/>
          </w:tcPr>
          <w:p w14:paraId="6957ED6A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6D3BFB09" w14:textId="012A8165" w:rsidR="005457B8" w:rsidRPr="001208CC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5457B8" w:rsidRPr="001208CC" w14:paraId="6225B58C" w14:textId="77777777" w:rsidTr="005D6606">
        <w:trPr>
          <w:trHeight w:val="433"/>
        </w:trPr>
        <w:tc>
          <w:tcPr>
            <w:tcW w:w="2227" w:type="pct"/>
          </w:tcPr>
          <w:p w14:paraId="717FB35C" w14:textId="1DD3753D" w:rsidR="005457B8" w:rsidRPr="008860F2" w:rsidRDefault="005457B8" w:rsidP="005457B8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C400B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B10CF0D" w14:textId="7B816DAE" w:rsidR="005457B8" w:rsidRPr="003C1DEA" w:rsidRDefault="003C1DEA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3C1DE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2,030.20</w:t>
            </w:r>
          </w:p>
        </w:tc>
        <w:tc>
          <w:tcPr>
            <w:tcW w:w="148" w:type="pct"/>
          </w:tcPr>
          <w:p w14:paraId="5EE3FEA9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BAD8A89" w14:textId="7548F1B5" w:rsidR="005457B8" w:rsidRPr="005457B8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57B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2,468.65</w:t>
            </w:r>
          </w:p>
        </w:tc>
        <w:tc>
          <w:tcPr>
            <w:tcW w:w="144" w:type="pct"/>
          </w:tcPr>
          <w:p w14:paraId="7BA88E3F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65F70F" w14:textId="3CAA6380" w:rsidR="005457B8" w:rsidRPr="001739A1" w:rsidRDefault="00D36920" w:rsidP="00D3692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39A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gridSpan w:val="2"/>
          </w:tcPr>
          <w:p w14:paraId="3EC3AAC7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7B7433" w14:textId="56B2A5FB" w:rsidR="005457B8" w:rsidRPr="005457B8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57B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457B8" w:rsidRPr="001208CC" w14:paraId="7E40ED8D" w14:textId="77777777" w:rsidTr="005457B8">
        <w:trPr>
          <w:trHeight w:val="433"/>
        </w:trPr>
        <w:tc>
          <w:tcPr>
            <w:tcW w:w="2802" w:type="pct"/>
            <w:gridSpan w:val="2"/>
          </w:tcPr>
          <w:p w14:paraId="126136D2" w14:textId="77777777" w:rsidR="005457B8" w:rsidRPr="001208CC" w:rsidRDefault="005457B8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3680D228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070B2765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1F2FF85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72416323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51851D0A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</w:tcBorders>
          </w:tcPr>
          <w:p w14:paraId="7AB7F50D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57B8" w:rsidRPr="001208CC" w14:paraId="70A46A1E" w14:textId="77777777" w:rsidTr="00273AA3">
        <w:trPr>
          <w:trHeight w:val="433"/>
        </w:trPr>
        <w:tc>
          <w:tcPr>
            <w:tcW w:w="2802" w:type="pct"/>
            <w:gridSpan w:val="2"/>
          </w:tcPr>
          <w:p w14:paraId="72B27494" w14:textId="77777777" w:rsidR="005457B8" w:rsidRPr="001208CC" w:rsidRDefault="005457B8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</w:t>
            </w:r>
          </w:p>
          <w:p w14:paraId="432F3798" w14:textId="77777777" w:rsidR="005457B8" w:rsidRPr="001208CC" w:rsidRDefault="005457B8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สัญญาเช่าดำเนินงานและบริการอื่นที่บอกเลิกไม่ได้</w:t>
            </w:r>
          </w:p>
        </w:tc>
        <w:tc>
          <w:tcPr>
            <w:tcW w:w="148" w:type="pct"/>
          </w:tcPr>
          <w:p w14:paraId="0574965E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4B946F3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2E3B7F6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6515307B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78F1CFE6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6FC19600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57B8" w:rsidRPr="001208CC" w14:paraId="59A68480" w14:textId="77777777" w:rsidTr="005D6606">
        <w:trPr>
          <w:trHeight w:val="433"/>
        </w:trPr>
        <w:tc>
          <w:tcPr>
            <w:tcW w:w="2227" w:type="pct"/>
          </w:tcPr>
          <w:p w14:paraId="0FC89EC7" w14:textId="495D213F" w:rsidR="005457B8" w:rsidRPr="001208CC" w:rsidRDefault="005457B8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75" w:type="pct"/>
          </w:tcPr>
          <w:p w14:paraId="1E800433" w14:textId="4D0FF5A8" w:rsidR="005457B8" w:rsidRPr="00374F34" w:rsidRDefault="003C1DEA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374F3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477F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374F3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58073E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48" w:type="pct"/>
          </w:tcPr>
          <w:p w14:paraId="302DCC14" w14:textId="77777777" w:rsidR="005457B8" w:rsidRPr="00374F34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7FAF3E7" w14:textId="476FD3D2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65.35</w:t>
            </w:r>
          </w:p>
        </w:tc>
        <w:tc>
          <w:tcPr>
            <w:tcW w:w="144" w:type="pct"/>
          </w:tcPr>
          <w:p w14:paraId="216BE08D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2924FD3" w14:textId="584AFC44" w:rsidR="005457B8" w:rsidRPr="001208CC" w:rsidRDefault="008E0CCB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F477FC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32" w:type="pct"/>
            <w:gridSpan w:val="2"/>
          </w:tcPr>
          <w:p w14:paraId="020D19E3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4BA6D0D6" w14:textId="30433E78" w:rsidR="005457B8" w:rsidRPr="001208CC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0.46</w:t>
            </w:r>
          </w:p>
        </w:tc>
      </w:tr>
      <w:tr w:rsidR="005457B8" w:rsidRPr="001208CC" w14:paraId="5C83C4EF" w14:textId="77777777" w:rsidTr="005D6606">
        <w:trPr>
          <w:trHeight w:val="433"/>
        </w:trPr>
        <w:tc>
          <w:tcPr>
            <w:tcW w:w="2227" w:type="pct"/>
          </w:tcPr>
          <w:p w14:paraId="6435FC69" w14:textId="3C20F796" w:rsidR="005457B8" w:rsidRPr="001208CC" w:rsidRDefault="005457B8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75" w:type="pct"/>
          </w:tcPr>
          <w:p w14:paraId="06214727" w14:textId="71230702" w:rsidR="005457B8" w:rsidRPr="00374F34" w:rsidRDefault="003C1DEA" w:rsidP="005457B8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 w:rsidRPr="00374F3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8073E">
              <w:rPr>
                <w:rFonts w:ascii="Angsana New" w:hAnsi="Angsana New" w:cs="Angsana New"/>
                <w:sz w:val="28"/>
                <w:szCs w:val="28"/>
              </w:rPr>
              <w:t>5.</w:t>
            </w:r>
            <w:r w:rsidR="00F477FC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8" w:type="pct"/>
          </w:tcPr>
          <w:p w14:paraId="45B35213" w14:textId="77777777" w:rsidR="005457B8" w:rsidRPr="00374F34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0B607181" w14:textId="281E03B2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161.59</w:t>
            </w:r>
          </w:p>
        </w:tc>
        <w:tc>
          <w:tcPr>
            <w:tcW w:w="144" w:type="pct"/>
          </w:tcPr>
          <w:p w14:paraId="0DEF2A19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2B2EB875" w14:textId="15445ADC" w:rsidR="005457B8" w:rsidRPr="001208CC" w:rsidRDefault="008E0CCB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3A671CE6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</w:tcPr>
          <w:p w14:paraId="20CC6678" w14:textId="1EC054C4" w:rsidR="005457B8" w:rsidRPr="001208CC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0.29</w:t>
            </w:r>
          </w:p>
        </w:tc>
      </w:tr>
      <w:tr w:rsidR="005457B8" w:rsidRPr="001208CC" w14:paraId="37213462" w14:textId="77777777" w:rsidTr="005D6606">
        <w:trPr>
          <w:trHeight w:val="417"/>
        </w:trPr>
        <w:tc>
          <w:tcPr>
            <w:tcW w:w="2227" w:type="pct"/>
          </w:tcPr>
          <w:p w14:paraId="4626FFA2" w14:textId="0B563989" w:rsidR="005457B8" w:rsidRPr="001208CC" w:rsidRDefault="005457B8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129B886" w14:textId="4230A2E0" w:rsidR="005457B8" w:rsidRPr="00374F34" w:rsidRDefault="003C1DEA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374F34">
              <w:rPr>
                <w:rFonts w:ascii="Angsana New" w:hAnsi="Angsana New" w:cs="Angsana New"/>
                <w:sz w:val="28"/>
                <w:szCs w:val="28"/>
              </w:rPr>
              <w:t>346.88</w:t>
            </w:r>
          </w:p>
        </w:tc>
        <w:tc>
          <w:tcPr>
            <w:tcW w:w="148" w:type="pct"/>
          </w:tcPr>
          <w:p w14:paraId="1898E23F" w14:textId="77777777" w:rsidR="005457B8" w:rsidRPr="00374F34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C2C3E23" w14:textId="2280866D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889.75</w:t>
            </w:r>
          </w:p>
        </w:tc>
        <w:tc>
          <w:tcPr>
            <w:tcW w:w="144" w:type="pct"/>
          </w:tcPr>
          <w:p w14:paraId="0858A7D9" w14:textId="77777777" w:rsidR="005457B8" w:rsidRPr="001208CC" w:rsidRDefault="005457B8" w:rsidP="005457B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4C2BEF39" w14:textId="3149BF26" w:rsidR="005457B8" w:rsidRPr="001208CC" w:rsidRDefault="00BE6554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4C852ACF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2BC81D85" w14:textId="5380AE81" w:rsidR="005457B8" w:rsidRPr="001208CC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457B8" w:rsidRPr="001208CC" w14:paraId="5A97FEA6" w14:textId="77777777" w:rsidTr="005D6606">
        <w:trPr>
          <w:trHeight w:val="417"/>
        </w:trPr>
        <w:tc>
          <w:tcPr>
            <w:tcW w:w="2227" w:type="pct"/>
          </w:tcPr>
          <w:p w14:paraId="0FE36EDE" w14:textId="77777777" w:rsidR="005457B8" w:rsidRPr="001208CC" w:rsidRDefault="005457B8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320F744" w14:textId="605F0081" w:rsidR="005457B8" w:rsidRPr="00374F34" w:rsidRDefault="003C1DEA" w:rsidP="005457B8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4F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F477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92.96</w:t>
            </w:r>
          </w:p>
        </w:tc>
        <w:tc>
          <w:tcPr>
            <w:tcW w:w="148" w:type="pct"/>
          </w:tcPr>
          <w:p w14:paraId="42BAC385" w14:textId="77777777" w:rsidR="005457B8" w:rsidRPr="00374F34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1EB9AAA" w14:textId="37B1D75E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1,116.69</w:t>
            </w:r>
          </w:p>
        </w:tc>
        <w:tc>
          <w:tcPr>
            <w:tcW w:w="144" w:type="pct"/>
          </w:tcPr>
          <w:p w14:paraId="16991AF7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AC39D8" w14:textId="34644942" w:rsidR="005457B8" w:rsidRPr="001208CC" w:rsidRDefault="008E0CCB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 w:rsidR="00F477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2" w:type="pct"/>
            <w:gridSpan w:val="2"/>
          </w:tcPr>
          <w:p w14:paraId="0C33CB38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7DC37" w14:textId="0AB379C3" w:rsidR="005457B8" w:rsidRPr="001208CC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0.75</w:t>
            </w:r>
          </w:p>
        </w:tc>
      </w:tr>
    </w:tbl>
    <w:p w14:paraId="141109E3" w14:textId="77777777" w:rsidR="00317197" w:rsidRPr="001208CC" w:rsidRDefault="00317197" w:rsidP="00317197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5"/>
        <w:gridCol w:w="1093"/>
        <w:gridCol w:w="273"/>
        <w:gridCol w:w="1093"/>
        <w:gridCol w:w="266"/>
        <w:gridCol w:w="1091"/>
        <w:gridCol w:w="244"/>
        <w:gridCol w:w="1088"/>
      </w:tblGrid>
      <w:tr w:rsidR="00317197" w:rsidRPr="001208CC" w14:paraId="65F1379B" w14:textId="77777777" w:rsidTr="00273AA3">
        <w:trPr>
          <w:trHeight w:val="417"/>
        </w:trPr>
        <w:tc>
          <w:tcPr>
            <w:tcW w:w="2212" w:type="pct"/>
          </w:tcPr>
          <w:p w14:paraId="6CB50C4C" w14:textId="7F6AA100" w:rsidR="00317197" w:rsidRPr="001208CC" w:rsidRDefault="00317197" w:rsidP="006C1802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BB761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92" w:type="pct"/>
          </w:tcPr>
          <w:p w14:paraId="78A5C0B5" w14:textId="77777777" w:rsidR="00317197" w:rsidRPr="001208CC" w:rsidRDefault="00317197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9DEDEC3" w14:textId="77777777" w:rsidR="00317197" w:rsidRPr="001208CC" w:rsidRDefault="00317197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6148DD2" w14:textId="77777777" w:rsidR="00317197" w:rsidRPr="001208CC" w:rsidRDefault="00317197" w:rsidP="006C1802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1D9186DC" w14:textId="77777777" w:rsidR="00317197" w:rsidRPr="001208CC" w:rsidRDefault="00317197" w:rsidP="006C180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2EF6A07" w14:textId="77777777" w:rsidR="00317197" w:rsidRPr="001208CC" w:rsidRDefault="00317197" w:rsidP="006C180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65C39304" w14:textId="77777777" w:rsidR="00317197" w:rsidRPr="001208CC" w:rsidRDefault="00317197" w:rsidP="006C180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EBDFB1" w14:textId="77777777" w:rsidR="00317197" w:rsidRPr="001208CC" w:rsidRDefault="00317197" w:rsidP="006C180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57B8" w:rsidRPr="001208CC" w14:paraId="4FF44FF2" w14:textId="77777777" w:rsidTr="00273AA3">
        <w:trPr>
          <w:trHeight w:val="417"/>
        </w:trPr>
        <w:tc>
          <w:tcPr>
            <w:tcW w:w="2212" w:type="pct"/>
          </w:tcPr>
          <w:p w14:paraId="71EF18E3" w14:textId="67BFBE63" w:rsidR="005457B8" w:rsidRPr="001208CC" w:rsidRDefault="005457B8" w:rsidP="005457B8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2" w:type="pct"/>
          </w:tcPr>
          <w:p w14:paraId="7C9AA5A9" w14:textId="27DFAC3D" w:rsidR="005457B8" w:rsidRPr="001208CC" w:rsidRDefault="003C1DEA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21.74</w:t>
            </w:r>
          </w:p>
        </w:tc>
        <w:tc>
          <w:tcPr>
            <w:tcW w:w="148" w:type="pct"/>
          </w:tcPr>
          <w:p w14:paraId="53D2457F" w14:textId="77777777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4C0F1C7" w14:textId="05B19F9B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22.76</w:t>
            </w:r>
          </w:p>
        </w:tc>
        <w:tc>
          <w:tcPr>
            <w:tcW w:w="144" w:type="pct"/>
          </w:tcPr>
          <w:p w14:paraId="39083490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AD546EA" w14:textId="0BB748CD" w:rsidR="005457B8" w:rsidRPr="001208CC" w:rsidRDefault="00BE6554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330E473D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45CFCCE5" w14:textId="2D728635" w:rsidR="005457B8" w:rsidRPr="001208CC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457B8" w:rsidRPr="001208CC" w14:paraId="3947AB15" w14:textId="77777777" w:rsidTr="00273AA3">
        <w:trPr>
          <w:trHeight w:val="417"/>
        </w:trPr>
        <w:tc>
          <w:tcPr>
            <w:tcW w:w="2212" w:type="pct"/>
          </w:tcPr>
          <w:p w14:paraId="50EE88DB" w14:textId="65C15E51" w:rsidR="005457B8" w:rsidRPr="001208CC" w:rsidRDefault="005457B8" w:rsidP="005457B8">
            <w:pPr>
              <w:pStyle w:val="BodyText"/>
              <w:spacing w:after="0" w:line="240" w:lineRule="auto"/>
              <w:ind w:left="162" w:right="-131" w:hanging="162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92" w:type="pct"/>
          </w:tcPr>
          <w:p w14:paraId="6A0516FE" w14:textId="76BD6D2F" w:rsidR="005457B8" w:rsidRPr="001208CC" w:rsidRDefault="003C1DEA" w:rsidP="005457B8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04FFB84" w14:textId="77777777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770F0B5" w14:textId="0886BD76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7.47</w:t>
            </w:r>
          </w:p>
        </w:tc>
        <w:tc>
          <w:tcPr>
            <w:tcW w:w="144" w:type="pct"/>
          </w:tcPr>
          <w:p w14:paraId="42CF5653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72F90AF" w14:textId="24E05A5C" w:rsidR="005457B8" w:rsidRPr="001208CC" w:rsidRDefault="00BE6554" w:rsidP="005457B8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6CE5DF1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15F6D4A0" w14:textId="3B65F8BD" w:rsidR="005457B8" w:rsidRPr="001208CC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457B8" w:rsidRPr="001208CC" w14:paraId="0ED66F3F" w14:textId="77777777" w:rsidTr="00273AA3">
        <w:trPr>
          <w:trHeight w:val="417"/>
        </w:trPr>
        <w:tc>
          <w:tcPr>
            <w:tcW w:w="2212" w:type="pct"/>
          </w:tcPr>
          <w:p w14:paraId="2E382A0C" w14:textId="7661264A" w:rsidR="005457B8" w:rsidRPr="001208CC" w:rsidRDefault="005457B8" w:rsidP="005457B8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592" w:type="pct"/>
          </w:tcPr>
          <w:p w14:paraId="3BB1D205" w14:textId="1BC100AB" w:rsidR="005457B8" w:rsidRPr="001208CC" w:rsidRDefault="003C1DEA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65.97</w:t>
            </w:r>
          </w:p>
        </w:tc>
        <w:tc>
          <w:tcPr>
            <w:tcW w:w="148" w:type="pct"/>
          </w:tcPr>
          <w:p w14:paraId="2FD2E47B" w14:textId="77777777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8941448" w14:textId="341F16F5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27.91</w:t>
            </w:r>
          </w:p>
        </w:tc>
        <w:tc>
          <w:tcPr>
            <w:tcW w:w="144" w:type="pct"/>
          </w:tcPr>
          <w:p w14:paraId="73DAE093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EE6601D" w14:textId="4DF73F75" w:rsidR="005457B8" w:rsidRPr="001208CC" w:rsidRDefault="00BE6554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570203FD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035FD762" w14:textId="52044626" w:rsidR="005457B8" w:rsidRPr="001208CC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457B8" w:rsidRPr="001208CC" w14:paraId="021F3B3D" w14:textId="77777777" w:rsidTr="00273AA3">
        <w:trPr>
          <w:trHeight w:val="417"/>
        </w:trPr>
        <w:tc>
          <w:tcPr>
            <w:tcW w:w="2212" w:type="pct"/>
          </w:tcPr>
          <w:p w14:paraId="5510161A" w14:textId="77777777" w:rsidR="005457B8" w:rsidRPr="001208CC" w:rsidRDefault="005457B8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52CCC0B" w14:textId="52651E61" w:rsidR="005457B8" w:rsidRPr="001208CC" w:rsidRDefault="003C1DEA" w:rsidP="005457B8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87.71</w:t>
            </w:r>
          </w:p>
        </w:tc>
        <w:tc>
          <w:tcPr>
            <w:tcW w:w="148" w:type="pct"/>
          </w:tcPr>
          <w:p w14:paraId="029CB1B8" w14:textId="77777777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05A8CA6" w14:textId="27C08C99" w:rsidR="005457B8" w:rsidRPr="001208CC" w:rsidRDefault="005457B8" w:rsidP="005457B8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58.14</w:t>
            </w:r>
          </w:p>
        </w:tc>
        <w:tc>
          <w:tcPr>
            <w:tcW w:w="144" w:type="pct"/>
          </w:tcPr>
          <w:p w14:paraId="3CD2ADF9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96908FD" w14:textId="214A42A6" w:rsidR="005457B8" w:rsidRPr="001208CC" w:rsidRDefault="00BE6554" w:rsidP="005457B8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4D8AC274" w14:textId="77777777" w:rsidR="005457B8" w:rsidRPr="001208CC" w:rsidRDefault="005457B8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F52AF62" w14:textId="0903F155" w:rsidR="005457B8" w:rsidRPr="001208CC" w:rsidRDefault="005457B8" w:rsidP="005457B8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3305793" w14:textId="77777777" w:rsidR="00317197" w:rsidRPr="001208CC" w:rsidRDefault="00317197" w:rsidP="00317197">
      <w:pPr>
        <w:pStyle w:val="NoSpacing"/>
        <w:rPr>
          <w:rFonts w:ascii="Angsana New" w:hAnsi="Angsana New"/>
          <w:sz w:val="28"/>
          <w:szCs w:val="28"/>
        </w:rPr>
      </w:pPr>
    </w:p>
    <w:p w14:paraId="709C4FA9" w14:textId="5E55F0CC" w:rsidR="00972BBE" w:rsidRPr="001208CC" w:rsidRDefault="00972BBE" w:rsidP="00972BBE">
      <w:pPr>
        <w:spacing w:line="240" w:lineRule="auto"/>
        <w:ind w:left="540" w:right="-43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 ปริมาณ และราคาตามที่ได้ระบุไว้ในคำสั่งซื้อ ณ วันที่ </w:t>
      </w:r>
      <w:r w:rsidR="001E0107" w:rsidRPr="001208CC">
        <w:rPr>
          <w:rFonts w:ascii="Angsana New" w:hAnsi="Angsana New"/>
          <w:sz w:val="28"/>
          <w:szCs w:val="28"/>
        </w:rPr>
        <w:t xml:space="preserve">31 </w:t>
      </w:r>
      <w:r w:rsidR="001E0107" w:rsidRPr="001208CC">
        <w:rPr>
          <w:rFonts w:ascii="Angsana New" w:hAnsi="Angsana New" w:hint="cs"/>
          <w:sz w:val="28"/>
          <w:szCs w:val="28"/>
          <w:cs/>
        </w:rPr>
        <w:t>ธันวาคม</w:t>
      </w:r>
      <w:r w:rsidRPr="001208CC">
        <w:rPr>
          <w:rFonts w:ascii="Angsana New" w:hAnsi="Angsana New"/>
          <w:sz w:val="28"/>
          <w:szCs w:val="28"/>
          <w:cs/>
        </w:rPr>
        <w:t xml:space="preserve"> </w:t>
      </w:r>
      <w:r w:rsidRPr="001208CC">
        <w:rPr>
          <w:rFonts w:ascii="Angsana New" w:hAnsi="Angsana New"/>
          <w:sz w:val="28"/>
          <w:szCs w:val="28"/>
        </w:rPr>
        <w:t>256</w:t>
      </w:r>
      <w:r w:rsidR="005457B8">
        <w:rPr>
          <w:rFonts w:ascii="Angsana New" w:hAnsi="Angsana New"/>
          <w:sz w:val="28"/>
          <w:szCs w:val="28"/>
        </w:rPr>
        <w:t>3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>บริษัทย่อยมีภาระผูกพันตามคำสั่งซื้อดังกล่าว</w:t>
      </w:r>
      <w:r w:rsidR="00F477F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3C1DEA">
        <w:rPr>
          <w:rFonts w:ascii="Angsana New" w:hAnsi="Angsana New"/>
          <w:sz w:val="28"/>
          <w:szCs w:val="28"/>
        </w:rPr>
        <w:t xml:space="preserve">0.83 </w:t>
      </w:r>
      <w:r w:rsidR="003C1DEA">
        <w:rPr>
          <w:rFonts w:ascii="Angsana New" w:hAnsi="Angsana New" w:hint="cs"/>
          <w:sz w:val="28"/>
          <w:szCs w:val="28"/>
          <w:cs/>
        </w:rPr>
        <w:t xml:space="preserve">ล้านดอลลาร์สหรัฐ และ </w:t>
      </w:r>
      <w:r w:rsidR="00A919FC">
        <w:rPr>
          <w:rFonts w:ascii="Angsana New" w:hAnsi="Angsana New"/>
          <w:sz w:val="28"/>
          <w:szCs w:val="28"/>
        </w:rPr>
        <w:t>33.57</w:t>
      </w:r>
      <w:r w:rsidR="003C1DEA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544E9A" w:rsidRPr="001208CC">
        <w:rPr>
          <w:rFonts w:ascii="Angsana New" w:hAnsi="Angsana New"/>
          <w:sz w:val="28"/>
          <w:szCs w:val="28"/>
          <w:cs/>
        </w:rPr>
        <w:t xml:space="preserve"> </w:t>
      </w:r>
      <w:r w:rsidR="00F477FC">
        <w:rPr>
          <w:rFonts w:ascii="Angsana New" w:hAnsi="Angsana New" w:hint="cs"/>
          <w:sz w:val="28"/>
          <w:szCs w:val="28"/>
          <w:cs/>
        </w:rPr>
        <w:t xml:space="preserve">และมีปริมาณคงเหลือ </w:t>
      </w:r>
      <w:r w:rsidR="002C3949">
        <w:rPr>
          <w:rFonts w:ascii="Angsana New" w:hAnsi="Angsana New"/>
          <w:sz w:val="28"/>
          <w:szCs w:val="28"/>
        </w:rPr>
        <w:t>2</w:t>
      </w:r>
      <w:r w:rsidR="00F477FC">
        <w:rPr>
          <w:rFonts w:ascii="Angsana New" w:hAnsi="Angsana New" w:hint="cs"/>
          <w:sz w:val="28"/>
          <w:szCs w:val="28"/>
          <w:cs/>
        </w:rPr>
        <w:t>,</w:t>
      </w:r>
      <w:r w:rsidR="002C3949">
        <w:rPr>
          <w:rFonts w:ascii="Angsana New" w:hAnsi="Angsana New"/>
          <w:sz w:val="28"/>
          <w:szCs w:val="28"/>
        </w:rPr>
        <w:t>990</w:t>
      </w:r>
      <w:r w:rsidR="00F477FC">
        <w:rPr>
          <w:rFonts w:ascii="Angsana New" w:hAnsi="Angsana New"/>
          <w:sz w:val="28"/>
          <w:szCs w:val="28"/>
        </w:rPr>
        <w:t xml:space="preserve"> </w:t>
      </w:r>
      <w:r w:rsidR="00F477FC">
        <w:rPr>
          <w:rFonts w:ascii="Angsana New" w:hAnsi="Angsana New" w:hint="cs"/>
          <w:sz w:val="28"/>
          <w:szCs w:val="28"/>
          <w:cs/>
        </w:rPr>
        <w:t xml:space="preserve">ตัน </w:t>
      </w:r>
      <w:r w:rsidRPr="001208CC">
        <w:rPr>
          <w:rFonts w:ascii="Angsana New" w:hAnsi="Angsana New"/>
          <w:i/>
          <w:iCs/>
          <w:sz w:val="28"/>
          <w:szCs w:val="28"/>
        </w:rPr>
        <w:t>(</w:t>
      </w:r>
      <w:r w:rsidR="001E0107" w:rsidRPr="001208CC">
        <w:rPr>
          <w:rFonts w:ascii="Angsana New" w:hAnsi="Angsana New"/>
          <w:i/>
          <w:iCs/>
          <w:sz w:val="28"/>
          <w:szCs w:val="28"/>
        </w:rPr>
        <w:t xml:space="preserve">30 </w:t>
      </w:r>
      <w:r w:rsidR="001E0107" w:rsidRPr="001208CC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1E0107" w:rsidRPr="001208CC">
        <w:rPr>
          <w:rFonts w:ascii="Angsana New" w:hAnsi="Angsana New"/>
          <w:i/>
          <w:iCs/>
          <w:sz w:val="28"/>
          <w:szCs w:val="28"/>
        </w:rPr>
        <w:t>256</w:t>
      </w:r>
      <w:r w:rsidR="005457B8">
        <w:rPr>
          <w:rFonts w:ascii="Angsana New" w:hAnsi="Angsana New"/>
          <w:i/>
          <w:iCs/>
          <w:sz w:val="28"/>
          <w:szCs w:val="28"/>
        </w:rPr>
        <w:t>3</w:t>
      </w:r>
      <w:r w:rsidRPr="001208CC">
        <w:rPr>
          <w:rFonts w:ascii="Angsana New" w:hAnsi="Angsana New"/>
          <w:i/>
          <w:iCs/>
          <w:sz w:val="28"/>
          <w:szCs w:val="28"/>
        </w:rPr>
        <w:t>:</w:t>
      </w:r>
      <w:r w:rsidRPr="005457B8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5457B8" w:rsidRPr="005457B8">
        <w:rPr>
          <w:rFonts w:ascii="Angsana New" w:hAnsi="Angsana New"/>
          <w:i/>
          <w:iCs/>
          <w:sz w:val="28"/>
          <w:szCs w:val="28"/>
        </w:rPr>
        <w:t xml:space="preserve">0.74 </w:t>
      </w:r>
      <w:r w:rsidR="005457B8" w:rsidRPr="005457B8">
        <w:rPr>
          <w:rFonts w:ascii="Angsana New" w:hAnsi="Angsana New"/>
          <w:i/>
          <w:iCs/>
          <w:sz w:val="28"/>
          <w:szCs w:val="28"/>
          <w:cs/>
        </w:rPr>
        <w:t>ล้าน</w:t>
      </w:r>
      <w:r w:rsidR="005457B8" w:rsidRPr="005457B8">
        <w:rPr>
          <w:rFonts w:ascii="Angsana New" w:hAnsi="Angsana New" w:hint="cs"/>
          <w:i/>
          <w:iCs/>
          <w:sz w:val="28"/>
          <w:szCs w:val="28"/>
          <w:cs/>
        </w:rPr>
        <w:t>ดอลลาร์</w:t>
      </w:r>
      <w:r w:rsidR="005457B8" w:rsidRPr="005457B8">
        <w:rPr>
          <w:rFonts w:ascii="Angsana New" w:hAnsi="Angsana New"/>
          <w:i/>
          <w:iCs/>
          <w:sz w:val="28"/>
          <w:szCs w:val="28"/>
          <w:cs/>
        </w:rPr>
        <w:t>สหรัฐ</w:t>
      </w:r>
      <w:r w:rsidR="005457B8" w:rsidRPr="005457B8">
        <w:rPr>
          <w:rFonts w:ascii="Angsana New" w:hAnsi="Angsana New"/>
          <w:i/>
          <w:iCs/>
          <w:sz w:val="28"/>
          <w:szCs w:val="28"/>
        </w:rPr>
        <w:t xml:space="preserve"> </w:t>
      </w:r>
      <w:r w:rsidR="005457B8" w:rsidRPr="005457B8">
        <w:rPr>
          <w:rFonts w:ascii="Angsana New" w:hAnsi="Angsana New"/>
          <w:i/>
          <w:iCs/>
          <w:sz w:val="28"/>
          <w:szCs w:val="28"/>
          <w:cs/>
        </w:rPr>
        <w:t>และ</w:t>
      </w:r>
      <w:r w:rsidR="005457B8" w:rsidRPr="005457B8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5457B8" w:rsidRPr="005457B8">
        <w:rPr>
          <w:rFonts w:ascii="Angsana New" w:hAnsi="Angsana New"/>
          <w:i/>
          <w:iCs/>
          <w:sz w:val="28"/>
          <w:szCs w:val="28"/>
        </w:rPr>
        <w:t xml:space="preserve">13.18 </w:t>
      </w:r>
      <w:r w:rsidR="005457B8" w:rsidRPr="005457B8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1208CC">
        <w:rPr>
          <w:rFonts w:ascii="Angsana New" w:hAnsi="Angsana New"/>
          <w:i/>
          <w:iCs/>
          <w:sz w:val="28"/>
          <w:szCs w:val="28"/>
        </w:rPr>
        <w:t>)</w:t>
      </w:r>
    </w:p>
    <w:p w14:paraId="37A8EC25" w14:textId="0E5EB186" w:rsidR="0038730D" w:rsidRPr="001208CC" w:rsidRDefault="0038730D">
      <w:pPr>
        <w:spacing w:line="240" w:lineRule="auto"/>
        <w:jc w:val="left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/>
          <w:sz w:val="28"/>
          <w:szCs w:val="28"/>
        </w:rPr>
        <w:br w:type="page"/>
      </w:r>
    </w:p>
    <w:p w14:paraId="66780D0C" w14:textId="42013E25" w:rsidR="00465CD8" w:rsidRPr="001208CC" w:rsidRDefault="00465CD8" w:rsidP="00465CD8">
      <w:pPr>
        <w:spacing w:line="240" w:lineRule="auto"/>
        <w:ind w:left="540" w:right="533"/>
        <w:rPr>
          <w:rFonts w:ascii="Angsana New" w:hAnsi="Angsana New"/>
          <w:b/>
          <w:bCs/>
          <w:sz w:val="28"/>
          <w:szCs w:val="28"/>
        </w:rPr>
      </w:pPr>
      <w:r w:rsidRPr="001208CC">
        <w:rPr>
          <w:rFonts w:ascii="Angsana New" w:hAnsi="Angsana New"/>
          <w:b/>
          <w:bCs/>
          <w:sz w:val="28"/>
          <w:szCs w:val="28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44B9E716" w14:textId="2AE30212" w:rsidR="00FC7984" w:rsidRPr="001208CC" w:rsidRDefault="00FC7984" w:rsidP="00465CD8">
      <w:pPr>
        <w:spacing w:line="240" w:lineRule="auto"/>
        <w:ind w:left="540" w:right="533"/>
        <w:rPr>
          <w:rFonts w:ascii="Angsana New" w:hAnsi="Angsana New"/>
          <w:b/>
          <w:bCs/>
          <w:sz w:val="28"/>
          <w:szCs w:val="28"/>
        </w:rPr>
      </w:pPr>
    </w:p>
    <w:p w14:paraId="692D27ED" w14:textId="72612630" w:rsidR="00465CD8" w:rsidRPr="001208CC" w:rsidRDefault="00465CD8" w:rsidP="004B4285">
      <w:pPr>
        <w:pStyle w:val="ListParagraph"/>
        <w:numPr>
          <w:ilvl w:val="0"/>
          <w:numId w:val="2"/>
        </w:numPr>
        <w:tabs>
          <w:tab w:val="left" w:pos="540"/>
        </w:tabs>
        <w:ind w:left="0" w:firstLine="0"/>
        <w:rPr>
          <w:rFonts w:ascii="Angsana New" w:hAnsi="Angsana New"/>
          <w:i/>
          <w:iCs/>
          <w:sz w:val="28"/>
          <w:szCs w:val="28"/>
          <w:cs/>
        </w:rPr>
      </w:pPr>
      <w:r w:rsidRPr="001208CC">
        <w:rPr>
          <w:rFonts w:ascii="Angsana New" w:hAnsi="Angsana New"/>
          <w:i/>
          <w:iCs/>
          <w:sz w:val="28"/>
          <w:szCs w:val="28"/>
          <w:cs/>
        </w:rPr>
        <w:t>สัญญาเช่าที่ดิน</w:t>
      </w:r>
      <w:r w:rsidR="00CB0514">
        <w:rPr>
          <w:rFonts w:ascii="Angsana New" w:hAnsi="Angsana New" w:hint="cs"/>
          <w:i/>
          <w:iCs/>
          <w:sz w:val="28"/>
          <w:szCs w:val="28"/>
          <w:cs/>
        </w:rPr>
        <w:t>พร้อม</w:t>
      </w:r>
      <w:r w:rsidR="00634434" w:rsidRPr="001208CC">
        <w:rPr>
          <w:rFonts w:ascii="Angsana New" w:hAnsi="Angsana New" w:hint="cs"/>
          <w:i/>
          <w:iCs/>
          <w:sz w:val="28"/>
          <w:szCs w:val="28"/>
          <w:cs/>
        </w:rPr>
        <w:t>สิ่งปลูกสร้าง</w:t>
      </w:r>
    </w:p>
    <w:p w14:paraId="04618B43" w14:textId="77777777" w:rsidR="00465CD8" w:rsidRPr="001208CC" w:rsidRDefault="00465CD8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2D284CDA" w14:textId="2B59578B" w:rsidR="00465CD8" w:rsidRPr="001208CC" w:rsidRDefault="00465CD8" w:rsidP="00465CD8">
      <w:pPr>
        <w:ind w:left="540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/>
          <w:sz w:val="28"/>
          <w:szCs w:val="28"/>
          <w:cs/>
        </w:rPr>
        <w:t>บริษัทย่อยได้ทำสัญญาเช่าที่</w:t>
      </w:r>
      <w:r w:rsidR="00853D89" w:rsidRPr="001208CC">
        <w:rPr>
          <w:rFonts w:ascii="Angsana New" w:hAnsi="Angsana New" w:hint="cs"/>
          <w:sz w:val="28"/>
          <w:szCs w:val="28"/>
          <w:cs/>
        </w:rPr>
        <w:t>ดิน</w:t>
      </w:r>
      <w:r w:rsidR="00CB0514">
        <w:rPr>
          <w:rFonts w:ascii="Angsana New" w:hAnsi="Angsana New" w:hint="cs"/>
          <w:sz w:val="28"/>
          <w:szCs w:val="28"/>
          <w:cs/>
        </w:rPr>
        <w:t>พร้อม</w:t>
      </w:r>
      <w:r w:rsidR="00853D89" w:rsidRPr="001208CC">
        <w:rPr>
          <w:rFonts w:ascii="Angsana New" w:hAnsi="Angsana New" w:hint="cs"/>
          <w:sz w:val="28"/>
          <w:szCs w:val="28"/>
          <w:cs/>
        </w:rPr>
        <w:t>สิ่งปลูกสร้าง</w:t>
      </w:r>
      <w:r w:rsidRPr="001208CC">
        <w:rPr>
          <w:rFonts w:ascii="Angsana New" w:hAnsi="Angsana New"/>
          <w:sz w:val="28"/>
          <w:szCs w:val="28"/>
          <w:cs/>
        </w:rPr>
        <w:t>เพื่อ</w:t>
      </w:r>
      <w:r w:rsidR="00CB0514">
        <w:rPr>
          <w:rFonts w:ascii="Angsana New" w:hAnsi="Angsana New" w:hint="cs"/>
          <w:sz w:val="28"/>
          <w:szCs w:val="28"/>
          <w:cs/>
        </w:rPr>
        <w:t>ใช้ประโยชน์ในการประกอบกิจการให้เช่าช่วงอาคารพักอาศัยเป็นระยะเวลา</w:t>
      </w:r>
      <w:r w:rsidR="00DD5A5B">
        <w:rPr>
          <w:rFonts w:ascii="Angsana New" w:hAnsi="Angsana New"/>
          <w:sz w:val="28"/>
          <w:szCs w:val="28"/>
        </w:rPr>
        <w:t xml:space="preserve"> 5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Pr="001208CC">
        <w:rPr>
          <w:rFonts w:ascii="Angsana New" w:hAnsi="Angsana New"/>
          <w:sz w:val="28"/>
          <w:szCs w:val="28"/>
          <w:cs/>
        </w:rPr>
        <w:t>ปี โดยบริษัทย่อยดังกล่าวจะต้องปฏิบัติตามข</w:t>
      </w:r>
      <w:r w:rsidR="006B45FF" w:rsidRPr="001208CC">
        <w:rPr>
          <w:rFonts w:ascii="Angsana New" w:hAnsi="Angsana New"/>
          <w:sz w:val="28"/>
          <w:szCs w:val="28"/>
          <w:cs/>
        </w:rPr>
        <w:t>้อกำหนดและเงื่อนไขที่ระบุไว้</w:t>
      </w:r>
      <w:r w:rsidRPr="001208CC">
        <w:rPr>
          <w:rFonts w:ascii="Angsana New" w:hAnsi="Angsana New"/>
          <w:sz w:val="28"/>
          <w:szCs w:val="28"/>
          <w:cs/>
        </w:rPr>
        <w:t xml:space="preserve">ในสัญญา </w:t>
      </w:r>
    </w:p>
    <w:p w14:paraId="7E1913EB" w14:textId="77777777" w:rsidR="00465CD8" w:rsidRPr="001208CC" w:rsidRDefault="00465CD8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231E1E93" w14:textId="503519E0" w:rsidR="00465CD8" w:rsidRPr="001208CC" w:rsidRDefault="006450C5" w:rsidP="00465CD8">
      <w:pPr>
        <w:tabs>
          <w:tab w:val="left" w:pos="720"/>
        </w:tabs>
        <w:ind w:left="1170" w:hanging="630"/>
        <w:rPr>
          <w:rFonts w:ascii="Angsana New" w:hAnsi="Angsana New"/>
          <w:sz w:val="28"/>
          <w:szCs w:val="28"/>
        </w:rPr>
      </w:pPr>
      <w:r w:rsidRPr="001208CC">
        <w:rPr>
          <w:rFonts w:ascii="Angsana New" w:hAnsi="Angsana New" w:hint="cs"/>
          <w:sz w:val="28"/>
          <w:szCs w:val="28"/>
          <w:cs/>
        </w:rPr>
        <w:t xml:space="preserve">ณ </w:t>
      </w:r>
      <w:r w:rsidR="00465CD8" w:rsidRPr="001208CC">
        <w:rPr>
          <w:rFonts w:ascii="Angsana New" w:hAnsi="Angsana New"/>
          <w:sz w:val="28"/>
          <w:szCs w:val="28"/>
          <w:cs/>
        </w:rPr>
        <w:t xml:space="preserve">วันที่ </w:t>
      </w:r>
      <w:r w:rsidR="00ED1DBE" w:rsidRPr="001208CC">
        <w:rPr>
          <w:rFonts w:ascii="Angsana New" w:hAnsi="Angsana New"/>
          <w:sz w:val="28"/>
          <w:szCs w:val="28"/>
        </w:rPr>
        <w:t>3</w:t>
      </w:r>
      <w:r w:rsidR="00AF5B24" w:rsidRPr="001208CC">
        <w:rPr>
          <w:rFonts w:ascii="Angsana New" w:hAnsi="Angsana New"/>
          <w:sz w:val="28"/>
          <w:szCs w:val="28"/>
        </w:rPr>
        <w:t xml:space="preserve">1 </w:t>
      </w:r>
      <w:r w:rsidR="00AF5B24" w:rsidRPr="001208C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537F2" w:rsidRPr="001208CC">
        <w:rPr>
          <w:rFonts w:ascii="Angsana New" w:hAnsi="Angsana New"/>
          <w:sz w:val="28"/>
          <w:szCs w:val="28"/>
        </w:rPr>
        <w:t>256</w:t>
      </w:r>
      <w:r w:rsidR="007763D0">
        <w:rPr>
          <w:rFonts w:ascii="Angsana New" w:hAnsi="Angsana New"/>
          <w:sz w:val="28"/>
          <w:szCs w:val="28"/>
        </w:rPr>
        <w:t>3</w:t>
      </w:r>
      <w:r w:rsidR="00465CD8" w:rsidRPr="001208CC">
        <w:rPr>
          <w:rFonts w:ascii="Angsana New" w:hAnsi="Angsana New"/>
          <w:sz w:val="28"/>
          <w:szCs w:val="28"/>
          <w:cs/>
        </w:rPr>
        <w:t xml:space="preserve"> ภาระผูกพันในการจ่ายค่าเช่าที่ดิน</w:t>
      </w:r>
      <w:r w:rsidR="00CB0514">
        <w:rPr>
          <w:rFonts w:ascii="Angsana New" w:hAnsi="Angsana New" w:hint="cs"/>
          <w:sz w:val="28"/>
          <w:szCs w:val="28"/>
          <w:cs/>
        </w:rPr>
        <w:t>พร้อม</w:t>
      </w:r>
      <w:r w:rsidR="00853D89" w:rsidRPr="001208CC">
        <w:rPr>
          <w:rFonts w:ascii="Angsana New" w:hAnsi="Angsana New" w:hint="cs"/>
          <w:sz w:val="28"/>
          <w:szCs w:val="28"/>
          <w:cs/>
        </w:rPr>
        <w:t>สิ่งปลูกสร้าง</w:t>
      </w:r>
      <w:r w:rsidR="00465CD8" w:rsidRPr="001208CC">
        <w:rPr>
          <w:rFonts w:ascii="Angsana New" w:hAnsi="Angsana New"/>
          <w:sz w:val="28"/>
          <w:szCs w:val="28"/>
          <w:cs/>
        </w:rPr>
        <w:t>ของบริษัทย่อยในอนาคต มีดังนี้</w:t>
      </w:r>
    </w:p>
    <w:p w14:paraId="5587BF26" w14:textId="77777777" w:rsidR="00465CD8" w:rsidRPr="001208CC" w:rsidRDefault="00465CD8" w:rsidP="006D31FB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135" w:type="dxa"/>
        <w:tblInd w:w="450" w:type="dxa"/>
        <w:tblLook w:val="01E0" w:firstRow="1" w:lastRow="1" w:firstColumn="1" w:lastColumn="1" w:noHBand="0" w:noVBand="0"/>
      </w:tblPr>
      <w:tblGrid>
        <w:gridCol w:w="4117"/>
        <w:gridCol w:w="3443"/>
        <w:gridCol w:w="1575"/>
      </w:tblGrid>
      <w:tr w:rsidR="00A93CB8" w:rsidRPr="001208CC" w14:paraId="739A8E51" w14:textId="77777777" w:rsidTr="00A93CB8">
        <w:tc>
          <w:tcPr>
            <w:tcW w:w="4117" w:type="dxa"/>
          </w:tcPr>
          <w:p w14:paraId="55B0AEB6" w14:textId="77777777" w:rsidR="00A93CB8" w:rsidRPr="008860F2" w:rsidRDefault="00A93CB8" w:rsidP="007763D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43" w:type="dxa"/>
          </w:tcPr>
          <w:p w14:paraId="762B4E76" w14:textId="77777777" w:rsidR="00A93CB8" w:rsidRPr="001208CC" w:rsidRDefault="00A93CB8" w:rsidP="007763D0">
            <w:pPr>
              <w:tabs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29EB079" w14:textId="77777777" w:rsidR="00A93CB8" w:rsidRPr="001208CC" w:rsidRDefault="00A93CB8" w:rsidP="00A93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766DF69B" w14:textId="6CE4D265" w:rsidR="00A93CB8" w:rsidRPr="001208CC" w:rsidRDefault="00A93CB8" w:rsidP="00A93CB8">
            <w:pPr>
              <w:tabs>
                <w:tab w:val="decimal" w:pos="70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สิริอพาร์ทเม้นท์</w:t>
            </w:r>
          </w:p>
        </w:tc>
      </w:tr>
      <w:tr w:rsidR="00DD5A5B" w:rsidRPr="001208CC" w14:paraId="552E1A59" w14:textId="77777777" w:rsidTr="008E0CCB">
        <w:tc>
          <w:tcPr>
            <w:tcW w:w="4117" w:type="dxa"/>
          </w:tcPr>
          <w:p w14:paraId="0B8D8EEF" w14:textId="77777777" w:rsidR="00DD5A5B" w:rsidRPr="008860F2" w:rsidRDefault="00DD5A5B" w:rsidP="007763D0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43" w:type="dxa"/>
          </w:tcPr>
          <w:p w14:paraId="471702A5" w14:textId="77777777" w:rsidR="00DD5A5B" w:rsidRPr="001208CC" w:rsidRDefault="00DD5A5B" w:rsidP="007763D0">
            <w:pPr>
              <w:tabs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8CD4071" w14:textId="38E20A80" w:rsidR="00DD5A5B" w:rsidRDefault="00DD5A5B" w:rsidP="00A93CB8">
            <w:pPr>
              <w:tabs>
                <w:tab w:val="decimal" w:pos="70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8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D5A5B" w:rsidRPr="001208CC" w14:paraId="26767DF9" w14:textId="77777777" w:rsidTr="008E0CCB">
        <w:tc>
          <w:tcPr>
            <w:tcW w:w="4117" w:type="dxa"/>
          </w:tcPr>
          <w:p w14:paraId="12F822A5" w14:textId="7DEF4130" w:rsidR="00DD5A5B" w:rsidRPr="001208CC" w:rsidRDefault="00DD5A5B" w:rsidP="007763D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443" w:type="dxa"/>
          </w:tcPr>
          <w:p w14:paraId="333BCBDE" w14:textId="77777777" w:rsidR="00DD5A5B" w:rsidRPr="001208CC" w:rsidRDefault="00DD5A5B" w:rsidP="007763D0">
            <w:pPr>
              <w:tabs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14:paraId="1808D8EB" w14:textId="64D48D13" w:rsidR="00DD5A5B" w:rsidRPr="001208CC" w:rsidRDefault="00DD5A5B" w:rsidP="007763D0">
            <w:pPr>
              <w:tabs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6.79</w:t>
            </w:r>
          </w:p>
        </w:tc>
      </w:tr>
    </w:tbl>
    <w:p w14:paraId="45CC9544" w14:textId="71EBDD6B" w:rsidR="0038730D" w:rsidRPr="001208CC" w:rsidRDefault="0038730D" w:rsidP="00543FBD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p w14:paraId="6821EB06" w14:textId="77777777" w:rsidR="00874666" w:rsidRPr="00874666" w:rsidRDefault="00874666" w:rsidP="00874666">
      <w:pPr>
        <w:pStyle w:val="ListParagraph"/>
        <w:numPr>
          <w:ilvl w:val="0"/>
          <w:numId w:val="2"/>
        </w:numPr>
        <w:tabs>
          <w:tab w:val="left" w:pos="540"/>
        </w:tabs>
        <w:ind w:left="0" w:firstLine="0"/>
        <w:rPr>
          <w:rFonts w:ascii="Angsana New" w:hAnsi="Angsana New"/>
          <w:i/>
          <w:iCs/>
          <w:sz w:val="30"/>
          <w:szCs w:val="30"/>
        </w:rPr>
      </w:pPr>
      <w:r w:rsidRPr="00874666">
        <w:rPr>
          <w:rFonts w:ascii="Angsana New" w:hAnsi="Angsana New"/>
          <w:i/>
          <w:iCs/>
          <w:sz w:val="28"/>
          <w:szCs w:val="28"/>
          <w:cs/>
        </w:rPr>
        <w:t>สัญญา</w:t>
      </w:r>
      <w:r w:rsidRPr="00874666">
        <w:rPr>
          <w:rFonts w:ascii="Angsana New" w:hAnsi="Angsana New"/>
          <w:i/>
          <w:iCs/>
          <w:sz w:val="30"/>
          <w:szCs w:val="30"/>
          <w:cs/>
        </w:rPr>
        <w:t>เช่าอุปกรณ์สำนักงาน</w:t>
      </w:r>
    </w:p>
    <w:p w14:paraId="78423379" w14:textId="77777777" w:rsidR="00874666" w:rsidRPr="00874666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874666">
        <w:rPr>
          <w:rFonts w:ascii="Angsana New" w:hAnsi="Angsana New"/>
          <w:sz w:val="30"/>
          <w:szCs w:val="30"/>
        </w:rPr>
        <w:tab/>
      </w:r>
    </w:p>
    <w:p w14:paraId="1EBD912F" w14:textId="3EFB8A4B" w:rsidR="00874666" w:rsidRPr="00874666" w:rsidRDefault="00874666" w:rsidP="00874666">
      <w:pPr>
        <w:ind w:left="540"/>
        <w:rPr>
          <w:rFonts w:ascii="Angsana New" w:hAnsi="Angsana New"/>
          <w:sz w:val="30"/>
          <w:szCs w:val="30"/>
        </w:rPr>
      </w:pPr>
      <w:r w:rsidRPr="0087466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74666">
        <w:rPr>
          <w:rFonts w:ascii="Angsana New" w:hAnsi="Angsana New"/>
          <w:sz w:val="30"/>
          <w:szCs w:val="30"/>
        </w:rPr>
        <w:t>3</w:t>
      </w:r>
      <w:r w:rsidR="00AC2E64">
        <w:rPr>
          <w:rFonts w:ascii="Angsana New" w:hAnsi="Angsana New"/>
          <w:sz w:val="30"/>
          <w:szCs w:val="30"/>
        </w:rPr>
        <w:t xml:space="preserve">1 </w:t>
      </w:r>
      <w:r w:rsidR="00AC2E64">
        <w:rPr>
          <w:rFonts w:ascii="Angsana New" w:hAnsi="Angsana New" w:hint="cs"/>
          <w:sz w:val="30"/>
          <w:szCs w:val="30"/>
          <w:cs/>
        </w:rPr>
        <w:t>ธันวาคม</w:t>
      </w:r>
      <w:r w:rsidRPr="00874666">
        <w:rPr>
          <w:rFonts w:ascii="Angsana New" w:hAnsi="Angsana New" w:hint="cs"/>
          <w:sz w:val="30"/>
          <w:szCs w:val="30"/>
          <w:cs/>
        </w:rPr>
        <w:t xml:space="preserve"> </w:t>
      </w:r>
      <w:r w:rsidRPr="00874666">
        <w:rPr>
          <w:rFonts w:ascii="Angsana New" w:hAnsi="Angsana New"/>
          <w:sz w:val="30"/>
          <w:szCs w:val="30"/>
        </w:rPr>
        <w:t>2563</w:t>
      </w:r>
      <w:r w:rsidRPr="00874666">
        <w:rPr>
          <w:rFonts w:ascii="Angsana New" w:hAnsi="Angsana New" w:hint="cs"/>
          <w:sz w:val="30"/>
          <w:szCs w:val="30"/>
          <w:cs/>
        </w:rPr>
        <w:t xml:space="preserve"> กลุ่มบริษัทมีสัญญาเช่าดำเนินงานหลายฉบับเพื่อเช่าอุปกรณ์สำนักงาน โดยสัญญามีระยะเวลาตั้งแต่ </w:t>
      </w:r>
      <w:r w:rsidRPr="00874666">
        <w:rPr>
          <w:rFonts w:ascii="Angsana New" w:hAnsi="Angsana New"/>
          <w:sz w:val="30"/>
          <w:szCs w:val="30"/>
        </w:rPr>
        <w:t>1</w:t>
      </w:r>
      <w:r w:rsidRPr="00874666">
        <w:rPr>
          <w:rFonts w:ascii="Angsana New" w:hAnsi="Angsana New" w:hint="cs"/>
          <w:sz w:val="30"/>
          <w:szCs w:val="30"/>
          <w:cs/>
        </w:rPr>
        <w:t xml:space="preserve"> ปี ถึง </w:t>
      </w:r>
      <w:r w:rsidRPr="00874666">
        <w:rPr>
          <w:rFonts w:ascii="Angsana New" w:hAnsi="Angsana New"/>
          <w:sz w:val="30"/>
          <w:szCs w:val="30"/>
        </w:rPr>
        <w:t>5</w:t>
      </w:r>
      <w:r w:rsidRPr="00874666">
        <w:rPr>
          <w:rFonts w:ascii="Angsana New" w:hAnsi="Angsana New" w:hint="cs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แต่ละปีซึ่งจะสิ้นสุดในเดือนต่าง</w:t>
      </w:r>
      <w:r w:rsidR="00BB7615">
        <w:rPr>
          <w:rFonts w:ascii="Angsana New" w:hAnsi="Angsana New" w:hint="cs"/>
          <w:sz w:val="30"/>
          <w:szCs w:val="30"/>
          <w:cs/>
        </w:rPr>
        <w:t xml:space="preserve"> </w:t>
      </w:r>
      <w:r w:rsidRPr="00874666">
        <w:rPr>
          <w:rFonts w:ascii="Angsana New" w:hAnsi="Angsana New" w:hint="cs"/>
          <w:sz w:val="30"/>
          <w:szCs w:val="30"/>
          <w:cs/>
        </w:rPr>
        <w:t>ๆ</w:t>
      </w:r>
      <w:r w:rsidR="00BB7615">
        <w:rPr>
          <w:rFonts w:ascii="Angsana New" w:hAnsi="Angsana New" w:hint="cs"/>
          <w:sz w:val="30"/>
          <w:szCs w:val="30"/>
          <w:cs/>
        </w:rPr>
        <w:t xml:space="preserve"> </w:t>
      </w:r>
      <w:r w:rsidRPr="00874666">
        <w:rPr>
          <w:rFonts w:ascii="Angsana New" w:hAnsi="Angsana New" w:hint="cs"/>
          <w:sz w:val="30"/>
          <w:szCs w:val="30"/>
          <w:cs/>
        </w:rPr>
        <w:t xml:space="preserve">จนถึงเดือนมกราคม </w:t>
      </w:r>
      <w:r w:rsidRPr="00874666">
        <w:rPr>
          <w:rFonts w:ascii="Angsana New" w:hAnsi="Angsana New"/>
          <w:sz w:val="30"/>
          <w:szCs w:val="30"/>
        </w:rPr>
        <w:t>2566</w:t>
      </w:r>
    </w:p>
    <w:p w14:paraId="69778506" w14:textId="77777777" w:rsidR="00874666" w:rsidRPr="00874666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</w:p>
    <w:p w14:paraId="293725ED" w14:textId="77777777" w:rsidR="00874666" w:rsidRPr="00874666" w:rsidRDefault="00874666" w:rsidP="00874666">
      <w:pPr>
        <w:pStyle w:val="ListParagraph"/>
        <w:numPr>
          <w:ilvl w:val="0"/>
          <w:numId w:val="2"/>
        </w:numPr>
        <w:tabs>
          <w:tab w:val="left" w:pos="540"/>
        </w:tabs>
        <w:ind w:left="0" w:firstLine="0"/>
        <w:rPr>
          <w:rFonts w:ascii="Angsana New" w:hAnsi="Angsana New"/>
          <w:i/>
          <w:iCs/>
          <w:sz w:val="30"/>
          <w:szCs w:val="30"/>
        </w:rPr>
      </w:pPr>
      <w:r w:rsidRPr="00874666">
        <w:rPr>
          <w:rFonts w:ascii="Angsana New" w:hAnsi="Angsana New"/>
          <w:i/>
          <w:iCs/>
          <w:sz w:val="28"/>
          <w:szCs w:val="28"/>
          <w:cs/>
        </w:rPr>
        <w:t>สัญญา</w:t>
      </w:r>
      <w:r w:rsidRPr="00874666">
        <w:rPr>
          <w:rFonts w:ascii="Angsana New" w:hAnsi="Angsana New"/>
          <w:i/>
          <w:iCs/>
          <w:sz w:val="30"/>
          <w:szCs w:val="30"/>
          <w:cs/>
        </w:rPr>
        <w:t>เช่า</w:t>
      </w:r>
      <w:r w:rsidRPr="001739A1">
        <w:rPr>
          <w:rFonts w:ascii="Angsana New" w:hAnsi="Angsana New"/>
          <w:i/>
          <w:iCs/>
          <w:sz w:val="28"/>
          <w:szCs w:val="28"/>
          <w:cs/>
        </w:rPr>
        <w:t>พื้นที่</w:t>
      </w:r>
    </w:p>
    <w:p w14:paraId="43B6BA68" w14:textId="77777777" w:rsidR="00874666" w:rsidRPr="00874666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i/>
          <w:iCs/>
          <w:sz w:val="30"/>
          <w:szCs w:val="30"/>
        </w:rPr>
      </w:pPr>
    </w:p>
    <w:p w14:paraId="296E6CE4" w14:textId="77777777" w:rsidR="00F3566E" w:rsidRPr="00874666" w:rsidRDefault="00F3566E" w:rsidP="00F3566E">
      <w:pPr>
        <w:ind w:left="540"/>
        <w:rPr>
          <w:rFonts w:ascii="Angsana New" w:hAnsi="Angsana New"/>
          <w:sz w:val="30"/>
          <w:szCs w:val="30"/>
        </w:rPr>
      </w:pPr>
      <w:r w:rsidRPr="00874666">
        <w:rPr>
          <w:rFonts w:ascii="Angsana New" w:hAnsi="Angsana New"/>
          <w:sz w:val="30"/>
          <w:szCs w:val="30"/>
          <w:cs/>
        </w:rPr>
        <w:t xml:space="preserve">บริษัทย่อยได้ทำสัญญาเช่าพื้นที่เพื่อประกอบกิจการสำนักงานให้เช่า โดยสัญญามีระยะเวลา </w:t>
      </w:r>
      <w:r w:rsidRPr="00874666">
        <w:rPr>
          <w:rFonts w:ascii="Angsana New" w:hAnsi="Angsana New"/>
          <w:sz w:val="30"/>
          <w:szCs w:val="30"/>
        </w:rPr>
        <w:t xml:space="preserve">26 </w:t>
      </w:r>
      <w:r w:rsidRPr="00874666">
        <w:rPr>
          <w:rFonts w:ascii="Angsana New" w:hAnsi="Angsana New" w:hint="cs"/>
          <w:sz w:val="30"/>
          <w:szCs w:val="30"/>
          <w:cs/>
        </w:rPr>
        <w:t xml:space="preserve">ปี เริ่มตั้งแต่วันที่ </w:t>
      </w:r>
      <w:r w:rsidRPr="00874666">
        <w:rPr>
          <w:rFonts w:ascii="Angsana New" w:hAnsi="Angsana New"/>
          <w:sz w:val="30"/>
          <w:szCs w:val="30"/>
        </w:rPr>
        <w:t xml:space="preserve">1 </w:t>
      </w:r>
      <w:r w:rsidRPr="0087466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874666">
        <w:rPr>
          <w:rFonts w:ascii="Angsana New" w:hAnsi="Angsana New"/>
          <w:sz w:val="30"/>
          <w:szCs w:val="30"/>
        </w:rPr>
        <w:t xml:space="preserve">2566 </w:t>
      </w:r>
      <w:r w:rsidRPr="0087466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874666">
        <w:rPr>
          <w:rFonts w:ascii="Angsana New" w:hAnsi="Angsana New"/>
          <w:sz w:val="30"/>
          <w:szCs w:val="30"/>
        </w:rPr>
        <w:t xml:space="preserve">27 </w:t>
      </w:r>
      <w:r w:rsidRPr="0087466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74666">
        <w:rPr>
          <w:rFonts w:ascii="Angsana New" w:hAnsi="Angsana New"/>
          <w:sz w:val="30"/>
          <w:szCs w:val="30"/>
        </w:rPr>
        <w:t xml:space="preserve">2592 </w:t>
      </w:r>
      <w:r w:rsidRPr="00874666">
        <w:rPr>
          <w:rFonts w:ascii="Angsana New" w:hAnsi="Angsana New" w:hint="cs"/>
          <w:sz w:val="30"/>
          <w:szCs w:val="30"/>
          <w:cs/>
        </w:rPr>
        <w:t>โดยบริษัทย่อยดังกล่าวจะต้องปฎิบัติตามข้อกำหนดและเงื่อนไขที่ระบุไว้ในสัญญา</w:t>
      </w:r>
    </w:p>
    <w:p w14:paraId="37CE4D5E" w14:textId="4888A52B" w:rsidR="00874666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3D353CFC" w14:textId="3E716BA2" w:rsidR="00874666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203B08C2" w14:textId="13CBCB54" w:rsidR="00874666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0C44089F" w14:textId="290B6A98" w:rsidR="00874666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360510DA" w14:textId="7B64478B" w:rsidR="00874666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5119A338" w14:textId="5F9781C5" w:rsidR="00874666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525A4805" w14:textId="6C89BF68" w:rsidR="00874666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06B3E585" w14:textId="77777777" w:rsidR="00F3566E" w:rsidRDefault="00F3566E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DB485F2" w14:textId="30C167B2" w:rsidR="00543FBD" w:rsidRPr="0071773C" w:rsidRDefault="00B307BA" w:rsidP="00E73176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71773C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</w:t>
      </w:r>
      <w:r w:rsidR="00252E42" w:rsidRPr="0071773C">
        <w:rPr>
          <w:rFonts w:ascii="Angsana New" w:hAnsi="Angsana New"/>
          <w:b/>
          <w:bCs/>
          <w:sz w:val="28"/>
          <w:szCs w:val="28"/>
          <w:cs/>
        </w:rPr>
        <w:t>รายงาน</w:t>
      </w:r>
    </w:p>
    <w:p w14:paraId="4802B448" w14:textId="3EBD0269" w:rsidR="007763D0" w:rsidRPr="0048165F" w:rsidRDefault="007763D0" w:rsidP="0048165F">
      <w:pPr>
        <w:ind w:left="540"/>
        <w:rPr>
          <w:rFonts w:ascii="Angsana New" w:hAnsi="Angsana New"/>
          <w:sz w:val="28"/>
          <w:szCs w:val="28"/>
          <w:cs/>
        </w:rPr>
      </w:pPr>
    </w:p>
    <w:p w14:paraId="1DE6A81E" w14:textId="77777777" w:rsidR="004F7E25" w:rsidRPr="004F7E25" w:rsidRDefault="004F7E25" w:rsidP="004F7E25">
      <w:pPr>
        <w:pStyle w:val="ListParagraph"/>
        <w:numPr>
          <w:ilvl w:val="0"/>
          <w:numId w:val="42"/>
        </w:numPr>
        <w:ind w:left="900"/>
        <w:rPr>
          <w:rFonts w:ascii="Angsana New" w:hAnsi="Angsana New"/>
          <w:sz w:val="28"/>
          <w:szCs w:val="28"/>
        </w:rPr>
      </w:pPr>
      <w:r w:rsidRPr="004F7E2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F7E25">
        <w:rPr>
          <w:rFonts w:ascii="Angsana New" w:hAnsi="Angsana New"/>
          <w:sz w:val="28"/>
          <w:szCs w:val="28"/>
        </w:rPr>
        <w:t xml:space="preserve">25 </w:t>
      </w:r>
      <w:r w:rsidRPr="004F7E25">
        <w:rPr>
          <w:rFonts w:ascii="Angsana New" w:hAnsi="Angsana New"/>
          <w:sz w:val="28"/>
          <w:szCs w:val="28"/>
          <w:cs/>
        </w:rPr>
        <w:t xml:space="preserve">มกราคม </w:t>
      </w:r>
      <w:r w:rsidRPr="004F7E25">
        <w:rPr>
          <w:rFonts w:ascii="Angsana New" w:hAnsi="Angsana New"/>
          <w:sz w:val="28"/>
          <w:szCs w:val="28"/>
        </w:rPr>
        <w:t xml:space="preserve">2564 </w:t>
      </w:r>
      <w:r w:rsidRPr="004F7E25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ให้แก่ผู้ถือหุ้นสำหรับผลการดำเนินงานสำหรับปีสิ้นสุดวันที่ </w:t>
      </w:r>
      <w:r w:rsidRPr="004F7E25">
        <w:rPr>
          <w:rFonts w:ascii="Angsana New" w:hAnsi="Angsana New"/>
          <w:sz w:val="28"/>
          <w:szCs w:val="28"/>
        </w:rPr>
        <w:t xml:space="preserve">30 </w:t>
      </w:r>
      <w:r w:rsidRPr="004F7E25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4F7E25">
        <w:rPr>
          <w:rFonts w:ascii="Angsana New" w:hAnsi="Angsana New"/>
          <w:sz w:val="28"/>
          <w:szCs w:val="28"/>
        </w:rPr>
        <w:t xml:space="preserve">2563 </w:t>
      </w:r>
      <w:r w:rsidRPr="004F7E25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4F7E25">
        <w:rPr>
          <w:rFonts w:ascii="Angsana New" w:hAnsi="Angsana New"/>
          <w:sz w:val="28"/>
          <w:szCs w:val="28"/>
        </w:rPr>
        <w:t xml:space="preserve">0.02 </w:t>
      </w:r>
      <w:r w:rsidRPr="004F7E25">
        <w:rPr>
          <w:rFonts w:ascii="Angsana New" w:hAnsi="Angsana New"/>
          <w:sz w:val="28"/>
          <w:szCs w:val="28"/>
          <w:cs/>
        </w:rPr>
        <w:t xml:space="preserve">บาท สำหรับหุ้นสามัญจำนวน </w:t>
      </w:r>
      <w:r w:rsidRPr="004F7E25">
        <w:rPr>
          <w:rFonts w:ascii="Angsana New" w:hAnsi="Angsana New"/>
          <w:sz w:val="28"/>
          <w:szCs w:val="28"/>
        </w:rPr>
        <w:t xml:space="preserve">1,911.93 </w:t>
      </w:r>
      <w:r w:rsidRPr="004F7E25">
        <w:rPr>
          <w:rFonts w:ascii="Angsana New" w:hAnsi="Angsana New"/>
          <w:sz w:val="28"/>
          <w:szCs w:val="28"/>
          <w:cs/>
        </w:rPr>
        <w:t xml:space="preserve">ล้านหุ้น เป็นจำนวนเงินทั้งสิ้น </w:t>
      </w:r>
      <w:r w:rsidRPr="004F7E25">
        <w:rPr>
          <w:rFonts w:ascii="Angsana New" w:hAnsi="Angsana New"/>
          <w:sz w:val="28"/>
          <w:szCs w:val="28"/>
        </w:rPr>
        <w:t xml:space="preserve">38.24 </w:t>
      </w:r>
      <w:r w:rsidRPr="004F7E25">
        <w:rPr>
          <w:rFonts w:ascii="Angsana New" w:hAnsi="Angsana New"/>
          <w:sz w:val="28"/>
          <w:szCs w:val="28"/>
          <w:cs/>
        </w:rPr>
        <w:t xml:space="preserve">ล้านบาท เงินปันผลดังกล่าวจะจ่ายให้แก่ผู้ถือหุ้นภายในเดือนกุมภาพันธ์ </w:t>
      </w:r>
      <w:r w:rsidRPr="004F7E25">
        <w:rPr>
          <w:rFonts w:ascii="Angsana New" w:hAnsi="Angsana New"/>
          <w:sz w:val="28"/>
          <w:szCs w:val="28"/>
        </w:rPr>
        <w:t>2564</w:t>
      </w:r>
    </w:p>
    <w:p w14:paraId="64C08D82" w14:textId="77777777" w:rsidR="003104B4" w:rsidRPr="003104B4" w:rsidRDefault="003104B4" w:rsidP="003104B4">
      <w:pPr>
        <w:ind w:left="540"/>
        <w:rPr>
          <w:rFonts w:ascii="Angsana New" w:hAnsi="Angsana New"/>
          <w:sz w:val="28"/>
          <w:szCs w:val="28"/>
        </w:rPr>
      </w:pPr>
    </w:p>
    <w:p w14:paraId="53C3DEE6" w14:textId="5923C0AE" w:rsidR="00F3566E" w:rsidRDefault="00F3566E" w:rsidP="00F3566E">
      <w:pPr>
        <w:pStyle w:val="ListParagraph"/>
        <w:numPr>
          <w:ilvl w:val="0"/>
          <w:numId w:val="42"/>
        </w:numPr>
        <w:ind w:left="900"/>
        <w:rPr>
          <w:rFonts w:ascii="Angsana New" w:hAnsi="Angsana New"/>
          <w:sz w:val="28"/>
          <w:szCs w:val="28"/>
        </w:rPr>
      </w:pPr>
      <w:r w:rsidRPr="00F3566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F3566E">
        <w:rPr>
          <w:rFonts w:ascii="Angsana New" w:hAnsi="Angsana New"/>
          <w:sz w:val="28"/>
          <w:szCs w:val="28"/>
        </w:rPr>
        <w:t xml:space="preserve">12 </w:t>
      </w:r>
      <w:r w:rsidRPr="00F3566E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F3566E">
        <w:rPr>
          <w:rFonts w:ascii="Angsana New" w:hAnsi="Angsana New"/>
          <w:sz w:val="28"/>
          <w:szCs w:val="28"/>
        </w:rPr>
        <w:t xml:space="preserve">2564 </w:t>
      </w:r>
      <w:r w:rsidRPr="00F3566E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 ยูนิเวนเจอร์ บีจีพี จำกัด (</w:t>
      </w:r>
      <w:r>
        <w:rPr>
          <w:rFonts w:ascii="Angsana New" w:hAnsi="Angsana New"/>
          <w:sz w:val="28"/>
          <w:szCs w:val="28"/>
        </w:rPr>
        <w:t>“</w:t>
      </w:r>
      <w:r w:rsidRPr="00F3566E">
        <w:rPr>
          <w:rFonts w:ascii="Angsana New" w:hAnsi="Angsana New"/>
          <w:sz w:val="28"/>
          <w:szCs w:val="28"/>
        </w:rPr>
        <w:t>UVBGP</w:t>
      </w:r>
      <w:r>
        <w:rPr>
          <w:rFonts w:ascii="Angsana New" w:hAnsi="Angsana New"/>
          <w:sz w:val="28"/>
          <w:szCs w:val="28"/>
        </w:rPr>
        <w:t>”</w:t>
      </w:r>
      <w:r w:rsidRPr="00F3566E">
        <w:rPr>
          <w:rFonts w:ascii="Angsana New" w:hAnsi="Angsana New"/>
          <w:sz w:val="28"/>
          <w:szCs w:val="28"/>
        </w:rPr>
        <w:t xml:space="preserve">) </w:t>
      </w:r>
      <w:r w:rsidRPr="00F3566E">
        <w:rPr>
          <w:rFonts w:ascii="Angsana New" w:hAnsi="Angsana New" w:hint="cs"/>
          <w:sz w:val="28"/>
          <w:szCs w:val="28"/>
          <w:cs/>
        </w:rPr>
        <w:t>ซึ่งเป็นบริษัทย่อยของบริษัทได้มีมติอนุมัติเพิ่มทุนจดทะเบียนจากเดิม</w:t>
      </w:r>
      <w:r w:rsidRPr="00F3566E">
        <w:rPr>
          <w:rFonts w:ascii="Angsana New" w:hAnsi="Angsana New"/>
          <w:sz w:val="28"/>
          <w:szCs w:val="28"/>
        </w:rPr>
        <w:t xml:space="preserve"> 2.50 </w:t>
      </w:r>
      <w:r w:rsidRPr="00F3566E">
        <w:rPr>
          <w:rFonts w:ascii="Angsana New" w:hAnsi="Angsana New" w:hint="cs"/>
          <w:sz w:val="28"/>
          <w:szCs w:val="28"/>
          <w:cs/>
        </w:rPr>
        <w:t>ล้านบาท (</w:t>
      </w:r>
      <w:r w:rsidRPr="00F3566E">
        <w:rPr>
          <w:rFonts w:ascii="Angsana New" w:hAnsi="Angsana New"/>
          <w:sz w:val="28"/>
          <w:szCs w:val="28"/>
        </w:rPr>
        <w:t xml:space="preserve">250,000 </w:t>
      </w:r>
      <w:r w:rsidRPr="00F3566E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Pr="00F3566E">
        <w:rPr>
          <w:rFonts w:ascii="Angsana New" w:hAnsi="Angsana New"/>
          <w:sz w:val="28"/>
          <w:szCs w:val="28"/>
        </w:rPr>
        <w:t xml:space="preserve">10 </w:t>
      </w:r>
      <w:r w:rsidRPr="00F3566E">
        <w:rPr>
          <w:rFonts w:ascii="Angsana New" w:hAnsi="Angsana New" w:hint="cs"/>
          <w:sz w:val="28"/>
          <w:szCs w:val="28"/>
          <w:cs/>
        </w:rPr>
        <w:t xml:space="preserve">บาท) เป็น </w:t>
      </w:r>
      <w:r w:rsidRPr="00F3566E">
        <w:rPr>
          <w:rFonts w:ascii="Angsana New" w:hAnsi="Angsana New"/>
          <w:sz w:val="28"/>
          <w:szCs w:val="28"/>
        </w:rPr>
        <w:t xml:space="preserve">50 </w:t>
      </w:r>
      <w:r w:rsidRPr="00F3566E">
        <w:rPr>
          <w:rFonts w:ascii="Angsana New" w:hAnsi="Angsana New" w:hint="cs"/>
          <w:sz w:val="28"/>
          <w:szCs w:val="28"/>
          <w:cs/>
        </w:rPr>
        <w:t>ล้านบาท (</w:t>
      </w:r>
      <w:r w:rsidRPr="00F3566E">
        <w:rPr>
          <w:rFonts w:ascii="Angsana New" w:hAnsi="Angsana New"/>
          <w:sz w:val="28"/>
          <w:szCs w:val="28"/>
        </w:rPr>
        <w:t xml:space="preserve">5,000,000 </w:t>
      </w:r>
      <w:r w:rsidRPr="00F3566E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Pr="00F3566E">
        <w:rPr>
          <w:rFonts w:ascii="Angsana New" w:hAnsi="Angsana New"/>
          <w:sz w:val="28"/>
          <w:szCs w:val="28"/>
        </w:rPr>
        <w:t xml:space="preserve">10 </w:t>
      </w:r>
      <w:r w:rsidRPr="00F3566E">
        <w:rPr>
          <w:rFonts w:ascii="Angsana New" w:hAnsi="Angsana New" w:hint="cs"/>
          <w:sz w:val="28"/>
          <w:szCs w:val="28"/>
          <w:cs/>
        </w:rPr>
        <w:t xml:space="preserve">บาท) โดยบริษัทใช้สิทธิ์จองหุ้นเพิ่มทุนของ </w:t>
      </w:r>
      <w:r w:rsidRPr="00F3566E">
        <w:rPr>
          <w:rFonts w:ascii="Angsana New" w:hAnsi="Angsana New"/>
          <w:sz w:val="28"/>
          <w:szCs w:val="28"/>
        </w:rPr>
        <w:t>UVBGP </w:t>
      </w:r>
      <w:r w:rsidRPr="00F3566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F3566E">
        <w:rPr>
          <w:rFonts w:ascii="Angsana New" w:hAnsi="Angsana New"/>
          <w:sz w:val="28"/>
          <w:szCs w:val="28"/>
        </w:rPr>
        <w:t xml:space="preserve">2,500,000 </w:t>
      </w:r>
      <w:r w:rsidRPr="00F3566E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Pr="00F3566E">
        <w:rPr>
          <w:rFonts w:ascii="Angsana New" w:hAnsi="Angsana New"/>
          <w:sz w:val="28"/>
          <w:szCs w:val="28"/>
        </w:rPr>
        <w:t xml:space="preserve">10 </w:t>
      </w:r>
      <w:r w:rsidRPr="00F3566E">
        <w:rPr>
          <w:rFonts w:ascii="Angsana New" w:hAnsi="Angsana New" w:hint="cs"/>
          <w:sz w:val="28"/>
          <w:szCs w:val="28"/>
          <w:cs/>
        </w:rPr>
        <w:t xml:space="preserve">บาท เป็นจำนวนเงินทั้งสิ้น </w:t>
      </w:r>
      <w:r w:rsidRPr="00F3566E">
        <w:rPr>
          <w:rFonts w:ascii="Angsana New" w:hAnsi="Angsana New"/>
          <w:sz w:val="28"/>
          <w:szCs w:val="28"/>
        </w:rPr>
        <w:t>25 </w:t>
      </w:r>
      <w:r w:rsidRPr="00F3566E">
        <w:rPr>
          <w:rFonts w:ascii="Angsana New" w:hAnsi="Angsana New" w:hint="cs"/>
          <w:sz w:val="28"/>
          <w:szCs w:val="28"/>
          <w:cs/>
        </w:rPr>
        <w:t xml:space="preserve">ล้านบาท และบริษัทสละสิทธิ์จองซื้อหุ้นสามัญเพิ่มทุนใน </w:t>
      </w:r>
      <w:r w:rsidRPr="00F3566E">
        <w:rPr>
          <w:rFonts w:ascii="Angsana New" w:hAnsi="Angsana New"/>
          <w:sz w:val="28"/>
          <w:szCs w:val="28"/>
        </w:rPr>
        <w:t>UVBGP </w:t>
      </w:r>
      <w:r w:rsidRPr="00F3566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F3566E">
        <w:rPr>
          <w:rFonts w:ascii="Angsana New" w:hAnsi="Angsana New"/>
          <w:sz w:val="28"/>
          <w:szCs w:val="28"/>
        </w:rPr>
        <w:t xml:space="preserve">2,250,000 </w:t>
      </w:r>
      <w:r w:rsidRPr="00F3566E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Pr="00F3566E">
        <w:rPr>
          <w:rFonts w:ascii="Angsana New" w:hAnsi="Angsana New"/>
          <w:sz w:val="28"/>
          <w:szCs w:val="28"/>
        </w:rPr>
        <w:t xml:space="preserve">10 </w:t>
      </w:r>
      <w:r w:rsidRPr="00F3566E">
        <w:rPr>
          <w:rFonts w:ascii="Angsana New" w:hAnsi="Angsana New" w:hint="cs"/>
          <w:sz w:val="28"/>
          <w:szCs w:val="28"/>
          <w:cs/>
        </w:rPr>
        <w:t xml:space="preserve">บาท เป็นจำนวนเงินทั้งสิ้น </w:t>
      </w:r>
      <w:r w:rsidRPr="00F3566E">
        <w:rPr>
          <w:rFonts w:ascii="Angsana New" w:hAnsi="Angsana New"/>
          <w:sz w:val="28"/>
          <w:szCs w:val="28"/>
        </w:rPr>
        <w:t>22.50 </w:t>
      </w:r>
      <w:r w:rsidRPr="00F3566E">
        <w:rPr>
          <w:rFonts w:ascii="Angsana New" w:hAnsi="Angsana New" w:hint="cs"/>
          <w:sz w:val="28"/>
          <w:szCs w:val="28"/>
          <w:cs/>
        </w:rPr>
        <w:t>ล้านบาท</w:t>
      </w:r>
      <w:r w:rsidRPr="00F3566E">
        <w:rPr>
          <w:rFonts w:ascii="Angsana New" w:hAnsi="Angsana New"/>
          <w:sz w:val="28"/>
          <w:szCs w:val="28"/>
        </w:rPr>
        <w:t> </w:t>
      </w:r>
      <w:r w:rsidRPr="00F3566E">
        <w:rPr>
          <w:rFonts w:ascii="Angsana New" w:hAnsi="Angsana New" w:hint="cs"/>
          <w:sz w:val="28"/>
          <w:szCs w:val="28"/>
          <w:cs/>
        </w:rPr>
        <w:t>ให้แก่ผู้ร่วมทุน</w:t>
      </w:r>
      <w:r w:rsidRPr="00F3566E">
        <w:rPr>
          <w:rFonts w:ascii="Angsana New" w:hAnsi="Angsana New"/>
          <w:sz w:val="28"/>
          <w:szCs w:val="28"/>
        </w:rPr>
        <w:t> </w:t>
      </w:r>
      <w:r w:rsidRPr="00F3566E">
        <w:rPr>
          <w:rFonts w:ascii="Angsana New" w:hAnsi="Angsana New" w:hint="cs"/>
          <w:sz w:val="28"/>
          <w:szCs w:val="28"/>
          <w:cs/>
        </w:rPr>
        <w:t>ภายหลังการเพิ่มทุนบริษัทและผู้ร่วมทุนจะถือหุ้นใน</w:t>
      </w:r>
      <w:r w:rsidRPr="00F3566E">
        <w:rPr>
          <w:rFonts w:ascii="Angsana New" w:hAnsi="Angsana New"/>
          <w:sz w:val="28"/>
          <w:szCs w:val="28"/>
        </w:rPr>
        <w:t xml:space="preserve"> UVBGP </w:t>
      </w:r>
      <w:r w:rsidRPr="00F3566E">
        <w:rPr>
          <w:rFonts w:ascii="Angsana New" w:hAnsi="Angsana New" w:hint="cs"/>
          <w:sz w:val="28"/>
          <w:szCs w:val="28"/>
          <w:cs/>
        </w:rPr>
        <w:t xml:space="preserve">ในสัดส่วนร้อยละ </w:t>
      </w:r>
      <w:r w:rsidRPr="00F3566E">
        <w:rPr>
          <w:rFonts w:ascii="Angsana New" w:hAnsi="Angsana New"/>
          <w:sz w:val="28"/>
          <w:szCs w:val="28"/>
        </w:rPr>
        <w:t xml:space="preserve">55 </w:t>
      </w:r>
      <w:r w:rsidRPr="00F3566E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3566E">
        <w:rPr>
          <w:rFonts w:ascii="Angsana New" w:hAnsi="Angsana New"/>
          <w:sz w:val="28"/>
          <w:szCs w:val="28"/>
        </w:rPr>
        <w:t xml:space="preserve">45 </w:t>
      </w:r>
      <w:r w:rsidRPr="00F3566E">
        <w:rPr>
          <w:rFonts w:ascii="Angsana New" w:hAnsi="Angsana New" w:hint="cs"/>
          <w:sz w:val="28"/>
          <w:szCs w:val="28"/>
          <w:cs/>
        </w:rPr>
        <w:t>ตามลำดับ</w:t>
      </w:r>
      <w:r w:rsidRPr="00F3566E">
        <w:rPr>
          <w:rFonts w:ascii="Angsana New" w:hAnsi="Angsana New"/>
          <w:sz w:val="28"/>
          <w:szCs w:val="28"/>
        </w:rPr>
        <w:t> </w:t>
      </w:r>
      <w:r w:rsidRPr="00F3566E">
        <w:rPr>
          <w:rFonts w:ascii="Angsana New" w:hAnsi="Angsana New" w:hint="cs"/>
          <w:sz w:val="28"/>
          <w:szCs w:val="28"/>
          <w:cs/>
        </w:rPr>
        <w:t xml:space="preserve">การเปลี่ยนแปลงสัดส่วนการถือหุ้นดังกล่าวไม่ทำให้บริษัทสูญเสียอำนาจการควบคุมใน </w:t>
      </w:r>
      <w:r w:rsidRPr="00F3566E">
        <w:rPr>
          <w:rFonts w:ascii="Angsana New" w:hAnsi="Angsana New"/>
          <w:sz w:val="28"/>
          <w:szCs w:val="28"/>
        </w:rPr>
        <w:t>UVBGP </w:t>
      </w:r>
    </w:p>
    <w:p w14:paraId="6409F3AD" w14:textId="77777777" w:rsidR="00460541" w:rsidRPr="00460541" w:rsidRDefault="00460541" w:rsidP="00460541">
      <w:pPr>
        <w:pStyle w:val="ListParagraph"/>
        <w:rPr>
          <w:rFonts w:ascii="Angsana New" w:hAnsi="Angsana New"/>
          <w:sz w:val="28"/>
          <w:szCs w:val="28"/>
        </w:rPr>
      </w:pPr>
    </w:p>
    <w:p w14:paraId="62EB2154" w14:textId="77777777" w:rsidR="00460541" w:rsidRPr="00460541" w:rsidRDefault="00460541" w:rsidP="00460541">
      <w:pPr>
        <w:pStyle w:val="ListParagraph"/>
        <w:numPr>
          <w:ilvl w:val="0"/>
          <w:numId w:val="42"/>
        </w:numPr>
        <w:ind w:left="900"/>
        <w:rPr>
          <w:rFonts w:ascii="Angsana New" w:hAnsi="Angsana New"/>
          <w:sz w:val="28"/>
          <w:szCs w:val="28"/>
        </w:rPr>
      </w:pPr>
      <w:r w:rsidRPr="00460541">
        <w:rPr>
          <w:rFonts w:ascii="Angsana New" w:hAnsi="Angsana New" w:hint="cs"/>
          <w:sz w:val="28"/>
          <w:szCs w:val="28"/>
          <w:cs/>
        </w:rPr>
        <w:t xml:space="preserve">ตามที่ได้เปิดเผยไว้ในหมายเหตุข้อ </w:t>
      </w:r>
      <w:r w:rsidRPr="00460541">
        <w:rPr>
          <w:rFonts w:ascii="Angsana New" w:hAnsi="Angsana New"/>
          <w:sz w:val="28"/>
          <w:szCs w:val="28"/>
        </w:rPr>
        <w:t xml:space="preserve">4 </w:t>
      </w:r>
      <w:r w:rsidRPr="00460541">
        <w:rPr>
          <w:rFonts w:ascii="Angsana New" w:hAnsi="Angsana New"/>
          <w:sz w:val="28"/>
          <w:szCs w:val="28"/>
          <w:cs/>
        </w:rPr>
        <w:t xml:space="preserve">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60541">
        <w:rPr>
          <w:rFonts w:ascii="Angsana New" w:hAnsi="Angsana New"/>
          <w:sz w:val="28"/>
          <w:szCs w:val="28"/>
        </w:rPr>
        <w:t>2019</w:t>
      </w:r>
      <w:r w:rsidRPr="00460541">
        <w:rPr>
          <w:rFonts w:ascii="Angsana New" w:hAnsi="Angsana New"/>
          <w:sz w:val="28"/>
          <w:szCs w:val="28"/>
          <w:cs/>
        </w:rPr>
        <w:t xml:space="preserve"> (</w:t>
      </w:r>
      <w:r w:rsidRPr="00460541">
        <w:rPr>
          <w:rFonts w:ascii="Angsana New" w:hAnsi="Angsana New"/>
          <w:sz w:val="28"/>
          <w:szCs w:val="28"/>
        </w:rPr>
        <w:t>COVID-19</w:t>
      </w:r>
      <w:r w:rsidRPr="00460541">
        <w:rPr>
          <w:rFonts w:ascii="Angsana New" w:hAnsi="Angsana New"/>
          <w:sz w:val="28"/>
          <w:szCs w:val="28"/>
          <w:cs/>
        </w:rPr>
        <w:t>)</w:t>
      </w:r>
      <w:r w:rsidRPr="00460541">
        <w:rPr>
          <w:rFonts w:ascii="Angsana New" w:hAnsi="Angsana New" w:hint="cs"/>
          <w:sz w:val="28"/>
          <w:szCs w:val="28"/>
          <w:cs/>
        </w:rPr>
        <w:t xml:space="preserve"> โดยแนวปฏิบัติดังกล่าวสิ้นสุดการมีผลบังคับใช้ ณ วันที่ </w:t>
      </w:r>
      <w:r w:rsidRPr="00460541">
        <w:rPr>
          <w:rFonts w:ascii="Angsana New" w:hAnsi="Angsana New"/>
          <w:sz w:val="28"/>
          <w:szCs w:val="28"/>
        </w:rPr>
        <w:t xml:space="preserve">31 </w:t>
      </w:r>
      <w:r w:rsidRPr="0046054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60541">
        <w:rPr>
          <w:rFonts w:ascii="Angsana New" w:hAnsi="Angsana New"/>
          <w:sz w:val="28"/>
          <w:szCs w:val="28"/>
        </w:rPr>
        <w:t>2563</w:t>
      </w:r>
    </w:p>
    <w:p w14:paraId="716A730C" w14:textId="77777777" w:rsidR="00460541" w:rsidRPr="00460541" w:rsidRDefault="00460541" w:rsidP="00460541">
      <w:pPr>
        <w:pStyle w:val="ListParagraph"/>
        <w:ind w:left="1260"/>
        <w:rPr>
          <w:rFonts w:ascii="Angsana New" w:hAnsi="Angsana New"/>
          <w:sz w:val="28"/>
          <w:szCs w:val="28"/>
        </w:rPr>
      </w:pPr>
    </w:p>
    <w:p w14:paraId="1BCC83E7" w14:textId="77777777" w:rsidR="00460541" w:rsidRPr="00460541" w:rsidRDefault="00460541" w:rsidP="00460541">
      <w:pPr>
        <w:pStyle w:val="ListParagraph"/>
        <w:ind w:left="900"/>
        <w:rPr>
          <w:rFonts w:ascii="Angsana New" w:hAnsi="Angsana New"/>
          <w:sz w:val="28"/>
          <w:szCs w:val="28"/>
        </w:rPr>
      </w:pPr>
      <w:r w:rsidRPr="00460541">
        <w:rPr>
          <w:rFonts w:ascii="Angsana New" w:hAnsi="Angsana New" w:hint="cs"/>
          <w:sz w:val="28"/>
          <w:szCs w:val="28"/>
          <w:cs/>
        </w:rPr>
        <w:t xml:space="preserve">การแพร่ระบาดของโรคโควิด </w:t>
      </w:r>
      <w:r w:rsidRPr="00460541">
        <w:rPr>
          <w:rFonts w:ascii="Angsana New" w:hAnsi="Angsana New"/>
          <w:sz w:val="28"/>
          <w:szCs w:val="28"/>
        </w:rPr>
        <w:t xml:space="preserve">19 </w:t>
      </w:r>
      <w:r w:rsidRPr="00460541">
        <w:rPr>
          <w:rFonts w:ascii="Angsana New" w:hAnsi="Angsana New" w:hint="cs"/>
          <w:sz w:val="28"/>
          <w:szCs w:val="28"/>
          <w:cs/>
        </w:rPr>
        <w:t xml:space="preserve"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 </w:t>
      </w:r>
      <w:r w:rsidRPr="00460541">
        <w:rPr>
          <w:rFonts w:ascii="Angsana New" w:hAnsi="Angsana New"/>
          <w:sz w:val="28"/>
          <w:szCs w:val="28"/>
        </w:rPr>
        <w:t xml:space="preserve">(WHO) </w:t>
      </w:r>
      <w:r w:rsidRPr="00460541">
        <w:rPr>
          <w:rFonts w:ascii="Angsana New" w:hAnsi="Angsana New" w:hint="cs"/>
          <w:sz w:val="28"/>
          <w:szCs w:val="28"/>
          <w:cs/>
        </w:rPr>
        <w:t>วัคซีนป้องกัน</w:t>
      </w:r>
      <w:r w:rsidRPr="00460541">
        <w:rPr>
          <w:rFonts w:ascii="Angsana New" w:hAnsi="Angsana New"/>
          <w:sz w:val="28"/>
          <w:szCs w:val="28"/>
          <w:cs/>
        </w:rPr>
        <w:t xml:space="preserve">โรคติดเชื้อไวรัสโคโรนา </w:t>
      </w:r>
      <w:r w:rsidRPr="00460541">
        <w:rPr>
          <w:rFonts w:ascii="Angsana New" w:hAnsi="Angsana New"/>
          <w:sz w:val="28"/>
          <w:szCs w:val="28"/>
        </w:rPr>
        <w:t>2019</w:t>
      </w:r>
      <w:r w:rsidRPr="00460541">
        <w:rPr>
          <w:rFonts w:ascii="Angsana New" w:hAnsi="Angsana New"/>
          <w:sz w:val="28"/>
          <w:szCs w:val="28"/>
          <w:cs/>
        </w:rPr>
        <w:t xml:space="preserve"> (</w:t>
      </w:r>
      <w:r w:rsidRPr="00460541">
        <w:rPr>
          <w:rFonts w:ascii="Angsana New" w:hAnsi="Angsana New"/>
          <w:sz w:val="28"/>
          <w:szCs w:val="28"/>
        </w:rPr>
        <w:t>COVID-19</w:t>
      </w:r>
      <w:r w:rsidRPr="00460541">
        <w:rPr>
          <w:rFonts w:ascii="Angsana New" w:hAnsi="Angsana New"/>
          <w:sz w:val="28"/>
          <w:szCs w:val="28"/>
          <w:cs/>
        </w:rPr>
        <w:t>)</w:t>
      </w:r>
      <w:r w:rsidRPr="00460541">
        <w:rPr>
          <w:rFonts w:ascii="Angsana New" w:hAnsi="Angsana New"/>
          <w:sz w:val="28"/>
          <w:szCs w:val="28"/>
        </w:rPr>
        <w:t xml:space="preserve"> </w:t>
      </w:r>
      <w:r w:rsidRPr="00460541">
        <w:rPr>
          <w:rFonts w:ascii="Angsana New" w:hAnsi="Angsana New" w:hint="cs"/>
          <w:sz w:val="28"/>
          <w:szCs w:val="28"/>
          <w:cs/>
        </w:rPr>
        <w:t xml:space="preserve"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 </w:t>
      </w:r>
    </w:p>
    <w:p w14:paraId="0FED082B" w14:textId="77777777" w:rsidR="00460541" w:rsidRPr="00460541" w:rsidRDefault="00460541" w:rsidP="00460541">
      <w:pPr>
        <w:pStyle w:val="ListParagraph"/>
        <w:ind w:left="900"/>
        <w:rPr>
          <w:rFonts w:ascii="Angsana New" w:hAnsi="Angsana New"/>
          <w:sz w:val="28"/>
          <w:szCs w:val="28"/>
        </w:rPr>
      </w:pPr>
    </w:p>
    <w:p w14:paraId="135F0588" w14:textId="77777777" w:rsidR="00460541" w:rsidRPr="00460541" w:rsidRDefault="00460541" w:rsidP="00460541">
      <w:pPr>
        <w:pStyle w:val="ListParagraph"/>
        <w:ind w:left="900"/>
        <w:rPr>
          <w:rFonts w:ascii="Angsana New" w:hAnsi="Angsana New"/>
          <w:sz w:val="28"/>
          <w:szCs w:val="28"/>
        </w:rPr>
      </w:pPr>
      <w:r w:rsidRPr="00460541">
        <w:rPr>
          <w:rFonts w:ascii="Angsana New" w:hAnsi="Angsana New" w:hint="cs"/>
          <w:sz w:val="28"/>
          <w:szCs w:val="28"/>
          <w:cs/>
        </w:rPr>
        <w:t xml:space="preserve"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 </w:t>
      </w:r>
      <w:r w:rsidRPr="00460541">
        <w:rPr>
          <w:rFonts w:ascii="Angsana New" w:hAnsi="Angsana New"/>
          <w:sz w:val="28"/>
          <w:szCs w:val="28"/>
          <w:cs/>
        </w:rPr>
        <w:t>กลุ่มบริษัท</w:t>
      </w:r>
      <w:r w:rsidRPr="00460541">
        <w:rPr>
          <w:rFonts w:ascii="Angsana New" w:hAnsi="Angsana New" w:hint="cs"/>
          <w:sz w:val="28"/>
          <w:szCs w:val="28"/>
          <w:cs/>
        </w:rPr>
        <w:t xml:space="preserve"> ทั้งนี้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p w14:paraId="4BA3C002" w14:textId="77777777" w:rsidR="00460541" w:rsidRPr="00F3566E" w:rsidRDefault="00460541" w:rsidP="00460541">
      <w:pPr>
        <w:pStyle w:val="ListParagraph"/>
        <w:ind w:left="900"/>
        <w:rPr>
          <w:rFonts w:ascii="Angsana New" w:hAnsi="Angsana New"/>
          <w:sz w:val="28"/>
          <w:szCs w:val="28"/>
        </w:rPr>
      </w:pPr>
    </w:p>
    <w:p w14:paraId="1F6E103B" w14:textId="77777777" w:rsidR="003104B4" w:rsidRDefault="003104B4" w:rsidP="003104B4">
      <w:pPr>
        <w:ind w:left="540"/>
        <w:rPr>
          <w:rFonts w:ascii="Angsana New" w:hAnsi="Angsana New"/>
          <w:sz w:val="28"/>
          <w:szCs w:val="28"/>
          <w:cs/>
        </w:rPr>
      </w:pPr>
    </w:p>
    <w:p w14:paraId="22465F3D" w14:textId="77777777" w:rsidR="00460541" w:rsidRDefault="00460541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15149B3" w14:textId="5222F60E" w:rsidR="00DB76D5" w:rsidRPr="00BE5E74" w:rsidRDefault="00DB76D5" w:rsidP="00DB76D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BE5E74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การจัดประเภทรายการใหม่</w:t>
      </w:r>
    </w:p>
    <w:p w14:paraId="449350E1" w14:textId="62929570" w:rsidR="00DB76D5" w:rsidRPr="00DB76D5" w:rsidRDefault="00DB76D5" w:rsidP="00DB76D5">
      <w:pPr>
        <w:ind w:left="540"/>
        <w:rPr>
          <w:rFonts w:ascii="Angsana New" w:hAnsi="Angsana New"/>
          <w:sz w:val="28"/>
          <w:szCs w:val="28"/>
        </w:rPr>
      </w:pPr>
    </w:p>
    <w:p w14:paraId="251CABCB" w14:textId="77777777" w:rsidR="00DB76D5" w:rsidRPr="00F97E93" w:rsidRDefault="00DB76D5" w:rsidP="00DB76D5">
      <w:pPr>
        <w:autoSpaceDE w:val="0"/>
        <w:autoSpaceDN w:val="0"/>
        <w:adjustRightInd w:val="0"/>
        <w:spacing w:line="240" w:lineRule="auto"/>
        <w:ind w:left="360" w:firstLine="180"/>
        <w:rPr>
          <w:rFonts w:ascii="Angsana New" w:hAnsi="Angsana New"/>
          <w:sz w:val="28"/>
          <w:szCs w:val="28"/>
        </w:rPr>
      </w:pPr>
      <w:r w:rsidRPr="00F97E93">
        <w:rPr>
          <w:rFonts w:ascii="Angsana New" w:hAnsi="Angsana New"/>
          <w:sz w:val="28"/>
          <w:szCs w:val="28"/>
          <w:cs/>
        </w:rPr>
        <w:t xml:space="preserve">รายการบางรายการในงบการเงินปี </w:t>
      </w:r>
      <w:r w:rsidRPr="00F97E9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F97E93">
        <w:rPr>
          <w:rFonts w:ascii="Angsana New" w:hAnsi="Angsana New"/>
          <w:sz w:val="28"/>
          <w:szCs w:val="28"/>
        </w:rPr>
        <w:t xml:space="preserve"> </w:t>
      </w:r>
      <w:r w:rsidRPr="00F97E93">
        <w:rPr>
          <w:rFonts w:ascii="Angsana New" w:hAnsi="Angsana New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Pr="00F97E9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F97E93">
        <w:rPr>
          <w:rFonts w:ascii="Angsana New" w:hAnsi="Angsana New"/>
          <w:sz w:val="28"/>
          <w:szCs w:val="28"/>
        </w:rPr>
        <w:t xml:space="preserve"> </w:t>
      </w:r>
      <w:r w:rsidRPr="00F97E93">
        <w:rPr>
          <w:rFonts w:ascii="Angsana New" w:hAnsi="Angsana New"/>
          <w:sz w:val="28"/>
          <w:szCs w:val="28"/>
          <w:cs/>
        </w:rPr>
        <w:t>มีดังนี้</w:t>
      </w:r>
    </w:p>
    <w:p w14:paraId="2C7BD164" w14:textId="77777777" w:rsidR="00DB76D5" w:rsidRPr="00DB76D5" w:rsidRDefault="00DB76D5" w:rsidP="00DB76D5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360"/>
        <w:gridCol w:w="1440"/>
        <w:gridCol w:w="270"/>
        <w:gridCol w:w="1260"/>
      </w:tblGrid>
      <w:tr w:rsidR="00DB76D5" w:rsidRPr="008860F2" w14:paraId="31C25A1D" w14:textId="77777777" w:rsidTr="009E6212">
        <w:trPr>
          <w:tblHeader/>
        </w:trPr>
        <w:tc>
          <w:tcPr>
            <w:tcW w:w="4770" w:type="dxa"/>
          </w:tcPr>
          <w:p w14:paraId="0F130D7C" w14:textId="77777777" w:rsidR="00DB76D5" w:rsidRPr="008860F2" w:rsidRDefault="00DB76D5" w:rsidP="00DB76D5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5"/>
          </w:tcPr>
          <w:p w14:paraId="68F8F455" w14:textId="77777777" w:rsidR="00DB76D5" w:rsidRPr="008860F2" w:rsidRDefault="00DB76D5" w:rsidP="00DB76D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76D5" w:rsidRPr="008860F2" w14:paraId="6A32A10F" w14:textId="77777777" w:rsidTr="009E6212">
        <w:trPr>
          <w:tblHeader/>
        </w:trPr>
        <w:tc>
          <w:tcPr>
            <w:tcW w:w="4770" w:type="dxa"/>
            <w:vAlign w:val="bottom"/>
          </w:tcPr>
          <w:p w14:paraId="0807E055" w14:textId="77777777" w:rsidR="00DB76D5" w:rsidRPr="008860F2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135CF88" w14:textId="77777777" w:rsidR="00DB76D5" w:rsidRPr="008860F2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78676626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C6C687" w14:textId="77777777" w:rsidR="00DB76D5" w:rsidRPr="008860F2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31BAF34C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1484AC" w14:textId="77777777" w:rsidR="00DB76D5" w:rsidRPr="008860F2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DB76D5" w:rsidRPr="008860F2" w14:paraId="73D98A4B" w14:textId="77777777" w:rsidTr="009E6212">
        <w:trPr>
          <w:tblHeader/>
        </w:trPr>
        <w:tc>
          <w:tcPr>
            <w:tcW w:w="4770" w:type="dxa"/>
            <w:vAlign w:val="bottom"/>
          </w:tcPr>
          <w:p w14:paraId="3359AFEA" w14:textId="77777777" w:rsidR="00DB76D5" w:rsidRPr="008860F2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BE7A54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3067A595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482065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510F7F4F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93D184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DB76D5" w:rsidRPr="008860F2" w14:paraId="67D22B24" w14:textId="77777777" w:rsidTr="009E6212">
        <w:trPr>
          <w:tblHeader/>
        </w:trPr>
        <w:tc>
          <w:tcPr>
            <w:tcW w:w="4770" w:type="dxa"/>
            <w:vAlign w:val="bottom"/>
          </w:tcPr>
          <w:p w14:paraId="7B9B5B2D" w14:textId="77777777" w:rsidR="00DB76D5" w:rsidRPr="008860F2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05B7F9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006F9138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22C8F1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88396D9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3EEB34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DB76D5" w:rsidRPr="008860F2" w14:paraId="7C659ACB" w14:textId="77777777" w:rsidTr="009E6212">
        <w:trPr>
          <w:tblHeader/>
        </w:trPr>
        <w:tc>
          <w:tcPr>
            <w:tcW w:w="4770" w:type="dxa"/>
            <w:vAlign w:val="bottom"/>
          </w:tcPr>
          <w:p w14:paraId="04CDEAA9" w14:textId="77777777" w:rsidR="00DB76D5" w:rsidRPr="008860F2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</w:tcPr>
          <w:p w14:paraId="6AAFFC0E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E6212" w:rsidRPr="00177C71" w14:paraId="173C1605" w14:textId="77777777" w:rsidTr="009E6212">
        <w:tc>
          <w:tcPr>
            <w:tcW w:w="4770" w:type="dxa"/>
          </w:tcPr>
          <w:p w14:paraId="49A0CA29" w14:textId="37AC856C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6209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="008C6C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C6C8A" w:rsidRPr="008C6C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C6C8A" w:rsidRPr="008C6C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C6C8A" w:rsidRPr="008C6C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8C6C8A" w:rsidRPr="008C6C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8C6C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8785F29" w14:textId="77777777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CE780AE" w14:textId="77777777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409CC7" w14:textId="77777777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CB6B04" w14:textId="77777777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D5416F" w14:textId="77777777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6212" w:rsidRPr="00177C71" w14:paraId="55FCFCA7" w14:textId="77777777" w:rsidTr="009E6212">
        <w:tc>
          <w:tcPr>
            <w:tcW w:w="4770" w:type="dxa"/>
          </w:tcPr>
          <w:p w14:paraId="7725775C" w14:textId="30291C62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6212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</w:tcPr>
          <w:p w14:paraId="7360F171" w14:textId="03173ED1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91B60FA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644A6F" w14:textId="0D2DF55F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(3.10)</w:t>
            </w:r>
          </w:p>
        </w:tc>
        <w:tc>
          <w:tcPr>
            <w:tcW w:w="270" w:type="dxa"/>
          </w:tcPr>
          <w:p w14:paraId="54886894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20D0F5" w14:textId="2E99CA2B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E621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.10)</w:t>
            </w:r>
          </w:p>
        </w:tc>
      </w:tr>
      <w:tr w:rsidR="009E6212" w:rsidRPr="00177C71" w14:paraId="6A462536" w14:textId="77777777" w:rsidTr="009E6212">
        <w:tc>
          <w:tcPr>
            <w:tcW w:w="4770" w:type="dxa"/>
          </w:tcPr>
          <w:p w14:paraId="65756E9A" w14:textId="0933FD8D" w:rsidR="009E6212" w:rsidRPr="009E6212" w:rsidRDefault="009E6212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E6212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65210546" w14:textId="1184C964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(17.04)</w:t>
            </w:r>
          </w:p>
        </w:tc>
        <w:tc>
          <w:tcPr>
            <w:tcW w:w="360" w:type="dxa"/>
          </w:tcPr>
          <w:p w14:paraId="3ED44DE2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BCAFD0" w14:textId="75F1B014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3.10</w:t>
            </w:r>
          </w:p>
        </w:tc>
        <w:tc>
          <w:tcPr>
            <w:tcW w:w="270" w:type="dxa"/>
          </w:tcPr>
          <w:p w14:paraId="6EB1C129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4C32D0" w14:textId="404D0E0F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E6212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9E6212">
              <w:rPr>
                <w:rFonts w:ascii="Angsana New" w:hAnsi="Angsana New"/>
                <w:sz w:val="28"/>
                <w:szCs w:val="28"/>
              </w:rPr>
              <w:t>94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6212" w:rsidRPr="00177C71" w14:paraId="0C7EFC51" w14:textId="77777777" w:rsidTr="009E6212">
        <w:tc>
          <w:tcPr>
            <w:tcW w:w="4770" w:type="dxa"/>
          </w:tcPr>
          <w:p w14:paraId="200E65AE" w14:textId="77245923" w:rsidR="009E6212" w:rsidRPr="009E6212" w:rsidRDefault="009E6212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E621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635F8E9D" w14:textId="7DCF9E9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3EF0509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A1089A" w14:textId="33D0F9C0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(7.18)</w:t>
            </w:r>
          </w:p>
        </w:tc>
        <w:tc>
          <w:tcPr>
            <w:tcW w:w="270" w:type="dxa"/>
          </w:tcPr>
          <w:p w14:paraId="33D3F016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AE444C" w14:textId="7C45DC66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E6212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9E621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8)</w:t>
            </w:r>
          </w:p>
        </w:tc>
      </w:tr>
      <w:tr w:rsidR="009E6212" w:rsidRPr="00177C71" w14:paraId="427F196D" w14:textId="77777777" w:rsidTr="009E6212">
        <w:tc>
          <w:tcPr>
            <w:tcW w:w="4770" w:type="dxa"/>
          </w:tcPr>
          <w:p w14:paraId="7EA267B2" w14:textId="542CB23E" w:rsidR="009E6212" w:rsidRPr="009E6212" w:rsidRDefault="009E6212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E6212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37710150" w14:textId="5AD483D5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(8.15)</w:t>
            </w:r>
          </w:p>
        </w:tc>
        <w:tc>
          <w:tcPr>
            <w:tcW w:w="360" w:type="dxa"/>
          </w:tcPr>
          <w:p w14:paraId="054C3867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1C6ED4" w14:textId="6477E8E8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7.18</w:t>
            </w:r>
          </w:p>
        </w:tc>
        <w:tc>
          <w:tcPr>
            <w:tcW w:w="270" w:type="dxa"/>
          </w:tcPr>
          <w:p w14:paraId="55D4A9AF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7E8347" w14:textId="3CEB1C51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</w:t>
            </w:r>
            <w:r w:rsidRPr="009E6212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9E6212" w:rsidRPr="00177C71" w14:paraId="0CA617C8" w14:textId="77777777" w:rsidTr="009E6212">
        <w:tc>
          <w:tcPr>
            <w:tcW w:w="4770" w:type="dxa"/>
          </w:tcPr>
          <w:p w14:paraId="20FF5440" w14:textId="77777777" w:rsidR="009E6212" w:rsidRPr="007D41A5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E4FD311" w14:textId="77777777" w:rsidR="009E6212" w:rsidRPr="007D41A5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14:paraId="57613FBD" w14:textId="77777777" w:rsidR="009E6212" w:rsidRPr="007D41A5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D72C92" w14:textId="73328AA6" w:rsidR="009E6212" w:rsidRPr="007D41A5" w:rsidRDefault="009E6212" w:rsidP="009E6212">
            <w:pPr>
              <w:spacing w:line="240" w:lineRule="auto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D41A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D5C0FF" w14:textId="77777777" w:rsidR="009E6212" w:rsidRPr="007D41A5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59B5F5" w14:textId="77777777" w:rsidR="009E6212" w:rsidRPr="007D41A5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E6212" w:rsidRPr="00177C71" w14:paraId="770A0AE6" w14:textId="77777777" w:rsidTr="009E6212">
        <w:tc>
          <w:tcPr>
            <w:tcW w:w="4770" w:type="dxa"/>
          </w:tcPr>
          <w:p w14:paraId="5AEAF85D" w14:textId="77777777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46F7E4" w14:textId="77777777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4A09E66" w14:textId="77777777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0E98E38" w14:textId="77777777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1B8B0" w14:textId="77777777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16F035" w14:textId="77777777" w:rsidR="009E6212" w:rsidRPr="00177C71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B76D5" w:rsidRPr="00177C71" w14:paraId="2DF3837D" w14:textId="77777777" w:rsidTr="009E6212">
        <w:tc>
          <w:tcPr>
            <w:tcW w:w="4770" w:type="dxa"/>
          </w:tcPr>
          <w:p w14:paraId="60F06BA9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77C7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025F0D70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3932967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A8123D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D07305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D95DE3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B76D5" w:rsidRPr="00177C71" w14:paraId="1D184C89" w14:textId="77777777" w:rsidTr="009E6212">
        <w:tc>
          <w:tcPr>
            <w:tcW w:w="4770" w:type="dxa"/>
          </w:tcPr>
          <w:p w14:paraId="72082AD3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3E5FD2E2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D29EB75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3AF305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89E90D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BE5039" w14:textId="77777777" w:rsidR="00DB76D5" w:rsidRPr="00177C71" w:rsidRDefault="00DB76D5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B76D5" w:rsidRPr="00F97E93" w14:paraId="68363BF4" w14:textId="77777777" w:rsidTr="009E6212">
        <w:tc>
          <w:tcPr>
            <w:tcW w:w="4770" w:type="dxa"/>
          </w:tcPr>
          <w:p w14:paraId="483CF597" w14:textId="77777777" w:rsidR="00DB76D5" w:rsidRPr="00F97E93" w:rsidRDefault="00DB76D5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65A6892E" w14:textId="77777777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(372.61)</w:t>
            </w:r>
          </w:p>
        </w:tc>
        <w:tc>
          <w:tcPr>
            <w:tcW w:w="360" w:type="dxa"/>
          </w:tcPr>
          <w:p w14:paraId="40E9960F" w14:textId="77777777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2E89F3" w14:textId="3D46ADFE" w:rsidR="00DB76D5" w:rsidRPr="003121E9" w:rsidRDefault="00593B64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(</w:t>
            </w:r>
            <w:r w:rsidR="00DB76D5" w:rsidRPr="003121E9">
              <w:rPr>
                <w:rFonts w:ascii="Angsana New" w:hAnsi="Angsana New"/>
                <w:sz w:val="28"/>
                <w:szCs w:val="28"/>
              </w:rPr>
              <w:t>1</w:t>
            </w:r>
            <w:r w:rsidRPr="003121E9">
              <w:rPr>
                <w:rFonts w:ascii="Angsana New" w:hAnsi="Angsana New"/>
                <w:sz w:val="28"/>
                <w:szCs w:val="28"/>
              </w:rPr>
              <w:t>2</w:t>
            </w:r>
            <w:r w:rsidR="00DB76D5" w:rsidRPr="003121E9">
              <w:rPr>
                <w:rFonts w:ascii="Angsana New" w:hAnsi="Angsana New"/>
                <w:sz w:val="28"/>
                <w:szCs w:val="28"/>
              </w:rPr>
              <w:t>.</w:t>
            </w:r>
            <w:r w:rsidRPr="003121E9">
              <w:rPr>
                <w:rFonts w:ascii="Angsana New" w:hAnsi="Angsana New"/>
                <w:sz w:val="28"/>
                <w:szCs w:val="28"/>
              </w:rPr>
              <w:t>2</w:t>
            </w:r>
            <w:r w:rsidR="00DB76D5" w:rsidRPr="003121E9">
              <w:rPr>
                <w:rFonts w:ascii="Angsana New" w:hAnsi="Angsana New"/>
                <w:sz w:val="28"/>
                <w:szCs w:val="28"/>
              </w:rPr>
              <w:t>5</w:t>
            </w:r>
            <w:r w:rsidRPr="003121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6F1A94" w14:textId="77777777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5B5770" w14:textId="168C3AF1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(3</w:t>
            </w:r>
            <w:r w:rsidR="00593B64" w:rsidRPr="003121E9">
              <w:rPr>
                <w:rFonts w:ascii="Angsana New" w:hAnsi="Angsana New"/>
                <w:sz w:val="28"/>
                <w:szCs w:val="28"/>
              </w:rPr>
              <w:t>84.86</w:t>
            </w:r>
            <w:r w:rsidRPr="003121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3B64" w:rsidRPr="00F97E93" w14:paraId="6D9A355D" w14:textId="77777777" w:rsidTr="009E6212">
        <w:tc>
          <w:tcPr>
            <w:tcW w:w="4770" w:type="dxa"/>
          </w:tcPr>
          <w:p w14:paraId="45DCEB73" w14:textId="62F879E9" w:rsidR="00593B64" w:rsidRDefault="00593B64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รายได้จากธุรกิจโรงแรม</w:t>
            </w:r>
          </w:p>
        </w:tc>
        <w:tc>
          <w:tcPr>
            <w:tcW w:w="1350" w:type="dxa"/>
          </w:tcPr>
          <w:p w14:paraId="474172AB" w14:textId="39D2FDD4" w:rsidR="00593B64" w:rsidRPr="003121E9" w:rsidRDefault="00593B64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(13.60)</w:t>
            </w:r>
          </w:p>
        </w:tc>
        <w:tc>
          <w:tcPr>
            <w:tcW w:w="360" w:type="dxa"/>
          </w:tcPr>
          <w:p w14:paraId="34D8E66F" w14:textId="77777777" w:rsidR="00593B64" w:rsidRPr="003121E9" w:rsidRDefault="00593B64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0D01C7" w14:textId="585675E5" w:rsidR="00593B64" w:rsidRPr="003121E9" w:rsidRDefault="00593B64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13.60</w:t>
            </w:r>
          </w:p>
        </w:tc>
        <w:tc>
          <w:tcPr>
            <w:tcW w:w="270" w:type="dxa"/>
          </w:tcPr>
          <w:p w14:paraId="0E09CD6B" w14:textId="77777777" w:rsidR="00593B64" w:rsidRPr="003121E9" w:rsidRDefault="00593B64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1A3619" w14:textId="66BF5837" w:rsidR="00593B64" w:rsidRPr="003121E9" w:rsidRDefault="00593B64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76D5" w:rsidRPr="00F97E93" w14:paraId="5B43F49E" w14:textId="77777777" w:rsidTr="009E6212">
        <w:tc>
          <w:tcPr>
            <w:tcW w:w="4770" w:type="dxa"/>
          </w:tcPr>
          <w:p w14:paraId="03A6E3E6" w14:textId="77777777" w:rsidR="00DB76D5" w:rsidRPr="00F97E93" w:rsidRDefault="00DB76D5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3481A361" w14:textId="77777777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(4.71)</w:t>
            </w:r>
          </w:p>
        </w:tc>
        <w:tc>
          <w:tcPr>
            <w:tcW w:w="360" w:type="dxa"/>
          </w:tcPr>
          <w:p w14:paraId="6C659C3F" w14:textId="77777777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281F31" w14:textId="77777777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(1.35)</w:t>
            </w:r>
          </w:p>
        </w:tc>
        <w:tc>
          <w:tcPr>
            <w:tcW w:w="270" w:type="dxa"/>
          </w:tcPr>
          <w:p w14:paraId="4B41497B" w14:textId="77777777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ACD3BE" w14:textId="77777777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(6.06)</w:t>
            </w:r>
          </w:p>
        </w:tc>
      </w:tr>
      <w:tr w:rsidR="00DB76D5" w:rsidRPr="008860F2" w14:paraId="1DD596FF" w14:textId="77777777" w:rsidTr="009E6212">
        <w:tc>
          <w:tcPr>
            <w:tcW w:w="4770" w:type="dxa"/>
            <w:vAlign w:val="center"/>
          </w:tcPr>
          <w:p w14:paraId="590C2E02" w14:textId="77777777" w:rsidR="00DB76D5" w:rsidRPr="008860F2" w:rsidRDefault="00DB76D5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434DF00C" w14:textId="77777777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363.24</w:t>
            </w:r>
          </w:p>
        </w:tc>
        <w:tc>
          <w:tcPr>
            <w:tcW w:w="360" w:type="dxa"/>
          </w:tcPr>
          <w:p w14:paraId="1FFED6BA" w14:textId="77777777" w:rsidR="00DB76D5" w:rsidRPr="003121E9" w:rsidRDefault="00DB76D5" w:rsidP="00DB76D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80534C" w14:textId="72D77005" w:rsidR="00DB76D5" w:rsidRPr="003121E9" w:rsidRDefault="009315B9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10.12</w:t>
            </w:r>
          </w:p>
        </w:tc>
        <w:tc>
          <w:tcPr>
            <w:tcW w:w="270" w:type="dxa"/>
          </w:tcPr>
          <w:p w14:paraId="6C084726" w14:textId="77777777" w:rsidR="00DB76D5" w:rsidRPr="003121E9" w:rsidRDefault="00DB76D5" w:rsidP="00DB76D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E7405" w14:textId="143CA73D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3</w:t>
            </w:r>
            <w:r w:rsidR="00B1686A" w:rsidRPr="003121E9">
              <w:rPr>
                <w:rFonts w:ascii="Angsana New" w:hAnsi="Angsana New"/>
                <w:sz w:val="28"/>
                <w:szCs w:val="28"/>
              </w:rPr>
              <w:t>7</w:t>
            </w:r>
            <w:r w:rsidR="009315B9" w:rsidRPr="003121E9">
              <w:rPr>
                <w:rFonts w:ascii="Angsana New" w:hAnsi="Angsana New"/>
                <w:sz w:val="28"/>
                <w:szCs w:val="28"/>
              </w:rPr>
              <w:t>3.</w:t>
            </w:r>
            <w:r w:rsidR="00B1686A" w:rsidRPr="003121E9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593B64" w:rsidRPr="008860F2" w14:paraId="71D4E9A5" w14:textId="77777777" w:rsidTr="009E6212">
        <w:tc>
          <w:tcPr>
            <w:tcW w:w="4770" w:type="dxa"/>
            <w:vAlign w:val="center"/>
          </w:tcPr>
          <w:p w14:paraId="5C3F0EA5" w14:textId="13CA59A3" w:rsidR="00593B64" w:rsidRDefault="00593B64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ต้นทุนธุรกิจโรงแรม</w:t>
            </w:r>
          </w:p>
        </w:tc>
        <w:tc>
          <w:tcPr>
            <w:tcW w:w="1350" w:type="dxa"/>
          </w:tcPr>
          <w:p w14:paraId="7A21C341" w14:textId="44D873EE" w:rsidR="00593B64" w:rsidRPr="003121E9" w:rsidRDefault="00593B64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16.42</w:t>
            </w:r>
          </w:p>
        </w:tc>
        <w:tc>
          <w:tcPr>
            <w:tcW w:w="360" w:type="dxa"/>
          </w:tcPr>
          <w:p w14:paraId="7C4C835B" w14:textId="77777777" w:rsidR="00593B64" w:rsidRPr="003121E9" w:rsidRDefault="00593B64" w:rsidP="00DB76D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5825E2" w14:textId="7FB53199" w:rsidR="00593B64" w:rsidRPr="003121E9" w:rsidRDefault="00593B64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(16.42)</w:t>
            </w:r>
          </w:p>
        </w:tc>
        <w:tc>
          <w:tcPr>
            <w:tcW w:w="270" w:type="dxa"/>
          </w:tcPr>
          <w:p w14:paraId="36B21144" w14:textId="77777777" w:rsidR="00593B64" w:rsidRPr="003121E9" w:rsidRDefault="00593B64" w:rsidP="00DB76D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4D2016" w14:textId="653CC0DA" w:rsidR="00593B64" w:rsidRPr="003121E9" w:rsidRDefault="00593B64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3BD0" w:rsidRPr="008860F2" w14:paraId="6C348D98" w14:textId="77777777" w:rsidTr="009E6212">
        <w:tc>
          <w:tcPr>
            <w:tcW w:w="4770" w:type="dxa"/>
            <w:vAlign w:val="center"/>
          </w:tcPr>
          <w:p w14:paraId="29DA1B65" w14:textId="7D013C76" w:rsidR="005B3BD0" w:rsidRDefault="005B3BD0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ต้นทุนค่าการจัดการ</w:t>
            </w:r>
          </w:p>
        </w:tc>
        <w:tc>
          <w:tcPr>
            <w:tcW w:w="1350" w:type="dxa"/>
          </w:tcPr>
          <w:p w14:paraId="2F59CA2F" w14:textId="3519489B" w:rsidR="005B3BD0" w:rsidRPr="003121E9" w:rsidRDefault="005B3BD0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3.10</w:t>
            </w:r>
          </w:p>
        </w:tc>
        <w:tc>
          <w:tcPr>
            <w:tcW w:w="360" w:type="dxa"/>
          </w:tcPr>
          <w:p w14:paraId="22AE3468" w14:textId="77777777" w:rsidR="005B3BD0" w:rsidRPr="003121E9" w:rsidRDefault="005B3BD0" w:rsidP="00DB76D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1D50A0" w14:textId="7783C193" w:rsidR="005B3BD0" w:rsidRPr="003121E9" w:rsidRDefault="005B3BD0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1.26</w:t>
            </w:r>
          </w:p>
        </w:tc>
        <w:tc>
          <w:tcPr>
            <w:tcW w:w="270" w:type="dxa"/>
          </w:tcPr>
          <w:p w14:paraId="4FAAD19B" w14:textId="77777777" w:rsidR="005B3BD0" w:rsidRPr="003121E9" w:rsidRDefault="005B3BD0" w:rsidP="00DB76D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380C16" w14:textId="28F1EC25" w:rsidR="005B3BD0" w:rsidRPr="003121E9" w:rsidRDefault="005B3BD0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4.36</w:t>
            </w:r>
          </w:p>
        </w:tc>
      </w:tr>
      <w:tr w:rsidR="00DB76D5" w:rsidRPr="008860F2" w14:paraId="20AD71C2" w14:textId="77777777" w:rsidTr="009E6212">
        <w:tc>
          <w:tcPr>
            <w:tcW w:w="4770" w:type="dxa"/>
            <w:vAlign w:val="center"/>
          </w:tcPr>
          <w:p w14:paraId="260E6A70" w14:textId="77777777" w:rsidR="00DB76D5" w:rsidRPr="008860F2" w:rsidRDefault="00DB76D5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12160E33" w14:textId="6A449D3D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78.3</w:t>
            </w:r>
            <w:r w:rsidR="003121E9" w:rsidRPr="003121E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60" w:type="dxa"/>
          </w:tcPr>
          <w:p w14:paraId="732B8740" w14:textId="77777777" w:rsidR="00DB76D5" w:rsidRPr="003121E9" w:rsidRDefault="00DB76D5" w:rsidP="00DB76D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F0A273" w14:textId="74D90AE1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2.9</w:t>
            </w:r>
            <w:r w:rsidR="003121E9" w:rsidRPr="003121E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5950DE4" w14:textId="77777777" w:rsidR="00DB76D5" w:rsidRPr="003121E9" w:rsidRDefault="00DB76D5" w:rsidP="00DB76D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429DD3" w14:textId="5210B3C4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81.28</w:t>
            </w:r>
          </w:p>
        </w:tc>
      </w:tr>
      <w:tr w:rsidR="00DB76D5" w:rsidRPr="008860F2" w14:paraId="712A21F6" w14:textId="77777777" w:rsidTr="009E6212">
        <w:tc>
          <w:tcPr>
            <w:tcW w:w="4770" w:type="dxa"/>
            <w:vAlign w:val="center"/>
          </w:tcPr>
          <w:p w14:paraId="0B817D48" w14:textId="5BA3F6B7" w:rsidR="00DB76D5" w:rsidRDefault="00DB76D5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1AFE164" w14:textId="339397F6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136.46</w:t>
            </w:r>
          </w:p>
        </w:tc>
        <w:tc>
          <w:tcPr>
            <w:tcW w:w="360" w:type="dxa"/>
          </w:tcPr>
          <w:p w14:paraId="53666F93" w14:textId="77777777" w:rsidR="00DB76D5" w:rsidRPr="003121E9" w:rsidRDefault="00DB76D5" w:rsidP="00DB76D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347BA" w14:textId="311560E3" w:rsidR="00DB76D5" w:rsidRPr="003121E9" w:rsidRDefault="005B3BD0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2.13</w:t>
            </w:r>
          </w:p>
        </w:tc>
        <w:tc>
          <w:tcPr>
            <w:tcW w:w="270" w:type="dxa"/>
          </w:tcPr>
          <w:p w14:paraId="13737594" w14:textId="77777777" w:rsidR="00DB76D5" w:rsidRPr="003121E9" w:rsidRDefault="00DB76D5" w:rsidP="00DB76D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725B6C" w14:textId="37D7EB46" w:rsidR="00DB76D5" w:rsidRPr="003121E9" w:rsidRDefault="00DB76D5" w:rsidP="00DB76D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121E9">
              <w:rPr>
                <w:rFonts w:ascii="Angsana New" w:hAnsi="Angsana New"/>
                <w:sz w:val="28"/>
                <w:szCs w:val="28"/>
              </w:rPr>
              <w:t>13</w:t>
            </w:r>
            <w:r w:rsidR="008D0CF9" w:rsidRPr="003121E9">
              <w:rPr>
                <w:rFonts w:ascii="Angsana New" w:hAnsi="Angsana New"/>
                <w:sz w:val="28"/>
                <w:szCs w:val="28"/>
              </w:rPr>
              <w:t>8.59</w:t>
            </w:r>
          </w:p>
        </w:tc>
      </w:tr>
      <w:tr w:rsidR="00DB76D5" w:rsidRPr="008860F2" w14:paraId="5B8F1EA6" w14:textId="77777777" w:rsidTr="009E6212">
        <w:tc>
          <w:tcPr>
            <w:tcW w:w="4770" w:type="dxa"/>
          </w:tcPr>
          <w:p w14:paraId="38F1EB9B" w14:textId="77777777" w:rsidR="00DB76D5" w:rsidRPr="007D41A5" w:rsidRDefault="00DB76D5" w:rsidP="00DB76D5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3E861C4" w14:textId="77777777" w:rsidR="00DB76D5" w:rsidRPr="007D41A5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4FB687A" w14:textId="77777777" w:rsidR="00DB76D5" w:rsidRPr="007D41A5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E40D13" w14:textId="77777777" w:rsidR="00DB76D5" w:rsidRPr="007D41A5" w:rsidRDefault="00DB76D5" w:rsidP="00DB76D5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D41A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D67C61" w14:textId="77777777" w:rsidR="00DB76D5" w:rsidRPr="007D41A5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6E4D10" w14:textId="77777777" w:rsidR="00DB76D5" w:rsidRPr="007D41A5" w:rsidRDefault="00DB76D5" w:rsidP="00DB76D5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E7F5A3F" w14:textId="77777777" w:rsidR="00DB76D5" w:rsidRPr="009E6212" w:rsidRDefault="00DB76D5" w:rsidP="0048165F">
      <w:pPr>
        <w:ind w:left="540"/>
        <w:rPr>
          <w:rFonts w:ascii="Angsana New" w:hAnsi="Angsana New"/>
          <w:sz w:val="14"/>
          <w:szCs w:val="14"/>
        </w:rPr>
      </w:pPr>
    </w:p>
    <w:p w14:paraId="71251112" w14:textId="77777777" w:rsidR="00460541" w:rsidRDefault="00460541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360"/>
        <w:gridCol w:w="1440"/>
        <w:gridCol w:w="270"/>
        <w:gridCol w:w="1260"/>
      </w:tblGrid>
      <w:tr w:rsidR="00DB76D5" w:rsidRPr="008860F2" w14:paraId="65361A1C" w14:textId="77777777" w:rsidTr="009E6212">
        <w:trPr>
          <w:tblHeader/>
        </w:trPr>
        <w:tc>
          <w:tcPr>
            <w:tcW w:w="4770" w:type="dxa"/>
          </w:tcPr>
          <w:p w14:paraId="31111C5A" w14:textId="00C06D13" w:rsidR="00DB76D5" w:rsidRPr="008860F2" w:rsidRDefault="00DB76D5" w:rsidP="00DB76D5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5"/>
          </w:tcPr>
          <w:p w14:paraId="78796C21" w14:textId="77777777" w:rsidR="00DB76D5" w:rsidRPr="008860F2" w:rsidRDefault="00DB76D5" w:rsidP="00DB76D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B76D5" w:rsidRPr="008860F2" w14:paraId="37CECF57" w14:textId="77777777" w:rsidTr="009E6212">
        <w:trPr>
          <w:tblHeader/>
        </w:trPr>
        <w:tc>
          <w:tcPr>
            <w:tcW w:w="4770" w:type="dxa"/>
            <w:vAlign w:val="bottom"/>
          </w:tcPr>
          <w:p w14:paraId="67948234" w14:textId="77777777" w:rsidR="00DB76D5" w:rsidRPr="008860F2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540385" w14:textId="77777777" w:rsidR="00DB76D5" w:rsidRPr="008860F2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7D17DE1A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B09504" w14:textId="77777777" w:rsidR="00DB76D5" w:rsidRPr="008860F2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6C5180CF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C7748C" w14:textId="77777777" w:rsidR="00DB76D5" w:rsidRPr="008860F2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DB76D5" w:rsidRPr="008860F2" w14:paraId="775CF389" w14:textId="77777777" w:rsidTr="009E6212">
        <w:trPr>
          <w:tblHeader/>
        </w:trPr>
        <w:tc>
          <w:tcPr>
            <w:tcW w:w="4770" w:type="dxa"/>
            <w:vAlign w:val="bottom"/>
          </w:tcPr>
          <w:p w14:paraId="13F50417" w14:textId="77777777" w:rsidR="00DB76D5" w:rsidRPr="008860F2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9AAA4C5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627FFF2B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6CFA26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66C5625D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5B6C77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DB76D5" w:rsidRPr="008860F2" w14:paraId="266B9B2D" w14:textId="77777777" w:rsidTr="009E6212">
        <w:trPr>
          <w:tblHeader/>
        </w:trPr>
        <w:tc>
          <w:tcPr>
            <w:tcW w:w="4770" w:type="dxa"/>
            <w:vAlign w:val="bottom"/>
          </w:tcPr>
          <w:p w14:paraId="43F7B499" w14:textId="77777777" w:rsidR="00DB76D5" w:rsidRPr="008860F2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0D825BB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4F2C29BC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49F0FA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6BAEA54C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0845D4" w14:textId="77777777" w:rsidR="00DB76D5" w:rsidRPr="008860F2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DB76D5" w:rsidRPr="008860F2" w14:paraId="5EE54AEA" w14:textId="77777777" w:rsidTr="009E6212">
        <w:trPr>
          <w:tblHeader/>
        </w:trPr>
        <w:tc>
          <w:tcPr>
            <w:tcW w:w="4770" w:type="dxa"/>
            <w:vAlign w:val="bottom"/>
          </w:tcPr>
          <w:p w14:paraId="092CD9EE" w14:textId="77777777" w:rsidR="00DB76D5" w:rsidRPr="008860F2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</w:tcPr>
          <w:p w14:paraId="18B12501" w14:textId="77777777" w:rsidR="00DB76D5" w:rsidRPr="008860F2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E6212" w:rsidRPr="00177C71" w14:paraId="2F380FED" w14:textId="77777777" w:rsidTr="009E6212">
        <w:tc>
          <w:tcPr>
            <w:tcW w:w="4770" w:type="dxa"/>
          </w:tcPr>
          <w:p w14:paraId="2D3EB3F2" w14:textId="1FD8D224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6209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="008C6C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C6C8A" w:rsidRPr="008C6C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C6C8A" w:rsidRPr="008C6C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C6C8A" w:rsidRPr="008C6C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8C6C8A" w:rsidRPr="008C6C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8C6C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98A0954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F94C11F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C1816E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F1129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920E36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6212" w:rsidRPr="00177C71" w14:paraId="1D413977" w14:textId="77777777" w:rsidTr="009E6212">
        <w:tc>
          <w:tcPr>
            <w:tcW w:w="4770" w:type="dxa"/>
          </w:tcPr>
          <w:p w14:paraId="14C7B691" w14:textId="26A279BD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6212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</w:tcPr>
          <w:p w14:paraId="4CB38662" w14:textId="002FECF8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E372FCD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3188EA" w14:textId="56150A10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(1.55)</w:t>
            </w:r>
          </w:p>
        </w:tc>
        <w:tc>
          <w:tcPr>
            <w:tcW w:w="270" w:type="dxa"/>
          </w:tcPr>
          <w:p w14:paraId="755E50BF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4CA420" w14:textId="7F26797C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(1.55)</w:t>
            </w:r>
          </w:p>
        </w:tc>
      </w:tr>
      <w:tr w:rsidR="009E6212" w:rsidRPr="00177C71" w14:paraId="2B859D2B" w14:textId="77777777" w:rsidTr="009E6212">
        <w:tc>
          <w:tcPr>
            <w:tcW w:w="4770" w:type="dxa"/>
          </w:tcPr>
          <w:p w14:paraId="6A465BE6" w14:textId="3C148B29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6212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2840864F" w14:textId="60F8FCB1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(5.04)</w:t>
            </w:r>
          </w:p>
        </w:tc>
        <w:tc>
          <w:tcPr>
            <w:tcW w:w="360" w:type="dxa"/>
          </w:tcPr>
          <w:p w14:paraId="4E6D52EC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1319D9" w14:textId="685AC0B3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1.55</w:t>
            </w:r>
          </w:p>
        </w:tc>
        <w:tc>
          <w:tcPr>
            <w:tcW w:w="270" w:type="dxa"/>
          </w:tcPr>
          <w:p w14:paraId="1ED38C2D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B554DE" w14:textId="61744FBF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(3.49)</w:t>
            </w:r>
          </w:p>
        </w:tc>
      </w:tr>
      <w:tr w:rsidR="009E6212" w:rsidRPr="00177C71" w14:paraId="1B321F1F" w14:textId="77777777" w:rsidTr="009E6212">
        <w:tc>
          <w:tcPr>
            <w:tcW w:w="4770" w:type="dxa"/>
          </w:tcPr>
          <w:p w14:paraId="3FEB5044" w14:textId="191D8718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621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41730BC8" w14:textId="4B02EE2A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597D1A4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52868C" w14:textId="7AC6B4C4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(3.53)</w:t>
            </w:r>
          </w:p>
        </w:tc>
        <w:tc>
          <w:tcPr>
            <w:tcW w:w="270" w:type="dxa"/>
          </w:tcPr>
          <w:p w14:paraId="6500A05E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152B7C" w14:textId="2637D8EA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(3.53)</w:t>
            </w:r>
          </w:p>
        </w:tc>
      </w:tr>
      <w:tr w:rsidR="009E6212" w:rsidRPr="00177C71" w14:paraId="606338E8" w14:textId="77777777" w:rsidTr="009E6212">
        <w:tc>
          <w:tcPr>
            <w:tcW w:w="4770" w:type="dxa"/>
          </w:tcPr>
          <w:p w14:paraId="5EFEF34F" w14:textId="04694F0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6212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75C905FF" w14:textId="418F0CDC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(3.95)</w:t>
            </w:r>
          </w:p>
        </w:tc>
        <w:tc>
          <w:tcPr>
            <w:tcW w:w="360" w:type="dxa"/>
          </w:tcPr>
          <w:p w14:paraId="3BF801D8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6B9F33" w14:textId="64945F88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3.53</w:t>
            </w:r>
          </w:p>
        </w:tc>
        <w:tc>
          <w:tcPr>
            <w:tcW w:w="270" w:type="dxa"/>
          </w:tcPr>
          <w:p w14:paraId="1FC7384D" w14:textId="77777777" w:rsidR="009E6212" w:rsidRP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C7B478" w14:textId="451B338C" w:rsidR="009E6212" w:rsidRPr="009E6212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(0.42)</w:t>
            </w:r>
          </w:p>
        </w:tc>
      </w:tr>
      <w:tr w:rsidR="009E6212" w:rsidRPr="00177C71" w14:paraId="51DF6A0C" w14:textId="77777777" w:rsidTr="009E6212">
        <w:tc>
          <w:tcPr>
            <w:tcW w:w="4770" w:type="dxa"/>
          </w:tcPr>
          <w:p w14:paraId="598B09E6" w14:textId="77777777" w:rsidR="009E6212" w:rsidRPr="009B7FE6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607B2CB" w14:textId="77777777" w:rsidR="009E6212" w:rsidRPr="009B7FE6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062E15A" w14:textId="77777777" w:rsidR="009E6212" w:rsidRPr="009B7FE6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6BF7BC" w14:textId="7597D283" w:rsidR="009E6212" w:rsidRPr="009B7FE6" w:rsidRDefault="009E6212" w:rsidP="009E6212">
            <w:pPr>
              <w:spacing w:line="240" w:lineRule="auto"/>
              <w:ind w:right="-29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B7FE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0BD06C" w14:textId="77777777" w:rsidR="009E6212" w:rsidRPr="009B7FE6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479302" w14:textId="77777777" w:rsidR="009E6212" w:rsidRPr="009B7FE6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E6212" w:rsidRPr="00177C71" w14:paraId="0A6756F8" w14:textId="77777777" w:rsidTr="009E6212">
        <w:tc>
          <w:tcPr>
            <w:tcW w:w="4770" w:type="dxa"/>
          </w:tcPr>
          <w:p w14:paraId="1D77CBA7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77C7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17CC7493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9A0FA01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FA3C098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064F4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CDC765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6212" w:rsidRPr="00177C71" w14:paraId="0130C9C0" w14:textId="77777777" w:rsidTr="009E6212">
        <w:tc>
          <w:tcPr>
            <w:tcW w:w="4770" w:type="dxa"/>
          </w:tcPr>
          <w:p w14:paraId="39802383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03DF3402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4DAD4EB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270AF1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DBBC02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C86753" w14:textId="77777777" w:rsidR="009E6212" w:rsidRPr="00177C71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6212" w:rsidRPr="00F97E93" w14:paraId="55E03B79" w14:textId="77777777" w:rsidTr="009E6212">
        <w:tc>
          <w:tcPr>
            <w:tcW w:w="4770" w:type="dxa"/>
          </w:tcPr>
          <w:p w14:paraId="47B8821F" w14:textId="77777777" w:rsidR="009E6212" w:rsidRPr="00F97E93" w:rsidRDefault="009E6212" w:rsidP="009E6212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0C64C206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(1.35)</w:t>
            </w:r>
          </w:p>
        </w:tc>
        <w:tc>
          <w:tcPr>
            <w:tcW w:w="360" w:type="dxa"/>
          </w:tcPr>
          <w:p w14:paraId="10740832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6B197D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1.35</w:t>
            </w:r>
          </w:p>
        </w:tc>
        <w:tc>
          <w:tcPr>
            <w:tcW w:w="270" w:type="dxa"/>
          </w:tcPr>
          <w:p w14:paraId="7DBDBA81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8EEDB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212" w:rsidRPr="00F97E93" w14:paraId="1D05362C" w14:textId="77777777" w:rsidTr="009E6212">
        <w:tc>
          <w:tcPr>
            <w:tcW w:w="4770" w:type="dxa"/>
          </w:tcPr>
          <w:p w14:paraId="16566ACD" w14:textId="77777777" w:rsidR="009E6212" w:rsidRDefault="009E6212" w:rsidP="009E6212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350" w:type="dxa"/>
          </w:tcPr>
          <w:p w14:paraId="0C4BE5C9" w14:textId="77777777" w:rsid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360" w:type="dxa"/>
          </w:tcPr>
          <w:p w14:paraId="56BB030B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70B195" w14:textId="77777777" w:rsid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270" w:type="dxa"/>
          </w:tcPr>
          <w:p w14:paraId="01599340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72A3DD" w14:textId="77777777" w:rsidR="009E6212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212" w:rsidRPr="00F97E93" w14:paraId="24104170" w14:textId="77777777" w:rsidTr="009E6212">
        <w:tc>
          <w:tcPr>
            <w:tcW w:w="4770" w:type="dxa"/>
          </w:tcPr>
          <w:p w14:paraId="6BFBEF9A" w14:textId="77777777" w:rsidR="009E6212" w:rsidRPr="00F97E93" w:rsidRDefault="009E6212" w:rsidP="009E6212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3B23DAEF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(31.67)</w:t>
            </w:r>
          </w:p>
        </w:tc>
        <w:tc>
          <w:tcPr>
            <w:tcW w:w="360" w:type="dxa"/>
          </w:tcPr>
          <w:p w14:paraId="6992E38E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30AB88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(1.41)</w:t>
            </w:r>
          </w:p>
        </w:tc>
        <w:tc>
          <w:tcPr>
            <w:tcW w:w="270" w:type="dxa"/>
          </w:tcPr>
          <w:p w14:paraId="3D315E4B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FB2D94" w14:textId="77777777" w:rsidR="009E6212" w:rsidRPr="00F97E93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(33.08)</w:t>
            </w:r>
          </w:p>
        </w:tc>
      </w:tr>
      <w:tr w:rsidR="009E6212" w:rsidRPr="008860F2" w14:paraId="041EEF1D" w14:textId="77777777" w:rsidTr="009F1A43">
        <w:trPr>
          <w:trHeight w:val="197"/>
        </w:trPr>
        <w:tc>
          <w:tcPr>
            <w:tcW w:w="4770" w:type="dxa"/>
          </w:tcPr>
          <w:p w14:paraId="1EAB21C8" w14:textId="77777777" w:rsidR="009E6212" w:rsidRPr="009B7FE6" w:rsidRDefault="009E6212" w:rsidP="009E621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63BC30F" w14:textId="77777777" w:rsidR="009E6212" w:rsidRPr="009B7FE6" w:rsidRDefault="009E6212" w:rsidP="009E6212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DB6E246" w14:textId="77777777" w:rsidR="009E6212" w:rsidRPr="009B7FE6" w:rsidRDefault="009E6212" w:rsidP="009E6212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1390BD" w14:textId="77777777" w:rsidR="009E6212" w:rsidRPr="009B7FE6" w:rsidRDefault="009E6212" w:rsidP="009E6212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7FE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A47F6C" w14:textId="77777777" w:rsidR="009E6212" w:rsidRPr="009B7FE6" w:rsidRDefault="009E6212" w:rsidP="009E6212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B92721" w14:textId="77777777" w:rsidR="009E6212" w:rsidRPr="009B7FE6" w:rsidRDefault="009E6212" w:rsidP="009E6212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3FFC355" w14:textId="77777777" w:rsidR="009B7FE6" w:rsidRPr="006E5626" w:rsidRDefault="009B7FE6" w:rsidP="0088157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46CBBEDC" w14:textId="739E8922" w:rsidR="00E502CD" w:rsidRPr="001208CC" w:rsidRDefault="00DB76D5" w:rsidP="0088157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E502CD" w:rsidRPr="001208CC" w:rsidSect="00AC7698">
      <w:headerReference w:type="default" r:id="rId17"/>
      <w:pgSz w:w="11909" w:h="16834" w:code="9"/>
      <w:pgMar w:top="576" w:right="1152" w:bottom="691" w:left="1170" w:header="720" w:footer="1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1D672" w14:textId="77777777" w:rsidR="0012640B" w:rsidRDefault="0012640B">
      <w:r>
        <w:separator/>
      </w:r>
    </w:p>
  </w:endnote>
  <w:endnote w:type="continuationSeparator" w:id="0">
    <w:p w14:paraId="22D7B0E1" w14:textId="77777777" w:rsidR="0012640B" w:rsidRDefault="0012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552FF" w14:textId="77777777" w:rsidR="00446448" w:rsidRPr="00247185" w:rsidRDefault="00446448">
    <w:pPr>
      <w:pStyle w:val="Footer"/>
      <w:jc w:val="center"/>
      <w:rPr>
        <w:rFonts w:ascii="Angsana New" w:hAnsi="Angsana New"/>
        <w:sz w:val="30"/>
        <w:szCs w:val="30"/>
      </w:rPr>
    </w:pPr>
    <w:r w:rsidRPr="00247185">
      <w:rPr>
        <w:rFonts w:ascii="Angsana New" w:hAnsi="Angsana New"/>
        <w:sz w:val="30"/>
        <w:szCs w:val="30"/>
      </w:rPr>
      <w:fldChar w:fldCharType="begin"/>
    </w:r>
    <w:r w:rsidRPr="00247185">
      <w:rPr>
        <w:rFonts w:ascii="Angsana New" w:hAnsi="Angsana New"/>
        <w:sz w:val="30"/>
        <w:szCs w:val="30"/>
      </w:rPr>
      <w:instrText xml:space="preserve"> PAGE   \* MERGEFORMAT </w:instrText>
    </w:r>
    <w:r w:rsidRPr="0024718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25</w:t>
    </w:r>
    <w:r w:rsidRPr="0024718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DD41F" w14:textId="77777777" w:rsidR="00446448" w:rsidRPr="00ED3057" w:rsidRDefault="00446448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55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0CAFD" w14:textId="77777777" w:rsidR="00446448" w:rsidRPr="003F2A5C" w:rsidRDefault="0044644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66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8BDD1" w14:textId="77777777" w:rsidR="00446448" w:rsidRPr="003F2A5C" w:rsidRDefault="00446448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72</w:t>
    </w:r>
    <w:r w:rsidRPr="003F2A5C">
      <w:rPr>
        <w:rFonts w:ascii="Angsana New" w:hAnsi="Angsana New"/>
        <w:sz w:val="30"/>
        <w:szCs w:val="30"/>
      </w:rPr>
      <w:fldChar w:fldCharType="end"/>
    </w:r>
  </w:p>
  <w:p w14:paraId="28A6DBA9" w14:textId="77777777" w:rsidR="00446448" w:rsidRPr="006F3754" w:rsidRDefault="00446448" w:rsidP="00575241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0C999" w14:textId="77777777" w:rsidR="0012640B" w:rsidRDefault="0012640B">
      <w:r>
        <w:separator/>
      </w:r>
    </w:p>
  </w:footnote>
  <w:footnote w:type="continuationSeparator" w:id="0">
    <w:p w14:paraId="09A80932" w14:textId="77777777" w:rsidR="0012640B" w:rsidRDefault="00126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7D87D" w14:textId="77777777" w:rsidR="00446448" w:rsidRPr="0010514E" w:rsidRDefault="00446448" w:rsidP="00B13FEF">
    <w:pPr>
      <w:rPr>
        <w:rFonts w:ascii="Angsana New" w:hAnsi="Angsana New"/>
        <w:b/>
        <w:bCs/>
        <w:sz w:val="30"/>
        <w:szCs w:val="30"/>
        <w:cs/>
      </w:rPr>
    </w:pPr>
    <w:r w:rsidRPr="0010514E">
      <w:rPr>
        <w:rFonts w:ascii="Angsana New" w:hAnsi="Angsana New"/>
        <w:bCs/>
        <w:sz w:val="30"/>
        <w:szCs w:val="30"/>
        <w:cs/>
      </w:rPr>
      <w:t xml:space="preserve">บริษัท </w:t>
    </w:r>
    <w:r w:rsidRPr="0010514E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1CD907EF" w14:textId="77777777" w:rsidR="00446448" w:rsidRPr="0010514E" w:rsidRDefault="00446448" w:rsidP="00B13FEF">
    <w:pPr>
      <w:rPr>
        <w:rFonts w:ascii="Angsana New" w:hAnsi="Angsana New"/>
        <w:b/>
        <w:bCs/>
        <w:sz w:val="30"/>
        <w:szCs w:val="30"/>
      </w:rPr>
    </w:pPr>
    <w:r w:rsidRPr="0010514E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10514E">
      <w:rPr>
        <w:rFonts w:ascii="Angsana New" w:hAnsi="Angsana New" w:hint="cs"/>
        <w:b/>
        <w:bCs/>
        <w:sz w:val="30"/>
        <w:szCs w:val="30"/>
        <w:cs/>
      </w:rPr>
      <w:t>ระหว่างกาลแบบย่อ</w:t>
    </w:r>
  </w:p>
  <w:p w14:paraId="4D12221B" w14:textId="5F911A03" w:rsidR="00446448" w:rsidRPr="0010514E" w:rsidRDefault="00446448" w:rsidP="00FF11B5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10514E">
      <w:rPr>
        <w:rFonts w:ascii="Angsana New" w:hAnsi="Angsana New"/>
        <w:b/>
        <w:bCs/>
        <w:sz w:val="30"/>
        <w:szCs w:val="30"/>
        <w:cs/>
      </w:rPr>
      <w:t>สำหรับงวด</w:t>
    </w:r>
    <w:r w:rsidRPr="0010514E">
      <w:rPr>
        <w:rFonts w:ascii="Angsana New" w:hAnsi="Angsana New" w:hint="cs"/>
        <w:b/>
        <w:bCs/>
        <w:sz w:val="30"/>
        <w:szCs w:val="30"/>
        <w:cs/>
      </w:rPr>
      <w:t>สามเดือน</w:t>
    </w:r>
    <w:r w:rsidRPr="0010514E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10514E">
      <w:rPr>
        <w:rFonts w:ascii="Angsana New" w:hAnsi="Angsana New"/>
        <w:b/>
        <w:bCs/>
        <w:sz w:val="30"/>
        <w:szCs w:val="30"/>
      </w:rPr>
      <w:t xml:space="preserve"> 31 </w:t>
    </w:r>
    <w:r w:rsidRPr="0010514E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10514E">
      <w:rPr>
        <w:rFonts w:ascii="Angsana New" w:hAnsi="Angsana New"/>
        <w:b/>
        <w:bCs/>
        <w:sz w:val="30"/>
        <w:szCs w:val="30"/>
      </w:rPr>
      <w:t>2563</w:t>
    </w:r>
    <w:r w:rsidRPr="0010514E">
      <w:rPr>
        <w:rFonts w:ascii="Angsana New" w:hAnsi="Angsana New"/>
        <w:b/>
        <w:bCs/>
        <w:sz w:val="30"/>
        <w:szCs w:val="30"/>
        <w:cs/>
      </w:rPr>
      <w:t xml:space="preserve"> </w:t>
    </w:r>
    <w:r w:rsidRPr="0010514E">
      <w:rPr>
        <w:rFonts w:ascii="Angsana New" w:hAnsi="Angsana New"/>
        <w:b/>
        <w:bCs/>
        <w:sz w:val="30"/>
        <w:szCs w:val="30"/>
      </w:rPr>
      <w:t>(</w:t>
    </w:r>
    <w:r w:rsidRPr="0010514E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10514E">
      <w:rPr>
        <w:rFonts w:ascii="Angsana New" w:hAnsi="Angsana New"/>
        <w:b/>
        <w:bCs/>
        <w:sz w:val="30"/>
        <w:szCs w:val="30"/>
      </w:rPr>
      <w:t>)</w:t>
    </w:r>
  </w:p>
  <w:p w14:paraId="4BB34E2F" w14:textId="77777777" w:rsidR="00446448" w:rsidRPr="0010514E" w:rsidRDefault="00446448" w:rsidP="00DE276B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A44CE" w14:textId="77777777" w:rsidR="00446448" w:rsidRPr="00A467AF" w:rsidRDefault="00446448" w:rsidP="00164603">
    <w:pPr>
      <w:ind w:left="270" w:hanging="270"/>
      <w:rPr>
        <w:rFonts w:ascii="Angsana New" w:hAnsi="Angsana New"/>
        <w:b/>
        <w:bCs/>
        <w:sz w:val="30"/>
        <w:szCs w:val="30"/>
        <w:cs/>
      </w:rPr>
    </w:pPr>
    <w:r w:rsidRPr="00A467AF">
      <w:rPr>
        <w:rFonts w:ascii="Angsana New" w:hAnsi="Angsana New"/>
        <w:bCs/>
        <w:sz w:val="30"/>
        <w:szCs w:val="30"/>
        <w:cs/>
      </w:rPr>
      <w:t xml:space="preserve">บริษัท </w:t>
    </w:r>
    <w:r w:rsidRPr="00A467AF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5B5E7D88" w14:textId="4C5E050E" w:rsidR="00446448" w:rsidRPr="00A467AF" w:rsidRDefault="00446448" w:rsidP="00164603">
    <w:pPr>
      <w:ind w:left="270" w:hanging="270"/>
      <w:rPr>
        <w:rFonts w:ascii="Angsana New" w:hAnsi="Angsana New"/>
        <w:b/>
        <w:bCs/>
        <w:sz w:val="30"/>
        <w:szCs w:val="30"/>
        <w:cs/>
      </w:rPr>
    </w:pPr>
    <w:r w:rsidRPr="00A467A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A467AF">
      <w:rPr>
        <w:rFonts w:ascii="Angsana New" w:hAnsi="Angsana New" w:hint="cs"/>
        <w:b/>
        <w:bCs/>
        <w:sz w:val="30"/>
        <w:szCs w:val="30"/>
        <w:cs/>
      </w:rPr>
      <w:t>ระหว่างกาลแบบย่อ</w:t>
    </w:r>
  </w:p>
  <w:p w14:paraId="5302BD6C" w14:textId="5432FC7C" w:rsidR="00446448" w:rsidRPr="00A467AF" w:rsidRDefault="00446448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A467AF">
      <w:rPr>
        <w:rFonts w:ascii="Angsana New" w:hAnsi="Angsana New"/>
        <w:b/>
        <w:bCs/>
        <w:sz w:val="30"/>
        <w:szCs w:val="30"/>
        <w:cs/>
      </w:rPr>
      <w:t>สำหรับงวด</w:t>
    </w:r>
    <w:r w:rsidRPr="00A467AF">
      <w:rPr>
        <w:rFonts w:ascii="Angsana New" w:hAnsi="Angsana New" w:hint="cs"/>
        <w:b/>
        <w:bCs/>
        <w:sz w:val="30"/>
        <w:szCs w:val="30"/>
        <w:cs/>
      </w:rPr>
      <w:t>สามเดือน</w:t>
    </w:r>
    <w:r w:rsidRPr="00A467AF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A467AF">
      <w:rPr>
        <w:rFonts w:ascii="Angsana New" w:hAnsi="Angsana New"/>
        <w:b/>
        <w:bCs/>
        <w:sz w:val="30"/>
        <w:szCs w:val="30"/>
      </w:rPr>
      <w:t xml:space="preserve"> 31 </w:t>
    </w:r>
    <w:r w:rsidRPr="00A467AF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A467AF">
      <w:rPr>
        <w:rFonts w:ascii="Angsana New" w:hAnsi="Angsana New"/>
        <w:b/>
        <w:bCs/>
        <w:sz w:val="30"/>
        <w:szCs w:val="30"/>
      </w:rPr>
      <w:t>2563</w:t>
    </w:r>
    <w:r w:rsidRPr="00A467AF">
      <w:rPr>
        <w:rFonts w:ascii="Angsana New" w:hAnsi="Angsana New"/>
        <w:b/>
        <w:bCs/>
        <w:sz w:val="30"/>
        <w:szCs w:val="30"/>
        <w:cs/>
      </w:rPr>
      <w:t xml:space="preserve"> </w:t>
    </w:r>
    <w:r w:rsidRPr="00A467AF">
      <w:rPr>
        <w:rFonts w:ascii="Angsana New" w:hAnsi="Angsana New"/>
        <w:b/>
        <w:bCs/>
        <w:sz w:val="30"/>
        <w:szCs w:val="30"/>
      </w:rPr>
      <w:t>(</w:t>
    </w:r>
    <w:r w:rsidRPr="00A467AF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A467AF">
      <w:rPr>
        <w:rFonts w:ascii="Angsana New" w:hAnsi="Angsana New"/>
        <w:b/>
        <w:bCs/>
        <w:sz w:val="30"/>
        <w:szCs w:val="30"/>
      </w:rPr>
      <w:t>)</w:t>
    </w:r>
  </w:p>
  <w:p w14:paraId="2B29AB1B" w14:textId="77777777" w:rsidR="00446448" w:rsidRPr="00DC1873" w:rsidRDefault="00446448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1ECF6" w14:textId="77777777" w:rsidR="00446448" w:rsidRPr="00FF2798" w:rsidRDefault="00446448" w:rsidP="00B13FEF">
    <w:pPr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Cs/>
        <w:sz w:val="30"/>
        <w:szCs w:val="30"/>
        <w:cs/>
      </w:rPr>
      <w:t xml:space="preserve">บริษัท </w:t>
    </w:r>
    <w:r w:rsidRPr="00FF2798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380C6B1D" w14:textId="1C1B0117" w:rsidR="00446448" w:rsidRPr="00FF2798" w:rsidRDefault="00446448" w:rsidP="00DD5528">
    <w:pPr>
      <w:ind w:left="-270" w:firstLine="270"/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FF2798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F7617E4" w14:textId="44C045B3" w:rsidR="00446448" w:rsidRPr="00FF2798" w:rsidRDefault="00446448" w:rsidP="00B54F41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31 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FF2798">
      <w:rPr>
        <w:rFonts w:ascii="Angsana New" w:hAnsi="Angsana New"/>
        <w:b/>
        <w:bCs/>
        <w:sz w:val="30"/>
        <w:szCs w:val="30"/>
      </w:rPr>
      <w:t>2563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007F764D" w14:textId="77777777" w:rsidR="00446448" w:rsidRPr="00B54F41" w:rsidRDefault="00446448" w:rsidP="00B13FEF">
    <w:pPr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683E3" w14:textId="77777777" w:rsidR="00446448" w:rsidRPr="00FF2798" w:rsidRDefault="00446448" w:rsidP="00164603">
    <w:pPr>
      <w:ind w:left="270" w:hanging="270"/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Cs/>
        <w:sz w:val="30"/>
        <w:szCs w:val="30"/>
        <w:cs/>
      </w:rPr>
      <w:t xml:space="preserve">บริษัท </w:t>
    </w:r>
    <w:r w:rsidRPr="00FF2798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569E8646" w14:textId="175F18C3" w:rsidR="00446448" w:rsidRPr="00FF2798" w:rsidRDefault="00446448" w:rsidP="00B54F41">
    <w:pPr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FF2798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A9215C1" w14:textId="574BAEAE" w:rsidR="00446448" w:rsidRPr="00FF2798" w:rsidRDefault="00446448" w:rsidP="00B54F41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31 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FF2798">
      <w:rPr>
        <w:rFonts w:ascii="Angsana New" w:hAnsi="Angsana New"/>
        <w:b/>
        <w:bCs/>
        <w:sz w:val="30"/>
        <w:szCs w:val="30"/>
      </w:rPr>
      <w:t>2563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71595D49" w14:textId="77777777" w:rsidR="00446448" w:rsidRPr="00B54F41" w:rsidRDefault="00446448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92AA1" w14:textId="77777777" w:rsidR="00446448" w:rsidRPr="00FF2798" w:rsidRDefault="00446448" w:rsidP="00D10E79">
    <w:pPr>
      <w:rPr>
        <w:rFonts w:ascii="Angsana New" w:hAnsi="Angsana New"/>
        <w:bCs/>
        <w:sz w:val="30"/>
        <w:szCs w:val="30"/>
        <w:cs/>
      </w:rPr>
    </w:pPr>
    <w:r w:rsidRPr="00FF2798">
      <w:rPr>
        <w:rFonts w:ascii="Angsana New" w:hAnsi="Angsana New"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7055415" w14:textId="30E10A1F" w:rsidR="00446448" w:rsidRPr="00FF2798" w:rsidRDefault="00446448" w:rsidP="00DD5528">
    <w:pPr>
      <w:ind w:left="-180" w:firstLine="180"/>
      <w:rPr>
        <w:rFonts w:ascii="Angsana New" w:hAnsi="Angsana New"/>
        <w:bCs/>
        <w:sz w:val="30"/>
        <w:szCs w:val="30"/>
        <w:cs/>
      </w:rPr>
    </w:pPr>
    <w:r w:rsidRPr="00FF2798">
      <w:rPr>
        <w:rFonts w:ascii="Angsana New" w:hAnsi="Angsana New"/>
        <w:bCs/>
        <w:sz w:val="30"/>
        <w:szCs w:val="30"/>
        <w:cs/>
      </w:rPr>
      <w:t>หมายเหตุประกอบงบการเงินระหว่างกาล</w:t>
    </w:r>
    <w:r w:rsidRPr="00FF2798">
      <w:rPr>
        <w:rFonts w:ascii="Angsana New" w:hAnsi="Angsana New" w:hint="cs"/>
        <w:bCs/>
        <w:sz w:val="30"/>
        <w:szCs w:val="30"/>
        <w:cs/>
      </w:rPr>
      <w:t>แบบย่อ</w:t>
    </w:r>
  </w:p>
  <w:p w14:paraId="72776B30" w14:textId="1399DA78" w:rsidR="00446448" w:rsidRPr="00FF2798" w:rsidRDefault="00446448" w:rsidP="00D10E79">
    <w:pPr>
      <w:rPr>
        <w:rFonts w:ascii="Angsana New" w:hAnsi="Angsana New"/>
        <w:bCs/>
        <w:sz w:val="30"/>
        <w:szCs w:val="30"/>
      </w:rPr>
    </w:pPr>
    <w:r w:rsidRPr="00FF2798">
      <w:rPr>
        <w:rFonts w:ascii="Angsana New" w:hAnsi="Angsana New"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Cs/>
        <w:sz w:val="30"/>
        <w:szCs w:val="30"/>
        <w:cs/>
      </w:rPr>
      <w:t>สามเดือน</w:t>
    </w:r>
    <w:r w:rsidRPr="00FF2798">
      <w:rPr>
        <w:rFonts w:ascii="Angsana New" w:hAnsi="Angsana New"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Cs/>
        <w:sz w:val="30"/>
        <w:szCs w:val="30"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 xml:space="preserve">31 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FF2798">
      <w:rPr>
        <w:rFonts w:ascii="Angsana New" w:hAnsi="Angsana New"/>
        <w:b/>
        <w:bCs/>
        <w:sz w:val="30"/>
        <w:szCs w:val="30"/>
      </w:rPr>
      <w:t>2563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6A580E2A" w14:textId="77777777" w:rsidR="00446448" w:rsidRPr="00DC1873" w:rsidRDefault="00446448" w:rsidP="00282436">
    <w:pPr>
      <w:ind w:left="450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05CB5" w14:textId="77777777" w:rsidR="00446448" w:rsidRPr="00745CBB" w:rsidRDefault="00446448" w:rsidP="000965F0">
    <w:pPr>
      <w:rPr>
        <w:rFonts w:ascii="Angsana New" w:hAnsi="Angsana New"/>
        <w:b/>
        <w:bCs/>
        <w:sz w:val="30"/>
        <w:szCs w:val="30"/>
        <w:cs/>
      </w:rPr>
    </w:pPr>
    <w:r w:rsidRPr="00745CBB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4A15615" w14:textId="7DFDA5DA" w:rsidR="00446448" w:rsidRPr="00745CBB" w:rsidRDefault="00446448" w:rsidP="0001767A">
    <w:pPr>
      <w:rPr>
        <w:rFonts w:ascii="Angsana New" w:hAnsi="Angsana New"/>
        <w:b/>
        <w:bCs/>
        <w:sz w:val="30"/>
        <w:szCs w:val="30"/>
        <w:cs/>
      </w:rPr>
    </w:pPr>
    <w:r w:rsidRPr="00745CBB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745CBB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C7044AA" w14:textId="66F23A56" w:rsidR="00446448" w:rsidRPr="00745CBB" w:rsidRDefault="00446448" w:rsidP="0001767A">
    <w:pPr>
      <w:rPr>
        <w:rFonts w:ascii="Angsana New" w:hAnsi="Angsana New"/>
        <w:b/>
        <w:bCs/>
        <w:sz w:val="30"/>
        <w:szCs w:val="30"/>
      </w:rPr>
    </w:pPr>
    <w:r w:rsidRPr="00745CBB">
      <w:rPr>
        <w:rFonts w:ascii="Angsana New" w:hAnsi="Angsana New"/>
        <w:b/>
        <w:bCs/>
        <w:sz w:val="30"/>
        <w:szCs w:val="30"/>
        <w:cs/>
      </w:rPr>
      <w:t>สำหรับงวดสามเดือนสิ้นสุดวันที่ 31 ธันวาคม 256</w:t>
    </w:r>
    <w:r w:rsidRPr="00745CBB">
      <w:rPr>
        <w:rFonts w:ascii="Angsana New" w:hAnsi="Angsana New"/>
        <w:b/>
        <w:bCs/>
        <w:sz w:val="30"/>
        <w:szCs w:val="30"/>
      </w:rPr>
      <w:t>3</w:t>
    </w:r>
    <w:r w:rsidRPr="00745CBB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6A06E9D9" w14:textId="77777777" w:rsidR="00446448" w:rsidRPr="0001767A" w:rsidRDefault="00446448" w:rsidP="0001767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D869C8"/>
    <w:multiLevelType w:val="multilevel"/>
    <w:tmpl w:val="C700E4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7E2A0F"/>
    <w:multiLevelType w:val="hybridMultilevel"/>
    <w:tmpl w:val="8CD89CBA"/>
    <w:lvl w:ilvl="0" w:tplc="7708CEDC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1B2B6FB1"/>
    <w:multiLevelType w:val="hybridMultilevel"/>
    <w:tmpl w:val="9AB82E36"/>
    <w:lvl w:ilvl="0" w:tplc="2B26DBB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8D729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6" w15:restartNumberingAfterBreak="0">
    <w:nsid w:val="2D733E24"/>
    <w:multiLevelType w:val="hybridMultilevel"/>
    <w:tmpl w:val="749CF1E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F662350"/>
    <w:multiLevelType w:val="hybridMultilevel"/>
    <w:tmpl w:val="E2AEA8EC"/>
    <w:lvl w:ilvl="0" w:tplc="7B7A786A">
      <w:start w:val="1"/>
      <w:numFmt w:val="thaiLetters"/>
      <w:lvlText w:val="(%1)"/>
      <w:lvlJc w:val="left"/>
      <w:pPr>
        <w:ind w:left="950" w:hanging="5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05C069C"/>
    <w:multiLevelType w:val="hybridMultilevel"/>
    <w:tmpl w:val="669266A6"/>
    <w:lvl w:ilvl="0" w:tplc="7AC0B11E">
      <w:start w:val="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1000800"/>
    <w:multiLevelType w:val="hybridMultilevel"/>
    <w:tmpl w:val="8D7C3886"/>
    <w:lvl w:ilvl="0" w:tplc="BCE8C8FC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4A5C8E"/>
    <w:multiLevelType w:val="hybridMultilevel"/>
    <w:tmpl w:val="D4C64656"/>
    <w:lvl w:ilvl="0" w:tplc="608AFCA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13441"/>
    <w:multiLevelType w:val="hybridMultilevel"/>
    <w:tmpl w:val="DE9A78AA"/>
    <w:lvl w:ilvl="0" w:tplc="775692DE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9BB025DA"/>
    <w:lvl w:ilvl="0" w:tplc="89A055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533635"/>
    <w:multiLevelType w:val="hybridMultilevel"/>
    <w:tmpl w:val="5966FF06"/>
    <w:lvl w:ilvl="0" w:tplc="37DECC12">
      <w:start w:val="8"/>
      <w:numFmt w:val="bullet"/>
      <w:lvlText w:val=""/>
      <w:lvlJc w:val="left"/>
      <w:pPr>
        <w:ind w:left="10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8" w15:restartNumberingAfterBreak="0">
    <w:nsid w:val="46090602"/>
    <w:multiLevelType w:val="hybridMultilevel"/>
    <w:tmpl w:val="6AFEF5B8"/>
    <w:lvl w:ilvl="0" w:tplc="550AFAFE">
      <w:start w:val="1"/>
      <w:numFmt w:val="thaiLetters"/>
      <w:lvlText w:val="(%1)"/>
      <w:lvlJc w:val="left"/>
      <w:pPr>
        <w:ind w:left="1386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EE608C16"/>
    <w:lvl w:ilvl="0" w:tplc="9598636E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4F57A2"/>
    <w:multiLevelType w:val="hybridMultilevel"/>
    <w:tmpl w:val="AAD8D2C0"/>
    <w:lvl w:ilvl="0" w:tplc="B192CD2A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EC2CAE"/>
    <w:multiLevelType w:val="hybridMultilevel"/>
    <w:tmpl w:val="539E54BA"/>
    <w:lvl w:ilvl="0" w:tplc="DEC8219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7EB"/>
    <w:multiLevelType w:val="hybridMultilevel"/>
    <w:tmpl w:val="BF6AE74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4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2"/>
  </w:num>
  <w:num w:numId="3">
    <w:abstractNumId w:val="34"/>
  </w:num>
  <w:num w:numId="4">
    <w:abstractNumId w:val="31"/>
  </w:num>
  <w:num w:numId="5">
    <w:abstractNumId w:val="32"/>
  </w:num>
  <w:num w:numId="6">
    <w:abstractNumId w:val="2"/>
  </w:num>
  <w:num w:numId="7">
    <w:abstractNumId w:val="15"/>
  </w:num>
  <w:num w:numId="8">
    <w:abstractNumId w:val="3"/>
  </w:num>
  <w:num w:numId="9">
    <w:abstractNumId w:val="20"/>
  </w:num>
  <w:num w:numId="10">
    <w:abstractNumId w:val="40"/>
  </w:num>
  <w:num w:numId="11">
    <w:abstractNumId w:val="24"/>
  </w:num>
  <w:num w:numId="12">
    <w:abstractNumId w:val="26"/>
  </w:num>
  <w:num w:numId="13">
    <w:abstractNumId w:val="10"/>
  </w:num>
  <w:num w:numId="14">
    <w:abstractNumId w:val="5"/>
  </w:num>
  <w:num w:numId="15">
    <w:abstractNumId w:val="28"/>
  </w:num>
  <w:num w:numId="16">
    <w:abstractNumId w:val="9"/>
  </w:num>
  <w:num w:numId="17">
    <w:abstractNumId w:val="0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14"/>
  </w:num>
  <w:num w:numId="21">
    <w:abstractNumId w:val="18"/>
  </w:num>
  <w:num w:numId="22">
    <w:abstractNumId w:val="13"/>
  </w:num>
  <w:num w:numId="23">
    <w:abstractNumId w:val="6"/>
  </w:num>
  <w:num w:numId="24">
    <w:abstractNumId w:val="17"/>
  </w:num>
  <w:num w:numId="25">
    <w:abstractNumId w:val="11"/>
  </w:num>
  <w:num w:numId="26">
    <w:abstractNumId w:val="4"/>
  </w:num>
  <w:num w:numId="27">
    <w:abstractNumId w:val="33"/>
  </w:num>
  <w:num w:numId="28">
    <w:abstractNumId w:val="23"/>
  </w:num>
  <w:num w:numId="29">
    <w:abstractNumId w:val="8"/>
  </w:num>
  <w:num w:numId="30">
    <w:abstractNumId w:val="19"/>
  </w:num>
  <w:num w:numId="31">
    <w:abstractNumId w:val="27"/>
  </w:num>
  <w:num w:numId="32">
    <w:abstractNumId w:val="7"/>
  </w:num>
  <w:num w:numId="33">
    <w:abstractNumId w:val="37"/>
  </w:num>
  <w:num w:numId="34">
    <w:abstractNumId w:val="12"/>
  </w:num>
  <w:num w:numId="35">
    <w:abstractNumId w:val="38"/>
  </w:num>
  <w:num w:numId="36">
    <w:abstractNumId w:val="30"/>
  </w:num>
  <w:num w:numId="3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9"/>
  </w:num>
  <w:num w:numId="39">
    <w:abstractNumId w:val="36"/>
  </w:num>
  <w:num w:numId="40">
    <w:abstractNumId w:val="29"/>
  </w:num>
  <w:num w:numId="41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喆ඐ੍찔噙"/>
  </w:docVars>
  <w:rsids>
    <w:rsidRoot w:val="00385CFC"/>
    <w:rsid w:val="00000046"/>
    <w:rsid w:val="000000B4"/>
    <w:rsid w:val="00000111"/>
    <w:rsid w:val="00000322"/>
    <w:rsid w:val="000005A0"/>
    <w:rsid w:val="00000776"/>
    <w:rsid w:val="000009E1"/>
    <w:rsid w:val="000009EC"/>
    <w:rsid w:val="00000ABF"/>
    <w:rsid w:val="00000CE0"/>
    <w:rsid w:val="00000F00"/>
    <w:rsid w:val="0000139A"/>
    <w:rsid w:val="00001775"/>
    <w:rsid w:val="00001937"/>
    <w:rsid w:val="00001BBA"/>
    <w:rsid w:val="000021C8"/>
    <w:rsid w:val="000025E1"/>
    <w:rsid w:val="0000271E"/>
    <w:rsid w:val="000028AE"/>
    <w:rsid w:val="0000299F"/>
    <w:rsid w:val="00002C17"/>
    <w:rsid w:val="00002C4A"/>
    <w:rsid w:val="00002F93"/>
    <w:rsid w:val="0000323F"/>
    <w:rsid w:val="00003315"/>
    <w:rsid w:val="00003506"/>
    <w:rsid w:val="0000363C"/>
    <w:rsid w:val="000037C7"/>
    <w:rsid w:val="00003AF8"/>
    <w:rsid w:val="00003B28"/>
    <w:rsid w:val="00003DE7"/>
    <w:rsid w:val="00003E73"/>
    <w:rsid w:val="00004051"/>
    <w:rsid w:val="00004160"/>
    <w:rsid w:val="0000436C"/>
    <w:rsid w:val="0000462C"/>
    <w:rsid w:val="00004957"/>
    <w:rsid w:val="00004997"/>
    <w:rsid w:val="00004B84"/>
    <w:rsid w:val="00005257"/>
    <w:rsid w:val="000053A2"/>
    <w:rsid w:val="000057A7"/>
    <w:rsid w:val="0000584E"/>
    <w:rsid w:val="00005ACB"/>
    <w:rsid w:val="00005C24"/>
    <w:rsid w:val="00005D10"/>
    <w:rsid w:val="000061EF"/>
    <w:rsid w:val="000063C9"/>
    <w:rsid w:val="0000642C"/>
    <w:rsid w:val="00006455"/>
    <w:rsid w:val="00006B1B"/>
    <w:rsid w:val="000070B2"/>
    <w:rsid w:val="000071B8"/>
    <w:rsid w:val="000074F1"/>
    <w:rsid w:val="00007B57"/>
    <w:rsid w:val="00007B7A"/>
    <w:rsid w:val="00007CAC"/>
    <w:rsid w:val="00007F27"/>
    <w:rsid w:val="000104FB"/>
    <w:rsid w:val="00010D3E"/>
    <w:rsid w:val="00010D77"/>
    <w:rsid w:val="000112A6"/>
    <w:rsid w:val="00011405"/>
    <w:rsid w:val="00011588"/>
    <w:rsid w:val="000117C9"/>
    <w:rsid w:val="000122F5"/>
    <w:rsid w:val="0001233E"/>
    <w:rsid w:val="000123EF"/>
    <w:rsid w:val="00012983"/>
    <w:rsid w:val="00012E03"/>
    <w:rsid w:val="00013199"/>
    <w:rsid w:val="000131A0"/>
    <w:rsid w:val="000133A0"/>
    <w:rsid w:val="00013958"/>
    <w:rsid w:val="00013FF0"/>
    <w:rsid w:val="000148E3"/>
    <w:rsid w:val="00015089"/>
    <w:rsid w:val="00015131"/>
    <w:rsid w:val="00015683"/>
    <w:rsid w:val="00015BF1"/>
    <w:rsid w:val="00015C24"/>
    <w:rsid w:val="00015C52"/>
    <w:rsid w:val="00015E8E"/>
    <w:rsid w:val="000162D2"/>
    <w:rsid w:val="000165D0"/>
    <w:rsid w:val="0001701B"/>
    <w:rsid w:val="00017040"/>
    <w:rsid w:val="000170A3"/>
    <w:rsid w:val="000173E8"/>
    <w:rsid w:val="0001767A"/>
    <w:rsid w:val="00017F6D"/>
    <w:rsid w:val="000200CC"/>
    <w:rsid w:val="00020324"/>
    <w:rsid w:val="0002055E"/>
    <w:rsid w:val="00020586"/>
    <w:rsid w:val="00020655"/>
    <w:rsid w:val="00020788"/>
    <w:rsid w:val="00020C54"/>
    <w:rsid w:val="000213C9"/>
    <w:rsid w:val="0002165B"/>
    <w:rsid w:val="00021825"/>
    <w:rsid w:val="00021D7C"/>
    <w:rsid w:val="00021E3F"/>
    <w:rsid w:val="0002227A"/>
    <w:rsid w:val="00022443"/>
    <w:rsid w:val="00022635"/>
    <w:rsid w:val="000227F0"/>
    <w:rsid w:val="00022A34"/>
    <w:rsid w:val="00022B34"/>
    <w:rsid w:val="00022BE0"/>
    <w:rsid w:val="00022DAD"/>
    <w:rsid w:val="00023152"/>
    <w:rsid w:val="00023490"/>
    <w:rsid w:val="0002383C"/>
    <w:rsid w:val="00023AB9"/>
    <w:rsid w:val="00023C4B"/>
    <w:rsid w:val="00023CCE"/>
    <w:rsid w:val="00023CE6"/>
    <w:rsid w:val="00023E77"/>
    <w:rsid w:val="00023F0C"/>
    <w:rsid w:val="00023F82"/>
    <w:rsid w:val="00024290"/>
    <w:rsid w:val="000243A0"/>
    <w:rsid w:val="000243C6"/>
    <w:rsid w:val="00024455"/>
    <w:rsid w:val="00024494"/>
    <w:rsid w:val="00024994"/>
    <w:rsid w:val="000249D4"/>
    <w:rsid w:val="00024A3E"/>
    <w:rsid w:val="00024C62"/>
    <w:rsid w:val="00024D8C"/>
    <w:rsid w:val="00024E2F"/>
    <w:rsid w:val="000251E3"/>
    <w:rsid w:val="00025585"/>
    <w:rsid w:val="00026132"/>
    <w:rsid w:val="0002669B"/>
    <w:rsid w:val="00026951"/>
    <w:rsid w:val="00026AA4"/>
    <w:rsid w:val="00026C33"/>
    <w:rsid w:val="00026DE1"/>
    <w:rsid w:val="000270C2"/>
    <w:rsid w:val="0002737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A6B"/>
    <w:rsid w:val="00030CE9"/>
    <w:rsid w:val="00030E12"/>
    <w:rsid w:val="000312E1"/>
    <w:rsid w:val="00031B75"/>
    <w:rsid w:val="00031C62"/>
    <w:rsid w:val="00031E9B"/>
    <w:rsid w:val="00031FA7"/>
    <w:rsid w:val="00032105"/>
    <w:rsid w:val="00032201"/>
    <w:rsid w:val="00032219"/>
    <w:rsid w:val="00032614"/>
    <w:rsid w:val="0003267C"/>
    <w:rsid w:val="00032CCC"/>
    <w:rsid w:val="00032E5C"/>
    <w:rsid w:val="00032E72"/>
    <w:rsid w:val="00033455"/>
    <w:rsid w:val="0003350F"/>
    <w:rsid w:val="00033633"/>
    <w:rsid w:val="00033C0A"/>
    <w:rsid w:val="00033D09"/>
    <w:rsid w:val="00033EBF"/>
    <w:rsid w:val="00033EFB"/>
    <w:rsid w:val="00033FCE"/>
    <w:rsid w:val="000342AE"/>
    <w:rsid w:val="00034947"/>
    <w:rsid w:val="00034E19"/>
    <w:rsid w:val="00034F9F"/>
    <w:rsid w:val="000350B4"/>
    <w:rsid w:val="0003521A"/>
    <w:rsid w:val="000352CC"/>
    <w:rsid w:val="00035319"/>
    <w:rsid w:val="0003554B"/>
    <w:rsid w:val="0003580A"/>
    <w:rsid w:val="00035A15"/>
    <w:rsid w:val="000365AA"/>
    <w:rsid w:val="000366EF"/>
    <w:rsid w:val="00036746"/>
    <w:rsid w:val="00036AC0"/>
    <w:rsid w:val="00036AEB"/>
    <w:rsid w:val="00036CFE"/>
    <w:rsid w:val="00036DE9"/>
    <w:rsid w:val="00036EF0"/>
    <w:rsid w:val="00036F8C"/>
    <w:rsid w:val="00036FDE"/>
    <w:rsid w:val="00037098"/>
    <w:rsid w:val="0003721E"/>
    <w:rsid w:val="00037236"/>
    <w:rsid w:val="00037279"/>
    <w:rsid w:val="00037295"/>
    <w:rsid w:val="000376BB"/>
    <w:rsid w:val="00037907"/>
    <w:rsid w:val="00037BB1"/>
    <w:rsid w:val="00037BC7"/>
    <w:rsid w:val="00037FCC"/>
    <w:rsid w:val="000401EF"/>
    <w:rsid w:val="00040642"/>
    <w:rsid w:val="00040740"/>
    <w:rsid w:val="000408C4"/>
    <w:rsid w:val="00040A21"/>
    <w:rsid w:val="00040AE4"/>
    <w:rsid w:val="00041192"/>
    <w:rsid w:val="000411DA"/>
    <w:rsid w:val="00041478"/>
    <w:rsid w:val="00041BEA"/>
    <w:rsid w:val="00042F74"/>
    <w:rsid w:val="000434F1"/>
    <w:rsid w:val="000435FD"/>
    <w:rsid w:val="00043673"/>
    <w:rsid w:val="000436D1"/>
    <w:rsid w:val="00043789"/>
    <w:rsid w:val="00043A1F"/>
    <w:rsid w:val="00043D62"/>
    <w:rsid w:val="0004411B"/>
    <w:rsid w:val="00044392"/>
    <w:rsid w:val="00044550"/>
    <w:rsid w:val="000447B5"/>
    <w:rsid w:val="00044A0E"/>
    <w:rsid w:val="00044CDD"/>
    <w:rsid w:val="00044D89"/>
    <w:rsid w:val="00044EF3"/>
    <w:rsid w:val="00045049"/>
    <w:rsid w:val="000450C2"/>
    <w:rsid w:val="000455D5"/>
    <w:rsid w:val="000457E9"/>
    <w:rsid w:val="00045845"/>
    <w:rsid w:val="000458A5"/>
    <w:rsid w:val="00045BDF"/>
    <w:rsid w:val="00045C04"/>
    <w:rsid w:val="00045C94"/>
    <w:rsid w:val="00046381"/>
    <w:rsid w:val="00046693"/>
    <w:rsid w:val="00046816"/>
    <w:rsid w:val="000469B6"/>
    <w:rsid w:val="00046B2A"/>
    <w:rsid w:val="00046C44"/>
    <w:rsid w:val="000470A3"/>
    <w:rsid w:val="000470C5"/>
    <w:rsid w:val="00047475"/>
    <w:rsid w:val="00047841"/>
    <w:rsid w:val="00047A92"/>
    <w:rsid w:val="00047B17"/>
    <w:rsid w:val="00047BBE"/>
    <w:rsid w:val="00047E9A"/>
    <w:rsid w:val="00050CAA"/>
    <w:rsid w:val="0005130C"/>
    <w:rsid w:val="00051854"/>
    <w:rsid w:val="00051CC3"/>
    <w:rsid w:val="00051E66"/>
    <w:rsid w:val="00052116"/>
    <w:rsid w:val="0005214B"/>
    <w:rsid w:val="00052771"/>
    <w:rsid w:val="000529E3"/>
    <w:rsid w:val="00052A94"/>
    <w:rsid w:val="00052D77"/>
    <w:rsid w:val="00053007"/>
    <w:rsid w:val="00053023"/>
    <w:rsid w:val="00053030"/>
    <w:rsid w:val="00053311"/>
    <w:rsid w:val="000535B3"/>
    <w:rsid w:val="00053CD3"/>
    <w:rsid w:val="00053D03"/>
    <w:rsid w:val="00054189"/>
    <w:rsid w:val="00054190"/>
    <w:rsid w:val="000542BA"/>
    <w:rsid w:val="00054398"/>
    <w:rsid w:val="00054433"/>
    <w:rsid w:val="00054F14"/>
    <w:rsid w:val="00055333"/>
    <w:rsid w:val="00055368"/>
    <w:rsid w:val="0005542F"/>
    <w:rsid w:val="0005545F"/>
    <w:rsid w:val="0005567F"/>
    <w:rsid w:val="0005581D"/>
    <w:rsid w:val="000558C4"/>
    <w:rsid w:val="00055DCE"/>
    <w:rsid w:val="00055E4B"/>
    <w:rsid w:val="00055E70"/>
    <w:rsid w:val="000560B6"/>
    <w:rsid w:val="0005684E"/>
    <w:rsid w:val="000568E3"/>
    <w:rsid w:val="00056B35"/>
    <w:rsid w:val="00056BAA"/>
    <w:rsid w:val="00057396"/>
    <w:rsid w:val="0005757A"/>
    <w:rsid w:val="000579F8"/>
    <w:rsid w:val="00057BE7"/>
    <w:rsid w:val="00057D02"/>
    <w:rsid w:val="000601EB"/>
    <w:rsid w:val="00060A6B"/>
    <w:rsid w:val="00060D49"/>
    <w:rsid w:val="00060E27"/>
    <w:rsid w:val="00060FC0"/>
    <w:rsid w:val="00060FC7"/>
    <w:rsid w:val="000616FD"/>
    <w:rsid w:val="00061919"/>
    <w:rsid w:val="00061BA9"/>
    <w:rsid w:val="00061EF0"/>
    <w:rsid w:val="00061FBC"/>
    <w:rsid w:val="000620FB"/>
    <w:rsid w:val="0006210D"/>
    <w:rsid w:val="00062139"/>
    <w:rsid w:val="0006221A"/>
    <w:rsid w:val="0006276B"/>
    <w:rsid w:val="0006286A"/>
    <w:rsid w:val="000629D8"/>
    <w:rsid w:val="00062D4F"/>
    <w:rsid w:val="0006366B"/>
    <w:rsid w:val="000636D3"/>
    <w:rsid w:val="00063825"/>
    <w:rsid w:val="00063EE6"/>
    <w:rsid w:val="00064399"/>
    <w:rsid w:val="000643BF"/>
    <w:rsid w:val="00064712"/>
    <w:rsid w:val="000647E3"/>
    <w:rsid w:val="000647EB"/>
    <w:rsid w:val="000649A6"/>
    <w:rsid w:val="00064A58"/>
    <w:rsid w:val="00064D07"/>
    <w:rsid w:val="00064DB6"/>
    <w:rsid w:val="000653E7"/>
    <w:rsid w:val="000654F5"/>
    <w:rsid w:val="00065766"/>
    <w:rsid w:val="000659B7"/>
    <w:rsid w:val="00065CF4"/>
    <w:rsid w:val="00065DAB"/>
    <w:rsid w:val="0006616F"/>
    <w:rsid w:val="0006632A"/>
    <w:rsid w:val="00066331"/>
    <w:rsid w:val="00066877"/>
    <w:rsid w:val="000668DA"/>
    <w:rsid w:val="00066920"/>
    <w:rsid w:val="00066B29"/>
    <w:rsid w:val="00066CBA"/>
    <w:rsid w:val="00066F43"/>
    <w:rsid w:val="00066F97"/>
    <w:rsid w:val="0006749B"/>
    <w:rsid w:val="000675C1"/>
    <w:rsid w:val="0006787D"/>
    <w:rsid w:val="00067894"/>
    <w:rsid w:val="00067BA5"/>
    <w:rsid w:val="00067CDC"/>
    <w:rsid w:val="00070288"/>
    <w:rsid w:val="0007050E"/>
    <w:rsid w:val="000707AD"/>
    <w:rsid w:val="000709ED"/>
    <w:rsid w:val="00070A9D"/>
    <w:rsid w:val="00070E0E"/>
    <w:rsid w:val="000711DE"/>
    <w:rsid w:val="00071222"/>
    <w:rsid w:val="000712B4"/>
    <w:rsid w:val="00071340"/>
    <w:rsid w:val="00071822"/>
    <w:rsid w:val="000718DD"/>
    <w:rsid w:val="00071C3C"/>
    <w:rsid w:val="00071DE4"/>
    <w:rsid w:val="00071E0D"/>
    <w:rsid w:val="00071E7A"/>
    <w:rsid w:val="00071E82"/>
    <w:rsid w:val="00072657"/>
    <w:rsid w:val="000726FD"/>
    <w:rsid w:val="00072A15"/>
    <w:rsid w:val="00072F86"/>
    <w:rsid w:val="00073110"/>
    <w:rsid w:val="00073929"/>
    <w:rsid w:val="00073AFB"/>
    <w:rsid w:val="00073BCB"/>
    <w:rsid w:val="00073EDA"/>
    <w:rsid w:val="000740CA"/>
    <w:rsid w:val="0007417C"/>
    <w:rsid w:val="000741CC"/>
    <w:rsid w:val="0007477E"/>
    <w:rsid w:val="00074A78"/>
    <w:rsid w:val="00074DAD"/>
    <w:rsid w:val="00074E88"/>
    <w:rsid w:val="0007505A"/>
    <w:rsid w:val="00075792"/>
    <w:rsid w:val="000758E2"/>
    <w:rsid w:val="000760AE"/>
    <w:rsid w:val="00076242"/>
    <w:rsid w:val="00076302"/>
    <w:rsid w:val="000766DC"/>
    <w:rsid w:val="000767D3"/>
    <w:rsid w:val="00076B6A"/>
    <w:rsid w:val="00076C8C"/>
    <w:rsid w:val="00076CDA"/>
    <w:rsid w:val="000775A3"/>
    <w:rsid w:val="000776E0"/>
    <w:rsid w:val="00077A1C"/>
    <w:rsid w:val="00077A2E"/>
    <w:rsid w:val="00077B28"/>
    <w:rsid w:val="00077FE2"/>
    <w:rsid w:val="00080338"/>
    <w:rsid w:val="00080722"/>
    <w:rsid w:val="0008081C"/>
    <w:rsid w:val="00080AF5"/>
    <w:rsid w:val="00080B12"/>
    <w:rsid w:val="00080BE9"/>
    <w:rsid w:val="00080EA8"/>
    <w:rsid w:val="00081BBA"/>
    <w:rsid w:val="0008239B"/>
    <w:rsid w:val="000823A2"/>
    <w:rsid w:val="0008250F"/>
    <w:rsid w:val="00082518"/>
    <w:rsid w:val="000828F0"/>
    <w:rsid w:val="000831F4"/>
    <w:rsid w:val="00083451"/>
    <w:rsid w:val="000837FE"/>
    <w:rsid w:val="000839F4"/>
    <w:rsid w:val="00083D31"/>
    <w:rsid w:val="00083E04"/>
    <w:rsid w:val="00083F0B"/>
    <w:rsid w:val="00084630"/>
    <w:rsid w:val="00084639"/>
    <w:rsid w:val="000847C6"/>
    <w:rsid w:val="00084BA0"/>
    <w:rsid w:val="00084EBC"/>
    <w:rsid w:val="000853E1"/>
    <w:rsid w:val="0008549D"/>
    <w:rsid w:val="00085533"/>
    <w:rsid w:val="00085584"/>
    <w:rsid w:val="0008574E"/>
    <w:rsid w:val="000859EB"/>
    <w:rsid w:val="00085B2B"/>
    <w:rsid w:val="00085B54"/>
    <w:rsid w:val="00085D23"/>
    <w:rsid w:val="00085E91"/>
    <w:rsid w:val="00085EAB"/>
    <w:rsid w:val="00085F56"/>
    <w:rsid w:val="000861FD"/>
    <w:rsid w:val="000864E1"/>
    <w:rsid w:val="0008695A"/>
    <w:rsid w:val="000870E9"/>
    <w:rsid w:val="00087304"/>
    <w:rsid w:val="000874DC"/>
    <w:rsid w:val="00087566"/>
    <w:rsid w:val="00087780"/>
    <w:rsid w:val="00087ABB"/>
    <w:rsid w:val="00090040"/>
    <w:rsid w:val="00090192"/>
    <w:rsid w:val="000903A0"/>
    <w:rsid w:val="00090503"/>
    <w:rsid w:val="00090860"/>
    <w:rsid w:val="00090C0A"/>
    <w:rsid w:val="00090E29"/>
    <w:rsid w:val="00090EF2"/>
    <w:rsid w:val="00091360"/>
    <w:rsid w:val="00091645"/>
    <w:rsid w:val="00091651"/>
    <w:rsid w:val="00091A5B"/>
    <w:rsid w:val="00091E87"/>
    <w:rsid w:val="000920BC"/>
    <w:rsid w:val="00092140"/>
    <w:rsid w:val="00092175"/>
    <w:rsid w:val="00092224"/>
    <w:rsid w:val="0009247D"/>
    <w:rsid w:val="000925DB"/>
    <w:rsid w:val="00092AD1"/>
    <w:rsid w:val="00092EB1"/>
    <w:rsid w:val="00093238"/>
    <w:rsid w:val="000935D8"/>
    <w:rsid w:val="0009389B"/>
    <w:rsid w:val="000938B8"/>
    <w:rsid w:val="00093E7B"/>
    <w:rsid w:val="00094198"/>
    <w:rsid w:val="00094289"/>
    <w:rsid w:val="0009432E"/>
    <w:rsid w:val="000946B1"/>
    <w:rsid w:val="00094783"/>
    <w:rsid w:val="0009496E"/>
    <w:rsid w:val="00094B73"/>
    <w:rsid w:val="00094DC4"/>
    <w:rsid w:val="00094F2D"/>
    <w:rsid w:val="0009554F"/>
    <w:rsid w:val="00095668"/>
    <w:rsid w:val="00095B3F"/>
    <w:rsid w:val="00095D4E"/>
    <w:rsid w:val="00095E97"/>
    <w:rsid w:val="00095EBF"/>
    <w:rsid w:val="000965F0"/>
    <w:rsid w:val="000979B4"/>
    <w:rsid w:val="00097FD3"/>
    <w:rsid w:val="000A060C"/>
    <w:rsid w:val="000A0B41"/>
    <w:rsid w:val="000A0C06"/>
    <w:rsid w:val="000A0D4C"/>
    <w:rsid w:val="000A0F7A"/>
    <w:rsid w:val="000A0FBB"/>
    <w:rsid w:val="000A107C"/>
    <w:rsid w:val="000A10EC"/>
    <w:rsid w:val="000A1249"/>
    <w:rsid w:val="000A12A1"/>
    <w:rsid w:val="000A171A"/>
    <w:rsid w:val="000A1976"/>
    <w:rsid w:val="000A1DA3"/>
    <w:rsid w:val="000A23FF"/>
    <w:rsid w:val="000A2502"/>
    <w:rsid w:val="000A25D5"/>
    <w:rsid w:val="000A271E"/>
    <w:rsid w:val="000A27B7"/>
    <w:rsid w:val="000A2BFD"/>
    <w:rsid w:val="000A2D21"/>
    <w:rsid w:val="000A2EDD"/>
    <w:rsid w:val="000A3380"/>
    <w:rsid w:val="000A3B02"/>
    <w:rsid w:val="000A3CA5"/>
    <w:rsid w:val="000A3DD8"/>
    <w:rsid w:val="000A47EC"/>
    <w:rsid w:val="000A48F7"/>
    <w:rsid w:val="000A4B36"/>
    <w:rsid w:val="000A4B90"/>
    <w:rsid w:val="000A4D6F"/>
    <w:rsid w:val="000A4FE3"/>
    <w:rsid w:val="000A50D0"/>
    <w:rsid w:val="000A52E2"/>
    <w:rsid w:val="000A538B"/>
    <w:rsid w:val="000A5495"/>
    <w:rsid w:val="000A573A"/>
    <w:rsid w:val="000A5D0F"/>
    <w:rsid w:val="000A5D75"/>
    <w:rsid w:val="000A6E08"/>
    <w:rsid w:val="000A710E"/>
    <w:rsid w:val="000A78E1"/>
    <w:rsid w:val="000A78FC"/>
    <w:rsid w:val="000A7A3F"/>
    <w:rsid w:val="000A7A42"/>
    <w:rsid w:val="000A7C2E"/>
    <w:rsid w:val="000A7E2F"/>
    <w:rsid w:val="000A7EC4"/>
    <w:rsid w:val="000B0560"/>
    <w:rsid w:val="000B0711"/>
    <w:rsid w:val="000B0852"/>
    <w:rsid w:val="000B0E2D"/>
    <w:rsid w:val="000B0E49"/>
    <w:rsid w:val="000B0E5E"/>
    <w:rsid w:val="000B0E8A"/>
    <w:rsid w:val="000B1330"/>
    <w:rsid w:val="000B1383"/>
    <w:rsid w:val="000B142E"/>
    <w:rsid w:val="000B1764"/>
    <w:rsid w:val="000B17B9"/>
    <w:rsid w:val="000B18F9"/>
    <w:rsid w:val="000B19B0"/>
    <w:rsid w:val="000B1C79"/>
    <w:rsid w:val="000B2136"/>
    <w:rsid w:val="000B22D4"/>
    <w:rsid w:val="000B2484"/>
    <w:rsid w:val="000B24A6"/>
    <w:rsid w:val="000B24FB"/>
    <w:rsid w:val="000B2D29"/>
    <w:rsid w:val="000B2E97"/>
    <w:rsid w:val="000B3118"/>
    <w:rsid w:val="000B31FC"/>
    <w:rsid w:val="000B33FE"/>
    <w:rsid w:val="000B383C"/>
    <w:rsid w:val="000B3DD1"/>
    <w:rsid w:val="000B4181"/>
    <w:rsid w:val="000B4289"/>
    <w:rsid w:val="000B44B7"/>
    <w:rsid w:val="000B4567"/>
    <w:rsid w:val="000B469A"/>
    <w:rsid w:val="000B4C3E"/>
    <w:rsid w:val="000B4EAE"/>
    <w:rsid w:val="000B52F1"/>
    <w:rsid w:val="000B58DF"/>
    <w:rsid w:val="000B597C"/>
    <w:rsid w:val="000B5CC6"/>
    <w:rsid w:val="000B5CCD"/>
    <w:rsid w:val="000B5E8B"/>
    <w:rsid w:val="000B5ECD"/>
    <w:rsid w:val="000B5FDA"/>
    <w:rsid w:val="000B629C"/>
    <w:rsid w:val="000B6669"/>
    <w:rsid w:val="000B668C"/>
    <w:rsid w:val="000B6936"/>
    <w:rsid w:val="000B6D42"/>
    <w:rsid w:val="000B6E03"/>
    <w:rsid w:val="000B6E19"/>
    <w:rsid w:val="000B6E64"/>
    <w:rsid w:val="000B72AA"/>
    <w:rsid w:val="000B73D3"/>
    <w:rsid w:val="000B770F"/>
    <w:rsid w:val="000B773F"/>
    <w:rsid w:val="000B7878"/>
    <w:rsid w:val="000B7AAB"/>
    <w:rsid w:val="000B7F25"/>
    <w:rsid w:val="000C00BB"/>
    <w:rsid w:val="000C01AA"/>
    <w:rsid w:val="000C0419"/>
    <w:rsid w:val="000C045F"/>
    <w:rsid w:val="000C0F83"/>
    <w:rsid w:val="000C0F9A"/>
    <w:rsid w:val="000C172B"/>
    <w:rsid w:val="000C1914"/>
    <w:rsid w:val="000C19B4"/>
    <w:rsid w:val="000C1BF3"/>
    <w:rsid w:val="000C1C01"/>
    <w:rsid w:val="000C1FBB"/>
    <w:rsid w:val="000C21C8"/>
    <w:rsid w:val="000C2274"/>
    <w:rsid w:val="000C23C5"/>
    <w:rsid w:val="000C2663"/>
    <w:rsid w:val="000C2815"/>
    <w:rsid w:val="000C29BB"/>
    <w:rsid w:val="000C29C3"/>
    <w:rsid w:val="000C2BCB"/>
    <w:rsid w:val="000C2D84"/>
    <w:rsid w:val="000C2FFF"/>
    <w:rsid w:val="000C3501"/>
    <w:rsid w:val="000C3AF9"/>
    <w:rsid w:val="000C45B9"/>
    <w:rsid w:val="000C471D"/>
    <w:rsid w:val="000C47FB"/>
    <w:rsid w:val="000C4A55"/>
    <w:rsid w:val="000C4AF2"/>
    <w:rsid w:val="000C4DF0"/>
    <w:rsid w:val="000C5095"/>
    <w:rsid w:val="000C534C"/>
    <w:rsid w:val="000C53B8"/>
    <w:rsid w:val="000C5878"/>
    <w:rsid w:val="000C5F1E"/>
    <w:rsid w:val="000C6121"/>
    <w:rsid w:val="000C6148"/>
    <w:rsid w:val="000C61E9"/>
    <w:rsid w:val="000C63C6"/>
    <w:rsid w:val="000C640B"/>
    <w:rsid w:val="000C692F"/>
    <w:rsid w:val="000C6AE3"/>
    <w:rsid w:val="000C6B3B"/>
    <w:rsid w:val="000C6B85"/>
    <w:rsid w:val="000C6E49"/>
    <w:rsid w:val="000C6F2C"/>
    <w:rsid w:val="000C712F"/>
    <w:rsid w:val="000C72A1"/>
    <w:rsid w:val="000C740F"/>
    <w:rsid w:val="000C7585"/>
    <w:rsid w:val="000C75FF"/>
    <w:rsid w:val="000C77B9"/>
    <w:rsid w:val="000C794D"/>
    <w:rsid w:val="000C79F9"/>
    <w:rsid w:val="000C7A1C"/>
    <w:rsid w:val="000C7DC4"/>
    <w:rsid w:val="000C7FAF"/>
    <w:rsid w:val="000C7FD0"/>
    <w:rsid w:val="000D0287"/>
    <w:rsid w:val="000D0544"/>
    <w:rsid w:val="000D0704"/>
    <w:rsid w:val="000D073F"/>
    <w:rsid w:val="000D0893"/>
    <w:rsid w:val="000D0CB3"/>
    <w:rsid w:val="000D1029"/>
    <w:rsid w:val="000D10E6"/>
    <w:rsid w:val="000D12A1"/>
    <w:rsid w:val="000D13E2"/>
    <w:rsid w:val="000D155C"/>
    <w:rsid w:val="000D1EEA"/>
    <w:rsid w:val="000D2010"/>
    <w:rsid w:val="000D20F7"/>
    <w:rsid w:val="000D2715"/>
    <w:rsid w:val="000D27CD"/>
    <w:rsid w:val="000D2983"/>
    <w:rsid w:val="000D29AB"/>
    <w:rsid w:val="000D29E0"/>
    <w:rsid w:val="000D2C15"/>
    <w:rsid w:val="000D2E7B"/>
    <w:rsid w:val="000D2EEA"/>
    <w:rsid w:val="000D3012"/>
    <w:rsid w:val="000D31F7"/>
    <w:rsid w:val="000D35E5"/>
    <w:rsid w:val="000D3C23"/>
    <w:rsid w:val="000D3D14"/>
    <w:rsid w:val="000D4195"/>
    <w:rsid w:val="000D4773"/>
    <w:rsid w:val="000D4864"/>
    <w:rsid w:val="000D4AED"/>
    <w:rsid w:val="000D4DB6"/>
    <w:rsid w:val="000D4EAB"/>
    <w:rsid w:val="000D56E2"/>
    <w:rsid w:val="000D575B"/>
    <w:rsid w:val="000D59B6"/>
    <w:rsid w:val="000D5EDC"/>
    <w:rsid w:val="000D67F4"/>
    <w:rsid w:val="000D67FC"/>
    <w:rsid w:val="000D6971"/>
    <w:rsid w:val="000D6CAC"/>
    <w:rsid w:val="000D6EFE"/>
    <w:rsid w:val="000D7B9C"/>
    <w:rsid w:val="000D7BEB"/>
    <w:rsid w:val="000D7D57"/>
    <w:rsid w:val="000D7E17"/>
    <w:rsid w:val="000D7E78"/>
    <w:rsid w:val="000E0054"/>
    <w:rsid w:val="000E01C1"/>
    <w:rsid w:val="000E027B"/>
    <w:rsid w:val="000E02C7"/>
    <w:rsid w:val="000E0446"/>
    <w:rsid w:val="000E061D"/>
    <w:rsid w:val="000E0C03"/>
    <w:rsid w:val="000E108F"/>
    <w:rsid w:val="000E1236"/>
    <w:rsid w:val="000E1545"/>
    <w:rsid w:val="000E15E7"/>
    <w:rsid w:val="000E1633"/>
    <w:rsid w:val="000E1C85"/>
    <w:rsid w:val="000E1F05"/>
    <w:rsid w:val="000E2707"/>
    <w:rsid w:val="000E2A50"/>
    <w:rsid w:val="000E2C34"/>
    <w:rsid w:val="000E2E84"/>
    <w:rsid w:val="000E30D7"/>
    <w:rsid w:val="000E31DA"/>
    <w:rsid w:val="000E3352"/>
    <w:rsid w:val="000E3683"/>
    <w:rsid w:val="000E376B"/>
    <w:rsid w:val="000E37F1"/>
    <w:rsid w:val="000E3996"/>
    <w:rsid w:val="000E39A9"/>
    <w:rsid w:val="000E3B80"/>
    <w:rsid w:val="000E3E2A"/>
    <w:rsid w:val="000E4150"/>
    <w:rsid w:val="000E4673"/>
    <w:rsid w:val="000E49CB"/>
    <w:rsid w:val="000E4CA7"/>
    <w:rsid w:val="000E4D5B"/>
    <w:rsid w:val="000E504E"/>
    <w:rsid w:val="000E5130"/>
    <w:rsid w:val="000E515D"/>
    <w:rsid w:val="000E5FED"/>
    <w:rsid w:val="000E616C"/>
    <w:rsid w:val="000E61D3"/>
    <w:rsid w:val="000E69E7"/>
    <w:rsid w:val="000E6EA1"/>
    <w:rsid w:val="000E7617"/>
    <w:rsid w:val="000E7821"/>
    <w:rsid w:val="000E78AF"/>
    <w:rsid w:val="000E78CA"/>
    <w:rsid w:val="000E7CC6"/>
    <w:rsid w:val="000F0202"/>
    <w:rsid w:val="000F023D"/>
    <w:rsid w:val="000F0321"/>
    <w:rsid w:val="000F044E"/>
    <w:rsid w:val="000F04DA"/>
    <w:rsid w:val="000F06D6"/>
    <w:rsid w:val="000F0757"/>
    <w:rsid w:val="000F0989"/>
    <w:rsid w:val="000F0A2A"/>
    <w:rsid w:val="000F0C96"/>
    <w:rsid w:val="000F0FE9"/>
    <w:rsid w:val="000F1631"/>
    <w:rsid w:val="000F1653"/>
    <w:rsid w:val="000F1749"/>
    <w:rsid w:val="000F18A2"/>
    <w:rsid w:val="000F191B"/>
    <w:rsid w:val="000F1C13"/>
    <w:rsid w:val="000F24AC"/>
    <w:rsid w:val="000F2646"/>
    <w:rsid w:val="000F2792"/>
    <w:rsid w:val="000F2A28"/>
    <w:rsid w:val="000F2A78"/>
    <w:rsid w:val="000F2E95"/>
    <w:rsid w:val="000F2F87"/>
    <w:rsid w:val="000F301F"/>
    <w:rsid w:val="000F3043"/>
    <w:rsid w:val="000F314A"/>
    <w:rsid w:val="000F33FD"/>
    <w:rsid w:val="000F3614"/>
    <w:rsid w:val="000F3971"/>
    <w:rsid w:val="000F3E6B"/>
    <w:rsid w:val="000F3FB7"/>
    <w:rsid w:val="000F461A"/>
    <w:rsid w:val="000F495D"/>
    <w:rsid w:val="000F4AF3"/>
    <w:rsid w:val="000F4DFC"/>
    <w:rsid w:val="000F4EE2"/>
    <w:rsid w:val="000F5022"/>
    <w:rsid w:val="000F52C4"/>
    <w:rsid w:val="000F532A"/>
    <w:rsid w:val="000F56B2"/>
    <w:rsid w:val="000F5754"/>
    <w:rsid w:val="000F58BA"/>
    <w:rsid w:val="000F5A4A"/>
    <w:rsid w:val="000F5ADC"/>
    <w:rsid w:val="000F5BE9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FC4"/>
    <w:rsid w:val="000F7305"/>
    <w:rsid w:val="000F7767"/>
    <w:rsid w:val="000F78FC"/>
    <w:rsid w:val="000F7997"/>
    <w:rsid w:val="000F79BD"/>
    <w:rsid w:val="000F7A33"/>
    <w:rsid w:val="000F7CAA"/>
    <w:rsid w:val="000F7DC9"/>
    <w:rsid w:val="000F7DF9"/>
    <w:rsid w:val="0010006B"/>
    <w:rsid w:val="0010011E"/>
    <w:rsid w:val="00100517"/>
    <w:rsid w:val="00100837"/>
    <w:rsid w:val="00100B83"/>
    <w:rsid w:val="00100D05"/>
    <w:rsid w:val="001010A5"/>
    <w:rsid w:val="0010120C"/>
    <w:rsid w:val="00101214"/>
    <w:rsid w:val="00101371"/>
    <w:rsid w:val="001014D9"/>
    <w:rsid w:val="001015D2"/>
    <w:rsid w:val="0010178E"/>
    <w:rsid w:val="00101CA7"/>
    <w:rsid w:val="00101E1D"/>
    <w:rsid w:val="00102013"/>
    <w:rsid w:val="001026CC"/>
    <w:rsid w:val="00102789"/>
    <w:rsid w:val="00102ED2"/>
    <w:rsid w:val="00103350"/>
    <w:rsid w:val="00103391"/>
    <w:rsid w:val="001033B1"/>
    <w:rsid w:val="0010349F"/>
    <w:rsid w:val="0010375A"/>
    <w:rsid w:val="00103930"/>
    <w:rsid w:val="00103FCD"/>
    <w:rsid w:val="00104061"/>
    <w:rsid w:val="00104130"/>
    <w:rsid w:val="001041C2"/>
    <w:rsid w:val="001048E5"/>
    <w:rsid w:val="00104C69"/>
    <w:rsid w:val="00104D27"/>
    <w:rsid w:val="0010506A"/>
    <w:rsid w:val="0010514E"/>
    <w:rsid w:val="001054C5"/>
    <w:rsid w:val="001056D6"/>
    <w:rsid w:val="00105929"/>
    <w:rsid w:val="00105A2F"/>
    <w:rsid w:val="00105B1C"/>
    <w:rsid w:val="00105B4F"/>
    <w:rsid w:val="001062D8"/>
    <w:rsid w:val="00106582"/>
    <w:rsid w:val="00106588"/>
    <w:rsid w:val="001066B4"/>
    <w:rsid w:val="001066F6"/>
    <w:rsid w:val="001068D1"/>
    <w:rsid w:val="001068F7"/>
    <w:rsid w:val="00106B2C"/>
    <w:rsid w:val="00106B42"/>
    <w:rsid w:val="00106BB9"/>
    <w:rsid w:val="00106CDD"/>
    <w:rsid w:val="00107357"/>
    <w:rsid w:val="00107740"/>
    <w:rsid w:val="00107DE3"/>
    <w:rsid w:val="00107EB1"/>
    <w:rsid w:val="00110067"/>
    <w:rsid w:val="001100CA"/>
    <w:rsid w:val="001100DA"/>
    <w:rsid w:val="001103C3"/>
    <w:rsid w:val="0011090D"/>
    <w:rsid w:val="001109E9"/>
    <w:rsid w:val="00110B43"/>
    <w:rsid w:val="00110B57"/>
    <w:rsid w:val="00110FD6"/>
    <w:rsid w:val="00111192"/>
    <w:rsid w:val="001112E8"/>
    <w:rsid w:val="00111356"/>
    <w:rsid w:val="00111477"/>
    <w:rsid w:val="0011197C"/>
    <w:rsid w:val="00111E0F"/>
    <w:rsid w:val="00112368"/>
    <w:rsid w:val="0011290F"/>
    <w:rsid w:val="00112BEA"/>
    <w:rsid w:val="00112FF0"/>
    <w:rsid w:val="00113642"/>
    <w:rsid w:val="001139F9"/>
    <w:rsid w:val="00113E03"/>
    <w:rsid w:val="00113FF0"/>
    <w:rsid w:val="001141F5"/>
    <w:rsid w:val="0011427B"/>
    <w:rsid w:val="0011445C"/>
    <w:rsid w:val="001148E3"/>
    <w:rsid w:val="00114958"/>
    <w:rsid w:val="00114BBF"/>
    <w:rsid w:val="00114E47"/>
    <w:rsid w:val="00114F1B"/>
    <w:rsid w:val="0011521F"/>
    <w:rsid w:val="00115336"/>
    <w:rsid w:val="00115802"/>
    <w:rsid w:val="00115904"/>
    <w:rsid w:val="0011592F"/>
    <w:rsid w:val="001160FA"/>
    <w:rsid w:val="00116234"/>
    <w:rsid w:val="0011624C"/>
    <w:rsid w:val="001162C1"/>
    <w:rsid w:val="001165A5"/>
    <w:rsid w:val="00116794"/>
    <w:rsid w:val="00116AE7"/>
    <w:rsid w:val="00116EC2"/>
    <w:rsid w:val="00116F43"/>
    <w:rsid w:val="00117355"/>
    <w:rsid w:val="001173A1"/>
    <w:rsid w:val="0011769C"/>
    <w:rsid w:val="001177B8"/>
    <w:rsid w:val="00117D6F"/>
    <w:rsid w:val="00117E2F"/>
    <w:rsid w:val="001202E8"/>
    <w:rsid w:val="00120737"/>
    <w:rsid w:val="001208CC"/>
    <w:rsid w:val="00120924"/>
    <w:rsid w:val="0012096E"/>
    <w:rsid w:val="00120C4E"/>
    <w:rsid w:val="00120C72"/>
    <w:rsid w:val="001210B1"/>
    <w:rsid w:val="0012111A"/>
    <w:rsid w:val="00121557"/>
    <w:rsid w:val="001218B7"/>
    <w:rsid w:val="00121944"/>
    <w:rsid w:val="00121AD0"/>
    <w:rsid w:val="00121E01"/>
    <w:rsid w:val="00122211"/>
    <w:rsid w:val="001229FC"/>
    <w:rsid w:val="00122B19"/>
    <w:rsid w:val="0012306E"/>
    <w:rsid w:val="00123255"/>
    <w:rsid w:val="00123286"/>
    <w:rsid w:val="001235D9"/>
    <w:rsid w:val="00123DE9"/>
    <w:rsid w:val="00123F22"/>
    <w:rsid w:val="00123F44"/>
    <w:rsid w:val="001242A7"/>
    <w:rsid w:val="00124934"/>
    <w:rsid w:val="00124B29"/>
    <w:rsid w:val="00124C15"/>
    <w:rsid w:val="00124CFC"/>
    <w:rsid w:val="00124E6A"/>
    <w:rsid w:val="0012514B"/>
    <w:rsid w:val="00125150"/>
    <w:rsid w:val="001256D5"/>
    <w:rsid w:val="00125A34"/>
    <w:rsid w:val="00125DBF"/>
    <w:rsid w:val="00125F09"/>
    <w:rsid w:val="0012611C"/>
    <w:rsid w:val="0012631F"/>
    <w:rsid w:val="0012640B"/>
    <w:rsid w:val="0012657F"/>
    <w:rsid w:val="00126642"/>
    <w:rsid w:val="001266D3"/>
    <w:rsid w:val="00126DD5"/>
    <w:rsid w:val="00126F8E"/>
    <w:rsid w:val="00127181"/>
    <w:rsid w:val="00127275"/>
    <w:rsid w:val="00127553"/>
    <w:rsid w:val="0012756D"/>
    <w:rsid w:val="001278B9"/>
    <w:rsid w:val="00127A11"/>
    <w:rsid w:val="00127C49"/>
    <w:rsid w:val="001300B6"/>
    <w:rsid w:val="00130637"/>
    <w:rsid w:val="001310A1"/>
    <w:rsid w:val="001311D3"/>
    <w:rsid w:val="00131330"/>
    <w:rsid w:val="001313A2"/>
    <w:rsid w:val="001317C3"/>
    <w:rsid w:val="00131892"/>
    <w:rsid w:val="00131C60"/>
    <w:rsid w:val="00131CAF"/>
    <w:rsid w:val="00132517"/>
    <w:rsid w:val="001325A6"/>
    <w:rsid w:val="00132C6F"/>
    <w:rsid w:val="00132C9B"/>
    <w:rsid w:val="00132F57"/>
    <w:rsid w:val="0013306E"/>
    <w:rsid w:val="00133411"/>
    <w:rsid w:val="001334F7"/>
    <w:rsid w:val="00133A5B"/>
    <w:rsid w:val="00133BFA"/>
    <w:rsid w:val="00133C02"/>
    <w:rsid w:val="00133DFA"/>
    <w:rsid w:val="00134139"/>
    <w:rsid w:val="00134220"/>
    <w:rsid w:val="0013459C"/>
    <w:rsid w:val="00134677"/>
    <w:rsid w:val="00134CA0"/>
    <w:rsid w:val="00135B64"/>
    <w:rsid w:val="00135B65"/>
    <w:rsid w:val="00135C67"/>
    <w:rsid w:val="00135D77"/>
    <w:rsid w:val="00136161"/>
    <w:rsid w:val="00136299"/>
    <w:rsid w:val="0013656C"/>
    <w:rsid w:val="00136663"/>
    <w:rsid w:val="00136B8B"/>
    <w:rsid w:val="00136D1D"/>
    <w:rsid w:val="00136ED2"/>
    <w:rsid w:val="0013717D"/>
    <w:rsid w:val="001374CE"/>
    <w:rsid w:val="0013750E"/>
    <w:rsid w:val="00137742"/>
    <w:rsid w:val="001377A8"/>
    <w:rsid w:val="00137E0A"/>
    <w:rsid w:val="0014024F"/>
    <w:rsid w:val="001407BF"/>
    <w:rsid w:val="00140903"/>
    <w:rsid w:val="0014155C"/>
    <w:rsid w:val="0014184E"/>
    <w:rsid w:val="001419D4"/>
    <w:rsid w:val="00141C5C"/>
    <w:rsid w:val="001422FE"/>
    <w:rsid w:val="00142318"/>
    <w:rsid w:val="0014232B"/>
    <w:rsid w:val="0014237E"/>
    <w:rsid w:val="00142677"/>
    <w:rsid w:val="00142940"/>
    <w:rsid w:val="00142B67"/>
    <w:rsid w:val="00143278"/>
    <w:rsid w:val="00143425"/>
    <w:rsid w:val="001434CF"/>
    <w:rsid w:val="001435D2"/>
    <w:rsid w:val="001435DE"/>
    <w:rsid w:val="001437B8"/>
    <w:rsid w:val="00143B5A"/>
    <w:rsid w:val="00143D3F"/>
    <w:rsid w:val="00143DC0"/>
    <w:rsid w:val="0014463C"/>
    <w:rsid w:val="00144679"/>
    <w:rsid w:val="00144AD3"/>
    <w:rsid w:val="00144E7A"/>
    <w:rsid w:val="001456CF"/>
    <w:rsid w:val="00145DF6"/>
    <w:rsid w:val="00145EBF"/>
    <w:rsid w:val="00145F8E"/>
    <w:rsid w:val="00146104"/>
    <w:rsid w:val="0014673E"/>
    <w:rsid w:val="001467D5"/>
    <w:rsid w:val="00146930"/>
    <w:rsid w:val="0014754B"/>
    <w:rsid w:val="0014770E"/>
    <w:rsid w:val="00147764"/>
    <w:rsid w:val="00147CFF"/>
    <w:rsid w:val="00147FA3"/>
    <w:rsid w:val="00150082"/>
    <w:rsid w:val="0015026F"/>
    <w:rsid w:val="00150656"/>
    <w:rsid w:val="001506ED"/>
    <w:rsid w:val="00150C5A"/>
    <w:rsid w:val="00150F9C"/>
    <w:rsid w:val="00150FDB"/>
    <w:rsid w:val="0015147C"/>
    <w:rsid w:val="001516E0"/>
    <w:rsid w:val="00151732"/>
    <w:rsid w:val="0015190D"/>
    <w:rsid w:val="00151BE7"/>
    <w:rsid w:val="00151DB5"/>
    <w:rsid w:val="001520BF"/>
    <w:rsid w:val="00152711"/>
    <w:rsid w:val="00152856"/>
    <w:rsid w:val="00152BBD"/>
    <w:rsid w:val="00152BBF"/>
    <w:rsid w:val="00152EBA"/>
    <w:rsid w:val="00152F41"/>
    <w:rsid w:val="001530CB"/>
    <w:rsid w:val="0015311D"/>
    <w:rsid w:val="001531A2"/>
    <w:rsid w:val="0015327A"/>
    <w:rsid w:val="00153594"/>
    <w:rsid w:val="00153684"/>
    <w:rsid w:val="0015384C"/>
    <w:rsid w:val="00153B5E"/>
    <w:rsid w:val="00153D36"/>
    <w:rsid w:val="001540BD"/>
    <w:rsid w:val="0015413C"/>
    <w:rsid w:val="00154366"/>
    <w:rsid w:val="001544DA"/>
    <w:rsid w:val="001544E6"/>
    <w:rsid w:val="0015451C"/>
    <w:rsid w:val="001547E8"/>
    <w:rsid w:val="00154B0C"/>
    <w:rsid w:val="00154B93"/>
    <w:rsid w:val="00154FE0"/>
    <w:rsid w:val="001551D0"/>
    <w:rsid w:val="001553B4"/>
    <w:rsid w:val="001555CD"/>
    <w:rsid w:val="0015562D"/>
    <w:rsid w:val="001557D1"/>
    <w:rsid w:val="001558D9"/>
    <w:rsid w:val="00155907"/>
    <w:rsid w:val="00155AFD"/>
    <w:rsid w:val="00155B15"/>
    <w:rsid w:val="00155FA6"/>
    <w:rsid w:val="001563EC"/>
    <w:rsid w:val="0015658A"/>
    <w:rsid w:val="00156BDB"/>
    <w:rsid w:val="00156C02"/>
    <w:rsid w:val="00156CCF"/>
    <w:rsid w:val="00157366"/>
    <w:rsid w:val="0015739C"/>
    <w:rsid w:val="001579AB"/>
    <w:rsid w:val="00157A96"/>
    <w:rsid w:val="00157BF6"/>
    <w:rsid w:val="00157C12"/>
    <w:rsid w:val="00157CE6"/>
    <w:rsid w:val="00160191"/>
    <w:rsid w:val="00160951"/>
    <w:rsid w:val="00160BA7"/>
    <w:rsid w:val="001611BD"/>
    <w:rsid w:val="00161341"/>
    <w:rsid w:val="0016135F"/>
    <w:rsid w:val="00161712"/>
    <w:rsid w:val="001617F2"/>
    <w:rsid w:val="0016192E"/>
    <w:rsid w:val="00161A49"/>
    <w:rsid w:val="00161B4C"/>
    <w:rsid w:val="0016223C"/>
    <w:rsid w:val="00162A47"/>
    <w:rsid w:val="00162B69"/>
    <w:rsid w:val="00162E95"/>
    <w:rsid w:val="001630C1"/>
    <w:rsid w:val="001630EE"/>
    <w:rsid w:val="0016317C"/>
    <w:rsid w:val="00163203"/>
    <w:rsid w:val="00163268"/>
    <w:rsid w:val="00163CC3"/>
    <w:rsid w:val="00163D1D"/>
    <w:rsid w:val="00163D68"/>
    <w:rsid w:val="00163DD4"/>
    <w:rsid w:val="00164212"/>
    <w:rsid w:val="00164603"/>
    <w:rsid w:val="001648BC"/>
    <w:rsid w:val="00164B39"/>
    <w:rsid w:val="00164B3D"/>
    <w:rsid w:val="00164E67"/>
    <w:rsid w:val="00165278"/>
    <w:rsid w:val="001655A8"/>
    <w:rsid w:val="0016576C"/>
    <w:rsid w:val="001657D8"/>
    <w:rsid w:val="001658C6"/>
    <w:rsid w:val="00165B15"/>
    <w:rsid w:val="00165C0C"/>
    <w:rsid w:val="00165DDA"/>
    <w:rsid w:val="0016627C"/>
    <w:rsid w:val="00166381"/>
    <w:rsid w:val="001672FF"/>
    <w:rsid w:val="00167351"/>
    <w:rsid w:val="001673D2"/>
    <w:rsid w:val="0016754D"/>
    <w:rsid w:val="001677D8"/>
    <w:rsid w:val="00167B51"/>
    <w:rsid w:val="00167D19"/>
    <w:rsid w:val="00167E03"/>
    <w:rsid w:val="00170047"/>
    <w:rsid w:val="00170388"/>
    <w:rsid w:val="00170A6C"/>
    <w:rsid w:val="00170D0C"/>
    <w:rsid w:val="00170EB5"/>
    <w:rsid w:val="0017148C"/>
    <w:rsid w:val="001715BF"/>
    <w:rsid w:val="0017188D"/>
    <w:rsid w:val="00171890"/>
    <w:rsid w:val="00171906"/>
    <w:rsid w:val="00171B0B"/>
    <w:rsid w:val="00171CD3"/>
    <w:rsid w:val="00172499"/>
    <w:rsid w:val="00172511"/>
    <w:rsid w:val="00172788"/>
    <w:rsid w:val="001727E4"/>
    <w:rsid w:val="0017283A"/>
    <w:rsid w:val="00172963"/>
    <w:rsid w:val="00172EAF"/>
    <w:rsid w:val="0017327B"/>
    <w:rsid w:val="001733C8"/>
    <w:rsid w:val="00173807"/>
    <w:rsid w:val="001739A1"/>
    <w:rsid w:val="00173A4F"/>
    <w:rsid w:val="00173C42"/>
    <w:rsid w:val="00173C63"/>
    <w:rsid w:val="0017416D"/>
    <w:rsid w:val="0017433A"/>
    <w:rsid w:val="00174433"/>
    <w:rsid w:val="0017473C"/>
    <w:rsid w:val="001747C3"/>
    <w:rsid w:val="00174CF7"/>
    <w:rsid w:val="00175337"/>
    <w:rsid w:val="00175773"/>
    <w:rsid w:val="00175839"/>
    <w:rsid w:val="00175D7B"/>
    <w:rsid w:val="00175F5A"/>
    <w:rsid w:val="001763A5"/>
    <w:rsid w:val="00176461"/>
    <w:rsid w:val="0017651E"/>
    <w:rsid w:val="00176900"/>
    <w:rsid w:val="00176A24"/>
    <w:rsid w:val="00176D8C"/>
    <w:rsid w:val="0017747C"/>
    <w:rsid w:val="00177972"/>
    <w:rsid w:val="00177F0E"/>
    <w:rsid w:val="001800D6"/>
    <w:rsid w:val="00180906"/>
    <w:rsid w:val="0018090D"/>
    <w:rsid w:val="00180A6C"/>
    <w:rsid w:val="00180AD9"/>
    <w:rsid w:val="00180C65"/>
    <w:rsid w:val="00180D37"/>
    <w:rsid w:val="00180E14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03"/>
    <w:rsid w:val="00181AF9"/>
    <w:rsid w:val="001821D5"/>
    <w:rsid w:val="0018222F"/>
    <w:rsid w:val="0018223E"/>
    <w:rsid w:val="00182326"/>
    <w:rsid w:val="00182871"/>
    <w:rsid w:val="0018310D"/>
    <w:rsid w:val="00183406"/>
    <w:rsid w:val="001834E1"/>
    <w:rsid w:val="0018429F"/>
    <w:rsid w:val="001843D4"/>
    <w:rsid w:val="00184C5F"/>
    <w:rsid w:val="00184CBE"/>
    <w:rsid w:val="00185400"/>
    <w:rsid w:val="00185503"/>
    <w:rsid w:val="00185615"/>
    <w:rsid w:val="001856CC"/>
    <w:rsid w:val="00185789"/>
    <w:rsid w:val="00185D2A"/>
    <w:rsid w:val="00185D72"/>
    <w:rsid w:val="00185F44"/>
    <w:rsid w:val="0018623B"/>
    <w:rsid w:val="00186C47"/>
    <w:rsid w:val="00186CEB"/>
    <w:rsid w:val="00186DA2"/>
    <w:rsid w:val="00186E72"/>
    <w:rsid w:val="00186E77"/>
    <w:rsid w:val="00186E89"/>
    <w:rsid w:val="001870D4"/>
    <w:rsid w:val="001875B1"/>
    <w:rsid w:val="0018775E"/>
    <w:rsid w:val="0018784E"/>
    <w:rsid w:val="00187908"/>
    <w:rsid w:val="0018799E"/>
    <w:rsid w:val="00187C65"/>
    <w:rsid w:val="00187D82"/>
    <w:rsid w:val="00187F30"/>
    <w:rsid w:val="00190144"/>
    <w:rsid w:val="00190806"/>
    <w:rsid w:val="00190B28"/>
    <w:rsid w:val="00190FC9"/>
    <w:rsid w:val="00191083"/>
    <w:rsid w:val="001910AC"/>
    <w:rsid w:val="00191151"/>
    <w:rsid w:val="00191191"/>
    <w:rsid w:val="001912A1"/>
    <w:rsid w:val="001915E5"/>
    <w:rsid w:val="00191725"/>
    <w:rsid w:val="00191B7A"/>
    <w:rsid w:val="0019287B"/>
    <w:rsid w:val="00192E30"/>
    <w:rsid w:val="00193474"/>
    <w:rsid w:val="001936AF"/>
    <w:rsid w:val="00193862"/>
    <w:rsid w:val="00193B93"/>
    <w:rsid w:val="00193BC1"/>
    <w:rsid w:val="00193BFA"/>
    <w:rsid w:val="00193CD1"/>
    <w:rsid w:val="00193E6F"/>
    <w:rsid w:val="00193F75"/>
    <w:rsid w:val="001943ED"/>
    <w:rsid w:val="00194644"/>
    <w:rsid w:val="00194878"/>
    <w:rsid w:val="001948D1"/>
    <w:rsid w:val="00194923"/>
    <w:rsid w:val="00194B7D"/>
    <w:rsid w:val="00194D44"/>
    <w:rsid w:val="00194DC4"/>
    <w:rsid w:val="00194F4B"/>
    <w:rsid w:val="001950B8"/>
    <w:rsid w:val="00195163"/>
    <w:rsid w:val="001951DB"/>
    <w:rsid w:val="00195304"/>
    <w:rsid w:val="0019544D"/>
    <w:rsid w:val="001958FD"/>
    <w:rsid w:val="00195DB7"/>
    <w:rsid w:val="00195E6A"/>
    <w:rsid w:val="00195F81"/>
    <w:rsid w:val="00195F8E"/>
    <w:rsid w:val="0019632B"/>
    <w:rsid w:val="00196540"/>
    <w:rsid w:val="0019696F"/>
    <w:rsid w:val="00196ABB"/>
    <w:rsid w:val="00196B2D"/>
    <w:rsid w:val="00196C6A"/>
    <w:rsid w:val="0019764D"/>
    <w:rsid w:val="001976C4"/>
    <w:rsid w:val="00197994"/>
    <w:rsid w:val="00197A17"/>
    <w:rsid w:val="00197D2E"/>
    <w:rsid w:val="001A0040"/>
    <w:rsid w:val="001A008B"/>
    <w:rsid w:val="001A00D8"/>
    <w:rsid w:val="001A0A27"/>
    <w:rsid w:val="001A0CB2"/>
    <w:rsid w:val="001A0F0E"/>
    <w:rsid w:val="001A0F82"/>
    <w:rsid w:val="001A14C3"/>
    <w:rsid w:val="001A14E8"/>
    <w:rsid w:val="001A15CA"/>
    <w:rsid w:val="001A1DF3"/>
    <w:rsid w:val="001A1EAE"/>
    <w:rsid w:val="001A23DE"/>
    <w:rsid w:val="001A28AB"/>
    <w:rsid w:val="001A296D"/>
    <w:rsid w:val="001A2B46"/>
    <w:rsid w:val="001A2D51"/>
    <w:rsid w:val="001A3408"/>
    <w:rsid w:val="001A3526"/>
    <w:rsid w:val="001A3719"/>
    <w:rsid w:val="001A3A47"/>
    <w:rsid w:val="001A3BF9"/>
    <w:rsid w:val="001A3E7E"/>
    <w:rsid w:val="001A3F89"/>
    <w:rsid w:val="001A4160"/>
    <w:rsid w:val="001A4421"/>
    <w:rsid w:val="001A458A"/>
    <w:rsid w:val="001A4912"/>
    <w:rsid w:val="001A4EDF"/>
    <w:rsid w:val="001A4F01"/>
    <w:rsid w:val="001A4FFB"/>
    <w:rsid w:val="001A53A3"/>
    <w:rsid w:val="001A5403"/>
    <w:rsid w:val="001A5AC1"/>
    <w:rsid w:val="001A5F55"/>
    <w:rsid w:val="001A6341"/>
    <w:rsid w:val="001A64C2"/>
    <w:rsid w:val="001A65C7"/>
    <w:rsid w:val="001A68DE"/>
    <w:rsid w:val="001A6B33"/>
    <w:rsid w:val="001A6F04"/>
    <w:rsid w:val="001A7064"/>
    <w:rsid w:val="001A73CC"/>
    <w:rsid w:val="001A741C"/>
    <w:rsid w:val="001A7503"/>
    <w:rsid w:val="001A7636"/>
    <w:rsid w:val="001A77F2"/>
    <w:rsid w:val="001A7A7D"/>
    <w:rsid w:val="001A7C24"/>
    <w:rsid w:val="001A7D31"/>
    <w:rsid w:val="001A7E12"/>
    <w:rsid w:val="001A7F4D"/>
    <w:rsid w:val="001B038D"/>
    <w:rsid w:val="001B05C2"/>
    <w:rsid w:val="001B0669"/>
    <w:rsid w:val="001B11CE"/>
    <w:rsid w:val="001B148B"/>
    <w:rsid w:val="001B186A"/>
    <w:rsid w:val="001B1ACF"/>
    <w:rsid w:val="001B1D45"/>
    <w:rsid w:val="001B1DFE"/>
    <w:rsid w:val="001B1E28"/>
    <w:rsid w:val="001B1F4E"/>
    <w:rsid w:val="001B2937"/>
    <w:rsid w:val="001B2AC0"/>
    <w:rsid w:val="001B2EAD"/>
    <w:rsid w:val="001B2FD9"/>
    <w:rsid w:val="001B30B0"/>
    <w:rsid w:val="001B3175"/>
    <w:rsid w:val="001B3273"/>
    <w:rsid w:val="001B35CF"/>
    <w:rsid w:val="001B365B"/>
    <w:rsid w:val="001B37B0"/>
    <w:rsid w:val="001B3851"/>
    <w:rsid w:val="001B3AA4"/>
    <w:rsid w:val="001B3D38"/>
    <w:rsid w:val="001B41CB"/>
    <w:rsid w:val="001B4305"/>
    <w:rsid w:val="001B4422"/>
    <w:rsid w:val="001B449F"/>
    <w:rsid w:val="001B464E"/>
    <w:rsid w:val="001B48D1"/>
    <w:rsid w:val="001B4A71"/>
    <w:rsid w:val="001B4B10"/>
    <w:rsid w:val="001B4BD5"/>
    <w:rsid w:val="001B4DAA"/>
    <w:rsid w:val="001B4FA5"/>
    <w:rsid w:val="001B4FEA"/>
    <w:rsid w:val="001B527D"/>
    <w:rsid w:val="001B5BF3"/>
    <w:rsid w:val="001B63FF"/>
    <w:rsid w:val="001B65B5"/>
    <w:rsid w:val="001B65FF"/>
    <w:rsid w:val="001B662B"/>
    <w:rsid w:val="001B669A"/>
    <w:rsid w:val="001B673A"/>
    <w:rsid w:val="001B6809"/>
    <w:rsid w:val="001B6DE4"/>
    <w:rsid w:val="001B7266"/>
    <w:rsid w:val="001B7324"/>
    <w:rsid w:val="001B75CA"/>
    <w:rsid w:val="001B780D"/>
    <w:rsid w:val="001B794E"/>
    <w:rsid w:val="001B7A49"/>
    <w:rsid w:val="001B7BB0"/>
    <w:rsid w:val="001C0078"/>
    <w:rsid w:val="001C0169"/>
    <w:rsid w:val="001C0537"/>
    <w:rsid w:val="001C069E"/>
    <w:rsid w:val="001C08A2"/>
    <w:rsid w:val="001C093F"/>
    <w:rsid w:val="001C096A"/>
    <w:rsid w:val="001C0B02"/>
    <w:rsid w:val="001C0F9B"/>
    <w:rsid w:val="001C16E9"/>
    <w:rsid w:val="001C1747"/>
    <w:rsid w:val="001C1938"/>
    <w:rsid w:val="001C2EDB"/>
    <w:rsid w:val="001C2EEC"/>
    <w:rsid w:val="001C37B6"/>
    <w:rsid w:val="001C386E"/>
    <w:rsid w:val="001C397B"/>
    <w:rsid w:val="001C399E"/>
    <w:rsid w:val="001C3CC8"/>
    <w:rsid w:val="001C41DB"/>
    <w:rsid w:val="001C464E"/>
    <w:rsid w:val="001C482D"/>
    <w:rsid w:val="001C4981"/>
    <w:rsid w:val="001C4E5E"/>
    <w:rsid w:val="001C50A8"/>
    <w:rsid w:val="001C515B"/>
    <w:rsid w:val="001C581E"/>
    <w:rsid w:val="001C5AC5"/>
    <w:rsid w:val="001C5CAA"/>
    <w:rsid w:val="001C60B4"/>
    <w:rsid w:val="001C6315"/>
    <w:rsid w:val="001C68B6"/>
    <w:rsid w:val="001C6913"/>
    <w:rsid w:val="001C69BC"/>
    <w:rsid w:val="001C6B2D"/>
    <w:rsid w:val="001C6C81"/>
    <w:rsid w:val="001C74F6"/>
    <w:rsid w:val="001C7839"/>
    <w:rsid w:val="001C78F0"/>
    <w:rsid w:val="001C7A46"/>
    <w:rsid w:val="001C7E3E"/>
    <w:rsid w:val="001D0107"/>
    <w:rsid w:val="001D0348"/>
    <w:rsid w:val="001D03B2"/>
    <w:rsid w:val="001D08E6"/>
    <w:rsid w:val="001D0EB6"/>
    <w:rsid w:val="001D0F4F"/>
    <w:rsid w:val="001D1126"/>
    <w:rsid w:val="001D129F"/>
    <w:rsid w:val="001D1498"/>
    <w:rsid w:val="001D153C"/>
    <w:rsid w:val="001D17A5"/>
    <w:rsid w:val="001D17EA"/>
    <w:rsid w:val="001D1889"/>
    <w:rsid w:val="001D1A2A"/>
    <w:rsid w:val="001D1AAB"/>
    <w:rsid w:val="001D273E"/>
    <w:rsid w:val="001D2837"/>
    <w:rsid w:val="001D2B86"/>
    <w:rsid w:val="001D2E4C"/>
    <w:rsid w:val="001D2F6D"/>
    <w:rsid w:val="001D3255"/>
    <w:rsid w:val="001D3332"/>
    <w:rsid w:val="001D3B7F"/>
    <w:rsid w:val="001D402B"/>
    <w:rsid w:val="001D4057"/>
    <w:rsid w:val="001D540A"/>
    <w:rsid w:val="001D54C1"/>
    <w:rsid w:val="001D5603"/>
    <w:rsid w:val="001D5908"/>
    <w:rsid w:val="001D5932"/>
    <w:rsid w:val="001D5951"/>
    <w:rsid w:val="001D5D99"/>
    <w:rsid w:val="001D6694"/>
    <w:rsid w:val="001D67F5"/>
    <w:rsid w:val="001D6BCD"/>
    <w:rsid w:val="001D6D09"/>
    <w:rsid w:val="001D713F"/>
    <w:rsid w:val="001D7367"/>
    <w:rsid w:val="001D7401"/>
    <w:rsid w:val="001D7613"/>
    <w:rsid w:val="001D769E"/>
    <w:rsid w:val="001D76B4"/>
    <w:rsid w:val="001D7AFC"/>
    <w:rsid w:val="001D7B7D"/>
    <w:rsid w:val="001D7E46"/>
    <w:rsid w:val="001D7E4B"/>
    <w:rsid w:val="001D7E62"/>
    <w:rsid w:val="001D7FA0"/>
    <w:rsid w:val="001E0107"/>
    <w:rsid w:val="001E01B0"/>
    <w:rsid w:val="001E02CA"/>
    <w:rsid w:val="001E0436"/>
    <w:rsid w:val="001E0B81"/>
    <w:rsid w:val="001E0CE4"/>
    <w:rsid w:val="001E0F12"/>
    <w:rsid w:val="001E152F"/>
    <w:rsid w:val="001E1A98"/>
    <w:rsid w:val="001E1B3B"/>
    <w:rsid w:val="001E1BB7"/>
    <w:rsid w:val="001E1E19"/>
    <w:rsid w:val="001E1E33"/>
    <w:rsid w:val="001E202D"/>
    <w:rsid w:val="001E2215"/>
    <w:rsid w:val="001E227F"/>
    <w:rsid w:val="001E2554"/>
    <w:rsid w:val="001E28CC"/>
    <w:rsid w:val="001E2A71"/>
    <w:rsid w:val="001E2AA5"/>
    <w:rsid w:val="001E2D31"/>
    <w:rsid w:val="001E375C"/>
    <w:rsid w:val="001E3E30"/>
    <w:rsid w:val="001E5258"/>
    <w:rsid w:val="001E5375"/>
    <w:rsid w:val="001E56F2"/>
    <w:rsid w:val="001E5746"/>
    <w:rsid w:val="001E57DD"/>
    <w:rsid w:val="001E5882"/>
    <w:rsid w:val="001E5A44"/>
    <w:rsid w:val="001E5C51"/>
    <w:rsid w:val="001E5C6A"/>
    <w:rsid w:val="001E5CC7"/>
    <w:rsid w:val="001E5DAD"/>
    <w:rsid w:val="001E5F30"/>
    <w:rsid w:val="001E5FE7"/>
    <w:rsid w:val="001E639B"/>
    <w:rsid w:val="001E6546"/>
    <w:rsid w:val="001E6A82"/>
    <w:rsid w:val="001E6B14"/>
    <w:rsid w:val="001E6B2F"/>
    <w:rsid w:val="001E6CAC"/>
    <w:rsid w:val="001E6D66"/>
    <w:rsid w:val="001E728F"/>
    <w:rsid w:val="001E7640"/>
    <w:rsid w:val="001E7768"/>
    <w:rsid w:val="001E7EA2"/>
    <w:rsid w:val="001E7EF8"/>
    <w:rsid w:val="001F01C1"/>
    <w:rsid w:val="001F039D"/>
    <w:rsid w:val="001F0431"/>
    <w:rsid w:val="001F06A2"/>
    <w:rsid w:val="001F0905"/>
    <w:rsid w:val="001F0D44"/>
    <w:rsid w:val="001F0D5A"/>
    <w:rsid w:val="001F0DC8"/>
    <w:rsid w:val="001F1040"/>
    <w:rsid w:val="001F10B2"/>
    <w:rsid w:val="001F134A"/>
    <w:rsid w:val="001F1403"/>
    <w:rsid w:val="001F14E3"/>
    <w:rsid w:val="001F1823"/>
    <w:rsid w:val="001F1BD6"/>
    <w:rsid w:val="001F1C25"/>
    <w:rsid w:val="001F1C27"/>
    <w:rsid w:val="001F1D52"/>
    <w:rsid w:val="001F1FFC"/>
    <w:rsid w:val="001F201E"/>
    <w:rsid w:val="001F21BB"/>
    <w:rsid w:val="001F22E5"/>
    <w:rsid w:val="001F230F"/>
    <w:rsid w:val="001F2658"/>
    <w:rsid w:val="001F2669"/>
    <w:rsid w:val="001F2812"/>
    <w:rsid w:val="001F291F"/>
    <w:rsid w:val="001F2D69"/>
    <w:rsid w:val="001F2D86"/>
    <w:rsid w:val="001F33B1"/>
    <w:rsid w:val="001F4037"/>
    <w:rsid w:val="001F424C"/>
    <w:rsid w:val="001F4352"/>
    <w:rsid w:val="001F4781"/>
    <w:rsid w:val="001F4957"/>
    <w:rsid w:val="001F4AC6"/>
    <w:rsid w:val="001F5508"/>
    <w:rsid w:val="001F550F"/>
    <w:rsid w:val="001F568E"/>
    <w:rsid w:val="001F5BFA"/>
    <w:rsid w:val="001F5C3D"/>
    <w:rsid w:val="001F6649"/>
    <w:rsid w:val="001F6745"/>
    <w:rsid w:val="001F682F"/>
    <w:rsid w:val="001F7136"/>
    <w:rsid w:val="001F72AE"/>
    <w:rsid w:val="001F75FA"/>
    <w:rsid w:val="001F7697"/>
    <w:rsid w:val="001F7A36"/>
    <w:rsid w:val="001F7FD4"/>
    <w:rsid w:val="0020064F"/>
    <w:rsid w:val="002007E4"/>
    <w:rsid w:val="00200963"/>
    <w:rsid w:val="00200E24"/>
    <w:rsid w:val="00200FE4"/>
    <w:rsid w:val="0020120A"/>
    <w:rsid w:val="00201E00"/>
    <w:rsid w:val="002020D2"/>
    <w:rsid w:val="002027E8"/>
    <w:rsid w:val="00202A27"/>
    <w:rsid w:val="002035A8"/>
    <w:rsid w:val="00203635"/>
    <w:rsid w:val="00203B9F"/>
    <w:rsid w:val="00204037"/>
    <w:rsid w:val="00204D7A"/>
    <w:rsid w:val="0020550E"/>
    <w:rsid w:val="00205770"/>
    <w:rsid w:val="002057C8"/>
    <w:rsid w:val="00205B2B"/>
    <w:rsid w:val="0020626D"/>
    <w:rsid w:val="002066DE"/>
    <w:rsid w:val="0020690E"/>
    <w:rsid w:val="00206916"/>
    <w:rsid w:val="00206BD7"/>
    <w:rsid w:val="00206DBA"/>
    <w:rsid w:val="00206E1F"/>
    <w:rsid w:val="00206EFC"/>
    <w:rsid w:val="00206F14"/>
    <w:rsid w:val="0020743F"/>
    <w:rsid w:val="002074CB"/>
    <w:rsid w:val="00210746"/>
    <w:rsid w:val="0021078D"/>
    <w:rsid w:val="00210907"/>
    <w:rsid w:val="00210F45"/>
    <w:rsid w:val="0021112C"/>
    <w:rsid w:val="0021144C"/>
    <w:rsid w:val="0021145D"/>
    <w:rsid w:val="0021164C"/>
    <w:rsid w:val="00211CD0"/>
    <w:rsid w:val="00211D78"/>
    <w:rsid w:val="0021202D"/>
    <w:rsid w:val="002122C7"/>
    <w:rsid w:val="002122F4"/>
    <w:rsid w:val="002124C6"/>
    <w:rsid w:val="0021265A"/>
    <w:rsid w:val="0021287D"/>
    <w:rsid w:val="00212B58"/>
    <w:rsid w:val="00212B6C"/>
    <w:rsid w:val="00212D15"/>
    <w:rsid w:val="00212F23"/>
    <w:rsid w:val="00213094"/>
    <w:rsid w:val="0021327E"/>
    <w:rsid w:val="00213340"/>
    <w:rsid w:val="00213360"/>
    <w:rsid w:val="0021336C"/>
    <w:rsid w:val="002133CE"/>
    <w:rsid w:val="0021343B"/>
    <w:rsid w:val="002134EA"/>
    <w:rsid w:val="00213D82"/>
    <w:rsid w:val="00213FC2"/>
    <w:rsid w:val="002142CB"/>
    <w:rsid w:val="002146F5"/>
    <w:rsid w:val="002149ED"/>
    <w:rsid w:val="00215113"/>
    <w:rsid w:val="0021512E"/>
    <w:rsid w:val="0021537E"/>
    <w:rsid w:val="00215409"/>
    <w:rsid w:val="00215513"/>
    <w:rsid w:val="002159CB"/>
    <w:rsid w:val="00215AF7"/>
    <w:rsid w:val="00215B4F"/>
    <w:rsid w:val="00215D94"/>
    <w:rsid w:val="00215EE3"/>
    <w:rsid w:val="0021668D"/>
    <w:rsid w:val="00216BBD"/>
    <w:rsid w:val="00216FBE"/>
    <w:rsid w:val="00217439"/>
    <w:rsid w:val="002175D2"/>
    <w:rsid w:val="00217714"/>
    <w:rsid w:val="002177BB"/>
    <w:rsid w:val="0021784E"/>
    <w:rsid w:val="0021791A"/>
    <w:rsid w:val="002179BD"/>
    <w:rsid w:val="00217CD0"/>
    <w:rsid w:val="002201DF"/>
    <w:rsid w:val="00220235"/>
    <w:rsid w:val="0022090C"/>
    <w:rsid w:val="00220B5A"/>
    <w:rsid w:val="00220DB5"/>
    <w:rsid w:val="00220E4B"/>
    <w:rsid w:val="00220E4C"/>
    <w:rsid w:val="00220F44"/>
    <w:rsid w:val="00220F51"/>
    <w:rsid w:val="00221318"/>
    <w:rsid w:val="002213CB"/>
    <w:rsid w:val="002217B8"/>
    <w:rsid w:val="00221AE4"/>
    <w:rsid w:val="00221B13"/>
    <w:rsid w:val="00221EB8"/>
    <w:rsid w:val="00221EE6"/>
    <w:rsid w:val="0022218E"/>
    <w:rsid w:val="002221E1"/>
    <w:rsid w:val="002225F1"/>
    <w:rsid w:val="002228AD"/>
    <w:rsid w:val="00222C23"/>
    <w:rsid w:val="00222FC0"/>
    <w:rsid w:val="00223169"/>
    <w:rsid w:val="002236D6"/>
    <w:rsid w:val="00223AEC"/>
    <w:rsid w:val="00223C26"/>
    <w:rsid w:val="002240DD"/>
    <w:rsid w:val="00224108"/>
    <w:rsid w:val="002249E5"/>
    <w:rsid w:val="00224A40"/>
    <w:rsid w:val="00224AEF"/>
    <w:rsid w:val="00224BB2"/>
    <w:rsid w:val="00224C4B"/>
    <w:rsid w:val="00224FDB"/>
    <w:rsid w:val="00224FE2"/>
    <w:rsid w:val="00225AC4"/>
    <w:rsid w:val="00225AE9"/>
    <w:rsid w:val="00225B0D"/>
    <w:rsid w:val="00226281"/>
    <w:rsid w:val="00226A14"/>
    <w:rsid w:val="00226EF7"/>
    <w:rsid w:val="00226F9F"/>
    <w:rsid w:val="00227594"/>
    <w:rsid w:val="002276C4"/>
    <w:rsid w:val="00227D7E"/>
    <w:rsid w:val="00230193"/>
    <w:rsid w:val="002302F7"/>
    <w:rsid w:val="00230538"/>
    <w:rsid w:val="0023106D"/>
    <w:rsid w:val="0023137B"/>
    <w:rsid w:val="00231386"/>
    <w:rsid w:val="0023170A"/>
    <w:rsid w:val="00231755"/>
    <w:rsid w:val="002319C2"/>
    <w:rsid w:val="00231C47"/>
    <w:rsid w:val="00231C68"/>
    <w:rsid w:val="00231DCD"/>
    <w:rsid w:val="0023257C"/>
    <w:rsid w:val="00232594"/>
    <w:rsid w:val="00232D1A"/>
    <w:rsid w:val="00232D71"/>
    <w:rsid w:val="00232D76"/>
    <w:rsid w:val="00232F01"/>
    <w:rsid w:val="002334FE"/>
    <w:rsid w:val="002338AE"/>
    <w:rsid w:val="002338EB"/>
    <w:rsid w:val="00233993"/>
    <w:rsid w:val="0023426E"/>
    <w:rsid w:val="00234316"/>
    <w:rsid w:val="00234A60"/>
    <w:rsid w:val="00235028"/>
    <w:rsid w:val="00235057"/>
    <w:rsid w:val="002351CE"/>
    <w:rsid w:val="0023524C"/>
    <w:rsid w:val="0023550F"/>
    <w:rsid w:val="002355DC"/>
    <w:rsid w:val="00235742"/>
    <w:rsid w:val="002358ED"/>
    <w:rsid w:val="0023618C"/>
    <w:rsid w:val="00236BE7"/>
    <w:rsid w:val="00236F0E"/>
    <w:rsid w:val="00236FAF"/>
    <w:rsid w:val="00237155"/>
    <w:rsid w:val="00237248"/>
    <w:rsid w:val="002373AB"/>
    <w:rsid w:val="0023766D"/>
    <w:rsid w:val="002376FA"/>
    <w:rsid w:val="00237C00"/>
    <w:rsid w:val="00237D43"/>
    <w:rsid w:val="002400B3"/>
    <w:rsid w:val="0024020C"/>
    <w:rsid w:val="00240669"/>
    <w:rsid w:val="002408A4"/>
    <w:rsid w:val="00240A31"/>
    <w:rsid w:val="00240E33"/>
    <w:rsid w:val="00240EA8"/>
    <w:rsid w:val="00240F88"/>
    <w:rsid w:val="002410B8"/>
    <w:rsid w:val="002412E7"/>
    <w:rsid w:val="002413A3"/>
    <w:rsid w:val="0024151D"/>
    <w:rsid w:val="002418C4"/>
    <w:rsid w:val="00241F72"/>
    <w:rsid w:val="0024283A"/>
    <w:rsid w:val="00242AB3"/>
    <w:rsid w:val="00242DC7"/>
    <w:rsid w:val="002437C0"/>
    <w:rsid w:val="002439BA"/>
    <w:rsid w:val="00243C19"/>
    <w:rsid w:val="00243C45"/>
    <w:rsid w:val="00243D06"/>
    <w:rsid w:val="0024403A"/>
    <w:rsid w:val="00244652"/>
    <w:rsid w:val="0024465A"/>
    <w:rsid w:val="002446E0"/>
    <w:rsid w:val="002447CC"/>
    <w:rsid w:val="00244995"/>
    <w:rsid w:val="00244A83"/>
    <w:rsid w:val="00245320"/>
    <w:rsid w:val="00245395"/>
    <w:rsid w:val="0024545E"/>
    <w:rsid w:val="00245B0B"/>
    <w:rsid w:val="00245F17"/>
    <w:rsid w:val="002462E9"/>
    <w:rsid w:val="002463C6"/>
    <w:rsid w:val="002464D1"/>
    <w:rsid w:val="0024671D"/>
    <w:rsid w:val="00246E01"/>
    <w:rsid w:val="00247185"/>
    <w:rsid w:val="002471A6"/>
    <w:rsid w:val="00247542"/>
    <w:rsid w:val="00247E0E"/>
    <w:rsid w:val="00250423"/>
    <w:rsid w:val="002505FD"/>
    <w:rsid w:val="00250631"/>
    <w:rsid w:val="002509CE"/>
    <w:rsid w:val="002512AC"/>
    <w:rsid w:val="002514D9"/>
    <w:rsid w:val="00251558"/>
    <w:rsid w:val="0025164D"/>
    <w:rsid w:val="0025192D"/>
    <w:rsid w:val="00251A47"/>
    <w:rsid w:val="00251D05"/>
    <w:rsid w:val="0025205A"/>
    <w:rsid w:val="00252106"/>
    <w:rsid w:val="0025218D"/>
    <w:rsid w:val="00252269"/>
    <w:rsid w:val="00252647"/>
    <w:rsid w:val="00252BE3"/>
    <w:rsid w:val="00252BEB"/>
    <w:rsid w:val="00252E42"/>
    <w:rsid w:val="00252EE4"/>
    <w:rsid w:val="00253006"/>
    <w:rsid w:val="00253043"/>
    <w:rsid w:val="002533AF"/>
    <w:rsid w:val="002534C4"/>
    <w:rsid w:val="002535B3"/>
    <w:rsid w:val="002535F0"/>
    <w:rsid w:val="002539B2"/>
    <w:rsid w:val="002539C6"/>
    <w:rsid w:val="00253B4E"/>
    <w:rsid w:val="00253D20"/>
    <w:rsid w:val="00253EE4"/>
    <w:rsid w:val="00254680"/>
    <w:rsid w:val="00254E86"/>
    <w:rsid w:val="00254F04"/>
    <w:rsid w:val="00254F83"/>
    <w:rsid w:val="00255336"/>
    <w:rsid w:val="00255462"/>
    <w:rsid w:val="0025563D"/>
    <w:rsid w:val="002556C3"/>
    <w:rsid w:val="00255917"/>
    <w:rsid w:val="0025599F"/>
    <w:rsid w:val="00255B6A"/>
    <w:rsid w:val="00255C1A"/>
    <w:rsid w:val="00256379"/>
    <w:rsid w:val="00256627"/>
    <w:rsid w:val="0025664C"/>
    <w:rsid w:val="002567CC"/>
    <w:rsid w:val="002573C2"/>
    <w:rsid w:val="0025750C"/>
    <w:rsid w:val="0025752B"/>
    <w:rsid w:val="002576A1"/>
    <w:rsid w:val="0025788E"/>
    <w:rsid w:val="00257D72"/>
    <w:rsid w:val="00260104"/>
    <w:rsid w:val="002607D0"/>
    <w:rsid w:val="00260944"/>
    <w:rsid w:val="00260B39"/>
    <w:rsid w:val="00260DDC"/>
    <w:rsid w:val="00260EEE"/>
    <w:rsid w:val="00260FE0"/>
    <w:rsid w:val="002611D6"/>
    <w:rsid w:val="00261287"/>
    <w:rsid w:val="00261322"/>
    <w:rsid w:val="00261830"/>
    <w:rsid w:val="00261B80"/>
    <w:rsid w:val="00261BF4"/>
    <w:rsid w:val="00261D9B"/>
    <w:rsid w:val="00261F28"/>
    <w:rsid w:val="002620BB"/>
    <w:rsid w:val="0026222B"/>
    <w:rsid w:val="0026237C"/>
    <w:rsid w:val="00262AE2"/>
    <w:rsid w:val="00262F3A"/>
    <w:rsid w:val="002630C1"/>
    <w:rsid w:val="00263417"/>
    <w:rsid w:val="002636E3"/>
    <w:rsid w:val="0026384A"/>
    <w:rsid w:val="00263B06"/>
    <w:rsid w:val="00263B36"/>
    <w:rsid w:val="00263EE2"/>
    <w:rsid w:val="00263F3B"/>
    <w:rsid w:val="002641BE"/>
    <w:rsid w:val="0026443A"/>
    <w:rsid w:val="00264A7F"/>
    <w:rsid w:val="00264AA5"/>
    <w:rsid w:val="00264C18"/>
    <w:rsid w:val="00264C62"/>
    <w:rsid w:val="00264CC4"/>
    <w:rsid w:val="00264CE7"/>
    <w:rsid w:val="00264F8C"/>
    <w:rsid w:val="00264FA0"/>
    <w:rsid w:val="0026568E"/>
    <w:rsid w:val="00265D6A"/>
    <w:rsid w:val="0026612F"/>
    <w:rsid w:val="002662D6"/>
    <w:rsid w:val="00266595"/>
    <w:rsid w:val="00266681"/>
    <w:rsid w:val="002666D0"/>
    <w:rsid w:val="00266801"/>
    <w:rsid w:val="00266A66"/>
    <w:rsid w:val="00266E2A"/>
    <w:rsid w:val="00266FEA"/>
    <w:rsid w:val="002670A6"/>
    <w:rsid w:val="002670E0"/>
    <w:rsid w:val="00267139"/>
    <w:rsid w:val="002677F3"/>
    <w:rsid w:val="00267886"/>
    <w:rsid w:val="002678B7"/>
    <w:rsid w:val="002679C5"/>
    <w:rsid w:val="00267CA2"/>
    <w:rsid w:val="00267E6E"/>
    <w:rsid w:val="00267FD1"/>
    <w:rsid w:val="00267FE4"/>
    <w:rsid w:val="002701D5"/>
    <w:rsid w:val="002708BE"/>
    <w:rsid w:val="00270A4D"/>
    <w:rsid w:val="00270D22"/>
    <w:rsid w:val="00271062"/>
    <w:rsid w:val="002714D1"/>
    <w:rsid w:val="00271519"/>
    <w:rsid w:val="00271590"/>
    <w:rsid w:val="002715D5"/>
    <w:rsid w:val="00271785"/>
    <w:rsid w:val="00271968"/>
    <w:rsid w:val="00271AE1"/>
    <w:rsid w:val="00271B21"/>
    <w:rsid w:val="00271C4D"/>
    <w:rsid w:val="00271DE4"/>
    <w:rsid w:val="00271DF0"/>
    <w:rsid w:val="00271F02"/>
    <w:rsid w:val="00272549"/>
    <w:rsid w:val="00272BF1"/>
    <w:rsid w:val="00272D23"/>
    <w:rsid w:val="00272FF8"/>
    <w:rsid w:val="002730C4"/>
    <w:rsid w:val="0027358C"/>
    <w:rsid w:val="00273909"/>
    <w:rsid w:val="00273AA3"/>
    <w:rsid w:val="00273AC6"/>
    <w:rsid w:val="00273B31"/>
    <w:rsid w:val="00273CB3"/>
    <w:rsid w:val="00273DC4"/>
    <w:rsid w:val="002743A3"/>
    <w:rsid w:val="002744D7"/>
    <w:rsid w:val="002745AD"/>
    <w:rsid w:val="0027471C"/>
    <w:rsid w:val="00274A5A"/>
    <w:rsid w:val="00274D13"/>
    <w:rsid w:val="00274E47"/>
    <w:rsid w:val="00274F6C"/>
    <w:rsid w:val="00274FD1"/>
    <w:rsid w:val="002750A5"/>
    <w:rsid w:val="0027519E"/>
    <w:rsid w:val="0027576C"/>
    <w:rsid w:val="0027580A"/>
    <w:rsid w:val="00275CB8"/>
    <w:rsid w:val="00275E94"/>
    <w:rsid w:val="00275EE0"/>
    <w:rsid w:val="00275F0C"/>
    <w:rsid w:val="002760A1"/>
    <w:rsid w:val="00276171"/>
    <w:rsid w:val="002761F2"/>
    <w:rsid w:val="002763BF"/>
    <w:rsid w:val="002766A5"/>
    <w:rsid w:val="00276C0A"/>
    <w:rsid w:val="00276D75"/>
    <w:rsid w:val="00276ED8"/>
    <w:rsid w:val="00276EE5"/>
    <w:rsid w:val="00276F2B"/>
    <w:rsid w:val="00276F9E"/>
    <w:rsid w:val="00277145"/>
    <w:rsid w:val="002773FE"/>
    <w:rsid w:val="00277529"/>
    <w:rsid w:val="00277634"/>
    <w:rsid w:val="002776E6"/>
    <w:rsid w:val="002779E4"/>
    <w:rsid w:val="00277C00"/>
    <w:rsid w:val="00277D29"/>
    <w:rsid w:val="00277FB4"/>
    <w:rsid w:val="002804C5"/>
    <w:rsid w:val="00280689"/>
    <w:rsid w:val="0028094E"/>
    <w:rsid w:val="00280ADF"/>
    <w:rsid w:val="002811ED"/>
    <w:rsid w:val="0028121B"/>
    <w:rsid w:val="00281256"/>
    <w:rsid w:val="00281350"/>
    <w:rsid w:val="002815B1"/>
    <w:rsid w:val="00281630"/>
    <w:rsid w:val="00281940"/>
    <w:rsid w:val="002819A0"/>
    <w:rsid w:val="00281C38"/>
    <w:rsid w:val="00281D25"/>
    <w:rsid w:val="00281FAF"/>
    <w:rsid w:val="00282357"/>
    <w:rsid w:val="00282436"/>
    <w:rsid w:val="00282582"/>
    <w:rsid w:val="0028259D"/>
    <w:rsid w:val="00282A81"/>
    <w:rsid w:val="00282A8C"/>
    <w:rsid w:val="00282C8A"/>
    <w:rsid w:val="00282FA3"/>
    <w:rsid w:val="00282FC7"/>
    <w:rsid w:val="00282FF5"/>
    <w:rsid w:val="0028306D"/>
    <w:rsid w:val="002832BE"/>
    <w:rsid w:val="002832BF"/>
    <w:rsid w:val="002837CB"/>
    <w:rsid w:val="00284380"/>
    <w:rsid w:val="00284399"/>
    <w:rsid w:val="002846F8"/>
    <w:rsid w:val="00284905"/>
    <w:rsid w:val="00284CB4"/>
    <w:rsid w:val="00284D2E"/>
    <w:rsid w:val="00284E92"/>
    <w:rsid w:val="00284F00"/>
    <w:rsid w:val="00284FE0"/>
    <w:rsid w:val="00285068"/>
    <w:rsid w:val="002853FD"/>
    <w:rsid w:val="00285500"/>
    <w:rsid w:val="0028564B"/>
    <w:rsid w:val="0028592F"/>
    <w:rsid w:val="00285C25"/>
    <w:rsid w:val="0028601A"/>
    <w:rsid w:val="00286180"/>
    <w:rsid w:val="002864D1"/>
    <w:rsid w:val="00286617"/>
    <w:rsid w:val="00286671"/>
    <w:rsid w:val="002866E1"/>
    <w:rsid w:val="00286715"/>
    <w:rsid w:val="0028684E"/>
    <w:rsid w:val="00286946"/>
    <w:rsid w:val="00286E90"/>
    <w:rsid w:val="0028713C"/>
    <w:rsid w:val="002877C5"/>
    <w:rsid w:val="002879DF"/>
    <w:rsid w:val="00287A16"/>
    <w:rsid w:val="00287AF6"/>
    <w:rsid w:val="00287F3A"/>
    <w:rsid w:val="002903DD"/>
    <w:rsid w:val="00290531"/>
    <w:rsid w:val="0029054D"/>
    <w:rsid w:val="002908F7"/>
    <w:rsid w:val="00290A72"/>
    <w:rsid w:val="00290A8F"/>
    <w:rsid w:val="00290DDB"/>
    <w:rsid w:val="00291383"/>
    <w:rsid w:val="002913DB"/>
    <w:rsid w:val="00291640"/>
    <w:rsid w:val="00291688"/>
    <w:rsid w:val="00291752"/>
    <w:rsid w:val="00291E58"/>
    <w:rsid w:val="00291F20"/>
    <w:rsid w:val="00291F3A"/>
    <w:rsid w:val="0029219E"/>
    <w:rsid w:val="002923B6"/>
    <w:rsid w:val="0029260A"/>
    <w:rsid w:val="002928E5"/>
    <w:rsid w:val="00292BCE"/>
    <w:rsid w:val="00292D7E"/>
    <w:rsid w:val="00293041"/>
    <w:rsid w:val="0029317D"/>
    <w:rsid w:val="0029359E"/>
    <w:rsid w:val="0029360A"/>
    <w:rsid w:val="00293641"/>
    <w:rsid w:val="00293747"/>
    <w:rsid w:val="00293EDC"/>
    <w:rsid w:val="00293EFE"/>
    <w:rsid w:val="00293F5B"/>
    <w:rsid w:val="002941C6"/>
    <w:rsid w:val="002942E5"/>
    <w:rsid w:val="002944E8"/>
    <w:rsid w:val="00294520"/>
    <w:rsid w:val="00294675"/>
    <w:rsid w:val="002946FB"/>
    <w:rsid w:val="0029489F"/>
    <w:rsid w:val="00294959"/>
    <w:rsid w:val="0029496A"/>
    <w:rsid w:val="00294998"/>
    <w:rsid w:val="002949E2"/>
    <w:rsid w:val="00294C8E"/>
    <w:rsid w:val="00294FA7"/>
    <w:rsid w:val="00295313"/>
    <w:rsid w:val="002953FB"/>
    <w:rsid w:val="0029553B"/>
    <w:rsid w:val="00295584"/>
    <w:rsid w:val="002959DF"/>
    <w:rsid w:val="00295BAB"/>
    <w:rsid w:val="00295BE5"/>
    <w:rsid w:val="0029672F"/>
    <w:rsid w:val="00296DEF"/>
    <w:rsid w:val="00296E18"/>
    <w:rsid w:val="0029712D"/>
    <w:rsid w:val="0029746D"/>
    <w:rsid w:val="0029757F"/>
    <w:rsid w:val="002975B1"/>
    <w:rsid w:val="002979C1"/>
    <w:rsid w:val="002A0193"/>
    <w:rsid w:val="002A0748"/>
    <w:rsid w:val="002A0AEF"/>
    <w:rsid w:val="002A0D70"/>
    <w:rsid w:val="002A0DDA"/>
    <w:rsid w:val="002A0F55"/>
    <w:rsid w:val="002A158A"/>
    <w:rsid w:val="002A19FB"/>
    <w:rsid w:val="002A1D27"/>
    <w:rsid w:val="002A1F25"/>
    <w:rsid w:val="002A29B6"/>
    <w:rsid w:val="002A2F3E"/>
    <w:rsid w:val="002A3079"/>
    <w:rsid w:val="002A30DA"/>
    <w:rsid w:val="002A38DB"/>
    <w:rsid w:val="002A3C96"/>
    <w:rsid w:val="002A3E96"/>
    <w:rsid w:val="002A3ED9"/>
    <w:rsid w:val="002A4267"/>
    <w:rsid w:val="002A447F"/>
    <w:rsid w:val="002A4561"/>
    <w:rsid w:val="002A4795"/>
    <w:rsid w:val="002A47F8"/>
    <w:rsid w:val="002A5020"/>
    <w:rsid w:val="002A5158"/>
    <w:rsid w:val="002A560C"/>
    <w:rsid w:val="002A58AA"/>
    <w:rsid w:val="002A5908"/>
    <w:rsid w:val="002A606B"/>
    <w:rsid w:val="002A62A4"/>
    <w:rsid w:val="002A6717"/>
    <w:rsid w:val="002A6930"/>
    <w:rsid w:val="002A6CDA"/>
    <w:rsid w:val="002A70A4"/>
    <w:rsid w:val="002A727B"/>
    <w:rsid w:val="002A7538"/>
    <w:rsid w:val="002A7552"/>
    <w:rsid w:val="002A797E"/>
    <w:rsid w:val="002A7D38"/>
    <w:rsid w:val="002A7DF3"/>
    <w:rsid w:val="002A7EF5"/>
    <w:rsid w:val="002B02DA"/>
    <w:rsid w:val="002B0364"/>
    <w:rsid w:val="002B0420"/>
    <w:rsid w:val="002B072F"/>
    <w:rsid w:val="002B07A7"/>
    <w:rsid w:val="002B0A34"/>
    <w:rsid w:val="002B0B2F"/>
    <w:rsid w:val="002B0CAE"/>
    <w:rsid w:val="002B0CDA"/>
    <w:rsid w:val="002B111D"/>
    <w:rsid w:val="002B14C9"/>
    <w:rsid w:val="002B1611"/>
    <w:rsid w:val="002B1BCE"/>
    <w:rsid w:val="002B1C21"/>
    <w:rsid w:val="002B2794"/>
    <w:rsid w:val="002B2914"/>
    <w:rsid w:val="002B2945"/>
    <w:rsid w:val="002B2B1B"/>
    <w:rsid w:val="002B2BB3"/>
    <w:rsid w:val="002B2C78"/>
    <w:rsid w:val="002B2D14"/>
    <w:rsid w:val="002B2D33"/>
    <w:rsid w:val="002B2EC9"/>
    <w:rsid w:val="002B34C7"/>
    <w:rsid w:val="002B3695"/>
    <w:rsid w:val="002B3781"/>
    <w:rsid w:val="002B3835"/>
    <w:rsid w:val="002B3BAA"/>
    <w:rsid w:val="002B3E0E"/>
    <w:rsid w:val="002B410B"/>
    <w:rsid w:val="002B42BF"/>
    <w:rsid w:val="002B4834"/>
    <w:rsid w:val="002B48DF"/>
    <w:rsid w:val="002B4A57"/>
    <w:rsid w:val="002B4EEE"/>
    <w:rsid w:val="002B54DB"/>
    <w:rsid w:val="002B551D"/>
    <w:rsid w:val="002B5729"/>
    <w:rsid w:val="002B580B"/>
    <w:rsid w:val="002B5967"/>
    <w:rsid w:val="002B5CA4"/>
    <w:rsid w:val="002B6141"/>
    <w:rsid w:val="002B6374"/>
    <w:rsid w:val="002B6462"/>
    <w:rsid w:val="002B6464"/>
    <w:rsid w:val="002B6741"/>
    <w:rsid w:val="002B674C"/>
    <w:rsid w:val="002B69B2"/>
    <w:rsid w:val="002B6E77"/>
    <w:rsid w:val="002B6FCE"/>
    <w:rsid w:val="002B7545"/>
    <w:rsid w:val="002B793F"/>
    <w:rsid w:val="002B7D76"/>
    <w:rsid w:val="002B7F7C"/>
    <w:rsid w:val="002C023A"/>
    <w:rsid w:val="002C034C"/>
    <w:rsid w:val="002C0826"/>
    <w:rsid w:val="002C089A"/>
    <w:rsid w:val="002C09EF"/>
    <w:rsid w:val="002C0B03"/>
    <w:rsid w:val="002C0C67"/>
    <w:rsid w:val="002C0D55"/>
    <w:rsid w:val="002C0EAB"/>
    <w:rsid w:val="002C104D"/>
    <w:rsid w:val="002C111F"/>
    <w:rsid w:val="002C117C"/>
    <w:rsid w:val="002C1404"/>
    <w:rsid w:val="002C1664"/>
    <w:rsid w:val="002C20E6"/>
    <w:rsid w:val="002C26BB"/>
    <w:rsid w:val="002C26EF"/>
    <w:rsid w:val="002C282D"/>
    <w:rsid w:val="002C2968"/>
    <w:rsid w:val="002C2DCC"/>
    <w:rsid w:val="002C2FA7"/>
    <w:rsid w:val="002C2FE4"/>
    <w:rsid w:val="002C3104"/>
    <w:rsid w:val="002C3270"/>
    <w:rsid w:val="002C335B"/>
    <w:rsid w:val="002C3472"/>
    <w:rsid w:val="002C359B"/>
    <w:rsid w:val="002C3671"/>
    <w:rsid w:val="002C37B5"/>
    <w:rsid w:val="002C3949"/>
    <w:rsid w:val="002C3AF2"/>
    <w:rsid w:val="002C3DD6"/>
    <w:rsid w:val="002C3F3A"/>
    <w:rsid w:val="002C3FB4"/>
    <w:rsid w:val="002C3FFE"/>
    <w:rsid w:val="002C4307"/>
    <w:rsid w:val="002C44F0"/>
    <w:rsid w:val="002C47C4"/>
    <w:rsid w:val="002C4ADA"/>
    <w:rsid w:val="002C4D87"/>
    <w:rsid w:val="002C4DA3"/>
    <w:rsid w:val="002C5460"/>
    <w:rsid w:val="002C5899"/>
    <w:rsid w:val="002C5943"/>
    <w:rsid w:val="002C59FD"/>
    <w:rsid w:val="002C5BFB"/>
    <w:rsid w:val="002C5C6E"/>
    <w:rsid w:val="002C5C7A"/>
    <w:rsid w:val="002C6178"/>
    <w:rsid w:val="002C6574"/>
    <w:rsid w:val="002C65C5"/>
    <w:rsid w:val="002C65D9"/>
    <w:rsid w:val="002C66C3"/>
    <w:rsid w:val="002C6827"/>
    <w:rsid w:val="002C69F3"/>
    <w:rsid w:val="002C6A38"/>
    <w:rsid w:val="002C7131"/>
    <w:rsid w:val="002C75C7"/>
    <w:rsid w:val="002C7ABE"/>
    <w:rsid w:val="002C7B0C"/>
    <w:rsid w:val="002C7BB3"/>
    <w:rsid w:val="002C7EDD"/>
    <w:rsid w:val="002D0045"/>
    <w:rsid w:val="002D010E"/>
    <w:rsid w:val="002D0418"/>
    <w:rsid w:val="002D04CB"/>
    <w:rsid w:val="002D056D"/>
    <w:rsid w:val="002D07E9"/>
    <w:rsid w:val="002D096C"/>
    <w:rsid w:val="002D0987"/>
    <w:rsid w:val="002D09F2"/>
    <w:rsid w:val="002D0CD5"/>
    <w:rsid w:val="002D1396"/>
    <w:rsid w:val="002D145D"/>
    <w:rsid w:val="002D1586"/>
    <w:rsid w:val="002D15D4"/>
    <w:rsid w:val="002D164C"/>
    <w:rsid w:val="002D16F2"/>
    <w:rsid w:val="002D173D"/>
    <w:rsid w:val="002D1C7C"/>
    <w:rsid w:val="002D1F16"/>
    <w:rsid w:val="002D205A"/>
    <w:rsid w:val="002D206C"/>
    <w:rsid w:val="002D207B"/>
    <w:rsid w:val="002D23BC"/>
    <w:rsid w:val="002D269E"/>
    <w:rsid w:val="002D30C6"/>
    <w:rsid w:val="002D30F6"/>
    <w:rsid w:val="002D3109"/>
    <w:rsid w:val="002D327B"/>
    <w:rsid w:val="002D341E"/>
    <w:rsid w:val="002D34AF"/>
    <w:rsid w:val="002D3704"/>
    <w:rsid w:val="002D3799"/>
    <w:rsid w:val="002D388D"/>
    <w:rsid w:val="002D3FAC"/>
    <w:rsid w:val="002D422B"/>
    <w:rsid w:val="002D4327"/>
    <w:rsid w:val="002D43FA"/>
    <w:rsid w:val="002D4656"/>
    <w:rsid w:val="002D4B11"/>
    <w:rsid w:val="002D50D3"/>
    <w:rsid w:val="002D5152"/>
    <w:rsid w:val="002D5C5D"/>
    <w:rsid w:val="002D63CE"/>
    <w:rsid w:val="002D6482"/>
    <w:rsid w:val="002D6978"/>
    <w:rsid w:val="002D6AFD"/>
    <w:rsid w:val="002D6FB0"/>
    <w:rsid w:val="002D7384"/>
    <w:rsid w:val="002D7651"/>
    <w:rsid w:val="002D7FA1"/>
    <w:rsid w:val="002E053F"/>
    <w:rsid w:val="002E0687"/>
    <w:rsid w:val="002E07C6"/>
    <w:rsid w:val="002E0EFB"/>
    <w:rsid w:val="002E0FE2"/>
    <w:rsid w:val="002E1039"/>
    <w:rsid w:val="002E11B9"/>
    <w:rsid w:val="002E123D"/>
    <w:rsid w:val="002E16A1"/>
    <w:rsid w:val="002E18BB"/>
    <w:rsid w:val="002E1C4B"/>
    <w:rsid w:val="002E1E26"/>
    <w:rsid w:val="002E1E54"/>
    <w:rsid w:val="002E1E9A"/>
    <w:rsid w:val="002E1F8F"/>
    <w:rsid w:val="002E218F"/>
    <w:rsid w:val="002E2214"/>
    <w:rsid w:val="002E23CC"/>
    <w:rsid w:val="002E2707"/>
    <w:rsid w:val="002E273F"/>
    <w:rsid w:val="002E2783"/>
    <w:rsid w:val="002E2D9E"/>
    <w:rsid w:val="002E324D"/>
    <w:rsid w:val="002E3648"/>
    <w:rsid w:val="002E3680"/>
    <w:rsid w:val="002E36BD"/>
    <w:rsid w:val="002E3AEB"/>
    <w:rsid w:val="002E3B0A"/>
    <w:rsid w:val="002E3C9A"/>
    <w:rsid w:val="002E3FF2"/>
    <w:rsid w:val="002E4199"/>
    <w:rsid w:val="002E41C4"/>
    <w:rsid w:val="002E41ED"/>
    <w:rsid w:val="002E445F"/>
    <w:rsid w:val="002E4694"/>
    <w:rsid w:val="002E47B5"/>
    <w:rsid w:val="002E4920"/>
    <w:rsid w:val="002E4B43"/>
    <w:rsid w:val="002E4B5E"/>
    <w:rsid w:val="002E4B84"/>
    <w:rsid w:val="002E508E"/>
    <w:rsid w:val="002E5250"/>
    <w:rsid w:val="002E5304"/>
    <w:rsid w:val="002E5461"/>
    <w:rsid w:val="002E5594"/>
    <w:rsid w:val="002E578B"/>
    <w:rsid w:val="002E5826"/>
    <w:rsid w:val="002E59C5"/>
    <w:rsid w:val="002E5D6B"/>
    <w:rsid w:val="002E60C3"/>
    <w:rsid w:val="002E6263"/>
    <w:rsid w:val="002E6346"/>
    <w:rsid w:val="002E64C7"/>
    <w:rsid w:val="002E6544"/>
    <w:rsid w:val="002E654A"/>
    <w:rsid w:val="002E66E8"/>
    <w:rsid w:val="002E670A"/>
    <w:rsid w:val="002E691B"/>
    <w:rsid w:val="002E69B6"/>
    <w:rsid w:val="002E6A27"/>
    <w:rsid w:val="002E6A2B"/>
    <w:rsid w:val="002E6A4B"/>
    <w:rsid w:val="002E6CD8"/>
    <w:rsid w:val="002E6D2A"/>
    <w:rsid w:val="002E6E07"/>
    <w:rsid w:val="002E70AC"/>
    <w:rsid w:val="002E7D41"/>
    <w:rsid w:val="002F004E"/>
    <w:rsid w:val="002F04F3"/>
    <w:rsid w:val="002F0669"/>
    <w:rsid w:val="002F0A1F"/>
    <w:rsid w:val="002F0B9F"/>
    <w:rsid w:val="002F0DAB"/>
    <w:rsid w:val="002F0EE7"/>
    <w:rsid w:val="002F12B4"/>
    <w:rsid w:val="002F158C"/>
    <w:rsid w:val="002F169C"/>
    <w:rsid w:val="002F17CD"/>
    <w:rsid w:val="002F182A"/>
    <w:rsid w:val="002F1CCE"/>
    <w:rsid w:val="002F21FB"/>
    <w:rsid w:val="002F23A9"/>
    <w:rsid w:val="002F272C"/>
    <w:rsid w:val="002F2991"/>
    <w:rsid w:val="002F2AD0"/>
    <w:rsid w:val="002F2D0E"/>
    <w:rsid w:val="002F2E2C"/>
    <w:rsid w:val="002F3398"/>
    <w:rsid w:val="002F3CA8"/>
    <w:rsid w:val="002F3CC7"/>
    <w:rsid w:val="002F3DF0"/>
    <w:rsid w:val="002F41FD"/>
    <w:rsid w:val="002F4488"/>
    <w:rsid w:val="002F4688"/>
    <w:rsid w:val="002F4DCB"/>
    <w:rsid w:val="002F4E28"/>
    <w:rsid w:val="002F53BB"/>
    <w:rsid w:val="002F5436"/>
    <w:rsid w:val="002F545B"/>
    <w:rsid w:val="002F5954"/>
    <w:rsid w:val="002F5C8B"/>
    <w:rsid w:val="002F6148"/>
    <w:rsid w:val="002F6535"/>
    <w:rsid w:val="002F686A"/>
    <w:rsid w:val="002F6E5F"/>
    <w:rsid w:val="002F6F0F"/>
    <w:rsid w:val="002F70A4"/>
    <w:rsid w:val="002F7266"/>
    <w:rsid w:val="002F76AD"/>
    <w:rsid w:val="002F78FE"/>
    <w:rsid w:val="002F7EC6"/>
    <w:rsid w:val="00300449"/>
    <w:rsid w:val="00300A58"/>
    <w:rsid w:val="00300DA1"/>
    <w:rsid w:val="00300E04"/>
    <w:rsid w:val="00300FD3"/>
    <w:rsid w:val="003012D5"/>
    <w:rsid w:val="003013DF"/>
    <w:rsid w:val="003016DF"/>
    <w:rsid w:val="0030195D"/>
    <w:rsid w:val="00301B7C"/>
    <w:rsid w:val="00301BA2"/>
    <w:rsid w:val="00301BA3"/>
    <w:rsid w:val="00301C45"/>
    <w:rsid w:val="00301C87"/>
    <w:rsid w:val="003021AC"/>
    <w:rsid w:val="00302233"/>
    <w:rsid w:val="00302816"/>
    <w:rsid w:val="00302A31"/>
    <w:rsid w:val="00303D2C"/>
    <w:rsid w:val="00303D9F"/>
    <w:rsid w:val="00303E5A"/>
    <w:rsid w:val="003045DB"/>
    <w:rsid w:val="00304887"/>
    <w:rsid w:val="0030490B"/>
    <w:rsid w:val="00304C33"/>
    <w:rsid w:val="00304CBB"/>
    <w:rsid w:val="00304D2A"/>
    <w:rsid w:val="00304D37"/>
    <w:rsid w:val="00305680"/>
    <w:rsid w:val="003058C8"/>
    <w:rsid w:val="003059D7"/>
    <w:rsid w:val="00305B63"/>
    <w:rsid w:val="00305DE2"/>
    <w:rsid w:val="0030619E"/>
    <w:rsid w:val="00306571"/>
    <w:rsid w:val="00306591"/>
    <w:rsid w:val="003067CD"/>
    <w:rsid w:val="00307835"/>
    <w:rsid w:val="00307F4A"/>
    <w:rsid w:val="00310368"/>
    <w:rsid w:val="003104B4"/>
    <w:rsid w:val="0031082F"/>
    <w:rsid w:val="0031098F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1E9"/>
    <w:rsid w:val="0031221A"/>
    <w:rsid w:val="00312448"/>
    <w:rsid w:val="00312705"/>
    <w:rsid w:val="003128A1"/>
    <w:rsid w:val="00312C07"/>
    <w:rsid w:val="00312F0E"/>
    <w:rsid w:val="00313335"/>
    <w:rsid w:val="0031352A"/>
    <w:rsid w:val="003136E0"/>
    <w:rsid w:val="00313761"/>
    <w:rsid w:val="0031386B"/>
    <w:rsid w:val="00313956"/>
    <w:rsid w:val="00314611"/>
    <w:rsid w:val="00314A2B"/>
    <w:rsid w:val="00314F4D"/>
    <w:rsid w:val="003150D0"/>
    <w:rsid w:val="003152C3"/>
    <w:rsid w:val="0031557E"/>
    <w:rsid w:val="003156E2"/>
    <w:rsid w:val="0031585A"/>
    <w:rsid w:val="00315A88"/>
    <w:rsid w:val="00315B88"/>
    <w:rsid w:val="00315C3E"/>
    <w:rsid w:val="00316271"/>
    <w:rsid w:val="0031686F"/>
    <w:rsid w:val="003168AE"/>
    <w:rsid w:val="00316A5F"/>
    <w:rsid w:val="00316D7B"/>
    <w:rsid w:val="00317197"/>
    <w:rsid w:val="003177CF"/>
    <w:rsid w:val="00317B0E"/>
    <w:rsid w:val="00317BF2"/>
    <w:rsid w:val="00317CE4"/>
    <w:rsid w:val="00317ED0"/>
    <w:rsid w:val="00320167"/>
    <w:rsid w:val="003201E8"/>
    <w:rsid w:val="00320235"/>
    <w:rsid w:val="003204AA"/>
    <w:rsid w:val="00320609"/>
    <w:rsid w:val="00320786"/>
    <w:rsid w:val="00320883"/>
    <w:rsid w:val="00320980"/>
    <w:rsid w:val="00320A90"/>
    <w:rsid w:val="00320C21"/>
    <w:rsid w:val="003211D3"/>
    <w:rsid w:val="0032128B"/>
    <w:rsid w:val="0032138B"/>
    <w:rsid w:val="0032161D"/>
    <w:rsid w:val="00321678"/>
    <w:rsid w:val="003216C4"/>
    <w:rsid w:val="003219CA"/>
    <w:rsid w:val="00321A2E"/>
    <w:rsid w:val="00321F89"/>
    <w:rsid w:val="00321FCB"/>
    <w:rsid w:val="00322029"/>
    <w:rsid w:val="003224C8"/>
    <w:rsid w:val="003225C1"/>
    <w:rsid w:val="00322830"/>
    <w:rsid w:val="003228F0"/>
    <w:rsid w:val="0032299E"/>
    <w:rsid w:val="003229EE"/>
    <w:rsid w:val="00322AE5"/>
    <w:rsid w:val="00323274"/>
    <w:rsid w:val="00323296"/>
    <w:rsid w:val="0032372C"/>
    <w:rsid w:val="0032392D"/>
    <w:rsid w:val="003239F2"/>
    <w:rsid w:val="00323E6F"/>
    <w:rsid w:val="00323E9F"/>
    <w:rsid w:val="00324055"/>
    <w:rsid w:val="003246BD"/>
    <w:rsid w:val="00324722"/>
    <w:rsid w:val="0032475E"/>
    <w:rsid w:val="00324A47"/>
    <w:rsid w:val="00324CC9"/>
    <w:rsid w:val="00324E94"/>
    <w:rsid w:val="00324EF1"/>
    <w:rsid w:val="00324F1D"/>
    <w:rsid w:val="00325002"/>
    <w:rsid w:val="003251F1"/>
    <w:rsid w:val="00325245"/>
    <w:rsid w:val="00325363"/>
    <w:rsid w:val="00325395"/>
    <w:rsid w:val="00325409"/>
    <w:rsid w:val="00325436"/>
    <w:rsid w:val="0032587A"/>
    <w:rsid w:val="003259FB"/>
    <w:rsid w:val="00325C89"/>
    <w:rsid w:val="00325E2B"/>
    <w:rsid w:val="0032630A"/>
    <w:rsid w:val="00326968"/>
    <w:rsid w:val="00326BD3"/>
    <w:rsid w:val="00326E79"/>
    <w:rsid w:val="00327542"/>
    <w:rsid w:val="003275AD"/>
    <w:rsid w:val="00327AA5"/>
    <w:rsid w:val="003304C3"/>
    <w:rsid w:val="003305DC"/>
    <w:rsid w:val="003307ED"/>
    <w:rsid w:val="0033080E"/>
    <w:rsid w:val="00330D37"/>
    <w:rsid w:val="00331012"/>
    <w:rsid w:val="00331FAF"/>
    <w:rsid w:val="0033248D"/>
    <w:rsid w:val="003324D3"/>
    <w:rsid w:val="00332B6C"/>
    <w:rsid w:val="00332D37"/>
    <w:rsid w:val="00332E69"/>
    <w:rsid w:val="003336D7"/>
    <w:rsid w:val="003337F5"/>
    <w:rsid w:val="00333D78"/>
    <w:rsid w:val="0033411A"/>
    <w:rsid w:val="00334360"/>
    <w:rsid w:val="003346C9"/>
    <w:rsid w:val="0033540D"/>
    <w:rsid w:val="003354B0"/>
    <w:rsid w:val="0033595E"/>
    <w:rsid w:val="00335FD2"/>
    <w:rsid w:val="0033666D"/>
    <w:rsid w:val="00336C5F"/>
    <w:rsid w:val="00336CB6"/>
    <w:rsid w:val="00336E60"/>
    <w:rsid w:val="0033705E"/>
    <w:rsid w:val="0033717F"/>
    <w:rsid w:val="003372E1"/>
    <w:rsid w:val="003373FF"/>
    <w:rsid w:val="00337710"/>
    <w:rsid w:val="0033781D"/>
    <w:rsid w:val="00337865"/>
    <w:rsid w:val="00337B99"/>
    <w:rsid w:val="00337F1E"/>
    <w:rsid w:val="00340183"/>
    <w:rsid w:val="003402F2"/>
    <w:rsid w:val="0034035A"/>
    <w:rsid w:val="00340488"/>
    <w:rsid w:val="003405BA"/>
    <w:rsid w:val="0034067C"/>
    <w:rsid w:val="003406D2"/>
    <w:rsid w:val="00340903"/>
    <w:rsid w:val="00340A77"/>
    <w:rsid w:val="00340B3D"/>
    <w:rsid w:val="00340BDC"/>
    <w:rsid w:val="00340F3A"/>
    <w:rsid w:val="003411FB"/>
    <w:rsid w:val="0034145B"/>
    <w:rsid w:val="003414A7"/>
    <w:rsid w:val="00341949"/>
    <w:rsid w:val="00341954"/>
    <w:rsid w:val="003419B6"/>
    <w:rsid w:val="0034200B"/>
    <w:rsid w:val="00342385"/>
    <w:rsid w:val="0034248D"/>
    <w:rsid w:val="00342745"/>
    <w:rsid w:val="00342F65"/>
    <w:rsid w:val="0034311A"/>
    <w:rsid w:val="003431FA"/>
    <w:rsid w:val="00343208"/>
    <w:rsid w:val="00343CF4"/>
    <w:rsid w:val="00343F37"/>
    <w:rsid w:val="0034428D"/>
    <w:rsid w:val="00344396"/>
    <w:rsid w:val="003444FC"/>
    <w:rsid w:val="00344573"/>
    <w:rsid w:val="0034461F"/>
    <w:rsid w:val="00344669"/>
    <w:rsid w:val="0034474E"/>
    <w:rsid w:val="003447BF"/>
    <w:rsid w:val="00344BAE"/>
    <w:rsid w:val="00344C27"/>
    <w:rsid w:val="00344EE9"/>
    <w:rsid w:val="0034570C"/>
    <w:rsid w:val="0034585A"/>
    <w:rsid w:val="00345A8C"/>
    <w:rsid w:val="00345F58"/>
    <w:rsid w:val="00346236"/>
    <w:rsid w:val="0034625F"/>
    <w:rsid w:val="003462C3"/>
    <w:rsid w:val="003462CE"/>
    <w:rsid w:val="003463C0"/>
    <w:rsid w:val="003468FB"/>
    <w:rsid w:val="00346E51"/>
    <w:rsid w:val="00347044"/>
    <w:rsid w:val="0034705E"/>
    <w:rsid w:val="003471CF"/>
    <w:rsid w:val="003478EA"/>
    <w:rsid w:val="003479E2"/>
    <w:rsid w:val="003500F9"/>
    <w:rsid w:val="003501A3"/>
    <w:rsid w:val="003501B0"/>
    <w:rsid w:val="003501C6"/>
    <w:rsid w:val="00350436"/>
    <w:rsid w:val="00350617"/>
    <w:rsid w:val="00350981"/>
    <w:rsid w:val="00350B67"/>
    <w:rsid w:val="00350E77"/>
    <w:rsid w:val="00350EBE"/>
    <w:rsid w:val="0035132E"/>
    <w:rsid w:val="003515EA"/>
    <w:rsid w:val="003516F5"/>
    <w:rsid w:val="00351862"/>
    <w:rsid w:val="00351A1D"/>
    <w:rsid w:val="00351E8E"/>
    <w:rsid w:val="00351EF8"/>
    <w:rsid w:val="00351FD5"/>
    <w:rsid w:val="00351FF1"/>
    <w:rsid w:val="003520FD"/>
    <w:rsid w:val="003521A3"/>
    <w:rsid w:val="0035226C"/>
    <w:rsid w:val="0035241B"/>
    <w:rsid w:val="003525EF"/>
    <w:rsid w:val="00352AAF"/>
    <w:rsid w:val="00353120"/>
    <w:rsid w:val="003532ED"/>
    <w:rsid w:val="003533FD"/>
    <w:rsid w:val="00353421"/>
    <w:rsid w:val="00353505"/>
    <w:rsid w:val="00353CC6"/>
    <w:rsid w:val="00353D59"/>
    <w:rsid w:val="00353E91"/>
    <w:rsid w:val="00353EA3"/>
    <w:rsid w:val="00353EE2"/>
    <w:rsid w:val="003540F5"/>
    <w:rsid w:val="00354592"/>
    <w:rsid w:val="00354677"/>
    <w:rsid w:val="00354A25"/>
    <w:rsid w:val="00354AAD"/>
    <w:rsid w:val="00354B85"/>
    <w:rsid w:val="003550F6"/>
    <w:rsid w:val="003550F7"/>
    <w:rsid w:val="00355415"/>
    <w:rsid w:val="00355B3C"/>
    <w:rsid w:val="00355CA8"/>
    <w:rsid w:val="00356139"/>
    <w:rsid w:val="00356249"/>
    <w:rsid w:val="00356691"/>
    <w:rsid w:val="00356B84"/>
    <w:rsid w:val="00356D3D"/>
    <w:rsid w:val="00356FC7"/>
    <w:rsid w:val="0035702A"/>
    <w:rsid w:val="003572C3"/>
    <w:rsid w:val="00357ABD"/>
    <w:rsid w:val="00360526"/>
    <w:rsid w:val="00360727"/>
    <w:rsid w:val="003608A0"/>
    <w:rsid w:val="00360B1E"/>
    <w:rsid w:val="00360E98"/>
    <w:rsid w:val="003610E5"/>
    <w:rsid w:val="00361243"/>
    <w:rsid w:val="00361475"/>
    <w:rsid w:val="00361797"/>
    <w:rsid w:val="00362640"/>
    <w:rsid w:val="00362B64"/>
    <w:rsid w:val="00362CC4"/>
    <w:rsid w:val="00363011"/>
    <w:rsid w:val="003630C8"/>
    <w:rsid w:val="003631A2"/>
    <w:rsid w:val="0036327F"/>
    <w:rsid w:val="003632F5"/>
    <w:rsid w:val="00363515"/>
    <w:rsid w:val="003637DE"/>
    <w:rsid w:val="00363A86"/>
    <w:rsid w:val="00363D11"/>
    <w:rsid w:val="00363DF6"/>
    <w:rsid w:val="00363E7F"/>
    <w:rsid w:val="00363EB2"/>
    <w:rsid w:val="0036409F"/>
    <w:rsid w:val="003642E0"/>
    <w:rsid w:val="00364415"/>
    <w:rsid w:val="00364444"/>
    <w:rsid w:val="00364509"/>
    <w:rsid w:val="0036450D"/>
    <w:rsid w:val="00364725"/>
    <w:rsid w:val="00364D1B"/>
    <w:rsid w:val="00364E1F"/>
    <w:rsid w:val="00364F40"/>
    <w:rsid w:val="00364F63"/>
    <w:rsid w:val="00365342"/>
    <w:rsid w:val="00365475"/>
    <w:rsid w:val="00365938"/>
    <w:rsid w:val="0036593F"/>
    <w:rsid w:val="00365C3F"/>
    <w:rsid w:val="00365C83"/>
    <w:rsid w:val="003661CC"/>
    <w:rsid w:val="00366642"/>
    <w:rsid w:val="003667E1"/>
    <w:rsid w:val="00366A9F"/>
    <w:rsid w:val="00366AC3"/>
    <w:rsid w:val="00366BA7"/>
    <w:rsid w:val="00366F0A"/>
    <w:rsid w:val="00366F69"/>
    <w:rsid w:val="00367546"/>
    <w:rsid w:val="003679C8"/>
    <w:rsid w:val="00367B5D"/>
    <w:rsid w:val="00367BF8"/>
    <w:rsid w:val="00367C61"/>
    <w:rsid w:val="00367E27"/>
    <w:rsid w:val="00370104"/>
    <w:rsid w:val="00370125"/>
    <w:rsid w:val="003701A1"/>
    <w:rsid w:val="003702BA"/>
    <w:rsid w:val="003703AE"/>
    <w:rsid w:val="00370AAC"/>
    <w:rsid w:val="00370B56"/>
    <w:rsid w:val="00370BBC"/>
    <w:rsid w:val="00371322"/>
    <w:rsid w:val="003713D8"/>
    <w:rsid w:val="0037149D"/>
    <w:rsid w:val="00371A1B"/>
    <w:rsid w:val="00371BC1"/>
    <w:rsid w:val="00371C22"/>
    <w:rsid w:val="00372125"/>
    <w:rsid w:val="00372126"/>
    <w:rsid w:val="00372232"/>
    <w:rsid w:val="00372384"/>
    <w:rsid w:val="003723B1"/>
    <w:rsid w:val="0037248A"/>
    <w:rsid w:val="0037268B"/>
    <w:rsid w:val="00372E61"/>
    <w:rsid w:val="003732C8"/>
    <w:rsid w:val="0037338E"/>
    <w:rsid w:val="0037352F"/>
    <w:rsid w:val="00373582"/>
    <w:rsid w:val="0037358F"/>
    <w:rsid w:val="0037378B"/>
    <w:rsid w:val="0037385B"/>
    <w:rsid w:val="00373B0E"/>
    <w:rsid w:val="00373E60"/>
    <w:rsid w:val="00374070"/>
    <w:rsid w:val="003742E8"/>
    <w:rsid w:val="00374775"/>
    <w:rsid w:val="003747C7"/>
    <w:rsid w:val="00374880"/>
    <w:rsid w:val="0037496D"/>
    <w:rsid w:val="00374B36"/>
    <w:rsid w:val="00374C75"/>
    <w:rsid w:val="00374EED"/>
    <w:rsid w:val="00374F1F"/>
    <w:rsid w:val="00374F34"/>
    <w:rsid w:val="003750D1"/>
    <w:rsid w:val="003751C9"/>
    <w:rsid w:val="00375367"/>
    <w:rsid w:val="0037543F"/>
    <w:rsid w:val="00375579"/>
    <w:rsid w:val="003755C8"/>
    <w:rsid w:val="00375819"/>
    <w:rsid w:val="003758E3"/>
    <w:rsid w:val="00375E1B"/>
    <w:rsid w:val="00375E76"/>
    <w:rsid w:val="00375E94"/>
    <w:rsid w:val="003761D6"/>
    <w:rsid w:val="00376350"/>
    <w:rsid w:val="003765B8"/>
    <w:rsid w:val="00376B44"/>
    <w:rsid w:val="00376BB8"/>
    <w:rsid w:val="00376CB5"/>
    <w:rsid w:val="00376FFE"/>
    <w:rsid w:val="00377450"/>
    <w:rsid w:val="00377483"/>
    <w:rsid w:val="00377587"/>
    <w:rsid w:val="00377590"/>
    <w:rsid w:val="003775D5"/>
    <w:rsid w:val="003777BA"/>
    <w:rsid w:val="00377B83"/>
    <w:rsid w:val="00377CE9"/>
    <w:rsid w:val="00380391"/>
    <w:rsid w:val="00380685"/>
    <w:rsid w:val="00380742"/>
    <w:rsid w:val="00380F19"/>
    <w:rsid w:val="00381147"/>
    <w:rsid w:val="00381661"/>
    <w:rsid w:val="00381A94"/>
    <w:rsid w:val="00382295"/>
    <w:rsid w:val="0038245B"/>
    <w:rsid w:val="00382490"/>
    <w:rsid w:val="00382D1E"/>
    <w:rsid w:val="00382D22"/>
    <w:rsid w:val="00383333"/>
    <w:rsid w:val="003834A6"/>
    <w:rsid w:val="0038390B"/>
    <w:rsid w:val="00383EE0"/>
    <w:rsid w:val="00383F73"/>
    <w:rsid w:val="00384389"/>
    <w:rsid w:val="00384664"/>
    <w:rsid w:val="0038473B"/>
    <w:rsid w:val="00384DEB"/>
    <w:rsid w:val="00385070"/>
    <w:rsid w:val="003850EA"/>
    <w:rsid w:val="00385438"/>
    <w:rsid w:val="00385CFC"/>
    <w:rsid w:val="00385D5C"/>
    <w:rsid w:val="00385E3D"/>
    <w:rsid w:val="00385E7A"/>
    <w:rsid w:val="003862DF"/>
    <w:rsid w:val="0038635E"/>
    <w:rsid w:val="00386B2D"/>
    <w:rsid w:val="00386C16"/>
    <w:rsid w:val="00386C22"/>
    <w:rsid w:val="00386C81"/>
    <w:rsid w:val="00386EE3"/>
    <w:rsid w:val="00386F2C"/>
    <w:rsid w:val="0038704A"/>
    <w:rsid w:val="0038706E"/>
    <w:rsid w:val="0038730D"/>
    <w:rsid w:val="00387416"/>
    <w:rsid w:val="003875FC"/>
    <w:rsid w:val="00387776"/>
    <w:rsid w:val="00390105"/>
    <w:rsid w:val="0039016E"/>
    <w:rsid w:val="003905D0"/>
    <w:rsid w:val="0039082A"/>
    <w:rsid w:val="00390F61"/>
    <w:rsid w:val="00391167"/>
    <w:rsid w:val="00391191"/>
    <w:rsid w:val="00391448"/>
    <w:rsid w:val="0039154B"/>
    <w:rsid w:val="0039163D"/>
    <w:rsid w:val="00391871"/>
    <w:rsid w:val="00391AC6"/>
    <w:rsid w:val="00392005"/>
    <w:rsid w:val="00392A0E"/>
    <w:rsid w:val="003930D5"/>
    <w:rsid w:val="00393296"/>
    <w:rsid w:val="00393742"/>
    <w:rsid w:val="00393832"/>
    <w:rsid w:val="003938A2"/>
    <w:rsid w:val="0039399F"/>
    <w:rsid w:val="003939EB"/>
    <w:rsid w:val="00393A01"/>
    <w:rsid w:val="00393AB0"/>
    <w:rsid w:val="00393C5C"/>
    <w:rsid w:val="00393CFB"/>
    <w:rsid w:val="00393EFE"/>
    <w:rsid w:val="003941CE"/>
    <w:rsid w:val="0039425E"/>
    <w:rsid w:val="003942E4"/>
    <w:rsid w:val="00394841"/>
    <w:rsid w:val="0039486C"/>
    <w:rsid w:val="00394C3D"/>
    <w:rsid w:val="00394D58"/>
    <w:rsid w:val="0039530F"/>
    <w:rsid w:val="00395454"/>
    <w:rsid w:val="003959C4"/>
    <w:rsid w:val="00395AE7"/>
    <w:rsid w:val="003968BF"/>
    <w:rsid w:val="00396B45"/>
    <w:rsid w:val="00396DDB"/>
    <w:rsid w:val="00396E48"/>
    <w:rsid w:val="00396F0B"/>
    <w:rsid w:val="0039703B"/>
    <w:rsid w:val="00397190"/>
    <w:rsid w:val="00397286"/>
    <w:rsid w:val="00397CAF"/>
    <w:rsid w:val="003A01C4"/>
    <w:rsid w:val="003A098B"/>
    <w:rsid w:val="003A0EFE"/>
    <w:rsid w:val="003A1157"/>
    <w:rsid w:val="003A1946"/>
    <w:rsid w:val="003A1EA3"/>
    <w:rsid w:val="003A20B0"/>
    <w:rsid w:val="003A2328"/>
    <w:rsid w:val="003A2471"/>
    <w:rsid w:val="003A2785"/>
    <w:rsid w:val="003A290F"/>
    <w:rsid w:val="003A2948"/>
    <w:rsid w:val="003A2993"/>
    <w:rsid w:val="003A2DDB"/>
    <w:rsid w:val="003A31ED"/>
    <w:rsid w:val="003A37C1"/>
    <w:rsid w:val="003A41C7"/>
    <w:rsid w:val="003A43C8"/>
    <w:rsid w:val="003A445D"/>
    <w:rsid w:val="003A44B3"/>
    <w:rsid w:val="003A4578"/>
    <w:rsid w:val="003A45D5"/>
    <w:rsid w:val="003A45EC"/>
    <w:rsid w:val="003A4876"/>
    <w:rsid w:val="003A4C58"/>
    <w:rsid w:val="003A5BFA"/>
    <w:rsid w:val="003A5E64"/>
    <w:rsid w:val="003A5FD8"/>
    <w:rsid w:val="003A61D2"/>
    <w:rsid w:val="003A63C6"/>
    <w:rsid w:val="003A65BF"/>
    <w:rsid w:val="003A664E"/>
    <w:rsid w:val="003A670F"/>
    <w:rsid w:val="003A679F"/>
    <w:rsid w:val="003A67C4"/>
    <w:rsid w:val="003A6906"/>
    <w:rsid w:val="003A693E"/>
    <w:rsid w:val="003A699A"/>
    <w:rsid w:val="003A6D7B"/>
    <w:rsid w:val="003A6DAB"/>
    <w:rsid w:val="003A6E34"/>
    <w:rsid w:val="003A6EFB"/>
    <w:rsid w:val="003A70F2"/>
    <w:rsid w:val="003A7576"/>
    <w:rsid w:val="003A7775"/>
    <w:rsid w:val="003A784D"/>
    <w:rsid w:val="003A7A36"/>
    <w:rsid w:val="003A7A81"/>
    <w:rsid w:val="003A7C2F"/>
    <w:rsid w:val="003B0255"/>
    <w:rsid w:val="003B08CB"/>
    <w:rsid w:val="003B09BE"/>
    <w:rsid w:val="003B0A44"/>
    <w:rsid w:val="003B0BE2"/>
    <w:rsid w:val="003B0C7D"/>
    <w:rsid w:val="003B0C7E"/>
    <w:rsid w:val="003B0CA7"/>
    <w:rsid w:val="003B0E99"/>
    <w:rsid w:val="003B0FA9"/>
    <w:rsid w:val="003B12A2"/>
    <w:rsid w:val="003B14EA"/>
    <w:rsid w:val="003B15C6"/>
    <w:rsid w:val="003B1954"/>
    <w:rsid w:val="003B1D54"/>
    <w:rsid w:val="003B1D78"/>
    <w:rsid w:val="003B1EB0"/>
    <w:rsid w:val="003B203A"/>
    <w:rsid w:val="003B22BA"/>
    <w:rsid w:val="003B22DA"/>
    <w:rsid w:val="003B2488"/>
    <w:rsid w:val="003B252B"/>
    <w:rsid w:val="003B2618"/>
    <w:rsid w:val="003B268A"/>
    <w:rsid w:val="003B2D0F"/>
    <w:rsid w:val="003B2D6B"/>
    <w:rsid w:val="003B3503"/>
    <w:rsid w:val="003B351D"/>
    <w:rsid w:val="003B3983"/>
    <w:rsid w:val="003B3B93"/>
    <w:rsid w:val="003B3F95"/>
    <w:rsid w:val="003B4116"/>
    <w:rsid w:val="003B4292"/>
    <w:rsid w:val="003B438A"/>
    <w:rsid w:val="003B46E0"/>
    <w:rsid w:val="003B4797"/>
    <w:rsid w:val="003B48E8"/>
    <w:rsid w:val="003B4D0D"/>
    <w:rsid w:val="003B4EE1"/>
    <w:rsid w:val="003B4F0B"/>
    <w:rsid w:val="003B50D2"/>
    <w:rsid w:val="003B51F9"/>
    <w:rsid w:val="003B559A"/>
    <w:rsid w:val="003B5663"/>
    <w:rsid w:val="003B578F"/>
    <w:rsid w:val="003B59A7"/>
    <w:rsid w:val="003B59BD"/>
    <w:rsid w:val="003B5A30"/>
    <w:rsid w:val="003B5FFB"/>
    <w:rsid w:val="003B62FC"/>
    <w:rsid w:val="003B6356"/>
    <w:rsid w:val="003B6BBA"/>
    <w:rsid w:val="003B6C8F"/>
    <w:rsid w:val="003B6FB5"/>
    <w:rsid w:val="003B7078"/>
    <w:rsid w:val="003B7448"/>
    <w:rsid w:val="003B74A3"/>
    <w:rsid w:val="003B7559"/>
    <w:rsid w:val="003B78FE"/>
    <w:rsid w:val="003B79CF"/>
    <w:rsid w:val="003B7A03"/>
    <w:rsid w:val="003B7C6E"/>
    <w:rsid w:val="003B7E9C"/>
    <w:rsid w:val="003B7F25"/>
    <w:rsid w:val="003C006F"/>
    <w:rsid w:val="003C0243"/>
    <w:rsid w:val="003C0768"/>
    <w:rsid w:val="003C0B49"/>
    <w:rsid w:val="003C1759"/>
    <w:rsid w:val="003C1900"/>
    <w:rsid w:val="003C19E9"/>
    <w:rsid w:val="003C1B74"/>
    <w:rsid w:val="003C1B7E"/>
    <w:rsid w:val="003C1C04"/>
    <w:rsid w:val="003C1DEA"/>
    <w:rsid w:val="003C211E"/>
    <w:rsid w:val="003C3077"/>
    <w:rsid w:val="003C30A8"/>
    <w:rsid w:val="003C30FC"/>
    <w:rsid w:val="003C321A"/>
    <w:rsid w:val="003C3236"/>
    <w:rsid w:val="003C323A"/>
    <w:rsid w:val="003C32AB"/>
    <w:rsid w:val="003C33EA"/>
    <w:rsid w:val="003C3616"/>
    <w:rsid w:val="003C36C5"/>
    <w:rsid w:val="003C44B8"/>
    <w:rsid w:val="003C451B"/>
    <w:rsid w:val="003C46F7"/>
    <w:rsid w:val="003C4D86"/>
    <w:rsid w:val="003C4E91"/>
    <w:rsid w:val="003C4F35"/>
    <w:rsid w:val="003C5045"/>
    <w:rsid w:val="003C5164"/>
    <w:rsid w:val="003C52F1"/>
    <w:rsid w:val="003C5814"/>
    <w:rsid w:val="003C5B2F"/>
    <w:rsid w:val="003C5D46"/>
    <w:rsid w:val="003C5E63"/>
    <w:rsid w:val="003C66FE"/>
    <w:rsid w:val="003C6D96"/>
    <w:rsid w:val="003C6EE6"/>
    <w:rsid w:val="003C743D"/>
    <w:rsid w:val="003C763B"/>
    <w:rsid w:val="003C76A9"/>
    <w:rsid w:val="003C7AA7"/>
    <w:rsid w:val="003C7F24"/>
    <w:rsid w:val="003D0192"/>
    <w:rsid w:val="003D0597"/>
    <w:rsid w:val="003D08E1"/>
    <w:rsid w:val="003D0CB5"/>
    <w:rsid w:val="003D0D89"/>
    <w:rsid w:val="003D0F4A"/>
    <w:rsid w:val="003D13F1"/>
    <w:rsid w:val="003D1419"/>
    <w:rsid w:val="003D16D7"/>
    <w:rsid w:val="003D1753"/>
    <w:rsid w:val="003D1769"/>
    <w:rsid w:val="003D1CB8"/>
    <w:rsid w:val="003D2171"/>
    <w:rsid w:val="003D231D"/>
    <w:rsid w:val="003D2321"/>
    <w:rsid w:val="003D25E8"/>
    <w:rsid w:val="003D2975"/>
    <w:rsid w:val="003D2B25"/>
    <w:rsid w:val="003D2B3F"/>
    <w:rsid w:val="003D302F"/>
    <w:rsid w:val="003D31C6"/>
    <w:rsid w:val="003D355B"/>
    <w:rsid w:val="003D371F"/>
    <w:rsid w:val="003D37D2"/>
    <w:rsid w:val="003D3A88"/>
    <w:rsid w:val="003D3E62"/>
    <w:rsid w:val="003D3F36"/>
    <w:rsid w:val="003D40A2"/>
    <w:rsid w:val="003D4432"/>
    <w:rsid w:val="003D4728"/>
    <w:rsid w:val="003D47F9"/>
    <w:rsid w:val="003D48B9"/>
    <w:rsid w:val="003D49F1"/>
    <w:rsid w:val="003D5149"/>
    <w:rsid w:val="003D53A4"/>
    <w:rsid w:val="003D5727"/>
    <w:rsid w:val="003D5729"/>
    <w:rsid w:val="003D5AB2"/>
    <w:rsid w:val="003D5D6B"/>
    <w:rsid w:val="003D6008"/>
    <w:rsid w:val="003D6160"/>
    <w:rsid w:val="003D632D"/>
    <w:rsid w:val="003D66FF"/>
    <w:rsid w:val="003D674E"/>
    <w:rsid w:val="003D675A"/>
    <w:rsid w:val="003D6770"/>
    <w:rsid w:val="003D6957"/>
    <w:rsid w:val="003D6BA4"/>
    <w:rsid w:val="003D768B"/>
    <w:rsid w:val="003D7B24"/>
    <w:rsid w:val="003D7B6B"/>
    <w:rsid w:val="003D7BD2"/>
    <w:rsid w:val="003D7D3F"/>
    <w:rsid w:val="003D7E5D"/>
    <w:rsid w:val="003D7E65"/>
    <w:rsid w:val="003E0322"/>
    <w:rsid w:val="003E0441"/>
    <w:rsid w:val="003E0520"/>
    <w:rsid w:val="003E0529"/>
    <w:rsid w:val="003E05A2"/>
    <w:rsid w:val="003E09A0"/>
    <w:rsid w:val="003E0BBD"/>
    <w:rsid w:val="003E0E7A"/>
    <w:rsid w:val="003E1371"/>
    <w:rsid w:val="003E14DF"/>
    <w:rsid w:val="003E1508"/>
    <w:rsid w:val="003E18A8"/>
    <w:rsid w:val="003E1A5E"/>
    <w:rsid w:val="003E1B51"/>
    <w:rsid w:val="003E1E29"/>
    <w:rsid w:val="003E1ECF"/>
    <w:rsid w:val="003E1F3D"/>
    <w:rsid w:val="003E20BF"/>
    <w:rsid w:val="003E20DC"/>
    <w:rsid w:val="003E25C8"/>
    <w:rsid w:val="003E298E"/>
    <w:rsid w:val="003E2C4B"/>
    <w:rsid w:val="003E2D64"/>
    <w:rsid w:val="003E2DA6"/>
    <w:rsid w:val="003E37C3"/>
    <w:rsid w:val="003E3BA3"/>
    <w:rsid w:val="003E3C55"/>
    <w:rsid w:val="003E4137"/>
    <w:rsid w:val="003E428A"/>
    <w:rsid w:val="003E42A8"/>
    <w:rsid w:val="003E43FD"/>
    <w:rsid w:val="003E4A5B"/>
    <w:rsid w:val="003E4BAF"/>
    <w:rsid w:val="003E5199"/>
    <w:rsid w:val="003E531B"/>
    <w:rsid w:val="003E5B7B"/>
    <w:rsid w:val="003E5CA8"/>
    <w:rsid w:val="003E5CF6"/>
    <w:rsid w:val="003E610E"/>
    <w:rsid w:val="003E6170"/>
    <w:rsid w:val="003E61B4"/>
    <w:rsid w:val="003E643B"/>
    <w:rsid w:val="003E6767"/>
    <w:rsid w:val="003E68AE"/>
    <w:rsid w:val="003E6B2D"/>
    <w:rsid w:val="003E6B47"/>
    <w:rsid w:val="003E6B51"/>
    <w:rsid w:val="003E6DA8"/>
    <w:rsid w:val="003E6F5C"/>
    <w:rsid w:val="003E70AD"/>
    <w:rsid w:val="003E71E5"/>
    <w:rsid w:val="003E749E"/>
    <w:rsid w:val="003E769F"/>
    <w:rsid w:val="003E7750"/>
    <w:rsid w:val="003E7DE7"/>
    <w:rsid w:val="003F02D5"/>
    <w:rsid w:val="003F06E0"/>
    <w:rsid w:val="003F0A0A"/>
    <w:rsid w:val="003F11B9"/>
    <w:rsid w:val="003F12BA"/>
    <w:rsid w:val="003F14A7"/>
    <w:rsid w:val="003F15F1"/>
    <w:rsid w:val="003F1D71"/>
    <w:rsid w:val="003F2371"/>
    <w:rsid w:val="003F2691"/>
    <w:rsid w:val="003F26BC"/>
    <w:rsid w:val="003F299C"/>
    <w:rsid w:val="003F2A5C"/>
    <w:rsid w:val="003F2DC4"/>
    <w:rsid w:val="003F2E99"/>
    <w:rsid w:val="003F30DE"/>
    <w:rsid w:val="003F32C7"/>
    <w:rsid w:val="003F3B72"/>
    <w:rsid w:val="003F40BC"/>
    <w:rsid w:val="003F45AE"/>
    <w:rsid w:val="003F45EE"/>
    <w:rsid w:val="003F4809"/>
    <w:rsid w:val="003F4B0A"/>
    <w:rsid w:val="003F4B47"/>
    <w:rsid w:val="003F4EF9"/>
    <w:rsid w:val="003F4FEB"/>
    <w:rsid w:val="003F50FE"/>
    <w:rsid w:val="003F51F9"/>
    <w:rsid w:val="003F52B1"/>
    <w:rsid w:val="003F5370"/>
    <w:rsid w:val="003F5587"/>
    <w:rsid w:val="003F58B5"/>
    <w:rsid w:val="003F59DD"/>
    <w:rsid w:val="003F5F93"/>
    <w:rsid w:val="003F691B"/>
    <w:rsid w:val="003F69AA"/>
    <w:rsid w:val="003F6A43"/>
    <w:rsid w:val="003F6EED"/>
    <w:rsid w:val="003F6F6B"/>
    <w:rsid w:val="003F6FFC"/>
    <w:rsid w:val="003F7110"/>
    <w:rsid w:val="003F73D6"/>
    <w:rsid w:val="003F76DE"/>
    <w:rsid w:val="003F77E8"/>
    <w:rsid w:val="003F78CD"/>
    <w:rsid w:val="003F7964"/>
    <w:rsid w:val="003F7CD5"/>
    <w:rsid w:val="00400474"/>
    <w:rsid w:val="00400BF7"/>
    <w:rsid w:val="00400C4F"/>
    <w:rsid w:val="00400D4A"/>
    <w:rsid w:val="00400DAA"/>
    <w:rsid w:val="00400E68"/>
    <w:rsid w:val="00400FB3"/>
    <w:rsid w:val="0040134C"/>
    <w:rsid w:val="00401777"/>
    <w:rsid w:val="00401C27"/>
    <w:rsid w:val="00401D17"/>
    <w:rsid w:val="00401F2A"/>
    <w:rsid w:val="004021A8"/>
    <w:rsid w:val="00402218"/>
    <w:rsid w:val="004025D3"/>
    <w:rsid w:val="004025F8"/>
    <w:rsid w:val="00402639"/>
    <w:rsid w:val="00402839"/>
    <w:rsid w:val="0040286C"/>
    <w:rsid w:val="004029A8"/>
    <w:rsid w:val="004033D4"/>
    <w:rsid w:val="00403760"/>
    <w:rsid w:val="004038D9"/>
    <w:rsid w:val="00403993"/>
    <w:rsid w:val="00403AD2"/>
    <w:rsid w:val="00404053"/>
    <w:rsid w:val="0040410C"/>
    <w:rsid w:val="0040442D"/>
    <w:rsid w:val="004044F0"/>
    <w:rsid w:val="00404E44"/>
    <w:rsid w:val="00405038"/>
    <w:rsid w:val="004051EB"/>
    <w:rsid w:val="00405317"/>
    <w:rsid w:val="004058C5"/>
    <w:rsid w:val="0040596D"/>
    <w:rsid w:val="00405B93"/>
    <w:rsid w:val="00405BDF"/>
    <w:rsid w:val="00405F1D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B3E"/>
    <w:rsid w:val="00407DC1"/>
    <w:rsid w:val="00407F12"/>
    <w:rsid w:val="00410124"/>
    <w:rsid w:val="00410304"/>
    <w:rsid w:val="004104F9"/>
    <w:rsid w:val="00410B94"/>
    <w:rsid w:val="00410E26"/>
    <w:rsid w:val="004111CD"/>
    <w:rsid w:val="004113C0"/>
    <w:rsid w:val="004113D6"/>
    <w:rsid w:val="004119F3"/>
    <w:rsid w:val="00411E9A"/>
    <w:rsid w:val="00411EB9"/>
    <w:rsid w:val="004120A3"/>
    <w:rsid w:val="004120AA"/>
    <w:rsid w:val="004121F7"/>
    <w:rsid w:val="004122B0"/>
    <w:rsid w:val="004123AD"/>
    <w:rsid w:val="004123BA"/>
    <w:rsid w:val="004123DE"/>
    <w:rsid w:val="00412401"/>
    <w:rsid w:val="0041270D"/>
    <w:rsid w:val="00412A96"/>
    <w:rsid w:val="00412C62"/>
    <w:rsid w:val="00412E3F"/>
    <w:rsid w:val="004133EC"/>
    <w:rsid w:val="0041349C"/>
    <w:rsid w:val="004139E4"/>
    <w:rsid w:val="00413B6A"/>
    <w:rsid w:val="00413CFA"/>
    <w:rsid w:val="00413CFD"/>
    <w:rsid w:val="00413F4F"/>
    <w:rsid w:val="00413F93"/>
    <w:rsid w:val="00414022"/>
    <w:rsid w:val="004147C6"/>
    <w:rsid w:val="00415100"/>
    <w:rsid w:val="0041527B"/>
    <w:rsid w:val="0041541C"/>
    <w:rsid w:val="004154AD"/>
    <w:rsid w:val="00415665"/>
    <w:rsid w:val="00415666"/>
    <w:rsid w:val="0041574C"/>
    <w:rsid w:val="00415BA7"/>
    <w:rsid w:val="00415BE9"/>
    <w:rsid w:val="00415C62"/>
    <w:rsid w:val="004160BA"/>
    <w:rsid w:val="00416392"/>
    <w:rsid w:val="004164E5"/>
    <w:rsid w:val="00416521"/>
    <w:rsid w:val="0041671E"/>
    <w:rsid w:val="004167BA"/>
    <w:rsid w:val="004175CE"/>
    <w:rsid w:val="00417708"/>
    <w:rsid w:val="00417C35"/>
    <w:rsid w:val="00417D2B"/>
    <w:rsid w:val="00417E72"/>
    <w:rsid w:val="004201B6"/>
    <w:rsid w:val="004204B1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5D7"/>
    <w:rsid w:val="0042187D"/>
    <w:rsid w:val="00421B5C"/>
    <w:rsid w:val="00421C7A"/>
    <w:rsid w:val="00421D58"/>
    <w:rsid w:val="004224E7"/>
    <w:rsid w:val="0042279B"/>
    <w:rsid w:val="00422BEB"/>
    <w:rsid w:val="00422CB0"/>
    <w:rsid w:val="00423074"/>
    <w:rsid w:val="0042395A"/>
    <w:rsid w:val="00424470"/>
    <w:rsid w:val="00424611"/>
    <w:rsid w:val="00424634"/>
    <w:rsid w:val="00424B96"/>
    <w:rsid w:val="004257F6"/>
    <w:rsid w:val="00425CA9"/>
    <w:rsid w:val="00425CC0"/>
    <w:rsid w:val="00425E0E"/>
    <w:rsid w:val="00425FEF"/>
    <w:rsid w:val="00426027"/>
    <w:rsid w:val="0042614A"/>
    <w:rsid w:val="00426308"/>
    <w:rsid w:val="004263E6"/>
    <w:rsid w:val="00426548"/>
    <w:rsid w:val="00426A19"/>
    <w:rsid w:val="0042718E"/>
    <w:rsid w:val="00427235"/>
    <w:rsid w:val="004273F7"/>
    <w:rsid w:val="004275FC"/>
    <w:rsid w:val="004276E6"/>
    <w:rsid w:val="00427C05"/>
    <w:rsid w:val="00427F7E"/>
    <w:rsid w:val="00427FED"/>
    <w:rsid w:val="00430002"/>
    <w:rsid w:val="004301DE"/>
    <w:rsid w:val="0043022E"/>
    <w:rsid w:val="00430D3F"/>
    <w:rsid w:val="00430D56"/>
    <w:rsid w:val="00430E61"/>
    <w:rsid w:val="00431439"/>
    <w:rsid w:val="00431483"/>
    <w:rsid w:val="0043160D"/>
    <w:rsid w:val="00431702"/>
    <w:rsid w:val="0043175C"/>
    <w:rsid w:val="00431B4E"/>
    <w:rsid w:val="0043226C"/>
    <w:rsid w:val="0043237E"/>
    <w:rsid w:val="00432775"/>
    <w:rsid w:val="0043277B"/>
    <w:rsid w:val="00432B27"/>
    <w:rsid w:val="00432E81"/>
    <w:rsid w:val="0043313A"/>
    <w:rsid w:val="00433268"/>
    <w:rsid w:val="004339A9"/>
    <w:rsid w:val="00433E0A"/>
    <w:rsid w:val="00434695"/>
    <w:rsid w:val="00434B99"/>
    <w:rsid w:val="00434D50"/>
    <w:rsid w:val="00434DB8"/>
    <w:rsid w:val="00434E8D"/>
    <w:rsid w:val="004354A0"/>
    <w:rsid w:val="004356E4"/>
    <w:rsid w:val="00435A9C"/>
    <w:rsid w:val="00435AEA"/>
    <w:rsid w:val="00435E13"/>
    <w:rsid w:val="00435E6F"/>
    <w:rsid w:val="00436163"/>
    <w:rsid w:val="00436221"/>
    <w:rsid w:val="00436AEB"/>
    <w:rsid w:val="00436CA7"/>
    <w:rsid w:val="00436D4E"/>
    <w:rsid w:val="00436DF7"/>
    <w:rsid w:val="0043708B"/>
    <w:rsid w:val="0043728C"/>
    <w:rsid w:val="0043740F"/>
    <w:rsid w:val="0043749A"/>
    <w:rsid w:val="004377EA"/>
    <w:rsid w:val="004379DB"/>
    <w:rsid w:val="00437A44"/>
    <w:rsid w:val="00437C12"/>
    <w:rsid w:val="00437FDB"/>
    <w:rsid w:val="00440222"/>
    <w:rsid w:val="00440223"/>
    <w:rsid w:val="00440507"/>
    <w:rsid w:val="0044082A"/>
    <w:rsid w:val="00440BAE"/>
    <w:rsid w:val="00440CCF"/>
    <w:rsid w:val="0044109D"/>
    <w:rsid w:val="00441279"/>
    <w:rsid w:val="00441580"/>
    <w:rsid w:val="004418D0"/>
    <w:rsid w:val="00441B12"/>
    <w:rsid w:val="00441C43"/>
    <w:rsid w:val="00441DA4"/>
    <w:rsid w:val="00441E8F"/>
    <w:rsid w:val="00442334"/>
    <w:rsid w:val="00442426"/>
    <w:rsid w:val="00442598"/>
    <w:rsid w:val="00442851"/>
    <w:rsid w:val="00442E5D"/>
    <w:rsid w:val="00442FEC"/>
    <w:rsid w:val="0044306F"/>
    <w:rsid w:val="0044312A"/>
    <w:rsid w:val="00443495"/>
    <w:rsid w:val="00443A36"/>
    <w:rsid w:val="00443D5B"/>
    <w:rsid w:val="00443F3C"/>
    <w:rsid w:val="00443FF9"/>
    <w:rsid w:val="0044447A"/>
    <w:rsid w:val="004444DD"/>
    <w:rsid w:val="004445A6"/>
    <w:rsid w:val="00444650"/>
    <w:rsid w:val="0044478C"/>
    <w:rsid w:val="004449E0"/>
    <w:rsid w:val="00444C94"/>
    <w:rsid w:val="00445741"/>
    <w:rsid w:val="0044575A"/>
    <w:rsid w:val="00445833"/>
    <w:rsid w:val="0044628D"/>
    <w:rsid w:val="004463CE"/>
    <w:rsid w:val="00446448"/>
    <w:rsid w:val="004465FD"/>
    <w:rsid w:val="0044682F"/>
    <w:rsid w:val="00446903"/>
    <w:rsid w:val="0044690C"/>
    <w:rsid w:val="00446D5A"/>
    <w:rsid w:val="00446FE6"/>
    <w:rsid w:val="00447144"/>
    <w:rsid w:val="00447544"/>
    <w:rsid w:val="00447960"/>
    <w:rsid w:val="00447BAE"/>
    <w:rsid w:val="00447DBE"/>
    <w:rsid w:val="00450122"/>
    <w:rsid w:val="00450311"/>
    <w:rsid w:val="004503BF"/>
    <w:rsid w:val="00450421"/>
    <w:rsid w:val="00450597"/>
    <w:rsid w:val="004506B4"/>
    <w:rsid w:val="00450B24"/>
    <w:rsid w:val="00450DE2"/>
    <w:rsid w:val="00450FCB"/>
    <w:rsid w:val="00451124"/>
    <w:rsid w:val="00451476"/>
    <w:rsid w:val="004518D8"/>
    <w:rsid w:val="00451D7B"/>
    <w:rsid w:val="0045202D"/>
    <w:rsid w:val="0045207D"/>
    <w:rsid w:val="0045219C"/>
    <w:rsid w:val="00452224"/>
    <w:rsid w:val="00452CAE"/>
    <w:rsid w:val="00452E6C"/>
    <w:rsid w:val="00452F35"/>
    <w:rsid w:val="00453522"/>
    <w:rsid w:val="004537A5"/>
    <w:rsid w:val="0045392F"/>
    <w:rsid w:val="004539E5"/>
    <w:rsid w:val="00453E0B"/>
    <w:rsid w:val="004544C3"/>
    <w:rsid w:val="00454AB2"/>
    <w:rsid w:val="00454D13"/>
    <w:rsid w:val="00454ED9"/>
    <w:rsid w:val="004550BD"/>
    <w:rsid w:val="004559FA"/>
    <w:rsid w:val="00455DF7"/>
    <w:rsid w:val="004563FD"/>
    <w:rsid w:val="00456405"/>
    <w:rsid w:val="00456543"/>
    <w:rsid w:val="0045691D"/>
    <w:rsid w:val="004569B9"/>
    <w:rsid w:val="00456BE0"/>
    <w:rsid w:val="00456EE4"/>
    <w:rsid w:val="00457003"/>
    <w:rsid w:val="00457094"/>
    <w:rsid w:val="0045747C"/>
    <w:rsid w:val="004576A4"/>
    <w:rsid w:val="00457799"/>
    <w:rsid w:val="0045790D"/>
    <w:rsid w:val="00457B96"/>
    <w:rsid w:val="00457CDF"/>
    <w:rsid w:val="00457DDC"/>
    <w:rsid w:val="004604AB"/>
    <w:rsid w:val="00460516"/>
    <w:rsid w:val="00460541"/>
    <w:rsid w:val="0046066F"/>
    <w:rsid w:val="004607DE"/>
    <w:rsid w:val="00460EA4"/>
    <w:rsid w:val="00460F97"/>
    <w:rsid w:val="0046119E"/>
    <w:rsid w:val="004611F5"/>
    <w:rsid w:val="00461440"/>
    <w:rsid w:val="004616E1"/>
    <w:rsid w:val="0046175B"/>
    <w:rsid w:val="00461852"/>
    <w:rsid w:val="004618DC"/>
    <w:rsid w:val="00461BC4"/>
    <w:rsid w:val="00461C0D"/>
    <w:rsid w:val="00461E8C"/>
    <w:rsid w:val="00461F79"/>
    <w:rsid w:val="00462206"/>
    <w:rsid w:val="00462351"/>
    <w:rsid w:val="004628AC"/>
    <w:rsid w:val="00462B89"/>
    <w:rsid w:val="00462BD3"/>
    <w:rsid w:val="00462BE6"/>
    <w:rsid w:val="00462D6B"/>
    <w:rsid w:val="00462E50"/>
    <w:rsid w:val="004631D5"/>
    <w:rsid w:val="0046325A"/>
    <w:rsid w:val="00463A1C"/>
    <w:rsid w:val="00463E19"/>
    <w:rsid w:val="00463FCB"/>
    <w:rsid w:val="004640D0"/>
    <w:rsid w:val="004646A5"/>
    <w:rsid w:val="00464B8E"/>
    <w:rsid w:val="00465258"/>
    <w:rsid w:val="004653A5"/>
    <w:rsid w:val="004653B5"/>
    <w:rsid w:val="0046547A"/>
    <w:rsid w:val="00465554"/>
    <w:rsid w:val="004655B7"/>
    <w:rsid w:val="004655E1"/>
    <w:rsid w:val="00465611"/>
    <w:rsid w:val="00465CD8"/>
    <w:rsid w:val="00465ED2"/>
    <w:rsid w:val="0046621C"/>
    <w:rsid w:val="004667D5"/>
    <w:rsid w:val="00466933"/>
    <w:rsid w:val="00466937"/>
    <w:rsid w:val="00466BC0"/>
    <w:rsid w:val="00467024"/>
    <w:rsid w:val="004670E8"/>
    <w:rsid w:val="004670FE"/>
    <w:rsid w:val="0046736F"/>
    <w:rsid w:val="00467B7B"/>
    <w:rsid w:val="00467C72"/>
    <w:rsid w:val="00467CD9"/>
    <w:rsid w:val="00467D59"/>
    <w:rsid w:val="00467D5D"/>
    <w:rsid w:val="00467D81"/>
    <w:rsid w:val="00467E12"/>
    <w:rsid w:val="00467EB3"/>
    <w:rsid w:val="00470444"/>
    <w:rsid w:val="0047061E"/>
    <w:rsid w:val="00470824"/>
    <w:rsid w:val="00470925"/>
    <w:rsid w:val="00470A44"/>
    <w:rsid w:val="00470AC8"/>
    <w:rsid w:val="00470E45"/>
    <w:rsid w:val="00471176"/>
    <w:rsid w:val="00471557"/>
    <w:rsid w:val="00471801"/>
    <w:rsid w:val="00471888"/>
    <w:rsid w:val="00471CA0"/>
    <w:rsid w:val="00471DC9"/>
    <w:rsid w:val="00471EB1"/>
    <w:rsid w:val="00471EF4"/>
    <w:rsid w:val="00472222"/>
    <w:rsid w:val="00472815"/>
    <w:rsid w:val="00472B4F"/>
    <w:rsid w:val="00472BB2"/>
    <w:rsid w:val="00473271"/>
    <w:rsid w:val="00473294"/>
    <w:rsid w:val="00473428"/>
    <w:rsid w:val="0047357B"/>
    <w:rsid w:val="00473950"/>
    <w:rsid w:val="00473A4D"/>
    <w:rsid w:val="00473B42"/>
    <w:rsid w:val="00473EA5"/>
    <w:rsid w:val="00473F14"/>
    <w:rsid w:val="00474181"/>
    <w:rsid w:val="004745E7"/>
    <w:rsid w:val="004746B0"/>
    <w:rsid w:val="004747AC"/>
    <w:rsid w:val="004749C1"/>
    <w:rsid w:val="00474A35"/>
    <w:rsid w:val="00474D2A"/>
    <w:rsid w:val="00474E64"/>
    <w:rsid w:val="00474EC0"/>
    <w:rsid w:val="00475098"/>
    <w:rsid w:val="00475122"/>
    <w:rsid w:val="00475743"/>
    <w:rsid w:val="0047588D"/>
    <w:rsid w:val="00475D91"/>
    <w:rsid w:val="004760BC"/>
    <w:rsid w:val="004764DF"/>
    <w:rsid w:val="004765AC"/>
    <w:rsid w:val="004767F6"/>
    <w:rsid w:val="00476A22"/>
    <w:rsid w:val="00476A4B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80007"/>
    <w:rsid w:val="00480185"/>
    <w:rsid w:val="004804EB"/>
    <w:rsid w:val="004805E3"/>
    <w:rsid w:val="00480711"/>
    <w:rsid w:val="00480712"/>
    <w:rsid w:val="00480BBE"/>
    <w:rsid w:val="00480BEA"/>
    <w:rsid w:val="0048101A"/>
    <w:rsid w:val="004814DC"/>
    <w:rsid w:val="004814F9"/>
    <w:rsid w:val="0048165F"/>
    <w:rsid w:val="00481813"/>
    <w:rsid w:val="00481BF4"/>
    <w:rsid w:val="004820D0"/>
    <w:rsid w:val="00482191"/>
    <w:rsid w:val="004821BD"/>
    <w:rsid w:val="00482494"/>
    <w:rsid w:val="0048263E"/>
    <w:rsid w:val="00482683"/>
    <w:rsid w:val="00482952"/>
    <w:rsid w:val="00482A48"/>
    <w:rsid w:val="00482AEA"/>
    <w:rsid w:val="00482CB8"/>
    <w:rsid w:val="00482DDE"/>
    <w:rsid w:val="00482EDC"/>
    <w:rsid w:val="00482F6C"/>
    <w:rsid w:val="00483069"/>
    <w:rsid w:val="004830A7"/>
    <w:rsid w:val="004831E2"/>
    <w:rsid w:val="004835C3"/>
    <w:rsid w:val="00483724"/>
    <w:rsid w:val="00483751"/>
    <w:rsid w:val="00483832"/>
    <w:rsid w:val="004838EB"/>
    <w:rsid w:val="00484327"/>
    <w:rsid w:val="004843B3"/>
    <w:rsid w:val="0048471B"/>
    <w:rsid w:val="004847A9"/>
    <w:rsid w:val="0048495E"/>
    <w:rsid w:val="00484E98"/>
    <w:rsid w:val="00485443"/>
    <w:rsid w:val="004854D1"/>
    <w:rsid w:val="0048550E"/>
    <w:rsid w:val="00485566"/>
    <w:rsid w:val="004855AB"/>
    <w:rsid w:val="004857D1"/>
    <w:rsid w:val="00485AA2"/>
    <w:rsid w:val="00485AD2"/>
    <w:rsid w:val="00485DE3"/>
    <w:rsid w:val="004867DB"/>
    <w:rsid w:val="00486904"/>
    <w:rsid w:val="00486909"/>
    <w:rsid w:val="0048691E"/>
    <w:rsid w:val="00486A0E"/>
    <w:rsid w:val="00486DA2"/>
    <w:rsid w:val="0048708F"/>
    <w:rsid w:val="004872A8"/>
    <w:rsid w:val="00487A3D"/>
    <w:rsid w:val="00490435"/>
    <w:rsid w:val="004904DE"/>
    <w:rsid w:val="00490515"/>
    <w:rsid w:val="0049099E"/>
    <w:rsid w:val="00490D94"/>
    <w:rsid w:val="00490FB6"/>
    <w:rsid w:val="00490FBC"/>
    <w:rsid w:val="00491636"/>
    <w:rsid w:val="0049185C"/>
    <w:rsid w:val="00491877"/>
    <w:rsid w:val="00491967"/>
    <w:rsid w:val="00491DB4"/>
    <w:rsid w:val="00492054"/>
    <w:rsid w:val="004921D4"/>
    <w:rsid w:val="004922D7"/>
    <w:rsid w:val="004925F6"/>
    <w:rsid w:val="0049267F"/>
    <w:rsid w:val="00492A14"/>
    <w:rsid w:val="00492B3A"/>
    <w:rsid w:val="00492F1A"/>
    <w:rsid w:val="004930EB"/>
    <w:rsid w:val="004931BD"/>
    <w:rsid w:val="0049326D"/>
    <w:rsid w:val="004932F4"/>
    <w:rsid w:val="0049332F"/>
    <w:rsid w:val="004935BC"/>
    <w:rsid w:val="004935DE"/>
    <w:rsid w:val="00493696"/>
    <w:rsid w:val="0049384C"/>
    <w:rsid w:val="00493C98"/>
    <w:rsid w:val="00493D8A"/>
    <w:rsid w:val="004943B5"/>
    <w:rsid w:val="00494463"/>
    <w:rsid w:val="00494566"/>
    <w:rsid w:val="0049477A"/>
    <w:rsid w:val="00494A48"/>
    <w:rsid w:val="00494D15"/>
    <w:rsid w:val="00494E98"/>
    <w:rsid w:val="004950AC"/>
    <w:rsid w:val="0049532C"/>
    <w:rsid w:val="004954B7"/>
    <w:rsid w:val="004955FA"/>
    <w:rsid w:val="00495BF4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517"/>
    <w:rsid w:val="00497851"/>
    <w:rsid w:val="00497B2C"/>
    <w:rsid w:val="004A0353"/>
    <w:rsid w:val="004A03B5"/>
    <w:rsid w:val="004A0FA8"/>
    <w:rsid w:val="004A1178"/>
    <w:rsid w:val="004A12AA"/>
    <w:rsid w:val="004A13B3"/>
    <w:rsid w:val="004A195A"/>
    <w:rsid w:val="004A2103"/>
    <w:rsid w:val="004A22DE"/>
    <w:rsid w:val="004A265A"/>
    <w:rsid w:val="004A2718"/>
    <w:rsid w:val="004A284A"/>
    <w:rsid w:val="004A289C"/>
    <w:rsid w:val="004A2B69"/>
    <w:rsid w:val="004A3252"/>
    <w:rsid w:val="004A35D3"/>
    <w:rsid w:val="004A39A7"/>
    <w:rsid w:val="004A3AC2"/>
    <w:rsid w:val="004A3C2D"/>
    <w:rsid w:val="004A4074"/>
    <w:rsid w:val="004A40CF"/>
    <w:rsid w:val="004A4530"/>
    <w:rsid w:val="004A4CF8"/>
    <w:rsid w:val="004A51F4"/>
    <w:rsid w:val="004A553B"/>
    <w:rsid w:val="004A5676"/>
    <w:rsid w:val="004A5C55"/>
    <w:rsid w:val="004A5C85"/>
    <w:rsid w:val="004A62CD"/>
    <w:rsid w:val="004A6360"/>
    <w:rsid w:val="004A664C"/>
    <w:rsid w:val="004A6A7D"/>
    <w:rsid w:val="004A6C0C"/>
    <w:rsid w:val="004A6F62"/>
    <w:rsid w:val="004A736D"/>
    <w:rsid w:val="004A7386"/>
    <w:rsid w:val="004A7598"/>
    <w:rsid w:val="004A79A3"/>
    <w:rsid w:val="004A7B1B"/>
    <w:rsid w:val="004A7E87"/>
    <w:rsid w:val="004A7EF6"/>
    <w:rsid w:val="004B0081"/>
    <w:rsid w:val="004B00FE"/>
    <w:rsid w:val="004B01B7"/>
    <w:rsid w:val="004B03F5"/>
    <w:rsid w:val="004B070E"/>
    <w:rsid w:val="004B0C62"/>
    <w:rsid w:val="004B0D93"/>
    <w:rsid w:val="004B13C8"/>
    <w:rsid w:val="004B14AC"/>
    <w:rsid w:val="004B15CB"/>
    <w:rsid w:val="004B173A"/>
    <w:rsid w:val="004B1A45"/>
    <w:rsid w:val="004B25B6"/>
    <w:rsid w:val="004B25EE"/>
    <w:rsid w:val="004B2AEE"/>
    <w:rsid w:val="004B2C6B"/>
    <w:rsid w:val="004B2EB4"/>
    <w:rsid w:val="004B34C6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285"/>
    <w:rsid w:val="004B440E"/>
    <w:rsid w:val="004B4511"/>
    <w:rsid w:val="004B4AEB"/>
    <w:rsid w:val="004B4C0B"/>
    <w:rsid w:val="004B52AE"/>
    <w:rsid w:val="004B5540"/>
    <w:rsid w:val="004B5B8D"/>
    <w:rsid w:val="004B5BFC"/>
    <w:rsid w:val="004B5DAA"/>
    <w:rsid w:val="004B5F06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C1"/>
    <w:rsid w:val="004B70E0"/>
    <w:rsid w:val="004B7167"/>
    <w:rsid w:val="004B71CA"/>
    <w:rsid w:val="004B73CD"/>
    <w:rsid w:val="004B7683"/>
    <w:rsid w:val="004B787D"/>
    <w:rsid w:val="004B78B7"/>
    <w:rsid w:val="004B7AAC"/>
    <w:rsid w:val="004B7DE1"/>
    <w:rsid w:val="004B7EF8"/>
    <w:rsid w:val="004B7F8D"/>
    <w:rsid w:val="004C0778"/>
    <w:rsid w:val="004C07AF"/>
    <w:rsid w:val="004C0957"/>
    <w:rsid w:val="004C0C74"/>
    <w:rsid w:val="004C0D03"/>
    <w:rsid w:val="004C12DE"/>
    <w:rsid w:val="004C156C"/>
    <w:rsid w:val="004C18CD"/>
    <w:rsid w:val="004C18F0"/>
    <w:rsid w:val="004C1B68"/>
    <w:rsid w:val="004C1F8C"/>
    <w:rsid w:val="004C2021"/>
    <w:rsid w:val="004C2174"/>
    <w:rsid w:val="004C21F0"/>
    <w:rsid w:val="004C223F"/>
    <w:rsid w:val="004C229A"/>
    <w:rsid w:val="004C2742"/>
    <w:rsid w:val="004C2C3D"/>
    <w:rsid w:val="004C2CA6"/>
    <w:rsid w:val="004C31AC"/>
    <w:rsid w:val="004C331E"/>
    <w:rsid w:val="004C3385"/>
    <w:rsid w:val="004C3A85"/>
    <w:rsid w:val="004C3C66"/>
    <w:rsid w:val="004C3C83"/>
    <w:rsid w:val="004C3EEC"/>
    <w:rsid w:val="004C3F86"/>
    <w:rsid w:val="004C40AD"/>
    <w:rsid w:val="004C42D5"/>
    <w:rsid w:val="004C43EB"/>
    <w:rsid w:val="004C443F"/>
    <w:rsid w:val="004C45D4"/>
    <w:rsid w:val="004C45E3"/>
    <w:rsid w:val="004C4611"/>
    <w:rsid w:val="004C47CB"/>
    <w:rsid w:val="004C48E7"/>
    <w:rsid w:val="004C4BF0"/>
    <w:rsid w:val="004C4E40"/>
    <w:rsid w:val="004C4E91"/>
    <w:rsid w:val="004C534F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7023"/>
    <w:rsid w:val="004C7084"/>
    <w:rsid w:val="004C718F"/>
    <w:rsid w:val="004C729A"/>
    <w:rsid w:val="004C74C7"/>
    <w:rsid w:val="004C7715"/>
    <w:rsid w:val="004D011B"/>
    <w:rsid w:val="004D02AF"/>
    <w:rsid w:val="004D04A4"/>
    <w:rsid w:val="004D08CA"/>
    <w:rsid w:val="004D11EE"/>
    <w:rsid w:val="004D19E4"/>
    <w:rsid w:val="004D1B22"/>
    <w:rsid w:val="004D2325"/>
    <w:rsid w:val="004D2348"/>
    <w:rsid w:val="004D238B"/>
    <w:rsid w:val="004D2621"/>
    <w:rsid w:val="004D2D44"/>
    <w:rsid w:val="004D2DAA"/>
    <w:rsid w:val="004D316D"/>
    <w:rsid w:val="004D3248"/>
    <w:rsid w:val="004D32C2"/>
    <w:rsid w:val="004D341B"/>
    <w:rsid w:val="004D34F8"/>
    <w:rsid w:val="004D3503"/>
    <w:rsid w:val="004D3832"/>
    <w:rsid w:val="004D3845"/>
    <w:rsid w:val="004D38AE"/>
    <w:rsid w:val="004D3955"/>
    <w:rsid w:val="004D3EC0"/>
    <w:rsid w:val="004D3FA8"/>
    <w:rsid w:val="004D41B4"/>
    <w:rsid w:val="004D483A"/>
    <w:rsid w:val="004D4A6A"/>
    <w:rsid w:val="004D4BD9"/>
    <w:rsid w:val="004D4C46"/>
    <w:rsid w:val="004D4C85"/>
    <w:rsid w:val="004D4D32"/>
    <w:rsid w:val="004D4DA6"/>
    <w:rsid w:val="004D4E98"/>
    <w:rsid w:val="004D5D03"/>
    <w:rsid w:val="004D5ED4"/>
    <w:rsid w:val="004D5FEA"/>
    <w:rsid w:val="004D60ED"/>
    <w:rsid w:val="004D642D"/>
    <w:rsid w:val="004D6737"/>
    <w:rsid w:val="004D6834"/>
    <w:rsid w:val="004D68F7"/>
    <w:rsid w:val="004D6910"/>
    <w:rsid w:val="004D6EDB"/>
    <w:rsid w:val="004D6FCD"/>
    <w:rsid w:val="004D717E"/>
    <w:rsid w:val="004D72C8"/>
    <w:rsid w:val="004D7723"/>
    <w:rsid w:val="004D788D"/>
    <w:rsid w:val="004D7955"/>
    <w:rsid w:val="004D798A"/>
    <w:rsid w:val="004D7A83"/>
    <w:rsid w:val="004D7BA3"/>
    <w:rsid w:val="004D7F11"/>
    <w:rsid w:val="004E00A3"/>
    <w:rsid w:val="004E00BE"/>
    <w:rsid w:val="004E031E"/>
    <w:rsid w:val="004E0482"/>
    <w:rsid w:val="004E0683"/>
    <w:rsid w:val="004E06C4"/>
    <w:rsid w:val="004E06F3"/>
    <w:rsid w:val="004E0F0F"/>
    <w:rsid w:val="004E1067"/>
    <w:rsid w:val="004E10DF"/>
    <w:rsid w:val="004E1700"/>
    <w:rsid w:val="004E1859"/>
    <w:rsid w:val="004E1975"/>
    <w:rsid w:val="004E1AFE"/>
    <w:rsid w:val="004E1BC4"/>
    <w:rsid w:val="004E1C0C"/>
    <w:rsid w:val="004E260B"/>
    <w:rsid w:val="004E289C"/>
    <w:rsid w:val="004E2A57"/>
    <w:rsid w:val="004E2DFC"/>
    <w:rsid w:val="004E304E"/>
    <w:rsid w:val="004E3060"/>
    <w:rsid w:val="004E30BA"/>
    <w:rsid w:val="004E32F7"/>
    <w:rsid w:val="004E3374"/>
    <w:rsid w:val="004E390B"/>
    <w:rsid w:val="004E3A1B"/>
    <w:rsid w:val="004E3C21"/>
    <w:rsid w:val="004E3C3D"/>
    <w:rsid w:val="004E3E44"/>
    <w:rsid w:val="004E4055"/>
    <w:rsid w:val="004E422C"/>
    <w:rsid w:val="004E4469"/>
    <w:rsid w:val="004E4592"/>
    <w:rsid w:val="004E46D7"/>
    <w:rsid w:val="004E46E7"/>
    <w:rsid w:val="004E4794"/>
    <w:rsid w:val="004E483C"/>
    <w:rsid w:val="004E4844"/>
    <w:rsid w:val="004E5294"/>
    <w:rsid w:val="004E586B"/>
    <w:rsid w:val="004E594D"/>
    <w:rsid w:val="004E5978"/>
    <w:rsid w:val="004E5A5A"/>
    <w:rsid w:val="004E5BD5"/>
    <w:rsid w:val="004E5CA2"/>
    <w:rsid w:val="004E5E55"/>
    <w:rsid w:val="004E6067"/>
    <w:rsid w:val="004E6093"/>
    <w:rsid w:val="004E60CD"/>
    <w:rsid w:val="004E6125"/>
    <w:rsid w:val="004E63DB"/>
    <w:rsid w:val="004E68EC"/>
    <w:rsid w:val="004E697A"/>
    <w:rsid w:val="004E69C2"/>
    <w:rsid w:val="004E6B2E"/>
    <w:rsid w:val="004E6B51"/>
    <w:rsid w:val="004E6BDE"/>
    <w:rsid w:val="004E6CE6"/>
    <w:rsid w:val="004E6ED3"/>
    <w:rsid w:val="004E6FB4"/>
    <w:rsid w:val="004E6FEE"/>
    <w:rsid w:val="004E70DA"/>
    <w:rsid w:val="004E70E9"/>
    <w:rsid w:val="004E779D"/>
    <w:rsid w:val="004E7C71"/>
    <w:rsid w:val="004E7DD4"/>
    <w:rsid w:val="004E7F3A"/>
    <w:rsid w:val="004F0286"/>
    <w:rsid w:val="004F0297"/>
    <w:rsid w:val="004F02A9"/>
    <w:rsid w:val="004F02CF"/>
    <w:rsid w:val="004F05DB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FE"/>
    <w:rsid w:val="004F230E"/>
    <w:rsid w:val="004F253D"/>
    <w:rsid w:val="004F264F"/>
    <w:rsid w:val="004F2B8D"/>
    <w:rsid w:val="004F2F9C"/>
    <w:rsid w:val="004F348D"/>
    <w:rsid w:val="004F37BC"/>
    <w:rsid w:val="004F3823"/>
    <w:rsid w:val="004F38B0"/>
    <w:rsid w:val="004F38D3"/>
    <w:rsid w:val="004F3B01"/>
    <w:rsid w:val="004F3B80"/>
    <w:rsid w:val="004F3C15"/>
    <w:rsid w:val="004F4531"/>
    <w:rsid w:val="004F467F"/>
    <w:rsid w:val="004F484D"/>
    <w:rsid w:val="004F49B1"/>
    <w:rsid w:val="004F4F0C"/>
    <w:rsid w:val="004F4F5D"/>
    <w:rsid w:val="004F508E"/>
    <w:rsid w:val="004F5213"/>
    <w:rsid w:val="004F5D07"/>
    <w:rsid w:val="004F5F2E"/>
    <w:rsid w:val="004F62CA"/>
    <w:rsid w:val="004F6357"/>
    <w:rsid w:val="004F6604"/>
    <w:rsid w:val="004F68C1"/>
    <w:rsid w:val="004F712D"/>
    <w:rsid w:val="004F7391"/>
    <w:rsid w:val="004F74BA"/>
    <w:rsid w:val="004F7A56"/>
    <w:rsid w:val="004F7B85"/>
    <w:rsid w:val="004F7B9B"/>
    <w:rsid w:val="004F7C81"/>
    <w:rsid w:val="004F7E25"/>
    <w:rsid w:val="004F7EB1"/>
    <w:rsid w:val="0050030F"/>
    <w:rsid w:val="00500346"/>
    <w:rsid w:val="00500628"/>
    <w:rsid w:val="00500934"/>
    <w:rsid w:val="00500AD2"/>
    <w:rsid w:val="00500B89"/>
    <w:rsid w:val="00500BE1"/>
    <w:rsid w:val="0050105B"/>
    <w:rsid w:val="00501060"/>
    <w:rsid w:val="005017B0"/>
    <w:rsid w:val="00501928"/>
    <w:rsid w:val="00502323"/>
    <w:rsid w:val="005029D3"/>
    <w:rsid w:val="00502AE8"/>
    <w:rsid w:val="00502CF7"/>
    <w:rsid w:val="005035CA"/>
    <w:rsid w:val="005038E5"/>
    <w:rsid w:val="00503D60"/>
    <w:rsid w:val="00504049"/>
    <w:rsid w:val="005041E7"/>
    <w:rsid w:val="00504331"/>
    <w:rsid w:val="0050463C"/>
    <w:rsid w:val="00504723"/>
    <w:rsid w:val="00504AA8"/>
    <w:rsid w:val="00504F4E"/>
    <w:rsid w:val="005051CF"/>
    <w:rsid w:val="0050529F"/>
    <w:rsid w:val="005053E6"/>
    <w:rsid w:val="005055A1"/>
    <w:rsid w:val="00505869"/>
    <w:rsid w:val="005058CC"/>
    <w:rsid w:val="00505DBA"/>
    <w:rsid w:val="00505FDA"/>
    <w:rsid w:val="00506383"/>
    <w:rsid w:val="0050648F"/>
    <w:rsid w:val="0050687E"/>
    <w:rsid w:val="00506A47"/>
    <w:rsid w:val="005073CB"/>
    <w:rsid w:val="005078C7"/>
    <w:rsid w:val="00507919"/>
    <w:rsid w:val="00507EE7"/>
    <w:rsid w:val="00510BCB"/>
    <w:rsid w:val="00511148"/>
    <w:rsid w:val="005111A2"/>
    <w:rsid w:val="00511B60"/>
    <w:rsid w:val="00511D98"/>
    <w:rsid w:val="00511F9B"/>
    <w:rsid w:val="005120C0"/>
    <w:rsid w:val="00512133"/>
    <w:rsid w:val="005121B3"/>
    <w:rsid w:val="00512207"/>
    <w:rsid w:val="005126E1"/>
    <w:rsid w:val="00512AD0"/>
    <w:rsid w:val="00512B2B"/>
    <w:rsid w:val="00512BA5"/>
    <w:rsid w:val="00512EA2"/>
    <w:rsid w:val="00512EFE"/>
    <w:rsid w:val="005132B2"/>
    <w:rsid w:val="0051380D"/>
    <w:rsid w:val="00513D47"/>
    <w:rsid w:val="005142CA"/>
    <w:rsid w:val="00514779"/>
    <w:rsid w:val="00514AE6"/>
    <w:rsid w:val="00514B82"/>
    <w:rsid w:val="00514B99"/>
    <w:rsid w:val="0051507D"/>
    <w:rsid w:val="00515D00"/>
    <w:rsid w:val="00515F3F"/>
    <w:rsid w:val="00515F65"/>
    <w:rsid w:val="005163EB"/>
    <w:rsid w:val="00516480"/>
    <w:rsid w:val="00516550"/>
    <w:rsid w:val="00516A90"/>
    <w:rsid w:val="00516AB1"/>
    <w:rsid w:val="005171DC"/>
    <w:rsid w:val="00517567"/>
    <w:rsid w:val="005177DA"/>
    <w:rsid w:val="00517F6E"/>
    <w:rsid w:val="00520002"/>
    <w:rsid w:val="005200AE"/>
    <w:rsid w:val="0052018C"/>
    <w:rsid w:val="00520752"/>
    <w:rsid w:val="00520AF7"/>
    <w:rsid w:val="00520AFE"/>
    <w:rsid w:val="00520CDB"/>
    <w:rsid w:val="00520EC1"/>
    <w:rsid w:val="00521257"/>
    <w:rsid w:val="005215B9"/>
    <w:rsid w:val="0052165F"/>
    <w:rsid w:val="00521933"/>
    <w:rsid w:val="00522066"/>
    <w:rsid w:val="005224B7"/>
    <w:rsid w:val="00522518"/>
    <w:rsid w:val="00522576"/>
    <w:rsid w:val="0052259C"/>
    <w:rsid w:val="005225B3"/>
    <w:rsid w:val="005226D0"/>
    <w:rsid w:val="00522A1C"/>
    <w:rsid w:val="00522C08"/>
    <w:rsid w:val="00522E1B"/>
    <w:rsid w:val="00522FC1"/>
    <w:rsid w:val="005230BD"/>
    <w:rsid w:val="00523302"/>
    <w:rsid w:val="005233B5"/>
    <w:rsid w:val="00523593"/>
    <w:rsid w:val="00523832"/>
    <w:rsid w:val="0052393E"/>
    <w:rsid w:val="00523F4E"/>
    <w:rsid w:val="00523F92"/>
    <w:rsid w:val="0052413C"/>
    <w:rsid w:val="00524429"/>
    <w:rsid w:val="00524728"/>
    <w:rsid w:val="0052487B"/>
    <w:rsid w:val="00524896"/>
    <w:rsid w:val="00524A04"/>
    <w:rsid w:val="00524CC5"/>
    <w:rsid w:val="00524D6A"/>
    <w:rsid w:val="00524E16"/>
    <w:rsid w:val="0052510F"/>
    <w:rsid w:val="0052598B"/>
    <w:rsid w:val="00525C5F"/>
    <w:rsid w:val="00525D3D"/>
    <w:rsid w:val="00525D95"/>
    <w:rsid w:val="00525EA8"/>
    <w:rsid w:val="0052601E"/>
    <w:rsid w:val="005263E0"/>
    <w:rsid w:val="0052640B"/>
    <w:rsid w:val="0052712F"/>
    <w:rsid w:val="00527218"/>
    <w:rsid w:val="00527285"/>
    <w:rsid w:val="005301B7"/>
    <w:rsid w:val="005305A1"/>
    <w:rsid w:val="005305AF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D65"/>
    <w:rsid w:val="005321C9"/>
    <w:rsid w:val="00532260"/>
    <w:rsid w:val="005325AD"/>
    <w:rsid w:val="005330BD"/>
    <w:rsid w:val="00533195"/>
    <w:rsid w:val="00533B62"/>
    <w:rsid w:val="00533D9A"/>
    <w:rsid w:val="00533FA7"/>
    <w:rsid w:val="00534058"/>
    <w:rsid w:val="005341EE"/>
    <w:rsid w:val="0053422E"/>
    <w:rsid w:val="005345A3"/>
    <w:rsid w:val="00534769"/>
    <w:rsid w:val="00534798"/>
    <w:rsid w:val="00534830"/>
    <w:rsid w:val="005348E9"/>
    <w:rsid w:val="00534903"/>
    <w:rsid w:val="0053492E"/>
    <w:rsid w:val="00534B31"/>
    <w:rsid w:val="00534C6C"/>
    <w:rsid w:val="00534E65"/>
    <w:rsid w:val="00534EB7"/>
    <w:rsid w:val="00534FED"/>
    <w:rsid w:val="0053510C"/>
    <w:rsid w:val="00535174"/>
    <w:rsid w:val="005351FD"/>
    <w:rsid w:val="00535738"/>
    <w:rsid w:val="00535AC4"/>
    <w:rsid w:val="00535E1A"/>
    <w:rsid w:val="005363CD"/>
    <w:rsid w:val="0053688B"/>
    <w:rsid w:val="00536918"/>
    <w:rsid w:val="00536E51"/>
    <w:rsid w:val="00536F21"/>
    <w:rsid w:val="00536FAE"/>
    <w:rsid w:val="00537101"/>
    <w:rsid w:val="00537145"/>
    <w:rsid w:val="005371EF"/>
    <w:rsid w:val="00537454"/>
    <w:rsid w:val="005375F1"/>
    <w:rsid w:val="00537690"/>
    <w:rsid w:val="00537AFD"/>
    <w:rsid w:val="00537ED2"/>
    <w:rsid w:val="00537F97"/>
    <w:rsid w:val="005405FD"/>
    <w:rsid w:val="00540706"/>
    <w:rsid w:val="00540778"/>
    <w:rsid w:val="0054080D"/>
    <w:rsid w:val="00540AF3"/>
    <w:rsid w:val="00540D94"/>
    <w:rsid w:val="00540EE8"/>
    <w:rsid w:val="005414AF"/>
    <w:rsid w:val="005414B9"/>
    <w:rsid w:val="005415EF"/>
    <w:rsid w:val="00541700"/>
    <w:rsid w:val="00541848"/>
    <w:rsid w:val="005418DA"/>
    <w:rsid w:val="00541928"/>
    <w:rsid w:val="00541DDC"/>
    <w:rsid w:val="00542330"/>
    <w:rsid w:val="0054234C"/>
    <w:rsid w:val="005424A5"/>
    <w:rsid w:val="00542677"/>
    <w:rsid w:val="0054276D"/>
    <w:rsid w:val="005427D9"/>
    <w:rsid w:val="005427DE"/>
    <w:rsid w:val="00542993"/>
    <w:rsid w:val="00542C43"/>
    <w:rsid w:val="00542D37"/>
    <w:rsid w:val="00542EDC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3FBD"/>
    <w:rsid w:val="00544043"/>
    <w:rsid w:val="0054433C"/>
    <w:rsid w:val="005448BB"/>
    <w:rsid w:val="00544943"/>
    <w:rsid w:val="00544B6A"/>
    <w:rsid w:val="00544DBF"/>
    <w:rsid w:val="00544DD2"/>
    <w:rsid w:val="00544E9A"/>
    <w:rsid w:val="005457B8"/>
    <w:rsid w:val="0054599E"/>
    <w:rsid w:val="005459FB"/>
    <w:rsid w:val="00545A01"/>
    <w:rsid w:val="00545A3B"/>
    <w:rsid w:val="00545CB0"/>
    <w:rsid w:val="00545CDD"/>
    <w:rsid w:val="00545FA2"/>
    <w:rsid w:val="005460B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BD5"/>
    <w:rsid w:val="00547E36"/>
    <w:rsid w:val="00547F47"/>
    <w:rsid w:val="00550020"/>
    <w:rsid w:val="005500C4"/>
    <w:rsid w:val="00550317"/>
    <w:rsid w:val="0055081A"/>
    <w:rsid w:val="0055086C"/>
    <w:rsid w:val="0055087B"/>
    <w:rsid w:val="00550AB6"/>
    <w:rsid w:val="00550EAA"/>
    <w:rsid w:val="005510CB"/>
    <w:rsid w:val="00551145"/>
    <w:rsid w:val="00551269"/>
    <w:rsid w:val="00551281"/>
    <w:rsid w:val="005513FE"/>
    <w:rsid w:val="0055142F"/>
    <w:rsid w:val="00551494"/>
    <w:rsid w:val="005519C4"/>
    <w:rsid w:val="00551CF5"/>
    <w:rsid w:val="00551F84"/>
    <w:rsid w:val="005528DF"/>
    <w:rsid w:val="00552C6E"/>
    <w:rsid w:val="00552E8B"/>
    <w:rsid w:val="00552F90"/>
    <w:rsid w:val="0055308F"/>
    <w:rsid w:val="0055327F"/>
    <w:rsid w:val="00553570"/>
    <w:rsid w:val="00553590"/>
    <w:rsid w:val="00553A26"/>
    <w:rsid w:val="00553B66"/>
    <w:rsid w:val="00553E2F"/>
    <w:rsid w:val="00553F6D"/>
    <w:rsid w:val="0055425D"/>
    <w:rsid w:val="00554628"/>
    <w:rsid w:val="005549C0"/>
    <w:rsid w:val="00555111"/>
    <w:rsid w:val="00555454"/>
    <w:rsid w:val="0055560B"/>
    <w:rsid w:val="00555674"/>
    <w:rsid w:val="0055568B"/>
    <w:rsid w:val="0055594E"/>
    <w:rsid w:val="00555C15"/>
    <w:rsid w:val="00555D5B"/>
    <w:rsid w:val="00555EE1"/>
    <w:rsid w:val="00556345"/>
    <w:rsid w:val="0055656A"/>
    <w:rsid w:val="005566EA"/>
    <w:rsid w:val="00556857"/>
    <w:rsid w:val="00556F3D"/>
    <w:rsid w:val="00557056"/>
    <w:rsid w:val="0055766A"/>
    <w:rsid w:val="00557D19"/>
    <w:rsid w:val="00557DFE"/>
    <w:rsid w:val="00557E08"/>
    <w:rsid w:val="00557FCA"/>
    <w:rsid w:val="005604EE"/>
    <w:rsid w:val="00560874"/>
    <w:rsid w:val="0056096C"/>
    <w:rsid w:val="00560B47"/>
    <w:rsid w:val="00560E76"/>
    <w:rsid w:val="005613A5"/>
    <w:rsid w:val="005615D3"/>
    <w:rsid w:val="005617ED"/>
    <w:rsid w:val="005618F5"/>
    <w:rsid w:val="005619A6"/>
    <w:rsid w:val="005619E2"/>
    <w:rsid w:val="00561ACF"/>
    <w:rsid w:val="0056211B"/>
    <w:rsid w:val="00562166"/>
    <w:rsid w:val="0056219D"/>
    <w:rsid w:val="005622C4"/>
    <w:rsid w:val="00562729"/>
    <w:rsid w:val="00562CA3"/>
    <w:rsid w:val="0056331B"/>
    <w:rsid w:val="00563525"/>
    <w:rsid w:val="005636BC"/>
    <w:rsid w:val="00563960"/>
    <w:rsid w:val="00563BAE"/>
    <w:rsid w:val="00563BB5"/>
    <w:rsid w:val="00563F80"/>
    <w:rsid w:val="0056431F"/>
    <w:rsid w:val="0056488A"/>
    <w:rsid w:val="00564C8E"/>
    <w:rsid w:val="00564E9E"/>
    <w:rsid w:val="00565469"/>
    <w:rsid w:val="005654C0"/>
    <w:rsid w:val="005659BD"/>
    <w:rsid w:val="00565CD9"/>
    <w:rsid w:val="0056606E"/>
    <w:rsid w:val="00566092"/>
    <w:rsid w:val="005661F3"/>
    <w:rsid w:val="00566563"/>
    <w:rsid w:val="005665A4"/>
    <w:rsid w:val="00566A31"/>
    <w:rsid w:val="00566A5A"/>
    <w:rsid w:val="00566D94"/>
    <w:rsid w:val="005670D4"/>
    <w:rsid w:val="00567137"/>
    <w:rsid w:val="005672C9"/>
    <w:rsid w:val="005674A8"/>
    <w:rsid w:val="0056753A"/>
    <w:rsid w:val="00567998"/>
    <w:rsid w:val="00567D06"/>
    <w:rsid w:val="00567F97"/>
    <w:rsid w:val="005700EA"/>
    <w:rsid w:val="005703CC"/>
    <w:rsid w:val="005704E1"/>
    <w:rsid w:val="005707DD"/>
    <w:rsid w:val="005709E0"/>
    <w:rsid w:val="00570AD2"/>
    <w:rsid w:val="00570E1D"/>
    <w:rsid w:val="00570F60"/>
    <w:rsid w:val="00571315"/>
    <w:rsid w:val="00571710"/>
    <w:rsid w:val="00571791"/>
    <w:rsid w:val="00571C98"/>
    <w:rsid w:val="0057213F"/>
    <w:rsid w:val="005729C5"/>
    <w:rsid w:val="00572EC4"/>
    <w:rsid w:val="00573152"/>
    <w:rsid w:val="00573398"/>
    <w:rsid w:val="00573468"/>
    <w:rsid w:val="005735A4"/>
    <w:rsid w:val="00573C9A"/>
    <w:rsid w:val="00573FF2"/>
    <w:rsid w:val="005741F2"/>
    <w:rsid w:val="005742E6"/>
    <w:rsid w:val="00574532"/>
    <w:rsid w:val="00574611"/>
    <w:rsid w:val="0057472A"/>
    <w:rsid w:val="0057472E"/>
    <w:rsid w:val="00575000"/>
    <w:rsid w:val="00575241"/>
    <w:rsid w:val="005753A8"/>
    <w:rsid w:val="005754C2"/>
    <w:rsid w:val="005754FE"/>
    <w:rsid w:val="00575DFF"/>
    <w:rsid w:val="00575E5B"/>
    <w:rsid w:val="00575E66"/>
    <w:rsid w:val="00575E9D"/>
    <w:rsid w:val="00575EB2"/>
    <w:rsid w:val="00575EC0"/>
    <w:rsid w:val="00575F3E"/>
    <w:rsid w:val="00575F73"/>
    <w:rsid w:val="00576766"/>
    <w:rsid w:val="00576A12"/>
    <w:rsid w:val="00576A38"/>
    <w:rsid w:val="00576F6B"/>
    <w:rsid w:val="00577034"/>
    <w:rsid w:val="005771A7"/>
    <w:rsid w:val="005774B7"/>
    <w:rsid w:val="00577664"/>
    <w:rsid w:val="00577A09"/>
    <w:rsid w:val="00577A14"/>
    <w:rsid w:val="00577B01"/>
    <w:rsid w:val="00577B93"/>
    <w:rsid w:val="00577DF9"/>
    <w:rsid w:val="0058001F"/>
    <w:rsid w:val="0058005A"/>
    <w:rsid w:val="00580393"/>
    <w:rsid w:val="00580419"/>
    <w:rsid w:val="00580562"/>
    <w:rsid w:val="0058073E"/>
    <w:rsid w:val="00580756"/>
    <w:rsid w:val="0058086C"/>
    <w:rsid w:val="005808F8"/>
    <w:rsid w:val="00580956"/>
    <w:rsid w:val="00580CC3"/>
    <w:rsid w:val="00580CC6"/>
    <w:rsid w:val="00580ECC"/>
    <w:rsid w:val="00580F58"/>
    <w:rsid w:val="00580F82"/>
    <w:rsid w:val="0058145F"/>
    <w:rsid w:val="0058150D"/>
    <w:rsid w:val="0058184A"/>
    <w:rsid w:val="00581882"/>
    <w:rsid w:val="00581950"/>
    <w:rsid w:val="00581955"/>
    <w:rsid w:val="00581A0F"/>
    <w:rsid w:val="00581B0E"/>
    <w:rsid w:val="00581C09"/>
    <w:rsid w:val="00581C32"/>
    <w:rsid w:val="00581D83"/>
    <w:rsid w:val="005820CC"/>
    <w:rsid w:val="00582348"/>
    <w:rsid w:val="005825C2"/>
    <w:rsid w:val="00583189"/>
    <w:rsid w:val="0058367E"/>
    <w:rsid w:val="005837D7"/>
    <w:rsid w:val="005838B6"/>
    <w:rsid w:val="005838E0"/>
    <w:rsid w:val="00583AD9"/>
    <w:rsid w:val="00583D81"/>
    <w:rsid w:val="00583E5B"/>
    <w:rsid w:val="0058472E"/>
    <w:rsid w:val="00584792"/>
    <w:rsid w:val="00584968"/>
    <w:rsid w:val="00584C6D"/>
    <w:rsid w:val="00584F8D"/>
    <w:rsid w:val="0058518E"/>
    <w:rsid w:val="005855FE"/>
    <w:rsid w:val="00585679"/>
    <w:rsid w:val="005857AC"/>
    <w:rsid w:val="00586088"/>
    <w:rsid w:val="005860A5"/>
    <w:rsid w:val="00586110"/>
    <w:rsid w:val="005863E2"/>
    <w:rsid w:val="00586916"/>
    <w:rsid w:val="0058694E"/>
    <w:rsid w:val="00586E4D"/>
    <w:rsid w:val="00586F66"/>
    <w:rsid w:val="00586FB7"/>
    <w:rsid w:val="00586FE2"/>
    <w:rsid w:val="0058730E"/>
    <w:rsid w:val="0058741D"/>
    <w:rsid w:val="00587943"/>
    <w:rsid w:val="00587A51"/>
    <w:rsid w:val="00587AEF"/>
    <w:rsid w:val="00590213"/>
    <w:rsid w:val="005902E5"/>
    <w:rsid w:val="00590676"/>
    <w:rsid w:val="005906D6"/>
    <w:rsid w:val="0059095F"/>
    <w:rsid w:val="00590E57"/>
    <w:rsid w:val="005911E6"/>
    <w:rsid w:val="005912F2"/>
    <w:rsid w:val="00591625"/>
    <w:rsid w:val="00591E63"/>
    <w:rsid w:val="00591FC7"/>
    <w:rsid w:val="005921A6"/>
    <w:rsid w:val="0059261E"/>
    <w:rsid w:val="005926A7"/>
    <w:rsid w:val="00592715"/>
    <w:rsid w:val="00592774"/>
    <w:rsid w:val="00592B71"/>
    <w:rsid w:val="00592DEB"/>
    <w:rsid w:val="00592F92"/>
    <w:rsid w:val="00593002"/>
    <w:rsid w:val="005930CA"/>
    <w:rsid w:val="005933D2"/>
    <w:rsid w:val="00593421"/>
    <w:rsid w:val="0059346C"/>
    <w:rsid w:val="0059380B"/>
    <w:rsid w:val="005939F9"/>
    <w:rsid w:val="00593B64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A7B"/>
    <w:rsid w:val="00594B3C"/>
    <w:rsid w:val="00594C5D"/>
    <w:rsid w:val="00594DD6"/>
    <w:rsid w:val="0059524F"/>
    <w:rsid w:val="00595354"/>
    <w:rsid w:val="00595389"/>
    <w:rsid w:val="005956A6"/>
    <w:rsid w:val="005956EC"/>
    <w:rsid w:val="00595831"/>
    <w:rsid w:val="00595A78"/>
    <w:rsid w:val="0059621A"/>
    <w:rsid w:val="005964A7"/>
    <w:rsid w:val="00596934"/>
    <w:rsid w:val="00596A21"/>
    <w:rsid w:val="005971D1"/>
    <w:rsid w:val="005972E0"/>
    <w:rsid w:val="005974E2"/>
    <w:rsid w:val="00597D93"/>
    <w:rsid w:val="00597F53"/>
    <w:rsid w:val="005A04B7"/>
    <w:rsid w:val="005A04DF"/>
    <w:rsid w:val="005A04F3"/>
    <w:rsid w:val="005A06AD"/>
    <w:rsid w:val="005A0796"/>
    <w:rsid w:val="005A07A7"/>
    <w:rsid w:val="005A0B91"/>
    <w:rsid w:val="005A0C39"/>
    <w:rsid w:val="005A11AD"/>
    <w:rsid w:val="005A11CF"/>
    <w:rsid w:val="005A130B"/>
    <w:rsid w:val="005A1374"/>
    <w:rsid w:val="005A1437"/>
    <w:rsid w:val="005A19E0"/>
    <w:rsid w:val="005A1E6F"/>
    <w:rsid w:val="005A22BE"/>
    <w:rsid w:val="005A23C7"/>
    <w:rsid w:val="005A23E6"/>
    <w:rsid w:val="005A24A3"/>
    <w:rsid w:val="005A26D1"/>
    <w:rsid w:val="005A2C18"/>
    <w:rsid w:val="005A2FB2"/>
    <w:rsid w:val="005A3015"/>
    <w:rsid w:val="005A3356"/>
    <w:rsid w:val="005A356F"/>
    <w:rsid w:val="005A3905"/>
    <w:rsid w:val="005A3C35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F68"/>
    <w:rsid w:val="005A516B"/>
    <w:rsid w:val="005A53AA"/>
    <w:rsid w:val="005A5437"/>
    <w:rsid w:val="005A54F2"/>
    <w:rsid w:val="005A5568"/>
    <w:rsid w:val="005A55F8"/>
    <w:rsid w:val="005A56E2"/>
    <w:rsid w:val="005A5BEE"/>
    <w:rsid w:val="005A5E86"/>
    <w:rsid w:val="005A5FF9"/>
    <w:rsid w:val="005A615C"/>
    <w:rsid w:val="005A6206"/>
    <w:rsid w:val="005A6243"/>
    <w:rsid w:val="005A632B"/>
    <w:rsid w:val="005A6594"/>
    <w:rsid w:val="005A687E"/>
    <w:rsid w:val="005A6C17"/>
    <w:rsid w:val="005A6CB7"/>
    <w:rsid w:val="005A6F24"/>
    <w:rsid w:val="005A7011"/>
    <w:rsid w:val="005A7411"/>
    <w:rsid w:val="005A74C2"/>
    <w:rsid w:val="005A7659"/>
    <w:rsid w:val="005A77B7"/>
    <w:rsid w:val="005A7A0E"/>
    <w:rsid w:val="005A7E0B"/>
    <w:rsid w:val="005A7F0C"/>
    <w:rsid w:val="005A7F7A"/>
    <w:rsid w:val="005B0049"/>
    <w:rsid w:val="005B0061"/>
    <w:rsid w:val="005B0067"/>
    <w:rsid w:val="005B0202"/>
    <w:rsid w:val="005B0CBC"/>
    <w:rsid w:val="005B0E68"/>
    <w:rsid w:val="005B1505"/>
    <w:rsid w:val="005B157F"/>
    <w:rsid w:val="005B15EE"/>
    <w:rsid w:val="005B1653"/>
    <w:rsid w:val="005B17A9"/>
    <w:rsid w:val="005B19C4"/>
    <w:rsid w:val="005B1DF1"/>
    <w:rsid w:val="005B273E"/>
    <w:rsid w:val="005B2A98"/>
    <w:rsid w:val="005B2E0D"/>
    <w:rsid w:val="005B2E66"/>
    <w:rsid w:val="005B3158"/>
    <w:rsid w:val="005B352B"/>
    <w:rsid w:val="005B3609"/>
    <w:rsid w:val="005B3770"/>
    <w:rsid w:val="005B3BD0"/>
    <w:rsid w:val="005B3D5F"/>
    <w:rsid w:val="005B4121"/>
    <w:rsid w:val="005B41E3"/>
    <w:rsid w:val="005B4286"/>
    <w:rsid w:val="005B44B0"/>
    <w:rsid w:val="005B468E"/>
    <w:rsid w:val="005B557D"/>
    <w:rsid w:val="005B55BD"/>
    <w:rsid w:val="005B5BFD"/>
    <w:rsid w:val="005B5FD0"/>
    <w:rsid w:val="005B62B4"/>
    <w:rsid w:val="005B6431"/>
    <w:rsid w:val="005B6594"/>
    <w:rsid w:val="005B68A8"/>
    <w:rsid w:val="005B6A54"/>
    <w:rsid w:val="005B6DCF"/>
    <w:rsid w:val="005B6F5D"/>
    <w:rsid w:val="005B71B7"/>
    <w:rsid w:val="005B73B8"/>
    <w:rsid w:val="005B755C"/>
    <w:rsid w:val="005B7762"/>
    <w:rsid w:val="005B790F"/>
    <w:rsid w:val="005B7A57"/>
    <w:rsid w:val="005B7B9C"/>
    <w:rsid w:val="005B7BBA"/>
    <w:rsid w:val="005B7CE5"/>
    <w:rsid w:val="005C064F"/>
    <w:rsid w:val="005C09E4"/>
    <w:rsid w:val="005C0AD2"/>
    <w:rsid w:val="005C0BCB"/>
    <w:rsid w:val="005C0C48"/>
    <w:rsid w:val="005C0E37"/>
    <w:rsid w:val="005C12FE"/>
    <w:rsid w:val="005C159F"/>
    <w:rsid w:val="005C15FF"/>
    <w:rsid w:val="005C182D"/>
    <w:rsid w:val="005C1921"/>
    <w:rsid w:val="005C22C1"/>
    <w:rsid w:val="005C22ED"/>
    <w:rsid w:val="005C2385"/>
    <w:rsid w:val="005C24F7"/>
    <w:rsid w:val="005C29F9"/>
    <w:rsid w:val="005C2D5A"/>
    <w:rsid w:val="005C3011"/>
    <w:rsid w:val="005C3476"/>
    <w:rsid w:val="005C3481"/>
    <w:rsid w:val="005C3AC2"/>
    <w:rsid w:val="005C3ED0"/>
    <w:rsid w:val="005C405E"/>
    <w:rsid w:val="005C4186"/>
    <w:rsid w:val="005C418F"/>
    <w:rsid w:val="005C4256"/>
    <w:rsid w:val="005C43EB"/>
    <w:rsid w:val="005C477C"/>
    <w:rsid w:val="005C4CB2"/>
    <w:rsid w:val="005C503A"/>
    <w:rsid w:val="005C51E3"/>
    <w:rsid w:val="005C523F"/>
    <w:rsid w:val="005C52B8"/>
    <w:rsid w:val="005C567F"/>
    <w:rsid w:val="005C5877"/>
    <w:rsid w:val="005C5AB2"/>
    <w:rsid w:val="005C5ADD"/>
    <w:rsid w:val="005C6095"/>
    <w:rsid w:val="005C60A0"/>
    <w:rsid w:val="005C64FD"/>
    <w:rsid w:val="005C6CE8"/>
    <w:rsid w:val="005C736F"/>
    <w:rsid w:val="005C77D4"/>
    <w:rsid w:val="005C7ABE"/>
    <w:rsid w:val="005C7DCA"/>
    <w:rsid w:val="005D0478"/>
    <w:rsid w:val="005D0725"/>
    <w:rsid w:val="005D07B2"/>
    <w:rsid w:val="005D0B8F"/>
    <w:rsid w:val="005D0DF8"/>
    <w:rsid w:val="005D1409"/>
    <w:rsid w:val="005D1A10"/>
    <w:rsid w:val="005D1D21"/>
    <w:rsid w:val="005D24E4"/>
    <w:rsid w:val="005D27D7"/>
    <w:rsid w:val="005D28A3"/>
    <w:rsid w:val="005D2B4A"/>
    <w:rsid w:val="005D344E"/>
    <w:rsid w:val="005D34FB"/>
    <w:rsid w:val="005D3B60"/>
    <w:rsid w:val="005D427E"/>
    <w:rsid w:val="005D42C3"/>
    <w:rsid w:val="005D4411"/>
    <w:rsid w:val="005D4459"/>
    <w:rsid w:val="005D44D4"/>
    <w:rsid w:val="005D4510"/>
    <w:rsid w:val="005D493B"/>
    <w:rsid w:val="005D5384"/>
    <w:rsid w:val="005D5561"/>
    <w:rsid w:val="005D56DF"/>
    <w:rsid w:val="005D5A5E"/>
    <w:rsid w:val="005D5B94"/>
    <w:rsid w:val="005D5C6B"/>
    <w:rsid w:val="005D5DA1"/>
    <w:rsid w:val="005D5F26"/>
    <w:rsid w:val="005D5FD6"/>
    <w:rsid w:val="005D61A2"/>
    <w:rsid w:val="005D64A3"/>
    <w:rsid w:val="005D6606"/>
    <w:rsid w:val="005D6918"/>
    <w:rsid w:val="005D6BF5"/>
    <w:rsid w:val="005D72D8"/>
    <w:rsid w:val="005D7386"/>
    <w:rsid w:val="005D79A6"/>
    <w:rsid w:val="005D7CC7"/>
    <w:rsid w:val="005E0703"/>
    <w:rsid w:val="005E079A"/>
    <w:rsid w:val="005E0AB9"/>
    <w:rsid w:val="005E0B98"/>
    <w:rsid w:val="005E0EDC"/>
    <w:rsid w:val="005E0F48"/>
    <w:rsid w:val="005E104A"/>
    <w:rsid w:val="005E121C"/>
    <w:rsid w:val="005E1376"/>
    <w:rsid w:val="005E164E"/>
    <w:rsid w:val="005E1923"/>
    <w:rsid w:val="005E1A8A"/>
    <w:rsid w:val="005E1DC4"/>
    <w:rsid w:val="005E1F9F"/>
    <w:rsid w:val="005E204B"/>
    <w:rsid w:val="005E205D"/>
    <w:rsid w:val="005E211C"/>
    <w:rsid w:val="005E2692"/>
    <w:rsid w:val="005E27D5"/>
    <w:rsid w:val="005E2C5D"/>
    <w:rsid w:val="005E3047"/>
    <w:rsid w:val="005E324E"/>
    <w:rsid w:val="005E3671"/>
    <w:rsid w:val="005E3A94"/>
    <w:rsid w:val="005E3ACD"/>
    <w:rsid w:val="005E3B33"/>
    <w:rsid w:val="005E3B75"/>
    <w:rsid w:val="005E3CA1"/>
    <w:rsid w:val="005E3D47"/>
    <w:rsid w:val="005E3F88"/>
    <w:rsid w:val="005E3FE4"/>
    <w:rsid w:val="005E418B"/>
    <w:rsid w:val="005E4A90"/>
    <w:rsid w:val="005E4B39"/>
    <w:rsid w:val="005E4FB9"/>
    <w:rsid w:val="005E4FEB"/>
    <w:rsid w:val="005E536B"/>
    <w:rsid w:val="005E5C03"/>
    <w:rsid w:val="005E5D85"/>
    <w:rsid w:val="005E608B"/>
    <w:rsid w:val="005E6092"/>
    <w:rsid w:val="005E60B7"/>
    <w:rsid w:val="005E6437"/>
    <w:rsid w:val="005E64EF"/>
    <w:rsid w:val="005E6B64"/>
    <w:rsid w:val="005E6DCF"/>
    <w:rsid w:val="005E719B"/>
    <w:rsid w:val="005E7410"/>
    <w:rsid w:val="005E798E"/>
    <w:rsid w:val="005E79A2"/>
    <w:rsid w:val="005E7B2C"/>
    <w:rsid w:val="005F014D"/>
    <w:rsid w:val="005F03FB"/>
    <w:rsid w:val="005F0B3B"/>
    <w:rsid w:val="005F0B79"/>
    <w:rsid w:val="005F0C13"/>
    <w:rsid w:val="005F152A"/>
    <w:rsid w:val="005F153F"/>
    <w:rsid w:val="005F17FF"/>
    <w:rsid w:val="005F18CC"/>
    <w:rsid w:val="005F1AFB"/>
    <w:rsid w:val="005F1D60"/>
    <w:rsid w:val="005F1FD9"/>
    <w:rsid w:val="005F1FFC"/>
    <w:rsid w:val="005F2A91"/>
    <w:rsid w:val="005F2B7A"/>
    <w:rsid w:val="005F2CE4"/>
    <w:rsid w:val="005F34C5"/>
    <w:rsid w:val="005F3808"/>
    <w:rsid w:val="005F3A99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CA2"/>
    <w:rsid w:val="005F5D54"/>
    <w:rsid w:val="005F6005"/>
    <w:rsid w:val="005F62EF"/>
    <w:rsid w:val="005F6469"/>
    <w:rsid w:val="005F6666"/>
    <w:rsid w:val="005F695F"/>
    <w:rsid w:val="005F6A34"/>
    <w:rsid w:val="005F6A8B"/>
    <w:rsid w:val="005F6EB5"/>
    <w:rsid w:val="005F6FAB"/>
    <w:rsid w:val="005F6FF9"/>
    <w:rsid w:val="005F702A"/>
    <w:rsid w:val="005F71E5"/>
    <w:rsid w:val="005F74BD"/>
    <w:rsid w:val="005F74FC"/>
    <w:rsid w:val="005F7B9B"/>
    <w:rsid w:val="005F7B9F"/>
    <w:rsid w:val="006000B1"/>
    <w:rsid w:val="0060013C"/>
    <w:rsid w:val="006003CD"/>
    <w:rsid w:val="006009D4"/>
    <w:rsid w:val="00600CB2"/>
    <w:rsid w:val="00600FAA"/>
    <w:rsid w:val="00601184"/>
    <w:rsid w:val="00601516"/>
    <w:rsid w:val="006019E5"/>
    <w:rsid w:val="00601A21"/>
    <w:rsid w:val="00601A5A"/>
    <w:rsid w:val="00601E65"/>
    <w:rsid w:val="00601E73"/>
    <w:rsid w:val="006020D1"/>
    <w:rsid w:val="00602392"/>
    <w:rsid w:val="006026CF"/>
    <w:rsid w:val="00602990"/>
    <w:rsid w:val="00602AFE"/>
    <w:rsid w:val="00602D28"/>
    <w:rsid w:val="00602FB4"/>
    <w:rsid w:val="006034DD"/>
    <w:rsid w:val="00603727"/>
    <w:rsid w:val="006038D9"/>
    <w:rsid w:val="00603AC6"/>
    <w:rsid w:val="006040AC"/>
    <w:rsid w:val="006042D0"/>
    <w:rsid w:val="006045C4"/>
    <w:rsid w:val="00604CED"/>
    <w:rsid w:val="00604D13"/>
    <w:rsid w:val="00604DAE"/>
    <w:rsid w:val="00604DD7"/>
    <w:rsid w:val="00604DE7"/>
    <w:rsid w:val="00604F3A"/>
    <w:rsid w:val="00605102"/>
    <w:rsid w:val="0060546D"/>
    <w:rsid w:val="00605915"/>
    <w:rsid w:val="00605CFB"/>
    <w:rsid w:val="00605F29"/>
    <w:rsid w:val="006061A2"/>
    <w:rsid w:val="006067C6"/>
    <w:rsid w:val="006067F7"/>
    <w:rsid w:val="0060686B"/>
    <w:rsid w:val="00606B26"/>
    <w:rsid w:val="0060719B"/>
    <w:rsid w:val="00607228"/>
    <w:rsid w:val="006073E0"/>
    <w:rsid w:val="006073F7"/>
    <w:rsid w:val="006075DA"/>
    <w:rsid w:val="0060795A"/>
    <w:rsid w:val="00607B83"/>
    <w:rsid w:val="00607D96"/>
    <w:rsid w:val="00607DB5"/>
    <w:rsid w:val="00610074"/>
    <w:rsid w:val="006100F0"/>
    <w:rsid w:val="0061054A"/>
    <w:rsid w:val="00610657"/>
    <w:rsid w:val="00610728"/>
    <w:rsid w:val="00610B0B"/>
    <w:rsid w:val="00610B42"/>
    <w:rsid w:val="00610DAE"/>
    <w:rsid w:val="00610DE3"/>
    <w:rsid w:val="00611244"/>
    <w:rsid w:val="0061163B"/>
    <w:rsid w:val="00611BE7"/>
    <w:rsid w:val="00611CDA"/>
    <w:rsid w:val="00611EF3"/>
    <w:rsid w:val="00612077"/>
    <w:rsid w:val="00612159"/>
    <w:rsid w:val="006124BB"/>
    <w:rsid w:val="00612605"/>
    <w:rsid w:val="00612D6A"/>
    <w:rsid w:val="00612FEB"/>
    <w:rsid w:val="006130C0"/>
    <w:rsid w:val="00613528"/>
    <w:rsid w:val="00613B95"/>
    <w:rsid w:val="00614002"/>
    <w:rsid w:val="006141B5"/>
    <w:rsid w:val="006142A5"/>
    <w:rsid w:val="006145CB"/>
    <w:rsid w:val="00614885"/>
    <w:rsid w:val="00614DB2"/>
    <w:rsid w:val="00614DFC"/>
    <w:rsid w:val="00615537"/>
    <w:rsid w:val="00615549"/>
    <w:rsid w:val="00615680"/>
    <w:rsid w:val="00615804"/>
    <w:rsid w:val="0061594D"/>
    <w:rsid w:val="006159A7"/>
    <w:rsid w:val="00615A72"/>
    <w:rsid w:val="006160C4"/>
    <w:rsid w:val="00616326"/>
    <w:rsid w:val="00616688"/>
    <w:rsid w:val="006167C6"/>
    <w:rsid w:val="00616F5F"/>
    <w:rsid w:val="006174B2"/>
    <w:rsid w:val="00617B35"/>
    <w:rsid w:val="00617E1C"/>
    <w:rsid w:val="00620244"/>
    <w:rsid w:val="00620296"/>
    <w:rsid w:val="00620362"/>
    <w:rsid w:val="006208BB"/>
    <w:rsid w:val="00620955"/>
    <w:rsid w:val="00620A41"/>
    <w:rsid w:val="00620B4E"/>
    <w:rsid w:val="00620FB2"/>
    <w:rsid w:val="0062175B"/>
    <w:rsid w:val="00621855"/>
    <w:rsid w:val="00621B09"/>
    <w:rsid w:val="00621E72"/>
    <w:rsid w:val="00621EB1"/>
    <w:rsid w:val="00621EF2"/>
    <w:rsid w:val="0062211A"/>
    <w:rsid w:val="006223AE"/>
    <w:rsid w:val="00622784"/>
    <w:rsid w:val="00622818"/>
    <w:rsid w:val="00622AB5"/>
    <w:rsid w:val="00622F65"/>
    <w:rsid w:val="00623558"/>
    <w:rsid w:val="006235B5"/>
    <w:rsid w:val="0062372F"/>
    <w:rsid w:val="006239FC"/>
    <w:rsid w:val="00623C31"/>
    <w:rsid w:val="00623C46"/>
    <w:rsid w:val="006240A7"/>
    <w:rsid w:val="00624166"/>
    <w:rsid w:val="00624712"/>
    <w:rsid w:val="0062478D"/>
    <w:rsid w:val="00624ABB"/>
    <w:rsid w:val="00624DE0"/>
    <w:rsid w:val="0062502F"/>
    <w:rsid w:val="00625230"/>
    <w:rsid w:val="006252F0"/>
    <w:rsid w:val="00625398"/>
    <w:rsid w:val="006255E8"/>
    <w:rsid w:val="0062560F"/>
    <w:rsid w:val="00625668"/>
    <w:rsid w:val="006257B0"/>
    <w:rsid w:val="006257B7"/>
    <w:rsid w:val="006258EB"/>
    <w:rsid w:val="00625A64"/>
    <w:rsid w:val="00625CE3"/>
    <w:rsid w:val="00625E6F"/>
    <w:rsid w:val="00626416"/>
    <w:rsid w:val="006265F6"/>
    <w:rsid w:val="00626642"/>
    <w:rsid w:val="0062688D"/>
    <w:rsid w:val="00626C6E"/>
    <w:rsid w:val="00626C71"/>
    <w:rsid w:val="00626D94"/>
    <w:rsid w:val="006278E9"/>
    <w:rsid w:val="006279E2"/>
    <w:rsid w:val="00627A77"/>
    <w:rsid w:val="00627C90"/>
    <w:rsid w:val="00627E26"/>
    <w:rsid w:val="00627E2C"/>
    <w:rsid w:val="00627F38"/>
    <w:rsid w:val="006304F5"/>
    <w:rsid w:val="00630A46"/>
    <w:rsid w:val="00630AA0"/>
    <w:rsid w:val="006311B5"/>
    <w:rsid w:val="0063129D"/>
    <w:rsid w:val="006315B4"/>
    <w:rsid w:val="006318FA"/>
    <w:rsid w:val="00631908"/>
    <w:rsid w:val="00631C94"/>
    <w:rsid w:val="006324AE"/>
    <w:rsid w:val="0063262A"/>
    <w:rsid w:val="00632667"/>
    <w:rsid w:val="006327A9"/>
    <w:rsid w:val="006329CD"/>
    <w:rsid w:val="00632BE9"/>
    <w:rsid w:val="00632C9F"/>
    <w:rsid w:val="006332A9"/>
    <w:rsid w:val="006332AB"/>
    <w:rsid w:val="006333A9"/>
    <w:rsid w:val="00633423"/>
    <w:rsid w:val="00633A93"/>
    <w:rsid w:val="00634434"/>
    <w:rsid w:val="006346EF"/>
    <w:rsid w:val="00634DFD"/>
    <w:rsid w:val="00634F15"/>
    <w:rsid w:val="00635081"/>
    <w:rsid w:val="0063527B"/>
    <w:rsid w:val="006352A1"/>
    <w:rsid w:val="00635359"/>
    <w:rsid w:val="0063547C"/>
    <w:rsid w:val="006355E9"/>
    <w:rsid w:val="00635CBA"/>
    <w:rsid w:val="00635ECB"/>
    <w:rsid w:val="0063638D"/>
    <w:rsid w:val="006363BA"/>
    <w:rsid w:val="006368E0"/>
    <w:rsid w:val="00636C8E"/>
    <w:rsid w:val="00636DD8"/>
    <w:rsid w:val="00637516"/>
    <w:rsid w:val="006376CA"/>
    <w:rsid w:val="006377A6"/>
    <w:rsid w:val="006378D3"/>
    <w:rsid w:val="00637FC3"/>
    <w:rsid w:val="00640495"/>
    <w:rsid w:val="006404B4"/>
    <w:rsid w:val="00640BD1"/>
    <w:rsid w:val="00640CD3"/>
    <w:rsid w:val="0064106A"/>
    <w:rsid w:val="0064116C"/>
    <w:rsid w:val="0064131A"/>
    <w:rsid w:val="00641B82"/>
    <w:rsid w:val="00641F48"/>
    <w:rsid w:val="006425AA"/>
    <w:rsid w:val="00642AF4"/>
    <w:rsid w:val="006432AD"/>
    <w:rsid w:val="00643330"/>
    <w:rsid w:val="00643378"/>
    <w:rsid w:val="006435A9"/>
    <w:rsid w:val="0064397E"/>
    <w:rsid w:val="006439E2"/>
    <w:rsid w:val="00644054"/>
    <w:rsid w:val="00644656"/>
    <w:rsid w:val="0064491D"/>
    <w:rsid w:val="0064499B"/>
    <w:rsid w:val="00644A04"/>
    <w:rsid w:val="00644E0D"/>
    <w:rsid w:val="00644FA2"/>
    <w:rsid w:val="006450C5"/>
    <w:rsid w:val="00645531"/>
    <w:rsid w:val="006456F6"/>
    <w:rsid w:val="00645CE0"/>
    <w:rsid w:val="00646268"/>
    <w:rsid w:val="0064694E"/>
    <w:rsid w:val="0064697B"/>
    <w:rsid w:val="00646B91"/>
    <w:rsid w:val="00646C98"/>
    <w:rsid w:val="00646CB6"/>
    <w:rsid w:val="00646CB8"/>
    <w:rsid w:val="00647071"/>
    <w:rsid w:val="0064716E"/>
    <w:rsid w:val="00647195"/>
    <w:rsid w:val="0064734D"/>
    <w:rsid w:val="006473C4"/>
    <w:rsid w:val="006477C0"/>
    <w:rsid w:val="00647A0B"/>
    <w:rsid w:val="00647BAC"/>
    <w:rsid w:val="00647F4C"/>
    <w:rsid w:val="00650390"/>
    <w:rsid w:val="0065078A"/>
    <w:rsid w:val="00650873"/>
    <w:rsid w:val="00650AF8"/>
    <w:rsid w:val="006514F5"/>
    <w:rsid w:val="006517F7"/>
    <w:rsid w:val="00651D2C"/>
    <w:rsid w:val="00651E4F"/>
    <w:rsid w:val="0065205B"/>
    <w:rsid w:val="00652066"/>
    <w:rsid w:val="00652160"/>
    <w:rsid w:val="00652329"/>
    <w:rsid w:val="0065240A"/>
    <w:rsid w:val="00652727"/>
    <w:rsid w:val="00652854"/>
    <w:rsid w:val="0065293E"/>
    <w:rsid w:val="00652998"/>
    <w:rsid w:val="00653193"/>
    <w:rsid w:val="0065339D"/>
    <w:rsid w:val="006533AB"/>
    <w:rsid w:val="0065389D"/>
    <w:rsid w:val="006538D7"/>
    <w:rsid w:val="00653C4E"/>
    <w:rsid w:val="00654100"/>
    <w:rsid w:val="006544A3"/>
    <w:rsid w:val="006544EC"/>
    <w:rsid w:val="00654896"/>
    <w:rsid w:val="00654A8B"/>
    <w:rsid w:val="00654F23"/>
    <w:rsid w:val="0065505B"/>
    <w:rsid w:val="0065540B"/>
    <w:rsid w:val="006555C6"/>
    <w:rsid w:val="006556CA"/>
    <w:rsid w:val="00655E38"/>
    <w:rsid w:val="006562D4"/>
    <w:rsid w:val="00656348"/>
    <w:rsid w:val="00656872"/>
    <w:rsid w:val="00657115"/>
    <w:rsid w:val="00657572"/>
    <w:rsid w:val="006577EE"/>
    <w:rsid w:val="00657A7C"/>
    <w:rsid w:val="00657F55"/>
    <w:rsid w:val="006602D5"/>
    <w:rsid w:val="006607D1"/>
    <w:rsid w:val="006608E2"/>
    <w:rsid w:val="006609A2"/>
    <w:rsid w:val="006609BA"/>
    <w:rsid w:val="00660ACF"/>
    <w:rsid w:val="00660BB7"/>
    <w:rsid w:val="00660DB9"/>
    <w:rsid w:val="00660E00"/>
    <w:rsid w:val="006610CD"/>
    <w:rsid w:val="00661334"/>
    <w:rsid w:val="006613A8"/>
    <w:rsid w:val="0066177C"/>
    <w:rsid w:val="006617DE"/>
    <w:rsid w:val="00661D6D"/>
    <w:rsid w:val="00661EBE"/>
    <w:rsid w:val="00662676"/>
    <w:rsid w:val="006628B3"/>
    <w:rsid w:val="006629ED"/>
    <w:rsid w:val="00662BB5"/>
    <w:rsid w:val="00663559"/>
    <w:rsid w:val="006636D4"/>
    <w:rsid w:val="00663896"/>
    <w:rsid w:val="006638FA"/>
    <w:rsid w:val="00663F66"/>
    <w:rsid w:val="00664307"/>
    <w:rsid w:val="00664481"/>
    <w:rsid w:val="00664DB3"/>
    <w:rsid w:val="00664E92"/>
    <w:rsid w:val="0066542F"/>
    <w:rsid w:val="006654C2"/>
    <w:rsid w:val="006655D2"/>
    <w:rsid w:val="0066566C"/>
    <w:rsid w:val="00665A3D"/>
    <w:rsid w:val="00665B35"/>
    <w:rsid w:val="00665CC3"/>
    <w:rsid w:val="00665F70"/>
    <w:rsid w:val="006660D8"/>
    <w:rsid w:val="00666157"/>
    <w:rsid w:val="00666216"/>
    <w:rsid w:val="00666419"/>
    <w:rsid w:val="006664A8"/>
    <w:rsid w:val="00666734"/>
    <w:rsid w:val="00666B2C"/>
    <w:rsid w:val="00667096"/>
    <w:rsid w:val="006673C6"/>
    <w:rsid w:val="006679EA"/>
    <w:rsid w:val="00667AA5"/>
    <w:rsid w:val="00667FEB"/>
    <w:rsid w:val="00670032"/>
    <w:rsid w:val="0067004B"/>
    <w:rsid w:val="00670690"/>
    <w:rsid w:val="00671030"/>
    <w:rsid w:val="00671422"/>
    <w:rsid w:val="00671522"/>
    <w:rsid w:val="006717B5"/>
    <w:rsid w:val="006717CE"/>
    <w:rsid w:val="006717EA"/>
    <w:rsid w:val="006718F9"/>
    <w:rsid w:val="00671A40"/>
    <w:rsid w:val="00671BC3"/>
    <w:rsid w:val="00672287"/>
    <w:rsid w:val="00672429"/>
    <w:rsid w:val="006725BC"/>
    <w:rsid w:val="006728B7"/>
    <w:rsid w:val="00672972"/>
    <w:rsid w:val="0067326A"/>
    <w:rsid w:val="006732BA"/>
    <w:rsid w:val="00673359"/>
    <w:rsid w:val="006733E3"/>
    <w:rsid w:val="00673548"/>
    <w:rsid w:val="006737C8"/>
    <w:rsid w:val="006738FD"/>
    <w:rsid w:val="00674073"/>
    <w:rsid w:val="00674369"/>
    <w:rsid w:val="006743DE"/>
    <w:rsid w:val="006744E1"/>
    <w:rsid w:val="00674780"/>
    <w:rsid w:val="006747B5"/>
    <w:rsid w:val="006748F5"/>
    <w:rsid w:val="00674C57"/>
    <w:rsid w:val="00674CA8"/>
    <w:rsid w:val="00675539"/>
    <w:rsid w:val="00675997"/>
    <w:rsid w:val="00675D67"/>
    <w:rsid w:val="00676270"/>
    <w:rsid w:val="00676DC4"/>
    <w:rsid w:val="0067778F"/>
    <w:rsid w:val="006777F5"/>
    <w:rsid w:val="0067796F"/>
    <w:rsid w:val="00677C9B"/>
    <w:rsid w:val="00677D11"/>
    <w:rsid w:val="00680B90"/>
    <w:rsid w:val="0068135D"/>
    <w:rsid w:val="0068168F"/>
    <w:rsid w:val="0068169D"/>
    <w:rsid w:val="0068178F"/>
    <w:rsid w:val="00681798"/>
    <w:rsid w:val="00681C2D"/>
    <w:rsid w:val="00682014"/>
    <w:rsid w:val="006822CF"/>
    <w:rsid w:val="0068237E"/>
    <w:rsid w:val="00682A1B"/>
    <w:rsid w:val="00682AE3"/>
    <w:rsid w:val="00682C91"/>
    <w:rsid w:val="00682E14"/>
    <w:rsid w:val="00683023"/>
    <w:rsid w:val="00683276"/>
    <w:rsid w:val="006832EB"/>
    <w:rsid w:val="00683D1B"/>
    <w:rsid w:val="00683EFD"/>
    <w:rsid w:val="0068436B"/>
    <w:rsid w:val="00684661"/>
    <w:rsid w:val="00684A14"/>
    <w:rsid w:val="00684E5B"/>
    <w:rsid w:val="00684E9F"/>
    <w:rsid w:val="0068505B"/>
    <w:rsid w:val="0068531A"/>
    <w:rsid w:val="006853EE"/>
    <w:rsid w:val="00685444"/>
    <w:rsid w:val="006854AE"/>
    <w:rsid w:val="006854F6"/>
    <w:rsid w:val="0068558B"/>
    <w:rsid w:val="0068566E"/>
    <w:rsid w:val="00685682"/>
    <w:rsid w:val="006859A1"/>
    <w:rsid w:val="00685EC0"/>
    <w:rsid w:val="006862D1"/>
    <w:rsid w:val="006865F8"/>
    <w:rsid w:val="00686723"/>
    <w:rsid w:val="006869BE"/>
    <w:rsid w:val="00686CE1"/>
    <w:rsid w:val="00686FB5"/>
    <w:rsid w:val="00686FCA"/>
    <w:rsid w:val="00686FF5"/>
    <w:rsid w:val="00687083"/>
    <w:rsid w:val="00687415"/>
    <w:rsid w:val="0068741E"/>
    <w:rsid w:val="00687A88"/>
    <w:rsid w:val="00687D3D"/>
    <w:rsid w:val="00687D80"/>
    <w:rsid w:val="00687DBA"/>
    <w:rsid w:val="0069007E"/>
    <w:rsid w:val="00690256"/>
    <w:rsid w:val="00690545"/>
    <w:rsid w:val="006905A4"/>
    <w:rsid w:val="0069096E"/>
    <w:rsid w:val="00690986"/>
    <w:rsid w:val="00690CAB"/>
    <w:rsid w:val="006914A3"/>
    <w:rsid w:val="00691878"/>
    <w:rsid w:val="0069191A"/>
    <w:rsid w:val="006919BA"/>
    <w:rsid w:val="00691BD4"/>
    <w:rsid w:val="00691D71"/>
    <w:rsid w:val="00692036"/>
    <w:rsid w:val="00692566"/>
    <w:rsid w:val="00692699"/>
    <w:rsid w:val="006927BF"/>
    <w:rsid w:val="006928E1"/>
    <w:rsid w:val="006929CD"/>
    <w:rsid w:val="00692AA9"/>
    <w:rsid w:val="00692E07"/>
    <w:rsid w:val="00692E24"/>
    <w:rsid w:val="00692F94"/>
    <w:rsid w:val="00692FD9"/>
    <w:rsid w:val="00693014"/>
    <w:rsid w:val="0069313F"/>
    <w:rsid w:val="00693741"/>
    <w:rsid w:val="006937EC"/>
    <w:rsid w:val="00693829"/>
    <w:rsid w:val="00693A60"/>
    <w:rsid w:val="00693E8C"/>
    <w:rsid w:val="00693FB7"/>
    <w:rsid w:val="00693FCF"/>
    <w:rsid w:val="006942BD"/>
    <w:rsid w:val="00694374"/>
    <w:rsid w:val="006944F1"/>
    <w:rsid w:val="006944F6"/>
    <w:rsid w:val="0069476A"/>
    <w:rsid w:val="00694797"/>
    <w:rsid w:val="00694F1A"/>
    <w:rsid w:val="00695108"/>
    <w:rsid w:val="006954EC"/>
    <w:rsid w:val="00695764"/>
    <w:rsid w:val="00695C30"/>
    <w:rsid w:val="00695C51"/>
    <w:rsid w:val="00695D87"/>
    <w:rsid w:val="00695E82"/>
    <w:rsid w:val="00695F50"/>
    <w:rsid w:val="00696047"/>
    <w:rsid w:val="00696183"/>
    <w:rsid w:val="006966AD"/>
    <w:rsid w:val="00696BE0"/>
    <w:rsid w:val="00696E0B"/>
    <w:rsid w:val="00696F52"/>
    <w:rsid w:val="0069718C"/>
    <w:rsid w:val="006972BB"/>
    <w:rsid w:val="00697554"/>
    <w:rsid w:val="00697B49"/>
    <w:rsid w:val="006A000D"/>
    <w:rsid w:val="006A0094"/>
    <w:rsid w:val="006A01DA"/>
    <w:rsid w:val="006A02A6"/>
    <w:rsid w:val="006A03C3"/>
    <w:rsid w:val="006A0742"/>
    <w:rsid w:val="006A0988"/>
    <w:rsid w:val="006A0E32"/>
    <w:rsid w:val="006A1308"/>
    <w:rsid w:val="006A1510"/>
    <w:rsid w:val="006A152B"/>
    <w:rsid w:val="006A16BA"/>
    <w:rsid w:val="006A1761"/>
    <w:rsid w:val="006A1B37"/>
    <w:rsid w:val="006A1CDF"/>
    <w:rsid w:val="006A1D4C"/>
    <w:rsid w:val="006A1EBB"/>
    <w:rsid w:val="006A22CD"/>
    <w:rsid w:val="006A2543"/>
    <w:rsid w:val="006A2695"/>
    <w:rsid w:val="006A2BC8"/>
    <w:rsid w:val="006A2CF7"/>
    <w:rsid w:val="006A2E45"/>
    <w:rsid w:val="006A30AD"/>
    <w:rsid w:val="006A3921"/>
    <w:rsid w:val="006A3BCA"/>
    <w:rsid w:val="006A3C75"/>
    <w:rsid w:val="006A4213"/>
    <w:rsid w:val="006A4284"/>
    <w:rsid w:val="006A4AC0"/>
    <w:rsid w:val="006A4C38"/>
    <w:rsid w:val="006A4C9C"/>
    <w:rsid w:val="006A5083"/>
    <w:rsid w:val="006A554D"/>
    <w:rsid w:val="006A5587"/>
    <w:rsid w:val="006A5809"/>
    <w:rsid w:val="006A5815"/>
    <w:rsid w:val="006A5A8D"/>
    <w:rsid w:val="006A5B9A"/>
    <w:rsid w:val="006A60B9"/>
    <w:rsid w:val="006A6820"/>
    <w:rsid w:val="006A6A4F"/>
    <w:rsid w:val="006A6C5D"/>
    <w:rsid w:val="006A708F"/>
    <w:rsid w:val="006A73BC"/>
    <w:rsid w:val="006A74D8"/>
    <w:rsid w:val="006A759A"/>
    <w:rsid w:val="006A7BE5"/>
    <w:rsid w:val="006A7E0B"/>
    <w:rsid w:val="006A7E93"/>
    <w:rsid w:val="006B0212"/>
    <w:rsid w:val="006B0AE3"/>
    <w:rsid w:val="006B10FB"/>
    <w:rsid w:val="006B124E"/>
    <w:rsid w:val="006B1257"/>
    <w:rsid w:val="006B1274"/>
    <w:rsid w:val="006B1505"/>
    <w:rsid w:val="006B15D2"/>
    <w:rsid w:val="006B1697"/>
    <w:rsid w:val="006B1757"/>
    <w:rsid w:val="006B17F6"/>
    <w:rsid w:val="006B1927"/>
    <w:rsid w:val="006B1E99"/>
    <w:rsid w:val="006B1FC2"/>
    <w:rsid w:val="006B2685"/>
    <w:rsid w:val="006B278B"/>
    <w:rsid w:val="006B31AD"/>
    <w:rsid w:val="006B348C"/>
    <w:rsid w:val="006B3950"/>
    <w:rsid w:val="006B3A40"/>
    <w:rsid w:val="006B3C3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8D3"/>
    <w:rsid w:val="006B4AF5"/>
    <w:rsid w:val="006B4D16"/>
    <w:rsid w:val="006B4D50"/>
    <w:rsid w:val="006B50AA"/>
    <w:rsid w:val="006B55C9"/>
    <w:rsid w:val="006B5832"/>
    <w:rsid w:val="006B5947"/>
    <w:rsid w:val="006B5DD6"/>
    <w:rsid w:val="006B6334"/>
    <w:rsid w:val="006B634A"/>
    <w:rsid w:val="006B6955"/>
    <w:rsid w:val="006B6D36"/>
    <w:rsid w:val="006B7539"/>
    <w:rsid w:val="006B77F5"/>
    <w:rsid w:val="006B7D69"/>
    <w:rsid w:val="006B7E49"/>
    <w:rsid w:val="006B7E6F"/>
    <w:rsid w:val="006C01F9"/>
    <w:rsid w:val="006C0279"/>
    <w:rsid w:val="006C02FE"/>
    <w:rsid w:val="006C049D"/>
    <w:rsid w:val="006C052F"/>
    <w:rsid w:val="006C05E6"/>
    <w:rsid w:val="006C0ADF"/>
    <w:rsid w:val="006C0B66"/>
    <w:rsid w:val="006C0C28"/>
    <w:rsid w:val="006C0CD3"/>
    <w:rsid w:val="006C0D18"/>
    <w:rsid w:val="006C0EDD"/>
    <w:rsid w:val="006C0FF6"/>
    <w:rsid w:val="006C0FFC"/>
    <w:rsid w:val="006C1302"/>
    <w:rsid w:val="006C17C1"/>
    <w:rsid w:val="006C1802"/>
    <w:rsid w:val="006C19BE"/>
    <w:rsid w:val="006C1C84"/>
    <w:rsid w:val="006C1D22"/>
    <w:rsid w:val="006C1F4A"/>
    <w:rsid w:val="006C22B6"/>
    <w:rsid w:val="006C22E2"/>
    <w:rsid w:val="006C23CD"/>
    <w:rsid w:val="006C28B3"/>
    <w:rsid w:val="006C2A15"/>
    <w:rsid w:val="006C2D03"/>
    <w:rsid w:val="006C2D4E"/>
    <w:rsid w:val="006C354D"/>
    <w:rsid w:val="006C3557"/>
    <w:rsid w:val="006C356F"/>
    <w:rsid w:val="006C3A01"/>
    <w:rsid w:val="006C3CE3"/>
    <w:rsid w:val="006C3E10"/>
    <w:rsid w:val="006C3F07"/>
    <w:rsid w:val="006C4154"/>
    <w:rsid w:val="006C43DC"/>
    <w:rsid w:val="006C441F"/>
    <w:rsid w:val="006C4435"/>
    <w:rsid w:val="006C448F"/>
    <w:rsid w:val="006C497A"/>
    <w:rsid w:val="006C4BF7"/>
    <w:rsid w:val="006C4EAF"/>
    <w:rsid w:val="006C4F56"/>
    <w:rsid w:val="006C5028"/>
    <w:rsid w:val="006C53E1"/>
    <w:rsid w:val="006C55DF"/>
    <w:rsid w:val="006C57F3"/>
    <w:rsid w:val="006C5A17"/>
    <w:rsid w:val="006C5E96"/>
    <w:rsid w:val="006C665B"/>
    <w:rsid w:val="006C6AF4"/>
    <w:rsid w:val="006C6C52"/>
    <w:rsid w:val="006C6D89"/>
    <w:rsid w:val="006C6FA7"/>
    <w:rsid w:val="006C70BF"/>
    <w:rsid w:val="006C72B6"/>
    <w:rsid w:val="006C7346"/>
    <w:rsid w:val="006C79E6"/>
    <w:rsid w:val="006C7C45"/>
    <w:rsid w:val="006C7DB3"/>
    <w:rsid w:val="006C7EF2"/>
    <w:rsid w:val="006C7F70"/>
    <w:rsid w:val="006D0039"/>
    <w:rsid w:val="006D0246"/>
    <w:rsid w:val="006D0706"/>
    <w:rsid w:val="006D076D"/>
    <w:rsid w:val="006D0BB5"/>
    <w:rsid w:val="006D0C4B"/>
    <w:rsid w:val="006D0CB1"/>
    <w:rsid w:val="006D0E6D"/>
    <w:rsid w:val="006D0F4A"/>
    <w:rsid w:val="006D15DF"/>
    <w:rsid w:val="006D16CA"/>
    <w:rsid w:val="006D1B68"/>
    <w:rsid w:val="006D1EDB"/>
    <w:rsid w:val="006D1F39"/>
    <w:rsid w:val="006D20E4"/>
    <w:rsid w:val="006D210C"/>
    <w:rsid w:val="006D234B"/>
    <w:rsid w:val="006D2528"/>
    <w:rsid w:val="006D280B"/>
    <w:rsid w:val="006D2DDD"/>
    <w:rsid w:val="006D2EAD"/>
    <w:rsid w:val="006D31FB"/>
    <w:rsid w:val="006D3287"/>
    <w:rsid w:val="006D32E8"/>
    <w:rsid w:val="006D36AA"/>
    <w:rsid w:val="006D36B6"/>
    <w:rsid w:val="006D37BA"/>
    <w:rsid w:val="006D382B"/>
    <w:rsid w:val="006D3AE9"/>
    <w:rsid w:val="006D3B71"/>
    <w:rsid w:val="006D3BDF"/>
    <w:rsid w:val="006D3EC7"/>
    <w:rsid w:val="006D3FED"/>
    <w:rsid w:val="006D4126"/>
    <w:rsid w:val="006D44AE"/>
    <w:rsid w:val="006D48AB"/>
    <w:rsid w:val="006D492E"/>
    <w:rsid w:val="006D4A24"/>
    <w:rsid w:val="006D4A54"/>
    <w:rsid w:val="006D4AF8"/>
    <w:rsid w:val="006D4D0C"/>
    <w:rsid w:val="006D4EB2"/>
    <w:rsid w:val="006D50A9"/>
    <w:rsid w:val="006D525F"/>
    <w:rsid w:val="006D5391"/>
    <w:rsid w:val="006D565C"/>
    <w:rsid w:val="006D56BD"/>
    <w:rsid w:val="006D5708"/>
    <w:rsid w:val="006D581C"/>
    <w:rsid w:val="006D58C1"/>
    <w:rsid w:val="006D5BEE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516"/>
    <w:rsid w:val="006D7620"/>
    <w:rsid w:val="006D7914"/>
    <w:rsid w:val="006D7AB6"/>
    <w:rsid w:val="006D7B84"/>
    <w:rsid w:val="006E0187"/>
    <w:rsid w:val="006E0758"/>
    <w:rsid w:val="006E0797"/>
    <w:rsid w:val="006E0A9F"/>
    <w:rsid w:val="006E0E52"/>
    <w:rsid w:val="006E16EE"/>
    <w:rsid w:val="006E1752"/>
    <w:rsid w:val="006E1959"/>
    <w:rsid w:val="006E1A3C"/>
    <w:rsid w:val="006E1B17"/>
    <w:rsid w:val="006E1D6F"/>
    <w:rsid w:val="006E1E0D"/>
    <w:rsid w:val="006E2988"/>
    <w:rsid w:val="006E2F71"/>
    <w:rsid w:val="006E2FB6"/>
    <w:rsid w:val="006E3077"/>
    <w:rsid w:val="006E35E3"/>
    <w:rsid w:val="006E37A1"/>
    <w:rsid w:val="006E3843"/>
    <w:rsid w:val="006E38BF"/>
    <w:rsid w:val="006E3C32"/>
    <w:rsid w:val="006E3FA4"/>
    <w:rsid w:val="006E44B2"/>
    <w:rsid w:val="006E468D"/>
    <w:rsid w:val="006E474F"/>
    <w:rsid w:val="006E4D76"/>
    <w:rsid w:val="006E4FD5"/>
    <w:rsid w:val="006E50ED"/>
    <w:rsid w:val="006E54CB"/>
    <w:rsid w:val="006E5626"/>
    <w:rsid w:val="006E5A59"/>
    <w:rsid w:val="006E5C15"/>
    <w:rsid w:val="006E5C1C"/>
    <w:rsid w:val="006E5E89"/>
    <w:rsid w:val="006E61F1"/>
    <w:rsid w:val="006E62BB"/>
    <w:rsid w:val="006E6640"/>
    <w:rsid w:val="006E669D"/>
    <w:rsid w:val="006E7005"/>
    <w:rsid w:val="006E780D"/>
    <w:rsid w:val="006E7B54"/>
    <w:rsid w:val="006E7BDA"/>
    <w:rsid w:val="006E7CE4"/>
    <w:rsid w:val="006F0290"/>
    <w:rsid w:val="006F039E"/>
    <w:rsid w:val="006F04FA"/>
    <w:rsid w:val="006F0511"/>
    <w:rsid w:val="006F05A1"/>
    <w:rsid w:val="006F0842"/>
    <w:rsid w:val="006F1205"/>
    <w:rsid w:val="006F129B"/>
    <w:rsid w:val="006F1591"/>
    <w:rsid w:val="006F169D"/>
    <w:rsid w:val="006F1A10"/>
    <w:rsid w:val="006F1A98"/>
    <w:rsid w:val="006F1D04"/>
    <w:rsid w:val="006F1E07"/>
    <w:rsid w:val="006F1E1D"/>
    <w:rsid w:val="006F1F6C"/>
    <w:rsid w:val="006F207B"/>
    <w:rsid w:val="006F24BD"/>
    <w:rsid w:val="006F26D3"/>
    <w:rsid w:val="006F274A"/>
    <w:rsid w:val="006F290E"/>
    <w:rsid w:val="006F2A99"/>
    <w:rsid w:val="006F2AD9"/>
    <w:rsid w:val="006F2C08"/>
    <w:rsid w:val="006F30BF"/>
    <w:rsid w:val="006F3540"/>
    <w:rsid w:val="006F35F3"/>
    <w:rsid w:val="006F360A"/>
    <w:rsid w:val="006F3674"/>
    <w:rsid w:val="006F3754"/>
    <w:rsid w:val="006F37C5"/>
    <w:rsid w:val="006F3C7D"/>
    <w:rsid w:val="006F3D29"/>
    <w:rsid w:val="006F3D40"/>
    <w:rsid w:val="006F3DCC"/>
    <w:rsid w:val="006F4056"/>
    <w:rsid w:val="006F4268"/>
    <w:rsid w:val="006F4520"/>
    <w:rsid w:val="006F488E"/>
    <w:rsid w:val="006F4A52"/>
    <w:rsid w:val="006F4A56"/>
    <w:rsid w:val="006F4D8D"/>
    <w:rsid w:val="006F4DBB"/>
    <w:rsid w:val="006F4E82"/>
    <w:rsid w:val="006F4FCA"/>
    <w:rsid w:val="006F54E8"/>
    <w:rsid w:val="006F5506"/>
    <w:rsid w:val="006F5683"/>
    <w:rsid w:val="006F57A7"/>
    <w:rsid w:val="006F59C4"/>
    <w:rsid w:val="006F5B58"/>
    <w:rsid w:val="006F61AB"/>
    <w:rsid w:val="006F6410"/>
    <w:rsid w:val="006F6435"/>
    <w:rsid w:val="006F66B2"/>
    <w:rsid w:val="006F6885"/>
    <w:rsid w:val="006F6969"/>
    <w:rsid w:val="006F6C6B"/>
    <w:rsid w:val="006F6FB5"/>
    <w:rsid w:val="006F7185"/>
    <w:rsid w:val="006F7451"/>
    <w:rsid w:val="006F7EC5"/>
    <w:rsid w:val="00700561"/>
    <w:rsid w:val="00700AFC"/>
    <w:rsid w:val="00700DF3"/>
    <w:rsid w:val="00700E3A"/>
    <w:rsid w:val="00700EC0"/>
    <w:rsid w:val="0070142E"/>
    <w:rsid w:val="00701528"/>
    <w:rsid w:val="007015E4"/>
    <w:rsid w:val="007020B9"/>
    <w:rsid w:val="00702279"/>
    <w:rsid w:val="00702383"/>
    <w:rsid w:val="007023A6"/>
    <w:rsid w:val="0070265F"/>
    <w:rsid w:val="00702A6F"/>
    <w:rsid w:val="00702A9F"/>
    <w:rsid w:val="00702E70"/>
    <w:rsid w:val="00702F73"/>
    <w:rsid w:val="0070314F"/>
    <w:rsid w:val="0070325F"/>
    <w:rsid w:val="007034B6"/>
    <w:rsid w:val="0070367F"/>
    <w:rsid w:val="0070380A"/>
    <w:rsid w:val="0070396C"/>
    <w:rsid w:val="00703C79"/>
    <w:rsid w:val="00703CC1"/>
    <w:rsid w:val="00703D51"/>
    <w:rsid w:val="007040AF"/>
    <w:rsid w:val="00704273"/>
    <w:rsid w:val="00704786"/>
    <w:rsid w:val="007049E8"/>
    <w:rsid w:val="00704DB7"/>
    <w:rsid w:val="00704F0B"/>
    <w:rsid w:val="00705266"/>
    <w:rsid w:val="0070527A"/>
    <w:rsid w:val="00705339"/>
    <w:rsid w:val="00705369"/>
    <w:rsid w:val="0070558C"/>
    <w:rsid w:val="00705885"/>
    <w:rsid w:val="00705CC1"/>
    <w:rsid w:val="00706272"/>
    <w:rsid w:val="007063AF"/>
    <w:rsid w:val="0070648C"/>
    <w:rsid w:val="007065BB"/>
    <w:rsid w:val="00706E07"/>
    <w:rsid w:val="00706EBE"/>
    <w:rsid w:val="00707251"/>
    <w:rsid w:val="0070756D"/>
    <w:rsid w:val="007076F2"/>
    <w:rsid w:val="007077B5"/>
    <w:rsid w:val="007078AF"/>
    <w:rsid w:val="00707D79"/>
    <w:rsid w:val="00707FEA"/>
    <w:rsid w:val="0071006A"/>
    <w:rsid w:val="0071014B"/>
    <w:rsid w:val="0071026B"/>
    <w:rsid w:val="00710549"/>
    <w:rsid w:val="00710676"/>
    <w:rsid w:val="00710AA6"/>
    <w:rsid w:val="00710CA1"/>
    <w:rsid w:val="00710CC7"/>
    <w:rsid w:val="0071119A"/>
    <w:rsid w:val="0071124B"/>
    <w:rsid w:val="007113DE"/>
    <w:rsid w:val="00711655"/>
    <w:rsid w:val="00711BD9"/>
    <w:rsid w:val="00711BE8"/>
    <w:rsid w:val="00711D61"/>
    <w:rsid w:val="00711E7A"/>
    <w:rsid w:val="00711E9A"/>
    <w:rsid w:val="0071244E"/>
    <w:rsid w:val="00712500"/>
    <w:rsid w:val="00712CAD"/>
    <w:rsid w:val="00712D85"/>
    <w:rsid w:val="00712D86"/>
    <w:rsid w:val="00712F07"/>
    <w:rsid w:val="007130C2"/>
    <w:rsid w:val="0071329B"/>
    <w:rsid w:val="007139BC"/>
    <w:rsid w:val="00713A24"/>
    <w:rsid w:val="00713C21"/>
    <w:rsid w:val="00713D63"/>
    <w:rsid w:val="007142B9"/>
    <w:rsid w:val="00714470"/>
    <w:rsid w:val="00714637"/>
    <w:rsid w:val="007149AA"/>
    <w:rsid w:val="00714ED0"/>
    <w:rsid w:val="0071519E"/>
    <w:rsid w:val="00715234"/>
    <w:rsid w:val="0071547E"/>
    <w:rsid w:val="00715A22"/>
    <w:rsid w:val="00715C33"/>
    <w:rsid w:val="00715D75"/>
    <w:rsid w:val="00715E21"/>
    <w:rsid w:val="00715F13"/>
    <w:rsid w:val="00715F1E"/>
    <w:rsid w:val="00715F2C"/>
    <w:rsid w:val="0071617B"/>
    <w:rsid w:val="00716195"/>
    <w:rsid w:val="007163DF"/>
    <w:rsid w:val="007165D1"/>
    <w:rsid w:val="00716601"/>
    <w:rsid w:val="0071660C"/>
    <w:rsid w:val="007168CC"/>
    <w:rsid w:val="00716926"/>
    <w:rsid w:val="0071694A"/>
    <w:rsid w:val="007169CF"/>
    <w:rsid w:val="00716B4B"/>
    <w:rsid w:val="00717124"/>
    <w:rsid w:val="00717275"/>
    <w:rsid w:val="00717424"/>
    <w:rsid w:val="0071773C"/>
    <w:rsid w:val="00717781"/>
    <w:rsid w:val="00717CC8"/>
    <w:rsid w:val="00717DCA"/>
    <w:rsid w:val="00717DEF"/>
    <w:rsid w:val="00717E4A"/>
    <w:rsid w:val="00717E77"/>
    <w:rsid w:val="00717E78"/>
    <w:rsid w:val="00717F39"/>
    <w:rsid w:val="0072006E"/>
    <w:rsid w:val="0072030F"/>
    <w:rsid w:val="007203D4"/>
    <w:rsid w:val="00720575"/>
    <w:rsid w:val="007206CE"/>
    <w:rsid w:val="00720938"/>
    <w:rsid w:val="00720A0E"/>
    <w:rsid w:val="00720AFA"/>
    <w:rsid w:val="00720C66"/>
    <w:rsid w:val="00720F6A"/>
    <w:rsid w:val="007211D5"/>
    <w:rsid w:val="00721448"/>
    <w:rsid w:val="007214C4"/>
    <w:rsid w:val="00721674"/>
    <w:rsid w:val="00721842"/>
    <w:rsid w:val="00721FB7"/>
    <w:rsid w:val="0072201C"/>
    <w:rsid w:val="00722122"/>
    <w:rsid w:val="0072260F"/>
    <w:rsid w:val="0072296F"/>
    <w:rsid w:val="00722B86"/>
    <w:rsid w:val="00722C5C"/>
    <w:rsid w:val="00722C88"/>
    <w:rsid w:val="00722D45"/>
    <w:rsid w:val="00723296"/>
    <w:rsid w:val="00723A7E"/>
    <w:rsid w:val="00723F39"/>
    <w:rsid w:val="0072468A"/>
    <w:rsid w:val="007247AA"/>
    <w:rsid w:val="00724906"/>
    <w:rsid w:val="00724A3B"/>
    <w:rsid w:val="00724AF2"/>
    <w:rsid w:val="007252E4"/>
    <w:rsid w:val="00725350"/>
    <w:rsid w:val="00725720"/>
    <w:rsid w:val="00725775"/>
    <w:rsid w:val="007258F5"/>
    <w:rsid w:val="0072598C"/>
    <w:rsid w:val="00725D00"/>
    <w:rsid w:val="00726129"/>
    <w:rsid w:val="00726253"/>
    <w:rsid w:val="0072657E"/>
    <w:rsid w:val="007268A2"/>
    <w:rsid w:val="00726DFE"/>
    <w:rsid w:val="00726EFD"/>
    <w:rsid w:val="007272DF"/>
    <w:rsid w:val="00727872"/>
    <w:rsid w:val="007278DF"/>
    <w:rsid w:val="00727C1F"/>
    <w:rsid w:val="00727DC9"/>
    <w:rsid w:val="00727EB1"/>
    <w:rsid w:val="007301F6"/>
    <w:rsid w:val="0073089B"/>
    <w:rsid w:val="007308CA"/>
    <w:rsid w:val="00730990"/>
    <w:rsid w:val="00730A86"/>
    <w:rsid w:val="00730B4D"/>
    <w:rsid w:val="00730C5E"/>
    <w:rsid w:val="007310EB"/>
    <w:rsid w:val="007316C3"/>
    <w:rsid w:val="00732268"/>
    <w:rsid w:val="00732CF5"/>
    <w:rsid w:val="007335EE"/>
    <w:rsid w:val="00733939"/>
    <w:rsid w:val="0073393D"/>
    <w:rsid w:val="00733AC3"/>
    <w:rsid w:val="00733D43"/>
    <w:rsid w:val="007341C6"/>
    <w:rsid w:val="00734369"/>
    <w:rsid w:val="007343D2"/>
    <w:rsid w:val="007346FC"/>
    <w:rsid w:val="007348CC"/>
    <w:rsid w:val="0073492C"/>
    <w:rsid w:val="007349DB"/>
    <w:rsid w:val="00734B59"/>
    <w:rsid w:val="00734E20"/>
    <w:rsid w:val="00735025"/>
    <w:rsid w:val="00735067"/>
    <w:rsid w:val="00735177"/>
    <w:rsid w:val="00735254"/>
    <w:rsid w:val="00735B06"/>
    <w:rsid w:val="00735B87"/>
    <w:rsid w:val="007366D1"/>
    <w:rsid w:val="00736715"/>
    <w:rsid w:val="00736895"/>
    <w:rsid w:val="007368CB"/>
    <w:rsid w:val="00736A4E"/>
    <w:rsid w:val="00736A69"/>
    <w:rsid w:val="00736AEF"/>
    <w:rsid w:val="00736AF2"/>
    <w:rsid w:val="00736BE8"/>
    <w:rsid w:val="00736DD8"/>
    <w:rsid w:val="00736E66"/>
    <w:rsid w:val="00736F65"/>
    <w:rsid w:val="00737504"/>
    <w:rsid w:val="007375E6"/>
    <w:rsid w:val="00737A34"/>
    <w:rsid w:val="00737E7C"/>
    <w:rsid w:val="00737FCF"/>
    <w:rsid w:val="00737FE6"/>
    <w:rsid w:val="0074012B"/>
    <w:rsid w:val="0074045D"/>
    <w:rsid w:val="007404D2"/>
    <w:rsid w:val="0074081C"/>
    <w:rsid w:val="00740843"/>
    <w:rsid w:val="00740A8A"/>
    <w:rsid w:val="00741130"/>
    <w:rsid w:val="0074136C"/>
    <w:rsid w:val="00741486"/>
    <w:rsid w:val="0074172A"/>
    <w:rsid w:val="007418BA"/>
    <w:rsid w:val="0074197A"/>
    <w:rsid w:val="00741D73"/>
    <w:rsid w:val="00741D79"/>
    <w:rsid w:val="00741F46"/>
    <w:rsid w:val="0074266B"/>
    <w:rsid w:val="00742786"/>
    <w:rsid w:val="007429CE"/>
    <w:rsid w:val="00742A12"/>
    <w:rsid w:val="00743012"/>
    <w:rsid w:val="00743155"/>
    <w:rsid w:val="007431CD"/>
    <w:rsid w:val="00743382"/>
    <w:rsid w:val="00743459"/>
    <w:rsid w:val="00743580"/>
    <w:rsid w:val="007441FC"/>
    <w:rsid w:val="00744DF7"/>
    <w:rsid w:val="00744F2E"/>
    <w:rsid w:val="00745097"/>
    <w:rsid w:val="0074520A"/>
    <w:rsid w:val="00745303"/>
    <w:rsid w:val="00745B24"/>
    <w:rsid w:val="00745C5F"/>
    <w:rsid w:val="00745CBB"/>
    <w:rsid w:val="007460E5"/>
    <w:rsid w:val="007461C4"/>
    <w:rsid w:val="00746499"/>
    <w:rsid w:val="00746550"/>
    <w:rsid w:val="0074689E"/>
    <w:rsid w:val="00746935"/>
    <w:rsid w:val="00746A42"/>
    <w:rsid w:val="00747354"/>
    <w:rsid w:val="0074779B"/>
    <w:rsid w:val="00747A49"/>
    <w:rsid w:val="00747AF0"/>
    <w:rsid w:val="00747C40"/>
    <w:rsid w:val="007501BE"/>
    <w:rsid w:val="00750414"/>
    <w:rsid w:val="007504DA"/>
    <w:rsid w:val="007508BE"/>
    <w:rsid w:val="00750AD1"/>
    <w:rsid w:val="00750C13"/>
    <w:rsid w:val="00750DD7"/>
    <w:rsid w:val="00750EC8"/>
    <w:rsid w:val="00750ECE"/>
    <w:rsid w:val="007513B4"/>
    <w:rsid w:val="00751563"/>
    <w:rsid w:val="00751B1C"/>
    <w:rsid w:val="00751C70"/>
    <w:rsid w:val="00751F43"/>
    <w:rsid w:val="00752026"/>
    <w:rsid w:val="007524F1"/>
    <w:rsid w:val="00752716"/>
    <w:rsid w:val="00752892"/>
    <w:rsid w:val="00752973"/>
    <w:rsid w:val="00753221"/>
    <w:rsid w:val="007532DB"/>
    <w:rsid w:val="00753468"/>
    <w:rsid w:val="007537AA"/>
    <w:rsid w:val="0075395C"/>
    <w:rsid w:val="00753F43"/>
    <w:rsid w:val="00754748"/>
    <w:rsid w:val="007547FD"/>
    <w:rsid w:val="007548ED"/>
    <w:rsid w:val="00754CC1"/>
    <w:rsid w:val="00755408"/>
    <w:rsid w:val="0075584B"/>
    <w:rsid w:val="0075591F"/>
    <w:rsid w:val="00755D2A"/>
    <w:rsid w:val="00755DD9"/>
    <w:rsid w:val="007560C3"/>
    <w:rsid w:val="007561AE"/>
    <w:rsid w:val="007561CF"/>
    <w:rsid w:val="00756318"/>
    <w:rsid w:val="007563EC"/>
    <w:rsid w:val="00756423"/>
    <w:rsid w:val="00756600"/>
    <w:rsid w:val="00756781"/>
    <w:rsid w:val="00756A28"/>
    <w:rsid w:val="00756B91"/>
    <w:rsid w:val="00756D37"/>
    <w:rsid w:val="00756FD4"/>
    <w:rsid w:val="00757032"/>
    <w:rsid w:val="0075748D"/>
    <w:rsid w:val="0075799D"/>
    <w:rsid w:val="00757BDB"/>
    <w:rsid w:val="007600AE"/>
    <w:rsid w:val="007601A2"/>
    <w:rsid w:val="00760A2C"/>
    <w:rsid w:val="00760C66"/>
    <w:rsid w:val="00761123"/>
    <w:rsid w:val="007618AB"/>
    <w:rsid w:val="00761A35"/>
    <w:rsid w:val="00761D91"/>
    <w:rsid w:val="00761EF0"/>
    <w:rsid w:val="0076247B"/>
    <w:rsid w:val="007625BD"/>
    <w:rsid w:val="00762844"/>
    <w:rsid w:val="00762A46"/>
    <w:rsid w:val="00762AF9"/>
    <w:rsid w:val="00762BF5"/>
    <w:rsid w:val="00762D47"/>
    <w:rsid w:val="00763A7A"/>
    <w:rsid w:val="00764125"/>
    <w:rsid w:val="007642B3"/>
    <w:rsid w:val="0076436E"/>
    <w:rsid w:val="007644A6"/>
    <w:rsid w:val="0076485C"/>
    <w:rsid w:val="00764919"/>
    <w:rsid w:val="00764D03"/>
    <w:rsid w:val="00764D7E"/>
    <w:rsid w:val="00764DF1"/>
    <w:rsid w:val="00765058"/>
    <w:rsid w:val="007650B8"/>
    <w:rsid w:val="0076511D"/>
    <w:rsid w:val="00765507"/>
    <w:rsid w:val="00765625"/>
    <w:rsid w:val="0076568A"/>
    <w:rsid w:val="00765718"/>
    <w:rsid w:val="007658CC"/>
    <w:rsid w:val="00765B13"/>
    <w:rsid w:val="00765B42"/>
    <w:rsid w:val="00765D74"/>
    <w:rsid w:val="00766558"/>
    <w:rsid w:val="00766589"/>
    <w:rsid w:val="00766812"/>
    <w:rsid w:val="00766CA7"/>
    <w:rsid w:val="00766EDB"/>
    <w:rsid w:val="00766FC4"/>
    <w:rsid w:val="00767532"/>
    <w:rsid w:val="00767C9D"/>
    <w:rsid w:val="00767CAE"/>
    <w:rsid w:val="0077038D"/>
    <w:rsid w:val="0077071E"/>
    <w:rsid w:val="00770B61"/>
    <w:rsid w:val="00770C35"/>
    <w:rsid w:val="00770F10"/>
    <w:rsid w:val="00771016"/>
    <w:rsid w:val="007710A3"/>
    <w:rsid w:val="0077151A"/>
    <w:rsid w:val="007717E5"/>
    <w:rsid w:val="00771874"/>
    <w:rsid w:val="00771DDF"/>
    <w:rsid w:val="00771EFE"/>
    <w:rsid w:val="007720F8"/>
    <w:rsid w:val="0077235C"/>
    <w:rsid w:val="00772726"/>
    <w:rsid w:val="0077295A"/>
    <w:rsid w:val="00772C00"/>
    <w:rsid w:val="00772D9A"/>
    <w:rsid w:val="00772EF7"/>
    <w:rsid w:val="00772F53"/>
    <w:rsid w:val="007732E1"/>
    <w:rsid w:val="00773839"/>
    <w:rsid w:val="00773B8D"/>
    <w:rsid w:val="00773E08"/>
    <w:rsid w:val="00774015"/>
    <w:rsid w:val="007741F4"/>
    <w:rsid w:val="0077426A"/>
    <w:rsid w:val="00774B7F"/>
    <w:rsid w:val="00775000"/>
    <w:rsid w:val="00775026"/>
    <w:rsid w:val="007750A3"/>
    <w:rsid w:val="0077521A"/>
    <w:rsid w:val="00775343"/>
    <w:rsid w:val="007755FD"/>
    <w:rsid w:val="00775D69"/>
    <w:rsid w:val="007762CD"/>
    <w:rsid w:val="007763D0"/>
    <w:rsid w:val="007764A4"/>
    <w:rsid w:val="0077663B"/>
    <w:rsid w:val="007766AE"/>
    <w:rsid w:val="007767F0"/>
    <w:rsid w:val="007768B5"/>
    <w:rsid w:val="00776C81"/>
    <w:rsid w:val="00776F25"/>
    <w:rsid w:val="007772C3"/>
    <w:rsid w:val="007772F8"/>
    <w:rsid w:val="00777366"/>
    <w:rsid w:val="007775F0"/>
    <w:rsid w:val="0077765E"/>
    <w:rsid w:val="007776B2"/>
    <w:rsid w:val="0077772B"/>
    <w:rsid w:val="007778B4"/>
    <w:rsid w:val="00777B9E"/>
    <w:rsid w:val="00777C3C"/>
    <w:rsid w:val="0078024B"/>
    <w:rsid w:val="007803EF"/>
    <w:rsid w:val="0078040E"/>
    <w:rsid w:val="0078100C"/>
    <w:rsid w:val="00781503"/>
    <w:rsid w:val="00781705"/>
    <w:rsid w:val="007818EE"/>
    <w:rsid w:val="00781B6F"/>
    <w:rsid w:val="00781BA7"/>
    <w:rsid w:val="00781C36"/>
    <w:rsid w:val="0078201A"/>
    <w:rsid w:val="0078232A"/>
    <w:rsid w:val="007823CB"/>
    <w:rsid w:val="0078271B"/>
    <w:rsid w:val="0078284C"/>
    <w:rsid w:val="00783397"/>
    <w:rsid w:val="00783641"/>
    <w:rsid w:val="0078387F"/>
    <w:rsid w:val="0078394A"/>
    <w:rsid w:val="00783AA4"/>
    <w:rsid w:val="00783B27"/>
    <w:rsid w:val="00783DFF"/>
    <w:rsid w:val="0078420C"/>
    <w:rsid w:val="007843E4"/>
    <w:rsid w:val="0078483E"/>
    <w:rsid w:val="007849F8"/>
    <w:rsid w:val="00784CDD"/>
    <w:rsid w:val="00784FF6"/>
    <w:rsid w:val="00785126"/>
    <w:rsid w:val="0078512A"/>
    <w:rsid w:val="007851B8"/>
    <w:rsid w:val="0078555D"/>
    <w:rsid w:val="007855B7"/>
    <w:rsid w:val="007855F2"/>
    <w:rsid w:val="0078599C"/>
    <w:rsid w:val="007859EF"/>
    <w:rsid w:val="00785DD4"/>
    <w:rsid w:val="00785E85"/>
    <w:rsid w:val="007860A2"/>
    <w:rsid w:val="0078614E"/>
    <w:rsid w:val="007861F6"/>
    <w:rsid w:val="00786394"/>
    <w:rsid w:val="0078641F"/>
    <w:rsid w:val="00786457"/>
    <w:rsid w:val="00786480"/>
    <w:rsid w:val="00786671"/>
    <w:rsid w:val="00786721"/>
    <w:rsid w:val="0078690C"/>
    <w:rsid w:val="00786AB4"/>
    <w:rsid w:val="00786C25"/>
    <w:rsid w:val="00787819"/>
    <w:rsid w:val="00787B03"/>
    <w:rsid w:val="00787BA4"/>
    <w:rsid w:val="00787C6A"/>
    <w:rsid w:val="00787E23"/>
    <w:rsid w:val="00787EA2"/>
    <w:rsid w:val="00790513"/>
    <w:rsid w:val="007907C4"/>
    <w:rsid w:val="00790B89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D72"/>
    <w:rsid w:val="00793178"/>
    <w:rsid w:val="00793293"/>
    <w:rsid w:val="007933E1"/>
    <w:rsid w:val="00793464"/>
    <w:rsid w:val="0079352E"/>
    <w:rsid w:val="007938C6"/>
    <w:rsid w:val="00793A45"/>
    <w:rsid w:val="00793BAA"/>
    <w:rsid w:val="00793D1F"/>
    <w:rsid w:val="00793F2C"/>
    <w:rsid w:val="00793FFC"/>
    <w:rsid w:val="0079413D"/>
    <w:rsid w:val="0079466A"/>
    <w:rsid w:val="00794784"/>
    <w:rsid w:val="00794841"/>
    <w:rsid w:val="007948BC"/>
    <w:rsid w:val="00794B1E"/>
    <w:rsid w:val="00794D18"/>
    <w:rsid w:val="00794F41"/>
    <w:rsid w:val="0079554A"/>
    <w:rsid w:val="00795963"/>
    <w:rsid w:val="00795C8A"/>
    <w:rsid w:val="00795CD1"/>
    <w:rsid w:val="00795FE8"/>
    <w:rsid w:val="00796042"/>
    <w:rsid w:val="0079610F"/>
    <w:rsid w:val="00796AB8"/>
    <w:rsid w:val="00796BC2"/>
    <w:rsid w:val="0079700D"/>
    <w:rsid w:val="00797418"/>
    <w:rsid w:val="0079765B"/>
    <w:rsid w:val="007978B9"/>
    <w:rsid w:val="00797B3E"/>
    <w:rsid w:val="00797DC3"/>
    <w:rsid w:val="00797F2B"/>
    <w:rsid w:val="007A01C7"/>
    <w:rsid w:val="007A0344"/>
    <w:rsid w:val="007A0359"/>
    <w:rsid w:val="007A03BA"/>
    <w:rsid w:val="007A081D"/>
    <w:rsid w:val="007A0D5A"/>
    <w:rsid w:val="007A1272"/>
    <w:rsid w:val="007A12AE"/>
    <w:rsid w:val="007A1D6B"/>
    <w:rsid w:val="007A1DA3"/>
    <w:rsid w:val="007A1E74"/>
    <w:rsid w:val="007A2399"/>
    <w:rsid w:val="007A23C1"/>
    <w:rsid w:val="007A2463"/>
    <w:rsid w:val="007A2480"/>
    <w:rsid w:val="007A27DA"/>
    <w:rsid w:val="007A297A"/>
    <w:rsid w:val="007A302F"/>
    <w:rsid w:val="007A31BB"/>
    <w:rsid w:val="007A332F"/>
    <w:rsid w:val="007A363C"/>
    <w:rsid w:val="007A37C1"/>
    <w:rsid w:val="007A3832"/>
    <w:rsid w:val="007A3A04"/>
    <w:rsid w:val="007A3A8E"/>
    <w:rsid w:val="007A3BA2"/>
    <w:rsid w:val="007A488A"/>
    <w:rsid w:val="007A48F2"/>
    <w:rsid w:val="007A4935"/>
    <w:rsid w:val="007A49B4"/>
    <w:rsid w:val="007A4A63"/>
    <w:rsid w:val="007A50FA"/>
    <w:rsid w:val="007A547A"/>
    <w:rsid w:val="007A5816"/>
    <w:rsid w:val="007A5953"/>
    <w:rsid w:val="007A5D63"/>
    <w:rsid w:val="007A5DB6"/>
    <w:rsid w:val="007A6457"/>
    <w:rsid w:val="007A64EA"/>
    <w:rsid w:val="007A6814"/>
    <w:rsid w:val="007A6970"/>
    <w:rsid w:val="007A6B5D"/>
    <w:rsid w:val="007A70DF"/>
    <w:rsid w:val="007A7184"/>
    <w:rsid w:val="007A7980"/>
    <w:rsid w:val="007A7A5F"/>
    <w:rsid w:val="007A7E8E"/>
    <w:rsid w:val="007B0175"/>
    <w:rsid w:val="007B0A41"/>
    <w:rsid w:val="007B0A4E"/>
    <w:rsid w:val="007B0B10"/>
    <w:rsid w:val="007B0B25"/>
    <w:rsid w:val="007B0EA8"/>
    <w:rsid w:val="007B0F0D"/>
    <w:rsid w:val="007B1159"/>
    <w:rsid w:val="007B1318"/>
    <w:rsid w:val="007B13AF"/>
    <w:rsid w:val="007B17BD"/>
    <w:rsid w:val="007B1B15"/>
    <w:rsid w:val="007B1E51"/>
    <w:rsid w:val="007B200F"/>
    <w:rsid w:val="007B24FF"/>
    <w:rsid w:val="007B2543"/>
    <w:rsid w:val="007B2BF0"/>
    <w:rsid w:val="007B30D6"/>
    <w:rsid w:val="007B3549"/>
    <w:rsid w:val="007B377F"/>
    <w:rsid w:val="007B3880"/>
    <w:rsid w:val="007B38DF"/>
    <w:rsid w:val="007B3A07"/>
    <w:rsid w:val="007B3A09"/>
    <w:rsid w:val="007B3BCA"/>
    <w:rsid w:val="007B4102"/>
    <w:rsid w:val="007B425D"/>
    <w:rsid w:val="007B42A1"/>
    <w:rsid w:val="007B43F5"/>
    <w:rsid w:val="007B48C6"/>
    <w:rsid w:val="007B4A13"/>
    <w:rsid w:val="007B4A17"/>
    <w:rsid w:val="007B4DAD"/>
    <w:rsid w:val="007B5146"/>
    <w:rsid w:val="007B56C5"/>
    <w:rsid w:val="007B56F6"/>
    <w:rsid w:val="007B588C"/>
    <w:rsid w:val="007B5E1D"/>
    <w:rsid w:val="007B5EBA"/>
    <w:rsid w:val="007B6115"/>
    <w:rsid w:val="007B61E8"/>
    <w:rsid w:val="007B6383"/>
    <w:rsid w:val="007B68B3"/>
    <w:rsid w:val="007B697C"/>
    <w:rsid w:val="007B6B0C"/>
    <w:rsid w:val="007B6BD9"/>
    <w:rsid w:val="007B6E7A"/>
    <w:rsid w:val="007B6F95"/>
    <w:rsid w:val="007B7114"/>
    <w:rsid w:val="007B7243"/>
    <w:rsid w:val="007B7377"/>
    <w:rsid w:val="007B74D9"/>
    <w:rsid w:val="007B76D3"/>
    <w:rsid w:val="007B7DA1"/>
    <w:rsid w:val="007C031C"/>
    <w:rsid w:val="007C0416"/>
    <w:rsid w:val="007C0530"/>
    <w:rsid w:val="007C06E7"/>
    <w:rsid w:val="007C0A27"/>
    <w:rsid w:val="007C0D7F"/>
    <w:rsid w:val="007C0ECD"/>
    <w:rsid w:val="007C0F3A"/>
    <w:rsid w:val="007C10AA"/>
    <w:rsid w:val="007C1348"/>
    <w:rsid w:val="007C1A22"/>
    <w:rsid w:val="007C1C62"/>
    <w:rsid w:val="007C1FAB"/>
    <w:rsid w:val="007C22B7"/>
    <w:rsid w:val="007C25C4"/>
    <w:rsid w:val="007C25D3"/>
    <w:rsid w:val="007C2966"/>
    <w:rsid w:val="007C2A69"/>
    <w:rsid w:val="007C2AB9"/>
    <w:rsid w:val="007C3177"/>
    <w:rsid w:val="007C359B"/>
    <w:rsid w:val="007C3A79"/>
    <w:rsid w:val="007C3E7F"/>
    <w:rsid w:val="007C4196"/>
    <w:rsid w:val="007C455D"/>
    <w:rsid w:val="007C468B"/>
    <w:rsid w:val="007C4A08"/>
    <w:rsid w:val="007C4B96"/>
    <w:rsid w:val="007C4CA2"/>
    <w:rsid w:val="007C4DD5"/>
    <w:rsid w:val="007C4E87"/>
    <w:rsid w:val="007C5665"/>
    <w:rsid w:val="007C5B0E"/>
    <w:rsid w:val="007C5BD3"/>
    <w:rsid w:val="007C60A0"/>
    <w:rsid w:val="007C614F"/>
    <w:rsid w:val="007C6295"/>
    <w:rsid w:val="007C6496"/>
    <w:rsid w:val="007C654B"/>
    <w:rsid w:val="007C67BB"/>
    <w:rsid w:val="007C6C93"/>
    <w:rsid w:val="007C7249"/>
    <w:rsid w:val="007C7512"/>
    <w:rsid w:val="007C78C7"/>
    <w:rsid w:val="007C7E62"/>
    <w:rsid w:val="007C7F99"/>
    <w:rsid w:val="007D007E"/>
    <w:rsid w:val="007D008B"/>
    <w:rsid w:val="007D0352"/>
    <w:rsid w:val="007D077C"/>
    <w:rsid w:val="007D07D6"/>
    <w:rsid w:val="007D07F0"/>
    <w:rsid w:val="007D080A"/>
    <w:rsid w:val="007D0EA1"/>
    <w:rsid w:val="007D0ED6"/>
    <w:rsid w:val="007D1117"/>
    <w:rsid w:val="007D1361"/>
    <w:rsid w:val="007D1515"/>
    <w:rsid w:val="007D1573"/>
    <w:rsid w:val="007D15EA"/>
    <w:rsid w:val="007D16FE"/>
    <w:rsid w:val="007D1CC8"/>
    <w:rsid w:val="007D1D72"/>
    <w:rsid w:val="007D1D84"/>
    <w:rsid w:val="007D1DB9"/>
    <w:rsid w:val="007D1F2E"/>
    <w:rsid w:val="007D20E3"/>
    <w:rsid w:val="007D2318"/>
    <w:rsid w:val="007D2333"/>
    <w:rsid w:val="007D25ED"/>
    <w:rsid w:val="007D28CF"/>
    <w:rsid w:val="007D2964"/>
    <w:rsid w:val="007D2AC9"/>
    <w:rsid w:val="007D2FF2"/>
    <w:rsid w:val="007D340F"/>
    <w:rsid w:val="007D36F9"/>
    <w:rsid w:val="007D3983"/>
    <w:rsid w:val="007D3AD2"/>
    <w:rsid w:val="007D3C2B"/>
    <w:rsid w:val="007D3E9F"/>
    <w:rsid w:val="007D40B6"/>
    <w:rsid w:val="007D4155"/>
    <w:rsid w:val="007D41A5"/>
    <w:rsid w:val="007D42C4"/>
    <w:rsid w:val="007D4359"/>
    <w:rsid w:val="007D4503"/>
    <w:rsid w:val="007D4590"/>
    <w:rsid w:val="007D4891"/>
    <w:rsid w:val="007D499D"/>
    <w:rsid w:val="007D4E87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6A"/>
    <w:rsid w:val="007D5DD4"/>
    <w:rsid w:val="007D6190"/>
    <w:rsid w:val="007D6441"/>
    <w:rsid w:val="007D662B"/>
    <w:rsid w:val="007D6775"/>
    <w:rsid w:val="007D6D7E"/>
    <w:rsid w:val="007D70B0"/>
    <w:rsid w:val="007D72CC"/>
    <w:rsid w:val="007D737B"/>
    <w:rsid w:val="007D752C"/>
    <w:rsid w:val="007D788C"/>
    <w:rsid w:val="007D7E26"/>
    <w:rsid w:val="007D7EEE"/>
    <w:rsid w:val="007E02E9"/>
    <w:rsid w:val="007E0747"/>
    <w:rsid w:val="007E079D"/>
    <w:rsid w:val="007E09DF"/>
    <w:rsid w:val="007E0B47"/>
    <w:rsid w:val="007E0C15"/>
    <w:rsid w:val="007E0D16"/>
    <w:rsid w:val="007E10E7"/>
    <w:rsid w:val="007E13E1"/>
    <w:rsid w:val="007E16C6"/>
    <w:rsid w:val="007E1D69"/>
    <w:rsid w:val="007E1F0D"/>
    <w:rsid w:val="007E2330"/>
    <w:rsid w:val="007E250C"/>
    <w:rsid w:val="007E25C0"/>
    <w:rsid w:val="007E27F1"/>
    <w:rsid w:val="007E2CBB"/>
    <w:rsid w:val="007E2D35"/>
    <w:rsid w:val="007E2D80"/>
    <w:rsid w:val="007E2F84"/>
    <w:rsid w:val="007E302E"/>
    <w:rsid w:val="007E314F"/>
    <w:rsid w:val="007E343B"/>
    <w:rsid w:val="007E3954"/>
    <w:rsid w:val="007E3CB6"/>
    <w:rsid w:val="007E3F8E"/>
    <w:rsid w:val="007E42A7"/>
    <w:rsid w:val="007E472C"/>
    <w:rsid w:val="007E47A7"/>
    <w:rsid w:val="007E480F"/>
    <w:rsid w:val="007E4BF4"/>
    <w:rsid w:val="007E558E"/>
    <w:rsid w:val="007E55F4"/>
    <w:rsid w:val="007E5906"/>
    <w:rsid w:val="007E5A13"/>
    <w:rsid w:val="007E5B37"/>
    <w:rsid w:val="007E5EC1"/>
    <w:rsid w:val="007E6002"/>
    <w:rsid w:val="007E6054"/>
    <w:rsid w:val="007E63AD"/>
    <w:rsid w:val="007E672F"/>
    <w:rsid w:val="007E67C4"/>
    <w:rsid w:val="007E69B0"/>
    <w:rsid w:val="007E6A40"/>
    <w:rsid w:val="007E6A56"/>
    <w:rsid w:val="007E6AEE"/>
    <w:rsid w:val="007E6BE7"/>
    <w:rsid w:val="007E6E12"/>
    <w:rsid w:val="007E6EA1"/>
    <w:rsid w:val="007E6F26"/>
    <w:rsid w:val="007E72EF"/>
    <w:rsid w:val="007E73A7"/>
    <w:rsid w:val="007E7559"/>
    <w:rsid w:val="007E7AA7"/>
    <w:rsid w:val="007E7DEE"/>
    <w:rsid w:val="007E7F2D"/>
    <w:rsid w:val="007F0232"/>
    <w:rsid w:val="007F03D3"/>
    <w:rsid w:val="007F046C"/>
    <w:rsid w:val="007F0848"/>
    <w:rsid w:val="007F0991"/>
    <w:rsid w:val="007F0F98"/>
    <w:rsid w:val="007F1060"/>
    <w:rsid w:val="007F157B"/>
    <w:rsid w:val="007F17BC"/>
    <w:rsid w:val="007F17F6"/>
    <w:rsid w:val="007F246D"/>
    <w:rsid w:val="007F24DA"/>
    <w:rsid w:val="007F2766"/>
    <w:rsid w:val="007F27D4"/>
    <w:rsid w:val="007F296C"/>
    <w:rsid w:val="007F2A7A"/>
    <w:rsid w:val="007F2E6C"/>
    <w:rsid w:val="007F2F93"/>
    <w:rsid w:val="007F3144"/>
    <w:rsid w:val="007F3937"/>
    <w:rsid w:val="007F3D9C"/>
    <w:rsid w:val="007F3F70"/>
    <w:rsid w:val="007F449B"/>
    <w:rsid w:val="007F45EA"/>
    <w:rsid w:val="007F46E0"/>
    <w:rsid w:val="007F4998"/>
    <w:rsid w:val="007F4D5D"/>
    <w:rsid w:val="007F5198"/>
    <w:rsid w:val="007F550A"/>
    <w:rsid w:val="007F55B4"/>
    <w:rsid w:val="007F5A21"/>
    <w:rsid w:val="007F5B0B"/>
    <w:rsid w:val="007F5E6B"/>
    <w:rsid w:val="007F61CE"/>
    <w:rsid w:val="007F6387"/>
    <w:rsid w:val="007F64EF"/>
    <w:rsid w:val="007F6672"/>
    <w:rsid w:val="007F66E6"/>
    <w:rsid w:val="007F6A1F"/>
    <w:rsid w:val="007F6B5C"/>
    <w:rsid w:val="007F6D56"/>
    <w:rsid w:val="007F6EBC"/>
    <w:rsid w:val="007F7155"/>
    <w:rsid w:val="007F71A9"/>
    <w:rsid w:val="007F78B1"/>
    <w:rsid w:val="007F7CC6"/>
    <w:rsid w:val="007F7D25"/>
    <w:rsid w:val="0080003F"/>
    <w:rsid w:val="0080026A"/>
    <w:rsid w:val="008002FD"/>
    <w:rsid w:val="008003B8"/>
    <w:rsid w:val="00800708"/>
    <w:rsid w:val="00800C70"/>
    <w:rsid w:val="00800D22"/>
    <w:rsid w:val="00800E47"/>
    <w:rsid w:val="0080143D"/>
    <w:rsid w:val="008018C6"/>
    <w:rsid w:val="00801979"/>
    <w:rsid w:val="00801A5D"/>
    <w:rsid w:val="0080231E"/>
    <w:rsid w:val="00802707"/>
    <w:rsid w:val="00802ADA"/>
    <w:rsid w:val="00802C40"/>
    <w:rsid w:val="00802D8E"/>
    <w:rsid w:val="00803250"/>
    <w:rsid w:val="0080352A"/>
    <w:rsid w:val="00803717"/>
    <w:rsid w:val="008037B2"/>
    <w:rsid w:val="00803A47"/>
    <w:rsid w:val="00803D0E"/>
    <w:rsid w:val="0080454C"/>
    <w:rsid w:val="00804B81"/>
    <w:rsid w:val="00804D76"/>
    <w:rsid w:val="0080516A"/>
    <w:rsid w:val="00805229"/>
    <w:rsid w:val="008052A3"/>
    <w:rsid w:val="008054B0"/>
    <w:rsid w:val="0080550C"/>
    <w:rsid w:val="00805893"/>
    <w:rsid w:val="00805B73"/>
    <w:rsid w:val="00805C4D"/>
    <w:rsid w:val="00805F70"/>
    <w:rsid w:val="00806067"/>
    <w:rsid w:val="0080640F"/>
    <w:rsid w:val="00806766"/>
    <w:rsid w:val="0080685E"/>
    <w:rsid w:val="0080793C"/>
    <w:rsid w:val="0080798A"/>
    <w:rsid w:val="008079BD"/>
    <w:rsid w:val="00807B10"/>
    <w:rsid w:val="00807B5A"/>
    <w:rsid w:val="00807EF6"/>
    <w:rsid w:val="00807FDE"/>
    <w:rsid w:val="00807FF6"/>
    <w:rsid w:val="0081002F"/>
    <w:rsid w:val="008101C4"/>
    <w:rsid w:val="0081077D"/>
    <w:rsid w:val="00810791"/>
    <w:rsid w:val="00810B1D"/>
    <w:rsid w:val="00811179"/>
    <w:rsid w:val="008115F6"/>
    <w:rsid w:val="00811D11"/>
    <w:rsid w:val="00811FCB"/>
    <w:rsid w:val="008121C2"/>
    <w:rsid w:val="008124A9"/>
    <w:rsid w:val="008124DB"/>
    <w:rsid w:val="008125C0"/>
    <w:rsid w:val="008126D3"/>
    <w:rsid w:val="00812A98"/>
    <w:rsid w:val="00812BF5"/>
    <w:rsid w:val="00812D80"/>
    <w:rsid w:val="0081306A"/>
    <w:rsid w:val="00813079"/>
    <w:rsid w:val="00813142"/>
    <w:rsid w:val="008134A6"/>
    <w:rsid w:val="00813823"/>
    <w:rsid w:val="00813A17"/>
    <w:rsid w:val="00813BD8"/>
    <w:rsid w:val="008142DB"/>
    <w:rsid w:val="00814695"/>
    <w:rsid w:val="00814848"/>
    <w:rsid w:val="00814964"/>
    <w:rsid w:val="008149E7"/>
    <w:rsid w:val="00814A7A"/>
    <w:rsid w:val="00815005"/>
    <w:rsid w:val="00815026"/>
    <w:rsid w:val="008150BD"/>
    <w:rsid w:val="00815341"/>
    <w:rsid w:val="0081540F"/>
    <w:rsid w:val="00815483"/>
    <w:rsid w:val="008154D6"/>
    <w:rsid w:val="00815BE1"/>
    <w:rsid w:val="00815C8C"/>
    <w:rsid w:val="00816156"/>
    <w:rsid w:val="00816395"/>
    <w:rsid w:val="008167C8"/>
    <w:rsid w:val="00816809"/>
    <w:rsid w:val="008169BE"/>
    <w:rsid w:val="00816DE8"/>
    <w:rsid w:val="00816E13"/>
    <w:rsid w:val="008171B7"/>
    <w:rsid w:val="008173D6"/>
    <w:rsid w:val="008174C5"/>
    <w:rsid w:val="00817B83"/>
    <w:rsid w:val="00817C4B"/>
    <w:rsid w:val="00817D6D"/>
    <w:rsid w:val="00817E72"/>
    <w:rsid w:val="008204FF"/>
    <w:rsid w:val="00820553"/>
    <w:rsid w:val="0082059D"/>
    <w:rsid w:val="0082064D"/>
    <w:rsid w:val="00820678"/>
    <w:rsid w:val="008208FA"/>
    <w:rsid w:val="00820A65"/>
    <w:rsid w:val="00820ABA"/>
    <w:rsid w:val="00820D40"/>
    <w:rsid w:val="0082143C"/>
    <w:rsid w:val="008214DC"/>
    <w:rsid w:val="00821634"/>
    <w:rsid w:val="00821638"/>
    <w:rsid w:val="00821655"/>
    <w:rsid w:val="00821B0D"/>
    <w:rsid w:val="00822023"/>
    <w:rsid w:val="008221A4"/>
    <w:rsid w:val="008225B5"/>
    <w:rsid w:val="0082263B"/>
    <w:rsid w:val="00822A55"/>
    <w:rsid w:val="00822C80"/>
    <w:rsid w:val="008233FF"/>
    <w:rsid w:val="00823417"/>
    <w:rsid w:val="00823460"/>
    <w:rsid w:val="0082374F"/>
    <w:rsid w:val="00823989"/>
    <w:rsid w:val="0082404E"/>
    <w:rsid w:val="0082411E"/>
    <w:rsid w:val="008243B9"/>
    <w:rsid w:val="0082459B"/>
    <w:rsid w:val="008248BC"/>
    <w:rsid w:val="00825171"/>
    <w:rsid w:val="00825353"/>
    <w:rsid w:val="008254B1"/>
    <w:rsid w:val="008259F8"/>
    <w:rsid w:val="00825A55"/>
    <w:rsid w:val="0082612F"/>
    <w:rsid w:val="008261E4"/>
    <w:rsid w:val="00826952"/>
    <w:rsid w:val="0082699C"/>
    <w:rsid w:val="008269A7"/>
    <w:rsid w:val="00826BC6"/>
    <w:rsid w:val="00826F73"/>
    <w:rsid w:val="00826FB1"/>
    <w:rsid w:val="008270A9"/>
    <w:rsid w:val="008270B5"/>
    <w:rsid w:val="00827250"/>
    <w:rsid w:val="00827900"/>
    <w:rsid w:val="00827986"/>
    <w:rsid w:val="00827D23"/>
    <w:rsid w:val="00827E19"/>
    <w:rsid w:val="00827EF8"/>
    <w:rsid w:val="00827FB7"/>
    <w:rsid w:val="0083001D"/>
    <w:rsid w:val="00830026"/>
    <w:rsid w:val="00830117"/>
    <w:rsid w:val="008302AE"/>
    <w:rsid w:val="0083054F"/>
    <w:rsid w:val="00830654"/>
    <w:rsid w:val="00830939"/>
    <w:rsid w:val="00830C64"/>
    <w:rsid w:val="00830E92"/>
    <w:rsid w:val="00830F40"/>
    <w:rsid w:val="008311C0"/>
    <w:rsid w:val="0083128F"/>
    <w:rsid w:val="008314E9"/>
    <w:rsid w:val="0083176E"/>
    <w:rsid w:val="00831817"/>
    <w:rsid w:val="00831B16"/>
    <w:rsid w:val="00831E71"/>
    <w:rsid w:val="0083215C"/>
    <w:rsid w:val="0083232C"/>
    <w:rsid w:val="0083250B"/>
    <w:rsid w:val="00832674"/>
    <w:rsid w:val="00832985"/>
    <w:rsid w:val="008329E6"/>
    <w:rsid w:val="00832A1C"/>
    <w:rsid w:val="00832D65"/>
    <w:rsid w:val="00832E48"/>
    <w:rsid w:val="00833077"/>
    <w:rsid w:val="008333C7"/>
    <w:rsid w:val="00833660"/>
    <w:rsid w:val="00833702"/>
    <w:rsid w:val="00833796"/>
    <w:rsid w:val="00833ABF"/>
    <w:rsid w:val="00833E3F"/>
    <w:rsid w:val="008345F6"/>
    <w:rsid w:val="008347B5"/>
    <w:rsid w:val="00834C9A"/>
    <w:rsid w:val="00835099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F75"/>
    <w:rsid w:val="008362A9"/>
    <w:rsid w:val="0083698F"/>
    <w:rsid w:val="00836EA5"/>
    <w:rsid w:val="00836EBA"/>
    <w:rsid w:val="00836F7B"/>
    <w:rsid w:val="0083709D"/>
    <w:rsid w:val="00837165"/>
    <w:rsid w:val="0083774E"/>
    <w:rsid w:val="008378DB"/>
    <w:rsid w:val="00837A96"/>
    <w:rsid w:val="00837C1B"/>
    <w:rsid w:val="00837E71"/>
    <w:rsid w:val="00837EF9"/>
    <w:rsid w:val="00837F1A"/>
    <w:rsid w:val="0084013B"/>
    <w:rsid w:val="008404A3"/>
    <w:rsid w:val="0084054A"/>
    <w:rsid w:val="00840E33"/>
    <w:rsid w:val="008412B8"/>
    <w:rsid w:val="0084136F"/>
    <w:rsid w:val="00841404"/>
    <w:rsid w:val="00841A0B"/>
    <w:rsid w:val="00841E00"/>
    <w:rsid w:val="00841E0D"/>
    <w:rsid w:val="00841E5C"/>
    <w:rsid w:val="00842153"/>
    <w:rsid w:val="00842217"/>
    <w:rsid w:val="008424B9"/>
    <w:rsid w:val="008425B5"/>
    <w:rsid w:val="00842809"/>
    <w:rsid w:val="00842CF1"/>
    <w:rsid w:val="00842E74"/>
    <w:rsid w:val="00843710"/>
    <w:rsid w:val="00843A8C"/>
    <w:rsid w:val="00843C22"/>
    <w:rsid w:val="00844345"/>
    <w:rsid w:val="00844663"/>
    <w:rsid w:val="008449CF"/>
    <w:rsid w:val="00844F03"/>
    <w:rsid w:val="00845439"/>
    <w:rsid w:val="008455FC"/>
    <w:rsid w:val="0084570B"/>
    <w:rsid w:val="00845E20"/>
    <w:rsid w:val="00845E30"/>
    <w:rsid w:val="00845EBD"/>
    <w:rsid w:val="00845F87"/>
    <w:rsid w:val="00846506"/>
    <w:rsid w:val="0084664D"/>
    <w:rsid w:val="00846A87"/>
    <w:rsid w:val="00846BF6"/>
    <w:rsid w:val="00846F03"/>
    <w:rsid w:val="008470BF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3E3"/>
    <w:rsid w:val="008514F3"/>
    <w:rsid w:val="00851702"/>
    <w:rsid w:val="00851A71"/>
    <w:rsid w:val="00851D59"/>
    <w:rsid w:val="008527BA"/>
    <w:rsid w:val="008528AA"/>
    <w:rsid w:val="0085295B"/>
    <w:rsid w:val="00852C9D"/>
    <w:rsid w:val="00852FA8"/>
    <w:rsid w:val="0085305D"/>
    <w:rsid w:val="008535DB"/>
    <w:rsid w:val="0085363C"/>
    <w:rsid w:val="008539EC"/>
    <w:rsid w:val="00853D89"/>
    <w:rsid w:val="00853DAA"/>
    <w:rsid w:val="00853E23"/>
    <w:rsid w:val="00853E93"/>
    <w:rsid w:val="00853FA4"/>
    <w:rsid w:val="00854354"/>
    <w:rsid w:val="00854455"/>
    <w:rsid w:val="008547C2"/>
    <w:rsid w:val="00854882"/>
    <w:rsid w:val="00854AEB"/>
    <w:rsid w:val="00854B67"/>
    <w:rsid w:val="00854C97"/>
    <w:rsid w:val="00854E80"/>
    <w:rsid w:val="00854FCB"/>
    <w:rsid w:val="00855182"/>
    <w:rsid w:val="008551E5"/>
    <w:rsid w:val="0085537D"/>
    <w:rsid w:val="00855427"/>
    <w:rsid w:val="0085568B"/>
    <w:rsid w:val="0085569C"/>
    <w:rsid w:val="00855935"/>
    <w:rsid w:val="00855B09"/>
    <w:rsid w:val="00855E79"/>
    <w:rsid w:val="00855F38"/>
    <w:rsid w:val="00856022"/>
    <w:rsid w:val="0085603F"/>
    <w:rsid w:val="00856164"/>
    <w:rsid w:val="0085643B"/>
    <w:rsid w:val="008564E5"/>
    <w:rsid w:val="0085663D"/>
    <w:rsid w:val="00856794"/>
    <w:rsid w:val="00856CE8"/>
    <w:rsid w:val="00856DAC"/>
    <w:rsid w:val="008572E9"/>
    <w:rsid w:val="008574D6"/>
    <w:rsid w:val="00857971"/>
    <w:rsid w:val="00857CCD"/>
    <w:rsid w:val="00857D80"/>
    <w:rsid w:val="00857E37"/>
    <w:rsid w:val="008601AD"/>
    <w:rsid w:val="00860391"/>
    <w:rsid w:val="0086064D"/>
    <w:rsid w:val="0086093E"/>
    <w:rsid w:val="00860A0E"/>
    <w:rsid w:val="00860A2F"/>
    <w:rsid w:val="00860BF1"/>
    <w:rsid w:val="00860F8F"/>
    <w:rsid w:val="0086126F"/>
    <w:rsid w:val="00861320"/>
    <w:rsid w:val="008616C4"/>
    <w:rsid w:val="00861848"/>
    <w:rsid w:val="00861B48"/>
    <w:rsid w:val="008620A9"/>
    <w:rsid w:val="0086273E"/>
    <w:rsid w:val="00862950"/>
    <w:rsid w:val="008629F7"/>
    <w:rsid w:val="00862A41"/>
    <w:rsid w:val="00862A8A"/>
    <w:rsid w:val="00862BA3"/>
    <w:rsid w:val="00862F8A"/>
    <w:rsid w:val="00863030"/>
    <w:rsid w:val="008632DA"/>
    <w:rsid w:val="00863457"/>
    <w:rsid w:val="008635F2"/>
    <w:rsid w:val="00863641"/>
    <w:rsid w:val="008637A5"/>
    <w:rsid w:val="00863D6D"/>
    <w:rsid w:val="00863E0F"/>
    <w:rsid w:val="00863E96"/>
    <w:rsid w:val="0086462F"/>
    <w:rsid w:val="00864892"/>
    <w:rsid w:val="00864AF5"/>
    <w:rsid w:val="00864BBC"/>
    <w:rsid w:val="00864D9C"/>
    <w:rsid w:val="00865131"/>
    <w:rsid w:val="00865252"/>
    <w:rsid w:val="00865354"/>
    <w:rsid w:val="008659BC"/>
    <w:rsid w:val="00865C3F"/>
    <w:rsid w:val="008666D0"/>
    <w:rsid w:val="00866720"/>
    <w:rsid w:val="0086706F"/>
    <w:rsid w:val="008670D2"/>
    <w:rsid w:val="0086739F"/>
    <w:rsid w:val="008673E0"/>
    <w:rsid w:val="008673E1"/>
    <w:rsid w:val="00867900"/>
    <w:rsid w:val="00867903"/>
    <w:rsid w:val="00867AB2"/>
    <w:rsid w:val="00867B3E"/>
    <w:rsid w:val="008703A9"/>
    <w:rsid w:val="008703CD"/>
    <w:rsid w:val="008706E9"/>
    <w:rsid w:val="008709AE"/>
    <w:rsid w:val="0087101E"/>
    <w:rsid w:val="008712DE"/>
    <w:rsid w:val="008713FE"/>
    <w:rsid w:val="00871676"/>
    <w:rsid w:val="00871757"/>
    <w:rsid w:val="008719DA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0F"/>
    <w:rsid w:val="00872C2E"/>
    <w:rsid w:val="00872C83"/>
    <w:rsid w:val="00872F6A"/>
    <w:rsid w:val="0087342C"/>
    <w:rsid w:val="008737CB"/>
    <w:rsid w:val="00873C80"/>
    <w:rsid w:val="00873EBC"/>
    <w:rsid w:val="0087406F"/>
    <w:rsid w:val="008740EF"/>
    <w:rsid w:val="00874113"/>
    <w:rsid w:val="00874594"/>
    <w:rsid w:val="00874666"/>
    <w:rsid w:val="00874B46"/>
    <w:rsid w:val="00874CB4"/>
    <w:rsid w:val="00874E38"/>
    <w:rsid w:val="008750E9"/>
    <w:rsid w:val="008752E7"/>
    <w:rsid w:val="00875383"/>
    <w:rsid w:val="0087552E"/>
    <w:rsid w:val="0087574C"/>
    <w:rsid w:val="008757B8"/>
    <w:rsid w:val="00875C0A"/>
    <w:rsid w:val="008766D3"/>
    <w:rsid w:val="00876890"/>
    <w:rsid w:val="00876B6F"/>
    <w:rsid w:val="00876D3B"/>
    <w:rsid w:val="00876DEF"/>
    <w:rsid w:val="00876F39"/>
    <w:rsid w:val="00877056"/>
    <w:rsid w:val="008771C9"/>
    <w:rsid w:val="00877283"/>
    <w:rsid w:val="008773CA"/>
    <w:rsid w:val="00877405"/>
    <w:rsid w:val="008775F2"/>
    <w:rsid w:val="00877635"/>
    <w:rsid w:val="00877915"/>
    <w:rsid w:val="00877A12"/>
    <w:rsid w:val="00877D25"/>
    <w:rsid w:val="008806C2"/>
    <w:rsid w:val="00880FE7"/>
    <w:rsid w:val="00881578"/>
    <w:rsid w:val="00881B27"/>
    <w:rsid w:val="00881E11"/>
    <w:rsid w:val="00881ECE"/>
    <w:rsid w:val="008821FB"/>
    <w:rsid w:val="008822F9"/>
    <w:rsid w:val="00882A6C"/>
    <w:rsid w:val="0088301A"/>
    <w:rsid w:val="008832A6"/>
    <w:rsid w:val="008832E2"/>
    <w:rsid w:val="0088343B"/>
    <w:rsid w:val="00883486"/>
    <w:rsid w:val="008837DE"/>
    <w:rsid w:val="008838FE"/>
    <w:rsid w:val="00883AF5"/>
    <w:rsid w:val="00883C34"/>
    <w:rsid w:val="00883CF9"/>
    <w:rsid w:val="008847D2"/>
    <w:rsid w:val="0088490E"/>
    <w:rsid w:val="00884AE3"/>
    <w:rsid w:val="00884BC6"/>
    <w:rsid w:val="00884CAF"/>
    <w:rsid w:val="00884E88"/>
    <w:rsid w:val="00884EA9"/>
    <w:rsid w:val="00884F36"/>
    <w:rsid w:val="00884FBE"/>
    <w:rsid w:val="0088508C"/>
    <w:rsid w:val="00885142"/>
    <w:rsid w:val="008851BB"/>
    <w:rsid w:val="008855C2"/>
    <w:rsid w:val="008855CB"/>
    <w:rsid w:val="0088574A"/>
    <w:rsid w:val="0088578C"/>
    <w:rsid w:val="00885DB7"/>
    <w:rsid w:val="00885E2D"/>
    <w:rsid w:val="00885E55"/>
    <w:rsid w:val="00885E58"/>
    <w:rsid w:val="008862A9"/>
    <w:rsid w:val="008862ED"/>
    <w:rsid w:val="00886F2E"/>
    <w:rsid w:val="008870E9"/>
    <w:rsid w:val="0088725A"/>
    <w:rsid w:val="008872BA"/>
    <w:rsid w:val="008875A6"/>
    <w:rsid w:val="0088772F"/>
    <w:rsid w:val="00887FEC"/>
    <w:rsid w:val="00887FF9"/>
    <w:rsid w:val="008902C8"/>
    <w:rsid w:val="0089035F"/>
    <w:rsid w:val="008906F3"/>
    <w:rsid w:val="00890743"/>
    <w:rsid w:val="00890898"/>
    <w:rsid w:val="00890AA6"/>
    <w:rsid w:val="0089101D"/>
    <w:rsid w:val="00891359"/>
    <w:rsid w:val="00891467"/>
    <w:rsid w:val="00891580"/>
    <w:rsid w:val="00891F59"/>
    <w:rsid w:val="00891FE2"/>
    <w:rsid w:val="00892151"/>
    <w:rsid w:val="00892227"/>
    <w:rsid w:val="00892438"/>
    <w:rsid w:val="00892559"/>
    <w:rsid w:val="00892894"/>
    <w:rsid w:val="008928DE"/>
    <w:rsid w:val="00892C5D"/>
    <w:rsid w:val="00892E72"/>
    <w:rsid w:val="00892EBB"/>
    <w:rsid w:val="00893044"/>
    <w:rsid w:val="008930F4"/>
    <w:rsid w:val="008934CF"/>
    <w:rsid w:val="008934E2"/>
    <w:rsid w:val="0089356E"/>
    <w:rsid w:val="00893F1F"/>
    <w:rsid w:val="00893FAC"/>
    <w:rsid w:val="0089411C"/>
    <w:rsid w:val="0089420F"/>
    <w:rsid w:val="00894305"/>
    <w:rsid w:val="00894516"/>
    <w:rsid w:val="008947A2"/>
    <w:rsid w:val="00894A1B"/>
    <w:rsid w:val="00894E61"/>
    <w:rsid w:val="00895096"/>
    <w:rsid w:val="00895102"/>
    <w:rsid w:val="008951FB"/>
    <w:rsid w:val="008952DA"/>
    <w:rsid w:val="00895624"/>
    <w:rsid w:val="00895713"/>
    <w:rsid w:val="00895A90"/>
    <w:rsid w:val="00895B8C"/>
    <w:rsid w:val="00895CEB"/>
    <w:rsid w:val="00895D79"/>
    <w:rsid w:val="00895E5A"/>
    <w:rsid w:val="0089614D"/>
    <w:rsid w:val="008961A2"/>
    <w:rsid w:val="00896361"/>
    <w:rsid w:val="00896465"/>
    <w:rsid w:val="0089673D"/>
    <w:rsid w:val="00896837"/>
    <w:rsid w:val="00896A99"/>
    <w:rsid w:val="00896BA2"/>
    <w:rsid w:val="00896E93"/>
    <w:rsid w:val="00897459"/>
    <w:rsid w:val="00897532"/>
    <w:rsid w:val="00897DAB"/>
    <w:rsid w:val="00897EFC"/>
    <w:rsid w:val="008A0A0A"/>
    <w:rsid w:val="008A0FC0"/>
    <w:rsid w:val="008A0FD5"/>
    <w:rsid w:val="008A1145"/>
    <w:rsid w:val="008A143E"/>
    <w:rsid w:val="008A1689"/>
    <w:rsid w:val="008A16B1"/>
    <w:rsid w:val="008A182A"/>
    <w:rsid w:val="008A1ADA"/>
    <w:rsid w:val="008A2126"/>
    <w:rsid w:val="008A238C"/>
    <w:rsid w:val="008A23E2"/>
    <w:rsid w:val="008A27EC"/>
    <w:rsid w:val="008A28B9"/>
    <w:rsid w:val="008A2BC7"/>
    <w:rsid w:val="008A2E44"/>
    <w:rsid w:val="008A2E49"/>
    <w:rsid w:val="008A3014"/>
    <w:rsid w:val="008A3CDA"/>
    <w:rsid w:val="008A3E1F"/>
    <w:rsid w:val="008A3F84"/>
    <w:rsid w:val="008A4363"/>
    <w:rsid w:val="008A43EA"/>
    <w:rsid w:val="008A44B3"/>
    <w:rsid w:val="008A4D27"/>
    <w:rsid w:val="008A51F9"/>
    <w:rsid w:val="008A5378"/>
    <w:rsid w:val="008A5DF2"/>
    <w:rsid w:val="008A6118"/>
    <w:rsid w:val="008A660D"/>
    <w:rsid w:val="008A66AF"/>
    <w:rsid w:val="008A6852"/>
    <w:rsid w:val="008A6A4C"/>
    <w:rsid w:val="008A6CC0"/>
    <w:rsid w:val="008A6E1C"/>
    <w:rsid w:val="008A701D"/>
    <w:rsid w:val="008A7388"/>
    <w:rsid w:val="008A73B3"/>
    <w:rsid w:val="008A74D7"/>
    <w:rsid w:val="008A78E4"/>
    <w:rsid w:val="008A7ECD"/>
    <w:rsid w:val="008B0322"/>
    <w:rsid w:val="008B054E"/>
    <w:rsid w:val="008B05B9"/>
    <w:rsid w:val="008B08D2"/>
    <w:rsid w:val="008B0A7B"/>
    <w:rsid w:val="008B0B9C"/>
    <w:rsid w:val="008B0BB3"/>
    <w:rsid w:val="008B0BD7"/>
    <w:rsid w:val="008B0C25"/>
    <w:rsid w:val="008B0C8C"/>
    <w:rsid w:val="008B0E56"/>
    <w:rsid w:val="008B0F80"/>
    <w:rsid w:val="008B10F1"/>
    <w:rsid w:val="008B11DC"/>
    <w:rsid w:val="008B15C8"/>
    <w:rsid w:val="008B1694"/>
    <w:rsid w:val="008B16F7"/>
    <w:rsid w:val="008B1A5E"/>
    <w:rsid w:val="008B1B4A"/>
    <w:rsid w:val="008B1DCD"/>
    <w:rsid w:val="008B210C"/>
    <w:rsid w:val="008B2197"/>
    <w:rsid w:val="008B232D"/>
    <w:rsid w:val="008B24BC"/>
    <w:rsid w:val="008B255D"/>
    <w:rsid w:val="008B292A"/>
    <w:rsid w:val="008B2A09"/>
    <w:rsid w:val="008B2A8D"/>
    <w:rsid w:val="008B2B3E"/>
    <w:rsid w:val="008B2D2A"/>
    <w:rsid w:val="008B2D53"/>
    <w:rsid w:val="008B2D73"/>
    <w:rsid w:val="008B31FC"/>
    <w:rsid w:val="008B367B"/>
    <w:rsid w:val="008B379C"/>
    <w:rsid w:val="008B3A33"/>
    <w:rsid w:val="008B4261"/>
    <w:rsid w:val="008B451B"/>
    <w:rsid w:val="008B46DC"/>
    <w:rsid w:val="008B49D0"/>
    <w:rsid w:val="008B4A03"/>
    <w:rsid w:val="008B4A77"/>
    <w:rsid w:val="008B4CEC"/>
    <w:rsid w:val="008B4D77"/>
    <w:rsid w:val="008B5360"/>
    <w:rsid w:val="008B585E"/>
    <w:rsid w:val="008B5A47"/>
    <w:rsid w:val="008B5B5A"/>
    <w:rsid w:val="008B5BEF"/>
    <w:rsid w:val="008B5C21"/>
    <w:rsid w:val="008B5C65"/>
    <w:rsid w:val="008B5CD6"/>
    <w:rsid w:val="008B5D82"/>
    <w:rsid w:val="008B615E"/>
    <w:rsid w:val="008B6546"/>
    <w:rsid w:val="008B67E6"/>
    <w:rsid w:val="008B6895"/>
    <w:rsid w:val="008B6E5E"/>
    <w:rsid w:val="008B6F91"/>
    <w:rsid w:val="008B70D7"/>
    <w:rsid w:val="008B72EA"/>
    <w:rsid w:val="008B73B4"/>
    <w:rsid w:val="008B751A"/>
    <w:rsid w:val="008B76F7"/>
    <w:rsid w:val="008B7735"/>
    <w:rsid w:val="008B7B8B"/>
    <w:rsid w:val="008B7CE5"/>
    <w:rsid w:val="008B7D94"/>
    <w:rsid w:val="008C01D9"/>
    <w:rsid w:val="008C04F0"/>
    <w:rsid w:val="008C0516"/>
    <w:rsid w:val="008C05DD"/>
    <w:rsid w:val="008C07AA"/>
    <w:rsid w:val="008C0949"/>
    <w:rsid w:val="008C0B1C"/>
    <w:rsid w:val="008C0C55"/>
    <w:rsid w:val="008C0D17"/>
    <w:rsid w:val="008C0D85"/>
    <w:rsid w:val="008C1635"/>
    <w:rsid w:val="008C1883"/>
    <w:rsid w:val="008C1A43"/>
    <w:rsid w:val="008C1BED"/>
    <w:rsid w:val="008C1FF2"/>
    <w:rsid w:val="008C2002"/>
    <w:rsid w:val="008C21C0"/>
    <w:rsid w:val="008C21D0"/>
    <w:rsid w:val="008C2333"/>
    <w:rsid w:val="008C2673"/>
    <w:rsid w:val="008C28F5"/>
    <w:rsid w:val="008C2A37"/>
    <w:rsid w:val="008C2AA2"/>
    <w:rsid w:val="008C2C8B"/>
    <w:rsid w:val="008C2F09"/>
    <w:rsid w:val="008C2F2C"/>
    <w:rsid w:val="008C3725"/>
    <w:rsid w:val="008C384C"/>
    <w:rsid w:val="008C387A"/>
    <w:rsid w:val="008C3C23"/>
    <w:rsid w:val="008C416D"/>
    <w:rsid w:val="008C41BE"/>
    <w:rsid w:val="008C4505"/>
    <w:rsid w:val="008C459A"/>
    <w:rsid w:val="008C4BEF"/>
    <w:rsid w:val="008C4DB7"/>
    <w:rsid w:val="008C4E2E"/>
    <w:rsid w:val="008C4E77"/>
    <w:rsid w:val="008C52C6"/>
    <w:rsid w:val="008C538B"/>
    <w:rsid w:val="008C5ADD"/>
    <w:rsid w:val="008C5D14"/>
    <w:rsid w:val="008C5E0D"/>
    <w:rsid w:val="008C5EF2"/>
    <w:rsid w:val="008C61E3"/>
    <w:rsid w:val="008C6285"/>
    <w:rsid w:val="008C69A6"/>
    <w:rsid w:val="008C6C8A"/>
    <w:rsid w:val="008C6DE1"/>
    <w:rsid w:val="008C6E5F"/>
    <w:rsid w:val="008C752B"/>
    <w:rsid w:val="008C78D9"/>
    <w:rsid w:val="008C7A79"/>
    <w:rsid w:val="008C7AB3"/>
    <w:rsid w:val="008D0072"/>
    <w:rsid w:val="008D008D"/>
    <w:rsid w:val="008D019B"/>
    <w:rsid w:val="008D0AA6"/>
    <w:rsid w:val="008D0CF9"/>
    <w:rsid w:val="008D0E80"/>
    <w:rsid w:val="008D0FBA"/>
    <w:rsid w:val="008D10DE"/>
    <w:rsid w:val="008D1157"/>
    <w:rsid w:val="008D142E"/>
    <w:rsid w:val="008D14F1"/>
    <w:rsid w:val="008D18C7"/>
    <w:rsid w:val="008D1923"/>
    <w:rsid w:val="008D1D8A"/>
    <w:rsid w:val="008D1F82"/>
    <w:rsid w:val="008D2326"/>
    <w:rsid w:val="008D26A2"/>
    <w:rsid w:val="008D2B12"/>
    <w:rsid w:val="008D2DBA"/>
    <w:rsid w:val="008D2E81"/>
    <w:rsid w:val="008D2F78"/>
    <w:rsid w:val="008D3037"/>
    <w:rsid w:val="008D3149"/>
    <w:rsid w:val="008D320B"/>
    <w:rsid w:val="008D331A"/>
    <w:rsid w:val="008D3606"/>
    <w:rsid w:val="008D3706"/>
    <w:rsid w:val="008D38A0"/>
    <w:rsid w:val="008D39B7"/>
    <w:rsid w:val="008D3E13"/>
    <w:rsid w:val="008D434D"/>
    <w:rsid w:val="008D4535"/>
    <w:rsid w:val="008D4924"/>
    <w:rsid w:val="008D4E9E"/>
    <w:rsid w:val="008D5311"/>
    <w:rsid w:val="008D58C9"/>
    <w:rsid w:val="008D5950"/>
    <w:rsid w:val="008D5959"/>
    <w:rsid w:val="008D598E"/>
    <w:rsid w:val="008D5AD8"/>
    <w:rsid w:val="008D6058"/>
    <w:rsid w:val="008D60B0"/>
    <w:rsid w:val="008D62BE"/>
    <w:rsid w:val="008D6364"/>
    <w:rsid w:val="008D63E8"/>
    <w:rsid w:val="008D6759"/>
    <w:rsid w:val="008D6889"/>
    <w:rsid w:val="008D6904"/>
    <w:rsid w:val="008D6B9A"/>
    <w:rsid w:val="008D7924"/>
    <w:rsid w:val="008D7935"/>
    <w:rsid w:val="008D7994"/>
    <w:rsid w:val="008D7AB8"/>
    <w:rsid w:val="008E038B"/>
    <w:rsid w:val="008E03BD"/>
    <w:rsid w:val="008E0402"/>
    <w:rsid w:val="008E09B0"/>
    <w:rsid w:val="008E0A14"/>
    <w:rsid w:val="008E0CCB"/>
    <w:rsid w:val="008E1345"/>
    <w:rsid w:val="008E15EE"/>
    <w:rsid w:val="008E1E2D"/>
    <w:rsid w:val="008E1E55"/>
    <w:rsid w:val="008E1E6C"/>
    <w:rsid w:val="008E1F60"/>
    <w:rsid w:val="008E1FBA"/>
    <w:rsid w:val="008E22C6"/>
    <w:rsid w:val="008E232B"/>
    <w:rsid w:val="008E261C"/>
    <w:rsid w:val="008E276B"/>
    <w:rsid w:val="008E2962"/>
    <w:rsid w:val="008E2BBC"/>
    <w:rsid w:val="008E3032"/>
    <w:rsid w:val="008E3382"/>
    <w:rsid w:val="008E33BF"/>
    <w:rsid w:val="008E344F"/>
    <w:rsid w:val="008E3542"/>
    <w:rsid w:val="008E3582"/>
    <w:rsid w:val="008E37FE"/>
    <w:rsid w:val="008E39F5"/>
    <w:rsid w:val="008E3C1A"/>
    <w:rsid w:val="008E3E5D"/>
    <w:rsid w:val="008E40D8"/>
    <w:rsid w:val="008E40E9"/>
    <w:rsid w:val="008E412A"/>
    <w:rsid w:val="008E43F9"/>
    <w:rsid w:val="008E4468"/>
    <w:rsid w:val="008E4691"/>
    <w:rsid w:val="008E484A"/>
    <w:rsid w:val="008E4C90"/>
    <w:rsid w:val="008E4DD6"/>
    <w:rsid w:val="008E52D1"/>
    <w:rsid w:val="008E57ED"/>
    <w:rsid w:val="008E609E"/>
    <w:rsid w:val="008E6720"/>
    <w:rsid w:val="008E69B4"/>
    <w:rsid w:val="008E6B52"/>
    <w:rsid w:val="008E6D06"/>
    <w:rsid w:val="008E6E0F"/>
    <w:rsid w:val="008E734C"/>
    <w:rsid w:val="008E76EA"/>
    <w:rsid w:val="008E7761"/>
    <w:rsid w:val="008E7770"/>
    <w:rsid w:val="008E7891"/>
    <w:rsid w:val="008E7979"/>
    <w:rsid w:val="008E7B98"/>
    <w:rsid w:val="008F0059"/>
    <w:rsid w:val="008F044A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455"/>
    <w:rsid w:val="008F14D0"/>
    <w:rsid w:val="008F1828"/>
    <w:rsid w:val="008F184B"/>
    <w:rsid w:val="008F1AB4"/>
    <w:rsid w:val="008F1B96"/>
    <w:rsid w:val="008F2062"/>
    <w:rsid w:val="008F219B"/>
    <w:rsid w:val="008F21DC"/>
    <w:rsid w:val="008F2387"/>
    <w:rsid w:val="008F279A"/>
    <w:rsid w:val="008F279C"/>
    <w:rsid w:val="008F281E"/>
    <w:rsid w:val="008F28E2"/>
    <w:rsid w:val="008F2C46"/>
    <w:rsid w:val="008F3143"/>
    <w:rsid w:val="008F34B8"/>
    <w:rsid w:val="008F35F7"/>
    <w:rsid w:val="008F3702"/>
    <w:rsid w:val="008F3C94"/>
    <w:rsid w:val="008F3F48"/>
    <w:rsid w:val="008F402D"/>
    <w:rsid w:val="008F4620"/>
    <w:rsid w:val="008F472C"/>
    <w:rsid w:val="008F495C"/>
    <w:rsid w:val="008F4D2B"/>
    <w:rsid w:val="008F51FF"/>
    <w:rsid w:val="008F59F8"/>
    <w:rsid w:val="008F5BD6"/>
    <w:rsid w:val="008F5C0A"/>
    <w:rsid w:val="008F5D72"/>
    <w:rsid w:val="008F65E1"/>
    <w:rsid w:val="008F6713"/>
    <w:rsid w:val="008F7035"/>
    <w:rsid w:val="008F7180"/>
    <w:rsid w:val="008F7324"/>
    <w:rsid w:val="008F7523"/>
    <w:rsid w:val="008F7700"/>
    <w:rsid w:val="008F78B7"/>
    <w:rsid w:val="008F7E17"/>
    <w:rsid w:val="0090039A"/>
    <w:rsid w:val="00900450"/>
    <w:rsid w:val="009007E6"/>
    <w:rsid w:val="00900928"/>
    <w:rsid w:val="009009EF"/>
    <w:rsid w:val="00900BDB"/>
    <w:rsid w:val="00900E0B"/>
    <w:rsid w:val="00900FC2"/>
    <w:rsid w:val="00900FDB"/>
    <w:rsid w:val="009011E6"/>
    <w:rsid w:val="00901731"/>
    <w:rsid w:val="0090198F"/>
    <w:rsid w:val="00901C46"/>
    <w:rsid w:val="00901D0E"/>
    <w:rsid w:val="00902232"/>
    <w:rsid w:val="0090256B"/>
    <w:rsid w:val="0090256C"/>
    <w:rsid w:val="009025FD"/>
    <w:rsid w:val="00902791"/>
    <w:rsid w:val="009029E8"/>
    <w:rsid w:val="00903001"/>
    <w:rsid w:val="009032BF"/>
    <w:rsid w:val="00903B32"/>
    <w:rsid w:val="00903BB9"/>
    <w:rsid w:val="00903C74"/>
    <w:rsid w:val="0090418D"/>
    <w:rsid w:val="00904510"/>
    <w:rsid w:val="00904A1D"/>
    <w:rsid w:val="00904BE6"/>
    <w:rsid w:val="0090556B"/>
    <w:rsid w:val="00905685"/>
    <w:rsid w:val="0090576F"/>
    <w:rsid w:val="00905DD8"/>
    <w:rsid w:val="00905EF1"/>
    <w:rsid w:val="00906058"/>
    <w:rsid w:val="00906180"/>
    <w:rsid w:val="009065DF"/>
    <w:rsid w:val="00906689"/>
    <w:rsid w:val="009069E5"/>
    <w:rsid w:val="00906C0A"/>
    <w:rsid w:val="00906F14"/>
    <w:rsid w:val="009074F0"/>
    <w:rsid w:val="0090770C"/>
    <w:rsid w:val="00907787"/>
    <w:rsid w:val="0090795F"/>
    <w:rsid w:val="009079E5"/>
    <w:rsid w:val="00907A9C"/>
    <w:rsid w:val="00907B0C"/>
    <w:rsid w:val="009100F8"/>
    <w:rsid w:val="009102F2"/>
    <w:rsid w:val="00910608"/>
    <w:rsid w:val="009107D6"/>
    <w:rsid w:val="00910801"/>
    <w:rsid w:val="0091097A"/>
    <w:rsid w:val="00910E34"/>
    <w:rsid w:val="00910F38"/>
    <w:rsid w:val="00910FBD"/>
    <w:rsid w:val="009112DF"/>
    <w:rsid w:val="00911337"/>
    <w:rsid w:val="0091146D"/>
    <w:rsid w:val="00911537"/>
    <w:rsid w:val="00911699"/>
    <w:rsid w:val="00911846"/>
    <w:rsid w:val="00911864"/>
    <w:rsid w:val="00911B83"/>
    <w:rsid w:val="00911C5F"/>
    <w:rsid w:val="00911D49"/>
    <w:rsid w:val="00911E4A"/>
    <w:rsid w:val="00911EC9"/>
    <w:rsid w:val="00911FF2"/>
    <w:rsid w:val="0091218F"/>
    <w:rsid w:val="009121C9"/>
    <w:rsid w:val="00912219"/>
    <w:rsid w:val="00912751"/>
    <w:rsid w:val="009127D2"/>
    <w:rsid w:val="00912C0E"/>
    <w:rsid w:val="00912D15"/>
    <w:rsid w:val="0091331E"/>
    <w:rsid w:val="009134E9"/>
    <w:rsid w:val="00913584"/>
    <w:rsid w:val="009137DF"/>
    <w:rsid w:val="00913908"/>
    <w:rsid w:val="00913BAD"/>
    <w:rsid w:val="00913D81"/>
    <w:rsid w:val="00913E7F"/>
    <w:rsid w:val="00914264"/>
    <w:rsid w:val="0091483A"/>
    <w:rsid w:val="00914EB7"/>
    <w:rsid w:val="00914F78"/>
    <w:rsid w:val="009150F4"/>
    <w:rsid w:val="009151D6"/>
    <w:rsid w:val="009153C6"/>
    <w:rsid w:val="00915568"/>
    <w:rsid w:val="00915626"/>
    <w:rsid w:val="00915704"/>
    <w:rsid w:val="00915AE7"/>
    <w:rsid w:val="00915B09"/>
    <w:rsid w:val="00915C2E"/>
    <w:rsid w:val="00915D40"/>
    <w:rsid w:val="0091617E"/>
    <w:rsid w:val="00916502"/>
    <w:rsid w:val="009165C0"/>
    <w:rsid w:val="00916B48"/>
    <w:rsid w:val="00916F1A"/>
    <w:rsid w:val="00916FEB"/>
    <w:rsid w:val="009170DF"/>
    <w:rsid w:val="009173BF"/>
    <w:rsid w:val="00917866"/>
    <w:rsid w:val="00917890"/>
    <w:rsid w:val="009179CE"/>
    <w:rsid w:val="00917DDC"/>
    <w:rsid w:val="00917EBB"/>
    <w:rsid w:val="009202D1"/>
    <w:rsid w:val="009206C0"/>
    <w:rsid w:val="009209D1"/>
    <w:rsid w:val="009210F3"/>
    <w:rsid w:val="00921170"/>
    <w:rsid w:val="009212B0"/>
    <w:rsid w:val="00921A17"/>
    <w:rsid w:val="00921FBB"/>
    <w:rsid w:val="00922CF1"/>
    <w:rsid w:val="00922EB0"/>
    <w:rsid w:val="00922F6D"/>
    <w:rsid w:val="0092311E"/>
    <w:rsid w:val="009232CE"/>
    <w:rsid w:val="009233A4"/>
    <w:rsid w:val="00923C52"/>
    <w:rsid w:val="00923CA1"/>
    <w:rsid w:val="00923DAC"/>
    <w:rsid w:val="00924114"/>
    <w:rsid w:val="00924365"/>
    <w:rsid w:val="00924524"/>
    <w:rsid w:val="00924C40"/>
    <w:rsid w:val="00924C84"/>
    <w:rsid w:val="00924CCF"/>
    <w:rsid w:val="00924E01"/>
    <w:rsid w:val="0092519B"/>
    <w:rsid w:val="009256B4"/>
    <w:rsid w:val="00925742"/>
    <w:rsid w:val="00925AFC"/>
    <w:rsid w:val="00925AFE"/>
    <w:rsid w:val="0092641B"/>
    <w:rsid w:val="009268A1"/>
    <w:rsid w:val="00926AAD"/>
    <w:rsid w:val="00926C06"/>
    <w:rsid w:val="00926C77"/>
    <w:rsid w:val="00926E4A"/>
    <w:rsid w:val="0092703C"/>
    <w:rsid w:val="009273BF"/>
    <w:rsid w:val="0093005E"/>
    <w:rsid w:val="00930177"/>
    <w:rsid w:val="0093050F"/>
    <w:rsid w:val="009305A1"/>
    <w:rsid w:val="00930C02"/>
    <w:rsid w:val="00930D3E"/>
    <w:rsid w:val="00931018"/>
    <w:rsid w:val="00931104"/>
    <w:rsid w:val="0093132F"/>
    <w:rsid w:val="00931587"/>
    <w:rsid w:val="009315B9"/>
    <w:rsid w:val="00931F88"/>
    <w:rsid w:val="0093286F"/>
    <w:rsid w:val="0093297A"/>
    <w:rsid w:val="009329B9"/>
    <w:rsid w:val="0093309E"/>
    <w:rsid w:val="009330CB"/>
    <w:rsid w:val="00933275"/>
    <w:rsid w:val="00933BB7"/>
    <w:rsid w:val="0093406C"/>
    <w:rsid w:val="0093430B"/>
    <w:rsid w:val="00934B1C"/>
    <w:rsid w:val="009353F2"/>
    <w:rsid w:val="00935ABC"/>
    <w:rsid w:val="00935D1B"/>
    <w:rsid w:val="00936088"/>
    <w:rsid w:val="00936189"/>
    <w:rsid w:val="00936808"/>
    <w:rsid w:val="00936AE5"/>
    <w:rsid w:val="00936BDB"/>
    <w:rsid w:val="00936CA8"/>
    <w:rsid w:val="00937346"/>
    <w:rsid w:val="00937505"/>
    <w:rsid w:val="0093759A"/>
    <w:rsid w:val="0093772D"/>
    <w:rsid w:val="00937AF9"/>
    <w:rsid w:val="00937DBF"/>
    <w:rsid w:val="00940161"/>
    <w:rsid w:val="00940433"/>
    <w:rsid w:val="00940DD4"/>
    <w:rsid w:val="00940F8E"/>
    <w:rsid w:val="00941BE5"/>
    <w:rsid w:val="00941F49"/>
    <w:rsid w:val="009428DE"/>
    <w:rsid w:val="0094297F"/>
    <w:rsid w:val="00942E28"/>
    <w:rsid w:val="00942EFD"/>
    <w:rsid w:val="009431C1"/>
    <w:rsid w:val="009434C2"/>
    <w:rsid w:val="00943513"/>
    <w:rsid w:val="0094359C"/>
    <w:rsid w:val="00943608"/>
    <w:rsid w:val="00943C10"/>
    <w:rsid w:val="0094426C"/>
    <w:rsid w:val="0094440B"/>
    <w:rsid w:val="00944477"/>
    <w:rsid w:val="009444BA"/>
    <w:rsid w:val="00944A9B"/>
    <w:rsid w:val="00944A9F"/>
    <w:rsid w:val="00944C0A"/>
    <w:rsid w:val="00944D01"/>
    <w:rsid w:val="00944D7C"/>
    <w:rsid w:val="00944E1C"/>
    <w:rsid w:val="00944E27"/>
    <w:rsid w:val="00944F76"/>
    <w:rsid w:val="0094550E"/>
    <w:rsid w:val="00945C99"/>
    <w:rsid w:val="0094703E"/>
    <w:rsid w:val="00947146"/>
    <w:rsid w:val="0094751A"/>
    <w:rsid w:val="00947589"/>
    <w:rsid w:val="009475A3"/>
    <w:rsid w:val="00947671"/>
    <w:rsid w:val="00947777"/>
    <w:rsid w:val="009479CA"/>
    <w:rsid w:val="00947E42"/>
    <w:rsid w:val="00947ECE"/>
    <w:rsid w:val="00947F7B"/>
    <w:rsid w:val="00950011"/>
    <w:rsid w:val="00950099"/>
    <w:rsid w:val="009500A4"/>
    <w:rsid w:val="0095045B"/>
    <w:rsid w:val="0095093A"/>
    <w:rsid w:val="00950DE6"/>
    <w:rsid w:val="00951236"/>
    <w:rsid w:val="00951284"/>
    <w:rsid w:val="0095155B"/>
    <w:rsid w:val="00951567"/>
    <w:rsid w:val="00951940"/>
    <w:rsid w:val="00951A39"/>
    <w:rsid w:val="00951DCA"/>
    <w:rsid w:val="00951E8B"/>
    <w:rsid w:val="00952085"/>
    <w:rsid w:val="009520A0"/>
    <w:rsid w:val="00952114"/>
    <w:rsid w:val="0095212E"/>
    <w:rsid w:val="00952226"/>
    <w:rsid w:val="009522E2"/>
    <w:rsid w:val="00952341"/>
    <w:rsid w:val="00952853"/>
    <w:rsid w:val="00952A1D"/>
    <w:rsid w:val="00952A39"/>
    <w:rsid w:val="00952DD4"/>
    <w:rsid w:val="00952F64"/>
    <w:rsid w:val="0095303A"/>
    <w:rsid w:val="00953090"/>
    <w:rsid w:val="009534A5"/>
    <w:rsid w:val="00953791"/>
    <w:rsid w:val="00953A55"/>
    <w:rsid w:val="00953D31"/>
    <w:rsid w:val="00953F4E"/>
    <w:rsid w:val="0095403A"/>
    <w:rsid w:val="00954F5D"/>
    <w:rsid w:val="009553B2"/>
    <w:rsid w:val="00955825"/>
    <w:rsid w:val="00955933"/>
    <w:rsid w:val="00955A12"/>
    <w:rsid w:val="009564F8"/>
    <w:rsid w:val="009567BF"/>
    <w:rsid w:val="00956B21"/>
    <w:rsid w:val="00956DE6"/>
    <w:rsid w:val="0095787C"/>
    <w:rsid w:val="00957983"/>
    <w:rsid w:val="00957AF5"/>
    <w:rsid w:val="00957D11"/>
    <w:rsid w:val="00957E7A"/>
    <w:rsid w:val="00960585"/>
    <w:rsid w:val="00960964"/>
    <w:rsid w:val="00960B19"/>
    <w:rsid w:val="0096117C"/>
    <w:rsid w:val="00961B83"/>
    <w:rsid w:val="00961BDA"/>
    <w:rsid w:val="00961F65"/>
    <w:rsid w:val="00962126"/>
    <w:rsid w:val="009621F1"/>
    <w:rsid w:val="00962358"/>
    <w:rsid w:val="00962731"/>
    <w:rsid w:val="009627D8"/>
    <w:rsid w:val="00962893"/>
    <w:rsid w:val="009628E4"/>
    <w:rsid w:val="00962977"/>
    <w:rsid w:val="009629D0"/>
    <w:rsid w:val="00962B79"/>
    <w:rsid w:val="00962D07"/>
    <w:rsid w:val="00962F27"/>
    <w:rsid w:val="00962FD4"/>
    <w:rsid w:val="009633F0"/>
    <w:rsid w:val="0096347C"/>
    <w:rsid w:val="00963838"/>
    <w:rsid w:val="00963874"/>
    <w:rsid w:val="009642B4"/>
    <w:rsid w:val="009642D2"/>
    <w:rsid w:val="00964512"/>
    <w:rsid w:val="00964930"/>
    <w:rsid w:val="009649D7"/>
    <w:rsid w:val="00964D80"/>
    <w:rsid w:val="00964F25"/>
    <w:rsid w:val="00965310"/>
    <w:rsid w:val="0096565F"/>
    <w:rsid w:val="00965782"/>
    <w:rsid w:val="0096585A"/>
    <w:rsid w:val="00965CE7"/>
    <w:rsid w:val="00965F19"/>
    <w:rsid w:val="009662CC"/>
    <w:rsid w:val="009662F0"/>
    <w:rsid w:val="009663C3"/>
    <w:rsid w:val="0096647B"/>
    <w:rsid w:val="009666EA"/>
    <w:rsid w:val="009668D3"/>
    <w:rsid w:val="00966A75"/>
    <w:rsid w:val="00966B40"/>
    <w:rsid w:val="009670FB"/>
    <w:rsid w:val="00967323"/>
    <w:rsid w:val="00967476"/>
    <w:rsid w:val="00967CB3"/>
    <w:rsid w:val="00967E53"/>
    <w:rsid w:val="00970744"/>
    <w:rsid w:val="00970B0A"/>
    <w:rsid w:val="00970C0E"/>
    <w:rsid w:val="00970DCE"/>
    <w:rsid w:val="00970F1A"/>
    <w:rsid w:val="00970F81"/>
    <w:rsid w:val="00971B82"/>
    <w:rsid w:val="0097238A"/>
    <w:rsid w:val="00972683"/>
    <w:rsid w:val="00972866"/>
    <w:rsid w:val="00972BBE"/>
    <w:rsid w:val="00972D17"/>
    <w:rsid w:val="00972E81"/>
    <w:rsid w:val="009730A1"/>
    <w:rsid w:val="00973895"/>
    <w:rsid w:val="009738F7"/>
    <w:rsid w:val="00973910"/>
    <w:rsid w:val="0097396F"/>
    <w:rsid w:val="009739CC"/>
    <w:rsid w:val="00973A32"/>
    <w:rsid w:val="00973ECF"/>
    <w:rsid w:val="00973F32"/>
    <w:rsid w:val="0097414E"/>
    <w:rsid w:val="00974A99"/>
    <w:rsid w:val="00974CF4"/>
    <w:rsid w:val="00974F1E"/>
    <w:rsid w:val="00975475"/>
    <w:rsid w:val="00975681"/>
    <w:rsid w:val="0097572A"/>
    <w:rsid w:val="009757D2"/>
    <w:rsid w:val="0097589D"/>
    <w:rsid w:val="00975A0B"/>
    <w:rsid w:val="00975B80"/>
    <w:rsid w:val="00975E95"/>
    <w:rsid w:val="00975EC4"/>
    <w:rsid w:val="00976022"/>
    <w:rsid w:val="00976483"/>
    <w:rsid w:val="00976920"/>
    <w:rsid w:val="00976AD4"/>
    <w:rsid w:val="00976B6F"/>
    <w:rsid w:val="00976CBE"/>
    <w:rsid w:val="00977166"/>
    <w:rsid w:val="00977C5B"/>
    <w:rsid w:val="00977C97"/>
    <w:rsid w:val="0098027B"/>
    <w:rsid w:val="00980939"/>
    <w:rsid w:val="00980A27"/>
    <w:rsid w:val="00980C9F"/>
    <w:rsid w:val="00981119"/>
    <w:rsid w:val="00981615"/>
    <w:rsid w:val="009816F3"/>
    <w:rsid w:val="00981B9E"/>
    <w:rsid w:val="00981C59"/>
    <w:rsid w:val="00981D60"/>
    <w:rsid w:val="00981E62"/>
    <w:rsid w:val="00981E80"/>
    <w:rsid w:val="00982385"/>
    <w:rsid w:val="0098247F"/>
    <w:rsid w:val="0098298C"/>
    <w:rsid w:val="00982997"/>
    <w:rsid w:val="00983301"/>
    <w:rsid w:val="00983464"/>
    <w:rsid w:val="0098346B"/>
    <w:rsid w:val="00983503"/>
    <w:rsid w:val="00983ACE"/>
    <w:rsid w:val="00983D73"/>
    <w:rsid w:val="00984281"/>
    <w:rsid w:val="009842D4"/>
    <w:rsid w:val="00984385"/>
    <w:rsid w:val="009843FA"/>
    <w:rsid w:val="009846F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2EC"/>
    <w:rsid w:val="009869D7"/>
    <w:rsid w:val="00986B57"/>
    <w:rsid w:val="0098719E"/>
    <w:rsid w:val="00987209"/>
    <w:rsid w:val="00987386"/>
    <w:rsid w:val="0098746E"/>
    <w:rsid w:val="009878CE"/>
    <w:rsid w:val="00987C1E"/>
    <w:rsid w:val="009903A6"/>
    <w:rsid w:val="009905CD"/>
    <w:rsid w:val="00990C5C"/>
    <w:rsid w:val="00990FCD"/>
    <w:rsid w:val="00991273"/>
    <w:rsid w:val="009913EB"/>
    <w:rsid w:val="0099147F"/>
    <w:rsid w:val="00991749"/>
    <w:rsid w:val="009918CC"/>
    <w:rsid w:val="00991CF8"/>
    <w:rsid w:val="00991E7B"/>
    <w:rsid w:val="009920A2"/>
    <w:rsid w:val="0099267E"/>
    <w:rsid w:val="0099270F"/>
    <w:rsid w:val="0099272D"/>
    <w:rsid w:val="009928A5"/>
    <w:rsid w:val="009928E1"/>
    <w:rsid w:val="009929AC"/>
    <w:rsid w:val="00993A4B"/>
    <w:rsid w:val="00994380"/>
    <w:rsid w:val="0099461E"/>
    <w:rsid w:val="00994816"/>
    <w:rsid w:val="00995488"/>
    <w:rsid w:val="00995954"/>
    <w:rsid w:val="009959B4"/>
    <w:rsid w:val="00996403"/>
    <w:rsid w:val="00996561"/>
    <w:rsid w:val="0099674B"/>
    <w:rsid w:val="00996887"/>
    <w:rsid w:val="00996B31"/>
    <w:rsid w:val="00996C3F"/>
    <w:rsid w:val="00996F6D"/>
    <w:rsid w:val="00997299"/>
    <w:rsid w:val="009973D7"/>
    <w:rsid w:val="0099757D"/>
    <w:rsid w:val="0099777F"/>
    <w:rsid w:val="0099781C"/>
    <w:rsid w:val="00997A7B"/>
    <w:rsid w:val="00997E0C"/>
    <w:rsid w:val="009A021B"/>
    <w:rsid w:val="009A023A"/>
    <w:rsid w:val="009A06A1"/>
    <w:rsid w:val="009A0731"/>
    <w:rsid w:val="009A085A"/>
    <w:rsid w:val="009A0ADC"/>
    <w:rsid w:val="009A0E1E"/>
    <w:rsid w:val="009A0FA2"/>
    <w:rsid w:val="009A0FF2"/>
    <w:rsid w:val="009A10B4"/>
    <w:rsid w:val="009A10B6"/>
    <w:rsid w:val="009A159E"/>
    <w:rsid w:val="009A173B"/>
    <w:rsid w:val="009A17E9"/>
    <w:rsid w:val="009A1A0F"/>
    <w:rsid w:val="009A1CAD"/>
    <w:rsid w:val="009A1CF6"/>
    <w:rsid w:val="009A1E8E"/>
    <w:rsid w:val="009A20EC"/>
    <w:rsid w:val="009A2409"/>
    <w:rsid w:val="009A24D7"/>
    <w:rsid w:val="009A2531"/>
    <w:rsid w:val="009A267F"/>
    <w:rsid w:val="009A26D5"/>
    <w:rsid w:val="009A298B"/>
    <w:rsid w:val="009A2A6C"/>
    <w:rsid w:val="009A3146"/>
    <w:rsid w:val="009A3420"/>
    <w:rsid w:val="009A3792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D72"/>
    <w:rsid w:val="009A533D"/>
    <w:rsid w:val="009A56E9"/>
    <w:rsid w:val="009A57EA"/>
    <w:rsid w:val="009A594B"/>
    <w:rsid w:val="009A5F50"/>
    <w:rsid w:val="009A6828"/>
    <w:rsid w:val="009A698B"/>
    <w:rsid w:val="009A6EF3"/>
    <w:rsid w:val="009A70AB"/>
    <w:rsid w:val="009A71CC"/>
    <w:rsid w:val="009A722B"/>
    <w:rsid w:val="009A75D9"/>
    <w:rsid w:val="009A770A"/>
    <w:rsid w:val="009A780C"/>
    <w:rsid w:val="009A7B5F"/>
    <w:rsid w:val="009A7BD5"/>
    <w:rsid w:val="009A7DDC"/>
    <w:rsid w:val="009A7E95"/>
    <w:rsid w:val="009A7EF8"/>
    <w:rsid w:val="009A7FF4"/>
    <w:rsid w:val="009B0136"/>
    <w:rsid w:val="009B0196"/>
    <w:rsid w:val="009B0351"/>
    <w:rsid w:val="009B0457"/>
    <w:rsid w:val="009B054C"/>
    <w:rsid w:val="009B05FB"/>
    <w:rsid w:val="009B08A5"/>
    <w:rsid w:val="009B13CF"/>
    <w:rsid w:val="009B196F"/>
    <w:rsid w:val="009B1FCD"/>
    <w:rsid w:val="009B202A"/>
    <w:rsid w:val="009B2156"/>
    <w:rsid w:val="009B2280"/>
    <w:rsid w:val="009B230D"/>
    <w:rsid w:val="009B24BF"/>
    <w:rsid w:val="009B2897"/>
    <w:rsid w:val="009B2A02"/>
    <w:rsid w:val="009B2CEA"/>
    <w:rsid w:val="009B2E93"/>
    <w:rsid w:val="009B2FE9"/>
    <w:rsid w:val="009B30AC"/>
    <w:rsid w:val="009B32CA"/>
    <w:rsid w:val="009B3427"/>
    <w:rsid w:val="009B3662"/>
    <w:rsid w:val="009B381F"/>
    <w:rsid w:val="009B3E9F"/>
    <w:rsid w:val="009B3F1B"/>
    <w:rsid w:val="009B3F1F"/>
    <w:rsid w:val="009B4046"/>
    <w:rsid w:val="009B41AE"/>
    <w:rsid w:val="009B4212"/>
    <w:rsid w:val="009B44A9"/>
    <w:rsid w:val="009B45C5"/>
    <w:rsid w:val="009B4920"/>
    <w:rsid w:val="009B4A14"/>
    <w:rsid w:val="009B4D97"/>
    <w:rsid w:val="009B4FE7"/>
    <w:rsid w:val="009B50AA"/>
    <w:rsid w:val="009B5178"/>
    <w:rsid w:val="009B5519"/>
    <w:rsid w:val="009B5646"/>
    <w:rsid w:val="009B6557"/>
    <w:rsid w:val="009B6BD6"/>
    <w:rsid w:val="009B6C76"/>
    <w:rsid w:val="009B6EA6"/>
    <w:rsid w:val="009B6FA5"/>
    <w:rsid w:val="009B7794"/>
    <w:rsid w:val="009B7845"/>
    <w:rsid w:val="009B7E66"/>
    <w:rsid w:val="009B7FE6"/>
    <w:rsid w:val="009C009A"/>
    <w:rsid w:val="009C018E"/>
    <w:rsid w:val="009C0773"/>
    <w:rsid w:val="009C0ABE"/>
    <w:rsid w:val="009C0C30"/>
    <w:rsid w:val="009C12A2"/>
    <w:rsid w:val="009C1538"/>
    <w:rsid w:val="009C170B"/>
    <w:rsid w:val="009C192F"/>
    <w:rsid w:val="009C1A16"/>
    <w:rsid w:val="009C1B77"/>
    <w:rsid w:val="009C1BEB"/>
    <w:rsid w:val="009C1DE5"/>
    <w:rsid w:val="009C2027"/>
    <w:rsid w:val="009C204B"/>
    <w:rsid w:val="009C24AE"/>
    <w:rsid w:val="009C2537"/>
    <w:rsid w:val="009C259C"/>
    <w:rsid w:val="009C2600"/>
    <w:rsid w:val="009C260D"/>
    <w:rsid w:val="009C2797"/>
    <w:rsid w:val="009C28CE"/>
    <w:rsid w:val="009C28FD"/>
    <w:rsid w:val="009C2A5B"/>
    <w:rsid w:val="009C3042"/>
    <w:rsid w:val="009C31DB"/>
    <w:rsid w:val="009C3859"/>
    <w:rsid w:val="009C39E7"/>
    <w:rsid w:val="009C3A8F"/>
    <w:rsid w:val="009C3C30"/>
    <w:rsid w:val="009C3EB9"/>
    <w:rsid w:val="009C441B"/>
    <w:rsid w:val="009C47BF"/>
    <w:rsid w:val="009C49CF"/>
    <w:rsid w:val="009C4FAE"/>
    <w:rsid w:val="009C5169"/>
    <w:rsid w:val="009C554C"/>
    <w:rsid w:val="009C58DE"/>
    <w:rsid w:val="009C5987"/>
    <w:rsid w:val="009C5AC4"/>
    <w:rsid w:val="009C5CA2"/>
    <w:rsid w:val="009C5CDF"/>
    <w:rsid w:val="009C5D8A"/>
    <w:rsid w:val="009C5DFD"/>
    <w:rsid w:val="009C61F0"/>
    <w:rsid w:val="009C6364"/>
    <w:rsid w:val="009C6854"/>
    <w:rsid w:val="009C6855"/>
    <w:rsid w:val="009C7093"/>
    <w:rsid w:val="009C70B5"/>
    <w:rsid w:val="009C771C"/>
    <w:rsid w:val="009C7A2D"/>
    <w:rsid w:val="009C7D6E"/>
    <w:rsid w:val="009C7F59"/>
    <w:rsid w:val="009D06C2"/>
    <w:rsid w:val="009D06DE"/>
    <w:rsid w:val="009D07F9"/>
    <w:rsid w:val="009D0E39"/>
    <w:rsid w:val="009D132C"/>
    <w:rsid w:val="009D16A3"/>
    <w:rsid w:val="009D1877"/>
    <w:rsid w:val="009D1A97"/>
    <w:rsid w:val="009D1C6A"/>
    <w:rsid w:val="009D1E7F"/>
    <w:rsid w:val="009D2140"/>
    <w:rsid w:val="009D21D8"/>
    <w:rsid w:val="009D2250"/>
    <w:rsid w:val="009D2335"/>
    <w:rsid w:val="009D243A"/>
    <w:rsid w:val="009D24B6"/>
    <w:rsid w:val="009D28F6"/>
    <w:rsid w:val="009D2900"/>
    <w:rsid w:val="009D2993"/>
    <w:rsid w:val="009D2A4D"/>
    <w:rsid w:val="009D2A71"/>
    <w:rsid w:val="009D2CA7"/>
    <w:rsid w:val="009D32F9"/>
    <w:rsid w:val="009D38B8"/>
    <w:rsid w:val="009D3979"/>
    <w:rsid w:val="009D3A5A"/>
    <w:rsid w:val="009D4063"/>
    <w:rsid w:val="009D4268"/>
    <w:rsid w:val="009D43C8"/>
    <w:rsid w:val="009D45B5"/>
    <w:rsid w:val="009D46CC"/>
    <w:rsid w:val="009D48E9"/>
    <w:rsid w:val="009D4BA7"/>
    <w:rsid w:val="009D513C"/>
    <w:rsid w:val="009D51C6"/>
    <w:rsid w:val="009D5389"/>
    <w:rsid w:val="009D54AA"/>
    <w:rsid w:val="009D54B9"/>
    <w:rsid w:val="009D56B9"/>
    <w:rsid w:val="009D58E9"/>
    <w:rsid w:val="009D5B4C"/>
    <w:rsid w:val="009D5C46"/>
    <w:rsid w:val="009D60E5"/>
    <w:rsid w:val="009D64E0"/>
    <w:rsid w:val="009D65D3"/>
    <w:rsid w:val="009D6656"/>
    <w:rsid w:val="009D66B6"/>
    <w:rsid w:val="009D67C5"/>
    <w:rsid w:val="009D67F6"/>
    <w:rsid w:val="009D6B88"/>
    <w:rsid w:val="009D6CD2"/>
    <w:rsid w:val="009D6FC2"/>
    <w:rsid w:val="009D7205"/>
    <w:rsid w:val="009D7727"/>
    <w:rsid w:val="009D797E"/>
    <w:rsid w:val="009D7CF3"/>
    <w:rsid w:val="009D7D69"/>
    <w:rsid w:val="009D7DC9"/>
    <w:rsid w:val="009D7F03"/>
    <w:rsid w:val="009E0023"/>
    <w:rsid w:val="009E0386"/>
    <w:rsid w:val="009E0405"/>
    <w:rsid w:val="009E045C"/>
    <w:rsid w:val="009E0780"/>
    <w:rsid w:val="009E07CB"/>
    <w:rsid w:val="009E10A7"/>
    <w:rsid w:val="009E12F3"/>
    <w:rsid w:val="009E142B"/>
    <w:rsid w:val="009E14C7"/>
    <w:rsid w:val="009E156C"/>
    <w:rsid w:val="009E1BCD"/>
    <w:rsid w:val="009E1C5A"/>
    <w:rsid w:val="009E1D52"/>
    <w:rsid w:val="009E2026"/>
    <w:rsid w:val="009E203A"/>
    <w:rsid w:val="009E23C3"/>
    <w:rsid w:val="009E2CC1"/>
    <w:rsid w:val="009E2D59"/>
    <w:rsid w:val="009E2DCD"/>
    <w:rsid w:val="009E2EC1"/>
    <w:rsid w:val="009E37A6"/>
    <w:rsid w:val="009E399E"/>
    <w:rsid w:val="009E41E9"/>
    <w:rsid w:val="009E43C5"/>
    <w:rsid w:val="009E4408"/>
    <w:rsid w:val="009E4434"/>
    <w:rsid w:val="009E448C"/>
    <w:rsid w:val="009E4925"/>
    <w:rsid w:val="009E4A18"/>
    <w:rsid w:val="009E4A19"/>
    <w:rsid w:val="009E4BF9"/>
    <w:rsid w:val="009E4C11"/>
    <w:rsid w:val="009E4D19"/>
    <w:rsid w:val="009E4D6A"/>
    <w:rsid w:val="009E4E2D"/>
    <w:rsid w:val="009E517C"/>
    <w:rsid w:val="009E54C4"/>
    <w:rsid w:val="009E561B"/>
    <w:rsid w:val="009E5800"/>
    <w:rsid w:val="009E5BB0"/>
    <w:rsid w:val="009E5DF0"/>
    <w:rsid w:val="009E6011"/>
    <w:rsid w:val="009E603D"/>
    <w:rsid w:val="009E6212"/>
    <w:rsid w:val="009E66FB"/>
    <w:rsid w:val="009E675F"/>
    <w:rsid w:val="009E6A99"/>
    <w:rsid w:val="009E6C18"/>
    <w:rsid w:val="009E6C41"/>
    <w:rsid w:val="009E6D9B"/>
    <w:rsid w:val="009E7312"/>
    <w:rsid w:val="009E73B2"/>
    <w:rsid w:val="009E77BE"/>
    <w:rsid w:val="009E79D3"/>
    <w:rsid w:val="009F0078"/>
    <w:rsid w:val="009F00FD"/>
    <w:rsid w:val="009F0355"/>
    <w:rsid w:val="009F0546"/>
    <w:rsid w:val="009F05F3"/>
    <w:rsid w:val="009F0B19"/>
    <w:rsid w:val="009F0E98"/>
    <w:rsid w:val="009F10C7"/>
    <w:rsid w:val="009F131F"/>
    <w:rsid w:val="009F13C3"/>
    <w:rsid w:val="009F1533"/>
    <w:rsid w:val="009F195B"/>
    <w:rsid w:val="009F1971"/>
    <w:rsid w:val="009F1A43"/>
    <w:rsid w:val="009F1F29"/>
    <w:rsid w:val="009F2384"/>
    <w:rsid w:val="009F2698"/>
    <w:rsid w:val="009F27EF"/>
    <w:rsid w:val="009F2BC3"/>
    <w:rsid w:val="009F2E53"/>
    <w:rsid w:val="009F2E6D"/>
    <w:rsid w:val="009F2FA9"/>
    <w:rsid w:val="009F30C3"/>
    <w:rsid w:val="009F3251"/>
    <w:rsid w:val="009F33ED"/>
    <w:rsid w:val="009F36CE"/>
    <w:rsid w:val="009F3CDD"/>
    <w:rsid w:val="009F3F8D"/>
    <w:rsid w:val="009F44AE"/>
    <w:rsid w:val="009F46F8"/>
    <w:rsid w:val="009F47D3"/>
    <w:rsid w:val="009F4AB0"/>
    <w:rsid w:val="009F4AD3"/>
    <w:rsid w:val="009F4B7B"/>
    <w:rsid w:val="009F5171"/>
    <w:rsid w:val="009F5208"/>
    <w:rsid w:val="009F5288"/>
    <w:rsid w:val="009F5303"/>
    <w:rsid w:val="009F5338"/>
    <w:rsid w:val="009F5E6D"/>
    <w:rsid w:val="009F60E1"/>
    <w:rsid w:val="009F66DA"/>
    <w:rsid w:val="009F670A"/>
    <w:rsid w:val="009F6763"/>
    <w:rsid w:val="009F67B7"/>
    <w:rsid w:val="009F6958"/>
    <w:rsid w:val="009F6BF2"/>
    <w:rsid w:val="009F6C76"/>
    <w:rsid w:val="009F6F51"/>
    <w:rsid w:val="009F6FF6"/>
    <w:rsid w:val="009F74E5"/>
    <w:rsid w:val="009F75A1"/>
    <w:rsid w:val="009F7807"/>
    <w:rsid w:val="009F79C7"/>
    <w:rsid w:val="009F7E41"/>
    <w:rsid w:val="009F7F3F"/>
    <w:rsid w:val="009F7FFB"/>
    <w:rsid w:val="00A00005"/>
    <w:rsid w:val="00A00176"/>
    <w:rsid w:val="00A006E5"/>
    <w:rsid w:val="00A00AF7"/>
    <w:rsid w:val="00A010F9"/>
    <w:rsid w:val="00A01145"/>
    <w:rsid w:val="00A015E2"/>
    <w:rsid w:val="00A017B8"/>
    <w:rsid w:val="00A01A3C"/>
    <w:rsid w:val="00A01F3D"/>
    <w:rsid w:val="00A023A1"/>
    <w:rsid w:val="00A024CD"/>
    <w:rsid w:val="00A02503"/>
    <w:rsid w:val="00A02779"/>
    <w:rsid w:val="00A027DB"/>
    <w:rsid w:val="00A0295E"/>
    <w:rsid w:val="00A02F47"/>
    <w:rsid w:val="00A034DA"/>
    <w:rsid w:val="00A037E3"/>
    <w:rsid w:val="00A03A07"/>
    <w:rsid w:val="00A03A69"/>
    <w:rsid w:val="00A03E68"/>
    <w:rsid w:val="00A03F57"/>
    <w:rsid w:val="00A04475"/>
    <w:rsid w:val="00A047B4"/>
    <w:rsid w:val="00A0541C"/>
    <w:rsid w:val="00A059B2"/>
    <w:rsid w:val="00A05C3B"/>
    <w:rsid w:val="00A05C4A"/>
    <w:rsid w:val="00A05E24"/>
    <w:rsid w:val="00A0631C"/>
    <w:rsid w:val="00A06624"/>
    <w:rsid w:val="00A06A0E"/>
    <w:rsid w:val="00A06B58"/>
    <w:rsid w:val="00A06B68"/>
    <w:rsid w:val="00A06DD1"/>
    <w:rsid w:val="00A0721C"/>
    <w:rsid w:val="00A07758"/>
    <w:rsid w:val="00A07816"/>
    <w:rsid w:val="00A10A24"/>
    <w:rsid w:val="00A10A7D"/>
    <w:rsid w:val="00A10B73"/>
    <w:rsid w:val="00A10C29"/>
    <w:rsid w:val="00A10FF7"/>
    <w:rsid w:val="00A113AB"/>
    <w:rsid w:val="00A11542"/>
    <w:rsid w:val="00A1174C"/>
    <w:rsid w:val="00A11898"/>
    <w:rsid w:val="00A118E3"/>
    <w:rsid w:val="00A11D60"/>
    <w:rsid w:val="00A11EAD"/>
    <w:rsid w:val="00A12479"/>
    <w:rsid w:val="00A124F4"/>
    <w:rsid w:val="00A125B6"/>
    <w:rsid w:val="00A12A77"/>
    <w:rsid w:val="00A12C94"/>
    <w:rsid w:val="00A12CFD"/>
    <w:rsid w:val="00A12D9B"/>
    <w:rsid w:val="00A12DF4"/>
    <w:rsid w:val="00A13659"/>
    <w:rsid w:val="00A136F0"/>
    <w:rsid w:val="00A136F6"/>
    <w:rsid w:val="00A13947"/>
    <w:rsid w:val="00A1428A"/>
    <w:rsid w:val="00A14353"/>
    <w:rsid w:val="00A143CD"/>
    <w:rsid w:val="00A1473D"/>
    <w:rsid w:val="00A1496C"/>
    <w:rsid w:val="00A14B08"/>
    <w:rsid w:val="00A14CAB"/>
    <w:rsid w:val="00A1510D"/>
    <w:rsid w:val="00A15120"/>
    <w:rsid w:val="00A15264"/>
    <w:rsid w:val="00A152A9"/>
    <w:rsid w:val="00A155B8"/>
    <w:rsid w:val="00A15721"/>
    <w:rsid w:val="00A15C8B"/>
    <w:rsid w:val="00A15F5F"/>
    <w:rsid w:val="00A15FD4"/>
    <w:rsid w:val="00A16064"/>
    <w:rsid w:val="00A16161"/>
    <w:rsid w:val="00A16172"/>
    <w:rsid w:val="00A1670A"/>
    <w:rsid w:val="00A16777"/>
    <w:rsid w:val="00A169D4"/>
    <w:rsid w:val="00A16BF0"/>
    <w:rsid w:val="00A16DBB"/>
    <w:rsid w:val="00A16ED3"/>
    <w:rsid w:val="00A16F78"/>
    <w:rsid w:val="00A17228"/>
    <w:rsid w:val="00A172DF"/>
    <w:rsid w:val="00A17447"/>
    <w:rsid w:val="00A1779F"/>
    <w:rsid w:val="00A2030C"/>
    <w:rsid w:val="00A2038D"/>
    <w:rsid w:val="00A205D6"/>
    <w:rsid w:val="00A2079C"/>
    <w:rsid w:val="00A20A65"/>
    <w:rsid w:val="00A20BAD"/>
    <w:rsid w:val="00A20E48"/>
    <w:rsid w:val="00A21378"/>
    <w:rsid w:val="00A21439"/>
    <w:rsid w:val="00A21531"/>
    <w:rsid w:val="00A21551"/>
    <w:rsid w:val="00A2167B"/>
    <w:rsid w:val="00A217BE"/>
    <w:rsid w:val="00A21D4E"/>
    <w:rsid w:val="00A21FC4"/>
    <w:rsid w:val="00A220A5"/>
    <w:rsid w:val="00A22430"/>
    <w:rsid w:val="00A2278D"/>
    <w:rsid w:val="00A229A9"/>
    <w:rsid w:val="00A229AA"/>
    <w:rsid w:val="00A23852"/>
    <w:rsid w:val="00A23A46"/>
    <w:rsid w:val="00A23AA5"/>
    <w:rsid w:val="00A23CC9"/>
    <w:rsid w:val="00A23CDB"/>
    <w:rsid w:val="00A23D3C"/>
    <w:rsid w:val="00A23D54"/>
    <w:rsid w:val="00A240FF"/>
    <w:rsid w:val="00A242E0"/>
    <w:rsid w:val="00A246DB"/>
    <w:rsid w:val="00A24702"/>
    <w:rsid w:val="00A24B40"/>
    <w:rsid w:val="00A24CAF"/>
    <w:rsid w:val="00A24D9C"/>
    <w:rsid w:val="00A250A1"/>
    <w:rsid w:val="00A25354"/>
    <w:rsid w:val="00A256BB"/>
    <w:rsid w:val="00A2589B"/>
    <w:rsid w:val="00A25969"/>
    <w:rsid w:val="00A25F1A"/>
    <w:rsid w:val="00A25F3E"/>
    <w:rsid w:val="00A26D95"/>
    <w:rsid w:val="00A26DC3"/>
    <w:rsid w:val="00A26DD5"/>
    <w:rsid w:val="00A26EE5"/>
    <w:rsid w:val="00A27020"/>
    <w:rsid w:val="00A27058"/>
    <w:rsid w:val="00A270E2"/>
    <w:rsid w:val="00A2716E"/>
    <w:rsid w:val="00A2797B"/>
    <w:rsid w:val="00A27A3F"/>
    <w:rsid w:val="00A3014D"/>
    <w:rsid w:val="00A304C2"/>
    <w:rsid w:val="00A3087F"/>
    <w:rsid w:val="00A308B0"/>
    <w:rsid w:val="00A3099A"/>
    <w:rsid w:val="00A30A8A"/>
    <w:rsid w:val="00A30BE0"/>
    <w:rsid w:val="00A30FE0"/>
    <w:rsid w:val="00A31032"/>
    <w:rsid w:val="00A31151"/>
    <w:rsid w:val="00A3117A"/>
    <w:rsid w:val="00A312F7"/>
    <w:rsid w:val="00A313E6"/>
    <w:rsid w:val="00A31413"/>
    <w:rsid w:val="00A31689"/>
    <w:rsid w:val="00A3174E"/>
    <w:rsid w:val="00A31842"/>
    <w:rsid w:val="00A318E1"/>
    <w:rsid w:val="00A31AA5"/>
    <w:rsid w:val="00A31CAB"/>
    <w:rsid w:val="00A32063"/>
    <w:rsid w:val="00A3251B"/>
    <w:rsid w:val="00A325C3"/>
    <w:rsid w:val="00A32685"/>
    <w:rsid w:val="00A32989"/>
    <w:rsid w:val="00A32CD1"/>
    <w:rsid w:val="00A32F9C"/>
    <w:rsid w:val="00A33098"/>
    <w:rsid w:val="00A3346B"/>
    <w:rsid w:val="00A33B0F"/>
    <w:rsid w:val="00A33B6C"/>
    <w:rsid w:val="00A33CDF"/>
    <w:rsid w:val="00A3420F"/>
    <w:rsid w:val="00A347C4"/>
    <w:rsid w:val="00A3481F"/>
    <w:rsid w:val="00A35103"/>
    <w:rsid w:val="00A35604"/>
    <w:rsid w:val="00A3577C"/>
    <w:rsid w:val="00A35A4B"/>
    <w:rsid w:val="00A35EA2"/>
    <w:rsid w:val="00A35FF5"/>
    <w:rsid w:val="00A36040"/>
    <w:rsid w:val="00A36368"/>
    <w:rsid w:val="00A36A0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40B67"/>
    <w:rsid w:val="00A40D0D"/>
    <w:rsid w:val="00A40F19"/>
    <w:rsid w:val="00A410D4"/>
    <w:rsid w:val="00A411C7"/>
    <w:rsid w:val="00A41D84"/>
    <w:rsid w:val="00A41E23"/>
    <w:rsid w:val="00A41FAF"/>
    <w:rsid w:val="00A42169"/>
    <w:rsid w:val="00A4230F"/>
    <w:rsid w:val="00A42C4A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3B1"/>
    <w:rsid w:val="00A45529"/>
    <w:rsid w:val="00A4568A"/>
    <w:rsid w:val="00A457B2"/>
    <w:rsid w:val="00A46319"/>
    <w:rsid w:val="00A463F6"/>
    <w:rsid w:val="00A467AF"/>
    <w:rsid w:val="00A467B0"/>
    <w:rsid w:val="00A46E16"/>
    <w:rsid w:val="00A472CB"/>
    <w:rsid w:val="00A47481"/>
    <w:rsid w:val="00A474F4"/>
    <w:rsid w:val="00A4750F"/>
    <w:rsid w:val="00A4783A"/>
    <w:rsid w:val="00A47B3C"/>
    <w:rsid w:val="00A47F9A"/>
    <w:rsid w:val="00A50276"/>
    <w:rsid w:val="00A504EB"/>
    <w:rsid w:val="00A50733"/>
    <w:rsid w:val="00A50766"/>
    <w:rsid w:val="00A50832"/>
    <w:rsid w:val="00A5139C"/>
    <w:rsid w:val="00A51E16"/>
    <w:rsid w:val="00A51E94"/>
    <w:rsid w:val="00A51F2B"/>
    <w:rsid w:val="00A51F5E"/>
    <w:rsid w:val="00A5201D"/>
    <w:rsid w:val="00A5202B"/>
    <w:rsid w:val="00A52197"/>
    <w:rsid w:val="00A521AE"/>
    <w:rsid w:val="00A5243C"/>
    <w:rsid w:val="00A52527"/>
    <w:rsid w:val="00A525A2"/>
    <w:rsid w:val="00A528C8"/>
    <w:rsid w:val="00A52AB3"/>
    <w:rsid w:val="00A52C29"/>
    <w:rsid w:val="00A52CCD"/>
    <w:rsid w:val="00A52E73"/>
    <w:rsid w:val="00A5333F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88"/>
    <w:rsid w:val="00A53FC5"/>
    <w:rsid w:val="00A5408A"/>
    <w:rsid w:val="00A542BE"/>
    <w:rsid w:val="00A543CF"/>
    <w:rsid w:val="00A5443E"/>
    <w:rsid w:val="00A545DE"/>
    <w:rsid w:val="00A545FC"/>
    <w:rsid w:val="00A545FF"/>
    <w:rsid w:val="00A546F0"/>
    <w:rsid w:val="00A548E8"/>
    <w:rsid w:val="00A54AFE"/>
    <w:rsid w:val="00A54B47"/>
    <w:rsid w:val="00A54CF5"/>
    <w:rsid w:val="00A54E58"/>
    <w:rsid w:val="00A55154"/>
    <w:rsid w:val="00A553CE"/>
    <w:rsid w:val="00A556A0"/>
    <w:rsid w:val="00A558B2"/>
    <w:rsid w:val="00A55AAD"/>
    <w:rsid w:val="00A55BE7"/>
    <w:rsid w:val="00A55CAC"/>
    <w:rsid w:val="00A564CA"/>
    <w:rsid w:val="00A5654D"/>
    <w:rsid w:val="00A56563"/>
    <w:rsid w:val="00A56A5B"/>
    <w:rsid w:val="00A570D3"/>
    <w:rsid w:val="00A570FA"/>
    <w:rsid w:val="00A57855"/>
    <w:rsid w:val="00A57892"/>
    <w:rsid w:val="00A57B65"/>
    <w:rsid w:val="00A57C5A"/>
    <w:rsid w:val="00A57D4D"/>
    <w:rsid w:val="00A57D8C"/>
    <w:rsid w:val="00A61437"/>
    <w:rsid w:val="00A61C92"/>
    <w:rsid w:val="00A62049"/>
    <w:rsid w:val="00A621FF"/>
    <w:rsid w:val="00A626BF"/>
    <w:rsid w:val="00A62855"/>
    <w:rsid w:val="00A628F0"/>
    <w:rsid w:val="00A62942"/>
    <w:rsid w:val="00A62D93"/>
    <w:rsid w:val="00A62FEF"/>
    <w:rsid w:val="00A63128"/>
    <w:rsid w:val="00A633B6"/>
    <w:rsid w:val="00A636F0"/>
    <w:rsid w:val="00A638B9"/>
    <w:rsid w:val="00A63D8E"/>
    <w:rsid w:val="00A63E4E"/>
    <w:rsid w:val="00A64979"/>
    <w:rsid w:val="00A64BAA"/>
    <w:rsid w:val="00A64C1C"/>
    <w:rsid w:val="00A64C89"/>
    <w:rsid w:val="00A6563B"/>
    <w:rsid w:val="00A65A84"/>
    <w:rsid w:val="00A65DCD"/>
    <w:rsid w:val="00A66152"/>
    <w:rsid w:val="00A6641C"/>
    <w:rsid w:val="00A6646D"/>
    <w:rsid w:val="00A666FE"/>
    <w:rsid w:val="00A66C2E"/>
    <w:rsid w:val="00A671DC"/>
    <w:rsid w:val="00A67460"/>
    <w:rsid w:val="00A67783"/>
    <w:rsid w:val="00A67801"/>
    <w:rsid w:val="00A6799D"/>
    <w:rsid w:val="00A679AE"/>
    <w:rsid w:val="00A67C0B"/>
    <w:rsid w:val="00A67D27"/>
    <w:rsid w:val="00A67E1B"/>
    <w:rsid w:val="00A70227"/>
    <w:rsid w:val="00A70295"/>
    <w:rsid w:val="00A705CB"/>
    <w:rsid w:val="00A70627"/>
    <w:rsid w:val="00A70A73"/>
    <w:rsid w:val="00A70A76"/>
    <w:rsid w:val="00A70DF7"/>
    <w:rsid w:val="00A710A3"/>
    <w:rsid w:val="00A726A1"/>
    <w:rsid w:val="00A72802"/>
    <w:rsid w:val="00A72919"/>
    <w:rsid w:val="00A72EF8"/>
    <w:rsid w:val="00A734C3"/>
    <w:rsid w:val="00A73554"/>
    <w:rsid w:val="00A735EE"/>
    <w:rsid w:val="00A739E7"/>
    <w:rsid w:val="00A73A61"/>
    <w:rsid w:val="00A73A69"/>
    <w:rsid w:val="00A73A7A"/>
    <w:rsid w:val="00A73D42"/>
    <w:rsid w:val="00A741CC"/>
    <w:rsid w:val="00A74461"/>
    <w:rsid w:val="00A7485E"/>
    <w:rsid w:val="00A74936"/>
    <w:rsid w:val="00A74A24"/>
    <w:rsid w:val="00A74BC5"/>
    <w:rsid w:val="00A75111"/>
    <w:rsid w:val="00A751B0"/>
    <w:rsid w:val="00A75398"/>
    <w:rsid w:val="00A75509"/>
    <w:rsid w:val="00A75647"/>
    <w:rsid w:val="00A762AC"/>
    <w:rsid w:val="00A7630B"/>
    <w:rsid w:val="00A76AC4"/>
    <w:rsid w:val="00A76D41"/>
    <w:rsid w:val="00A76D84"/>
    <w:rsid w:val="00A76DC3"/>
    <w:rsid w:val="00A77149"/>
    <w:rsid w:val="00A77409"/>
    <w:rsid w:val="00A77548"/>
    <w:rsid w:val="00A775F1"/>
    <w:rsid w:val="00A776DE"/>
    <w:rsid w:val="00A77A10"/>
    <w:rsid w:val="00A80179"/>
    <w:rsid w:val="00A80394"/>
    <w:rsid w:val="00A80490"/>
    <w:rsid w:val="00A80509"/>
    <w:rsid w:val="00A80639"/>
    <w:rsid w:val="00A806CB"/>
    <w:rsid w:val="00A81724"/>
    <w:rsid w:val="00A81995"/>
    <w:rsid w:val="00A81B73"/>
    <w:rsid w:val="00A821C8"/>
    <w:rsid w:val="00A82299"/>
    <w:rsid w:val="00A82393"/>
    <w:rsid w:val="00A82458"/>
    <w:rsid w:val="00A8252B"/>
    <w:rsid w:val="00A8267A"/>
    <w:rsid w:val="00A827C5"/>
    <w:rsid w:val="00A829C6"/>
    <w:rsid w:val="00A82DEF"/>
    <w:rsid w:val="00A8305C"/>
    <w:rsid w:val="00A834F3"/>
    <w:rsid w:val="00A835D4"/>
    <w:rsid w:val="00A836ED"/>
    <w:rsid w:val="00A8395E"/>
    <w:rsid w:val="00A83E33"/>
    <w:rsid w:val="00A83F97"/>
    <w:rsid w:val="00A840AD"/>
    <w:rsid w:val="00A841F4"/>
    <w:rsid w:val="00A8485E"/>
    <w:rsid w:val="00A84C6C"/>
    <w:rsid w:val="00A84FB8"/>
    <w:rsid w:val="00A852DD"/>
    <w:rsid w:val="00A8530D"/>
    <w:rsid w:val="00A853A4"/>
    <w:rsid w:val="00A85A72"/>
    <w:rsid w:val="00A85AEF"/>
    <w:rsid w:val="00A85F81"/>
    <w:rsid w:val="00A860C0"/>
    <w:rsid w:val="00A86186"/>
    <w:rsid w:val="00A86722"/>
    <w:rsid w:val="00A86BCC"/>
    <w:rsid w:val="00A86C1B"/>
    <w:rsid w:val="00A872E1"/>
    <w:rsid w:val="00A87D01"/>
    <w:rsid w:val="00A87D46"/>
    <w:rsid w:val="00A90552"/>
    <w:rsid w:val="00A90604"/>
    <w:rsid w:val="00A908C8"/>
    <w:rsid w:val="00A90A13"/>
    <w:rsid w:val="00A90A2E"/>
    <w:rsid w:val="00A90B50"/>
    <w:rsid w:val="00A910E3"/>
    <w:rsid w:val="00A91363"/>
    <w:rsid w:val="00A913D8"/>
    <w:rsid w:val="00A9162A"/>
    <w:rsid w:val="00A91801"/>
    <w:rsid w:val="00A919FC"/>
    <w:rsid w:val="00A920E9"/>
    <w:rsid w:val="00A921AF"/>
    <w:rsid w:val="00A923C1"/>
    <w:rsid w:val="00A92686"/>
    <w:rsid w:val="00A92EA7"/>
    <w:rsid w:val="00A931AA"/>
    <w:rsid w:val="00A938C1"/>
    <w:rsid w:val="00A93B63"/>
    <w:rsid w:val="00A93C94"/>
    <w:rsid w:val="00A93CB8"/>
    <w:rsid w:val="00A9402A"/>
    <w:rsid w:val="00A94600"/>
    <w:rsid w:val="00A9476E"/>
    <w:rsid w:val="00A947B5"/>
    <w:rsid w:val="00A954BA"/>
    <w:rsid w:val="00A955D8"/>
    <w:rsid w:val="00A957A6"/>
    <w:rsid w:val="00A963A1"/>
    <w:rsid w:val="00A9690C"/>
    <w:rsid w:val="00A96BBF"/>
    <w:rsid w:val="00A96C48"/>
    <w:rsid w:val="00A96DF0"/>
    <w:rsid w:val="00A96F14"/>
    <w:rsid w:val="00A977E0"/>
    <w:rsid w:val="00A97911"/>
    <w:rsid w:val="00A97AE4"/>
    <w:rsid w:val="00A97CAC"/>
    <w:rsid w:val="00A97DB6"/>
    <w:rsid w:val="00AA0068"/>
    <w:rsid w:val="00AA0081"/>
    <w:rsid w:val="00AA0810"/>
    <w:rsid w:val="00AA0AB3"/>
    <w:rsid w:val="00AA0F0C"/>
    <w:rsid w:val="00AA0FA0"/>
    <w:rsid w:val="00AA0FA9"/>
    <w:rsid w:val="00AA1095"/>
    <w:rsid w:val="00AA183C"/>
    <w:rsid w:val="00AA199B"/>
    <w:rsid w:val="00AA201E"/>
    <w:rsid w:val="00AA2133"/>
    <w:rsid w:val="00AA21C8"/>
    <w:rsid w:val="00AA2427"/>
    <w:rsid w:val="00AA2669"/>
    <w:rsid w:val="00AA2752"/>
    <w:rsid w:val="00AA2A16"/>
    <w:rsid w:val="00AA2A98"/>
    <w:rsid w:val="00AA3152"/>
    <w:rsid w:val="00AA31BE"/>
    <w:rsid w:val="00AA3435"/>
    <w:rsid w:val="00AA3496"/>
    <w:rsid w:val="00AA3557"/>
    <w:rsid w:val="00AA359C"/>
    <w:rsid w:val="00AA3752"/>
    <w:rsid w:val="00AA384B"/>
    <w:rsid w:val="00AA3950"/>
    <w:rsid w:val="00AA3B0C"/>
    <w:rsid w:val="00AA3C6A"/>
    <w:rsid w:val="00AA3CBB"/>
    <w:rsid w:val="00AA3DD7"/>
    <w:rsid w:val="00AA438B"/>
    <w:rsid w:val="00AA4A86"/>
    <w:rsid w:val="00AA4A9C"/>
    <w:rsid w:val="00AA4AE3"/>
    <w:rsid w:val="00AA4BC3"/>
    <w:rsid w:val="00AA4EA5"/>
    <w:rsid w:val="00AA50F1"/>
    <w:rsid w:val="00AA540F"/>
    <w:rsid w:val="00AA55C6"/>
    <w:rsid w:val="00AA62C4"/>
    <w:rsid w:val="00AA6336"/>
    <w:rsid w:val="00AA635B"/>
    <w:rsid w:val="00AA6A1F"/>
    <w:rsid w:val="00AA6A91"/>
    <w:rsid w:val="00AA6AC8"/>
    <w:rsid w:val="00AA6B44"/>
    <w:rsid w:val="00AA6B5F"/>
    <w:rsid w:val="00AA6D88"/>
    <w:rsid w:val="00AA6EE4"/>
    <w:rsid w:val="00AA71A1"/>
    <w:rsid w:val="00AA71F2"/>
    <w:rsid w:val="00AA7431"/>
    <w:rsid w:val="00AA75F0"/>
    <w:rsid w:val="00AA77ED"/>
    <w:rsid w:val="00AA7BE1"/>
    <w:rsid w:val="00AA7EE6"/>
    <w:rsid w:val="00AA7FED"/>
    <w:rsid w:val="00AB0182"/>
    <w:rsid w:val="00AB0811"/>
    <w:rsid w:val="00AB0E93"/>
    <w:rsid w:val="00AB0F6C"/>
    <w:rsid w:val="00AB1565"/>
    <w:rsid w:val="00AB19D2"/>
    <w:rsid w:val="00AB1C0E"/>
    <w:rsid w:val="00AB1CE8"/>
    <w:rsid w:val="00AB22A2"/>
    <w:rsid w:val="00AB2612"/>
    <w:rsid w:val="00AB26BB"/>
    <w:rsid w:val="00AB2869"/>
    <w:rsid w:val="00AB2AA9"/>
    <w:rsid w:val="00AB2B27"/>
    <w:rsid w:val="00AB2D81"/>
    <w:rsid w:val="00AB2F3F"/>
    <w:rsid w:val="00AB33AD"/>
    <w:rsid w:val="00AB3442"/>
    <w:rsid w:val="00AB39A5"/>
    <w:rsid w:val="00AB3AA5"/>
    <w:rsid w:val="00AB3D9B"/>
    <w:rsid w:val="00AB3DF3"/>
    <w:rsid w:val="00AB3ED0"/>
    <w:rsid w:val="00AB4279"/>
    <w:rsid w:val="00AB44C4"/>
    <w:rsid w:val="00AB4534"/>
    <w:rsid w:val="00AB46EC"/>
    <w:rsid w:val="00AB4D28"/>
    <w:rsid w:val="00AB4EEF"/>
    <w:rsid w:val="00AB4F56"/>
    <w:rsid w:val="00AB51B9"/>
    <w:rsid w:val="00AB51EC"/>
    <w:rsid w:val="00AB5310"/>
    <w:rsid w:val="00AB5590"/>
    <w:rsid w:val="00AB56AC"/>
    <w:rsid w:val="00AB574A"/>
    <w:rsid w:val="00AB58FA"/>
    <w:rsid w:val="00AB59EC"/>
    <w:rsid w:val="00AB5A11"/>
    <w:rsid w:val="00AB5A3B"/>
    <w:rsid w:val="00AB5AA9"/>
    <w:rsid w:val="00AB5B42"/>
    <w:rsid w:val="00AB62C8"/>
    <w:rsid w:val="00AB63C2"/>
    <w:rsid w:val="00AB6404"/>
    <w:rsid w:val="00AB654C"/>
    <w:rsid w:val="00AB6842"/>
    <w:rsid w:val="00AB6A8A"/>
    <w:rsid w:val="00AB6B91"/>
    <w:rsid w:val="00AB6C92"/>
    <w:rsid w:val="00AB70E3"/>
    <w:rsid w:val="00AB724B"/>
    <w:rsid w:val="00AB73B9"/>
    <w:rsid w:val="00AB74BD"/>
    <w:rsid w:val="00AB7502"/>
    <w:rsid w:val="00AB79BB"/>
    <w:rsid w:val="00AB7A18"/>
    <w:rsid w:val="00AB7A1C"/>
    <w:rsid w:val="00AB7A3F"/>
    <w:rsid w:val="00AB7AC3"/>
    <w:rsid w:val="00AB7BF0"/>
    <w:rsid w:val="00AB7DC2"/>
    <w:rsid w:val="00AB7F7E"/>
    <w:rsid w:val="00AC049F"/>
    <w:rsid w:val="00AC04BA"/>
    <w:rsid w:val="00AC0942"/>
    <w:rsid w:val="00AC09E6"/>
    <w:rsid w:val="00AC0AC7"/>
    <w:rsid w:val="00AC0FC5"/>
    <w:rsid w:val="00AC121C"/>
    <w:rsid w:val="00AC1551"/>
    <w:rsid w:val="00AC1785"/>
    <w:rsid w:val="00AC2803"/>
    <w:rsid w:val="00AC2A86"/>
    <w:rsid w:val="00AC2E64"/>
    <w:rsid w:val="00AC31EC"/>
    <w:rsid w:val="00AC324A"/>
    <w:rsid w:val="00AC356B"/>
    <w:rsid w:val="00AC3C3A"/>
    <w:rsid w:val="00AC3CB4"/>
    <w:rsid w:val="00AC42E4"/>
    <w:rsid w:val="00AC452D"/>
    <w:rsid w:val="00AC4541"/>
    <w:rsid w:val="00AC4658"/>
    <w:rsid w:val="00AC4A0B"/>
    <w:rsid w:val="00AC4A0D"/>
    <w:rsid w:val="00AC4AFC"/>
    <w:rsid w:val="00AC4EC1"/>
    <w:rsid w:val="00AC4F61"/>
    <w:rsid w:val="00AC505C"/>
    <w:rsid w:val="00AC523A"/>
    <w:rsid w:val="00AC53E2"/>
    <w:rsid w:val="00AC5647"/>
    <w:rsid w:val="00AC5673"/>
    <w:rsid w:val="00AC5843"/>
    <w:rsid w:val="00AC5995"/>
    <w:rsid w:val="00AC5CCE"/>
    <w:rsid w:val="00AC63B6"/>
    <w:rsid w:val="00AC6443"/>
    <w:rsid w:val="00AC6510"/>
    <w:rsid w:val="00AC6AA0"/>
    <w:rsid w:val="00AC6BCB"/>
    <w:rsid w:val="00AC6D94"/>
    <w:rsid w:val="00AC6DD5"/>
    <w:rsid w:val="00AC6ED8"/>
    <w:rsid w:val="00AC6EE4"/>
    <w:rsid w:val="00AC70E6"/>
    <w:rsid w:val="00AC74EA"/>
    <w:rsid w:val="00AC7698"/>
    <w:rsid w:val="00AC77AA"/>
    <w:rsid w:val="00AD0219"/>
    <w:rsid w:val="00AD074C"/>
    <w:rsid w:val="00AD07BC"/>
    <w:rsid w:val="00AD081F"/>
    <w:rsid w:val="00AD0911"/>
    <w:rsid w:val="00AD0C61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E6F"/>
    <w:rsid w:val="00AD1E7C"/>
    <w:rsid w:val="00AD1F07"/>
    <w:rsid w:val="00AD299A"/>
    <w:rsid w:val="00AD2D0A"/>
    <w:rsid w:val="00AD2E7D"/>
    <w:rsid w:val="00AD3173"/>
    <w:rsid w:val="00AD3D87"/>
    <w:rsid w:val="00AD3FD3"/>
    <w:rsid w:val="00AD445D"/>
    <w:rsid w:val="00AD490C"/>
    <w:rsid w:val="00AD49E5"/>
    <w:rsid w:val="00AD4A0C"/>
    <w:rsid w:val="00AD4AEB"/>
    <w:rsid w:val="00AD4C24"/>
    <w:rsid w:val="00AD4D26"/>
    <w:rsid w:val="00AD4DCD"/>
    <w:rsid w:val="00AD4ED4"/>
    <w:rsid w:val="00AD553D"/>
    <w:rsid w:val="00AD573E"/>
    <w:rsid w:val="00AD5798"/>
    <w:rsid w:val="00AD5D95"/>
    <w:rsid w:val="00AD5F7D"/>
    <w:rsid w:val="00AD603F"/>
    <w:rsid w:val="00AD6054"/>
    <w:rsid w:val="00AD606C"/>
    <w:rsid w:val="00AD62F9"/>
    <w:rsid w:val="00AD667B"/>
    <w:rsid w:val="00AD6887"/>
    <w:rsid w:val="00AD7061"/>
    <w:rsid w:val="00AD7120"/>
    <w:rsid w:val="00AD725C"/>
    <w:rsid w:val="00AD7426"/>
    <w:rsid w:val="00AD7813"/>
    <w:rsid w:val="00AD7B0C"/>
    <w:rsid w:val="00AD7BF8"/>
    <w:rsid w:val="00AD7E27"/>
    <w:rsid w:val="00AE0231"/>
    <w:rsid w:val="00AE033A"/>
    <w:rsid w:val="00AE07E3"/>
    <w:rsid w:val="00AE0831"/>
    <w:rsid w:val="00AE08CB"/>
    <w:rsid w:val="00AE098D"/>
    <w:rsid w:val="00AE0D0F"/>
    <w:rsid w:val="00AE100F"/>
    <w:rsid w:val="00AE11C6"/>
    <w:rsid w:val="00AE1475"/>
    <w:rsid w:val="00AE14BC"/>
    <w:rsid w:val="00AE16E8"/>
    <w:rsid w:val="00AE16EF"/>
    <w:rsid w:val="00AE1DAA"/>
    <w:rsid w:val="00AE1F8D"/>
    <w:rsid w:val="00AE208D"/>
    <w:rsid w:val="00AE2795"/>
    <w:rsid w:val="00AE28D5"/>
    <w:rsid w:val="00AE2AE0"/>
    <w:rsid w:val="00AE2C87"/>
    <w:rsid w:val="00AE2CFA"/>
    <w:rsid w:val="00AE3091"/>
    <w:rsid w:val="00AE3180"/>
    <w:rsid w:val="00AE351D"/>
    <w:rsid w:val="00AE387F"/>
    <w:rsid w:val="00AE39C6"/>
    <w:rsid w:val="00AE3CA7"/>
    <w:rsid w:val="00AE3FF8"/>
    <w:rsid w:val="00AE41FB"/>
    <w:rsid w:val="00AE427C"/>
    <w:rsid w:val="00AE4321"/>
    <w:rsid w:val="00AE47F4"/>
    <w:rsid w:val="00AE4DD5"/>
    <w:rsid w:val="00AE5211"/>
    <w:rsid w:val="00AE5A62"/>
    <w:rsid w:val="00AE5A65"/>
    <w:rsid w:val="00AE5BCD"/>
    <w:rsid w:val="00AE5E06"/>
    <w:rsid w:val="00AE5FDB"/>
    <w:rsid w:val="00AE60B1"/>
    <w:rsid w:val="00AE63BB"/>
    <w:rsid w:val="00AE6456"/>
    <w:rsid w:val="00AE64CF"/>
    <w:rsid w:val="00AE658A"/>
    <w:rsid w:val="00AE65DA"/>
    <w:rsid w:val="00AE6BCF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F0260"/>
    <w:rsid w:val="00AF06D7"/>
    <w:rsid w:val="00AF07AD"/>
    <w:rsid w:val="00AF0A5D"/>
    <w:rsid w:val="00AF0A67"/>
    <w:rsid w:val="00AF0BF5"/>
    <w:rsid w:val="00AF0D8A"/>
    <w:rsid w:val="00AF0DA3"/>
    <w:rsid w:val="00AF0E25"/>
    <w:rsid w:val="00AF122C"/>
    <w:rsid w:val="00AF1335"/>
    <w:rsid w:val="00AF15CD"/>
    <w:rsid w:val="00AF177A"/>
    <w:rsid w:val="00AF18C7"/>
    <w:rsid w:val="00AF18E0"/>
    <w:rsid w:val="00AF1D64"/>
    <w:rsid w:val="00AF1E97"/>
    <w:rsid w:val="00AF249E"/>
    <w:rsid w:val="00AF256D"/>
    <w:rsid w:val="00AF2767"/>
    <w:rsid w:val="00AF2A31"/>
    <w:rsid w:val="00AF2B71"/>
    <w:rsid w:val="00AF2E8C"/>
    <w:rsid w:val="00AF301F"/>
    <w:rsid w:val="00AF3193"/>
    <w:rsid w:val="00AF367B"/>
    <w:rsid w:val="00AF3805"/>
    <w:rsid w:val="00AF3AB3"/>
    <w:rsid w:val="00AF3C3C"/>
    <w:rsid w:val="00AF3C88"/>
    <w:rsid w:val="00AF3CF6"/>
    <w:rsid w:val="00AF3D0F"/>
    <w:rsid w:val="00AF3D60"/>
    <w:rsid w:val="00AF4182"/>
    <w:rsid w:val="00AF4371"/>
    <w:rsid w:val="00AF49ED"/>
    <w:rsid w:val="00AF504D"/>
    <w:rsid w:val="00AF52D7"/>
    <w:rsid w:val="00AF543F"/>
    <w:rsid w:val="00AF5B24"/>
    <w:rsid w:val="00AF60CA"/>
    <w:rsid w:val="00AF64E3"/>
    <w:rsid w:val="00AF6590"/>
    <w:rsid w:val="00AF6CD0"/>
    <w:rsid w:val="00AF6FBE"/>
    <w:rsid w:val="00AF730F"/>
    <w:rsid w:val="00AF7D14"/>
    <w:rsid w:val="00AF7F1A"/>
    <w:rsid w:val="00B00328"/>
    <w:rsid w:val="00B00480"/>
    <w:rsid w:val="00B00533"/>
    <w:rsid w:val="00B0055C"/>
    <w:rsid w:val="00B00667"/>
    <w:rsid w:val="00B014A4"/>
    <w:rsid w:val="00B0152D"/>
    <w:rsid w:val="00B017BD"/>
    <w:rsid w:val="00B01801"/>
    <w:rsid w:val="00B01D89"/>
    <w:rsid w:val="00B020E7"/>
    <w:rsid w:val="00B02195"/>
    <w:rsid w:val="00B0220A"/>
    <w:rsid w:val="00B0247C"/>
    <w:rsid w:val="00B02650"/>
    <w:rsid w:val="00B02C13"/>
    <w:rsid w:val="00B02F04"/>
    <w:rsid w:val="00B0303E"/>
    <w:rsid w:val="00B0332C"/>
    <w:rsid w:val="00B0340B"/>
    <w:rsid w:val="00B036CE"/>
    <w:rsid w:val="00B03819"/>
    <w:rsid w:val="00B03AD9"/>
    <w:rsid w:val="00B03FE5"/>
    <w:rsid w:val="00B040D1"/>
    <w:rsid w:val="00B0441E"/>
    <w:rsid w:val="00B04429"/>
    <w:rsid w:val="00B0491A"/>
    <w:rsid w:val="00B04C0B"/>
    <w:rsid w:val="00B04EBD"/>
    <w:rsid w:val="00B04F9C"/>
    <w:rsid w:val="00B051B6"/>
    <w:rsid w:val="00B05325"/>
    <w:rsid w:val="00B0581E"/>
    <w:rsid w:val="00B05975"/>
    <w:rsid w:val="00B05D9D"/>
    <w:rsid w:val="00B060AC"/>
    <w:rsid w:val="00B061E6"/>
    <w:rsid w:val="00B06272"/>
    <w:rsid w:val="00B0629F"/>
    <w:rsid w:val="00B064BA"/>
    <w:rsid w:val="00B064E7"/>
    <w:rsid w:val="00B06625"/>
    <w:rsid w:val="00B0680B"/>
    <w:rsid w:val="00B069EF"/>
    <w:rsid w:val="00B06C90"/>
    <w:rsid w:val="00B06E53"/>
    <w:rsid w:val="00B07297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5B2"/>
    <w:rsid w:val="00B10A26"/>
    <w:rsid w:val="00B10D51"/>
    <w:rsid w:val="00B10E25"/>
    <w:rsid w:val="00B10EB7"/>
    <w:rsid w:val="00B10F33"/>
    <w:rsid w:val="00B10F4D"/>
    <w:rsid w:val="00B10FC4"/>
    <w:rsid w:val="00B1122C"/>
    <w:rsid w:val="00B1125B"/>
    <w:rsid w:val="00B116A2"/>
    <w:rsid w:val="00B118DE"/>
    <w:rsid w:val="00B1199B"/>
    <w:rsid w:val="00B11A0C"/>
    <w:rsid w:val="00B11AB0"/>
    <w:rsid w:val="00B11B29"/>
    <w:rsid w:val="00B11C5D"/>
    <w:rsid w:val="00B11E73"/>
    <w:rsid w:val="00B12267"/>
    <w:rsid w:val="00B12271"/>
    <w:rsid w:val="00B12319"/>
    <w:rsid w:val="00B123CB"/>
    <w:rsid w:val="00B124B2"/>
    <w:rsid w:val="00B1276A"/>
    <w:rsid w:val="00B12A5B"/>
    <w:rsid w:val="00B12C4D"/>
    <w:rsid w:val="00B131EC"/>
    <w:rsid w:val="00B13254"/>
    <w:rsid w:val="00B133A6"/>
    <w:rsid w:val="00B13A52"/>
    <w:rsid w:val="00B13D58"/>
    <w:rsid w:val="00B13E4B"/>
    <w:rsid w:val="00B13FEF"/>
    <w:rsid w:val="00B140BD"/>
    <w:rsid w:val="00B141B6"/>
    <w:rsid w:val="00B14465"/>
    <w:rsid w:val="00B1486D"/>
    <w:rsid w:val="00B14A87"/>
    <w:rsid w:val="00B14B1F"/>
    <w:rsid w:val="00B14BFC"/>
    <w:rsid w:val="00B14E2F"/>
    <w:rsid w:val="00B14EB8"/>
    <w:rsid w:val="00B14F3A"/>
    <w:rsid w:val="00B15008"/>
    <w:rsid w:val="00B1541E"/>
    <w:rsid w:val="00B154C8"/>
    <w:rsid w:val="00B159EE"/>
    <w:rsid w:val="00B15B1E"/>
    <w:rsid w:val="00B1615A"/>
    <w:rsid w:val="00B1686A"/>
    <w:rsid w:val="00B168EB"/>
    <w:rsid w:val="00B16A05"/>
    <w:rsid w:val="00B16ABE"/>
    <w:rsid w:val="00B16C3A"/>
    <w:rsid w:val="00B16CF3"/>
    <w:rsid w:val="00B16D69"/>
    <w:rsid w:val="00B17026"/>
    <w:rsid w:val="00B171B8"/>
    <w:rsid w:val="00B171D9"/>
    <w:rsid w:val="00B172A9"/>
    <w:rsid w:val="00B1733C"/>
    <w:rsid w:val="00B177F3"/>
    <w:rsid w:val="00B179F9"/>
    <w:rsid w:val="00B17A65"/>
    <w:rsid w:val="00B17D23"/>
    <w:rsid w:val="00B2004E"/>
    <w:rsid w:val="00B204C0"/>
    <w:rsid w:val="00B20575"/>
    <w:rsid w:val="00B20706"/>
    <w:rsid w:val="00B20AF9"/>
    <w:rsid w:val="00B20D99"/>
    <w:rsid w:val="00B21013"/>
    <w:rsid w:val="00B2143C"/>
    <w:rsid w:val="00B21A70"/>
    <w:rsid w:val="00B21D31"/>
    <w:rsid w:val="00B21EF4"/>
    <w:rsid w:val="00B22434"/>
    <w:rsid w:val="00B22518"/>
    <w:rsid w:val="00B225AA"/>
    <w:rsid w:val="00B2282A"/>
    <w:rsid w:val="00B22A5D"/>
    <w:rsid w:val="00B22A9F"/>
    <w:rsid w:val="00B22C05"/>
    <w:rsid w:val="00B22ECA"/>
    <w:rsid w:val="00B232AF"/>
    <w:rsid w:val="00B2351A"/>
    <w:rsid w:val="00B236EF"/>
    <w:rsid w:val="00B23811"/>
    <w:rsid w:val="00B238D6"/>
    <w:rsid w:val="00B23FA7"/>
    <w:rsid w:val="00B24468"/>
    <w:rsid w:val="00B247D6"/>
    <w:rsid w:val="00B248B1"/>
    <w:rsid w:val="00B2499C"/>
    <w:rsid w:val="00B24B21"/>
    <w:rsid w:val="00B250FC"/>
    <w:rsid w:val="00B25214"/>
    <w:rsid w:val="00B25329"/>
    <w:rsid w:val="00B25403"/>
    <w:rsid w:val="00B25463"/>
    <w:rsid w:val="00B256C6"/>
    <w:rsid w:val="00B25B66"/>
    <w:rsid w:val="00B25C9F"/>
    <w:rsid w:val="00B25E43"/>
    <w:rsid w:val="00B25EAB"/>
    <w:rsid w:val="00B2640B"/>
    <w:rsid w:val="00B2690B"/>
    <w:rsid w:val="00B26AEB"/>
    <w:rsid w:val="00B26BDE"/>
    <w:rsid w:val="00B2701D"/>
    <w:rsid w:val="00B27027"/>
    <w:rsid w:val="00B270C4"/>
    <w:rsid w:val="00B274B8"/>
    <w:rsid w:val="00B279AF"/>
    <w:rsid w:val="00B27B43"/>
    <w:rsid w:val="00B27CF8"/>
    <w:rsid w:val="00B27FA1"/>
    <w:rsid w:val="00B30043"/>
    <w:rsid w:val="00B30380"/>
    <w:rsid w:val="00B304F0"/>
    <w:rsid w:val="00B30571"/>
    <w:rsid w:val="00B307BA"/>
    <w:rsid w:val="00B30899"/>
    <w:rsid w:val="00B30A3C"/>
    <w:rsid w:val="00B30DE6"/>
    <w:rsid w:val="00B30E2A"/>
    <w:rsid w:val="00B30FBB"/>
    <w:rsid w:val="00B312F6"/>
    <w:rsid w:val="00B31502"/>
    <w:rsid w:val="00B31617"/>
    <w:rsid w:val="00B3177E"/>
    <w:rsid w:val="00B317D8"/>
    <w:rsid w:val="00B31C23"/>
    <w:rsid w:val="00B32181"/>
    <w:rsid w:val="00B3234D"/>
    <w:rsid w:val="00B326C9"/>
    <w:rsid w:val="00B32775"/>
    <w:rsid w:val="00B32818"/>
    <w:rsid w:val="00B32990"/>
    <w:rsid w:val="00B32A81"/>
    <w:rsid w:val="00B32B3D"/>
    <w:rsid w:val="00B32C69"/>
    <w:rsid w:val="00B32DF9"/>
    <w:rsid w:val="00B330FF"/>
    <w:rsid w:val="00B3323D"/>
    <w:rsid w:val="00B3374B"/>
    <w:rsid w:val="00B33B20"/>
    <w:rsid w:val="00B343AD"/>
    <w:rsid w:val="00B344D4"/>
    <w:rsid w:val="00B349BE"/>
    <w:rsid w:val="00B34AE5"/>
    <w:rsid w:val="00B34ED1"/>
    <w:rsid w:val="00B3515B"/>
    <w:rsid w:val="00B352EF"/>
    <w:rsid w:val="00B35344"/>
    <w:rsid w:val="00B358F2"/>
    <w:rsid w:val="00B36029"/>
    <w:rsid w:val="00B36366"/>
    <w:rsid w:val="00B36652"/>
    <w:rsid w:val="00B3689A"/>
    <w:rsid w:val="00B368E1"/>
    <w:rsid w:val="00B36AD2"/>
    <w:rsid w:val="00B370C1"/>
    <w:rsid w:val="00B370CA"/>
    <w:rsid w:val="00B37550"/>
    <w:rsid w:val="00B3769C"/>
    <w:rsid w:val="00B37A00"/>
    <w:rsid w:val="00B37EF9"/>
    <w:rsid w:val="00B402AC"/>
    <w:rsid w:val="00B406F2"/>
    <w:rsid w:val="00B4089C"/>
    <w:rsid w:val="00B40AE8"/>
    <w:rsid w:val="00B40B45"/>
    <w:rsid w:val="00B40BDF"/>
    <w:rsid w:val="00B40DCF"/>
    <w:rsid w:val="00B41097"/>
    <w:rsid w:val="00B41248"/>
    <w:rsid w:val="00B41307"/>
    <w:rsid w:val="00B41693"/>
    <w:rsid w:val="00B418A3"/>
    <w:rsid w:val="00B4191B"/>
    <w:rsid w:val="00B41997"/>
    <w:rsid w:val="00B41A55"/>
    <w:rsid w:val="00B41D2A"/>
    <w:rsid w:val="00B41FE8"/>
    <w:rsid w:val="00B4218F"/>
    <w:rsid w:val="00B421F6"/>
    <w:rsid w:val="00B422F7"/>
    <w:rsid w:val="00B424A0"/>
    <w:rsid w:val="00B42816"/>
    <w:rsid w:val="00B4297C"/>
    <w:rsid w:val="00B42ACE"/>
    <w:rsid w:val="00B42B06"/>
    <w:rsid w:val="00B42E95"/>
    <w:rsid w:val="00B4301D"/>
    <w:rsid w:val="00B43432"/>
    <w:rsid w:val="00B43873"/>
    <w:rsid w:val="00B438A4"/>
    <w:rsid w:val="00B43A8B"/>
    <w:rsid w:val="00B43E90"/>
    <w:rsid w:val="00B4415D"/>
    <w:rsid w:val="00B4417A"/>
    <w:rsid w:val="00B44386"/>
    <w:rsid w:val="00B445F7"/>
    <w:rsid w:val="00B44690"/>
    <w:rsid w:val="00B447F4"/>
    <w:rsid w:val="00B448B1"/>
    <w:rsid w:val="00B44FBF"/>
    <w:rsid w:val="00B45030"/>
    <w:rsid w:val="00B450EE"/>
    <w:rsid w:val="00B450F1"/>
    <w:rsid w:val="00B452A1"/>
    <w:rsid w:val="00B452ED"/>
    <w:rsid w:val="00B453BF"/>
    <w:rsid w:val="00B45440"/>
    <w:rsid w:val="00B45657"/>
    <w:rsid w:val="00B45B59"/>
    <w:rsid w:val="00B45BB5"/>
    <w:rsid w:val="00B45E08"/>
    <w:rsid w:val="00B45E47"/>
    <w:rsid w:val="00B45FCD"/>
    <w:rsid w:val="00B467BE"/>
    <w:rsid w:val="00B46891"/>
    <w:rsid w:val="00B46920"/>
    <w:rsid w:val="00B4694D"/>
    <w:rsid w:val="00B47743"/>
    <w:rsid w:val="00B47C62"/>
    <w:rsid w:val="00B47D4D"/>
    <w:rsid w:val="00B47F2E"/>
    <w:rsid w:val="00B500B7"/>
    <w:rsid w:val="00B502BD"/>
    <w:rsid w:val="00B50306"/>
    <w:rsid w:val="00B50467"/>
    <w:rsid w:val="00B504C2"/>
    <w:rsid w:val="00B507FE"/>
    <w:rsid w:val="00B50D2D"/>
    <w:rsid w:val="00B50D36"/>
    <w:rsid w:val="00B5100F"/>
    <w:rsid w:val="00B51093"/>
    <w:rsid w:val="00B513A8"/>
    <w:rsid w:val="00B51554"/>
    <w:rsid w:val="00B5179B"/>
    <w:rsid w:val="00B51DF1"/>
    <w:rsid w:val="00B51EE1"/>
    <w:rsid w:val="00B52374"/>
    <w:rsid w:val="00B5257D"/>
    <w:rsid w:val="00B52A09"/>
    <w:rsid w:val="00B52D62"/>
    <w:rsid w:val="00B52E79"/>
    <w:rsid w:val="00B531A3"/>
    <w:rsid w:val="00B531AC"/>
    <w:rsid w:val="00B53311"/>
    <w:rsid w:val="00B5361A"/>
    <w:rsid w:val="00B53762"/>
    <w:rsid w:val="00B537F2"/>
    <w:rsid w:val="00B53D69"/>
    <w:rsid w:val="00B53FE5"/>
    <w:rsid w:val="00B54264"/>
    <w:rsid w:val="00B54285"/>
    <w:rsid w:val="00B5431F"/>
    <w:rsid w:val="00B543C5"/>
    <w:rsid w:val="00B5467D"/>
    <w:rsid w:val="00B5487B"/>
    <w:rsid w:val="00B54B43"/>
    <w:rsid w:val="00B54F41"/>
    <w:rsid w:val="00B55018"/>
    <w:rsid w:val="00B5515C"/>
    <w:rsid w:val="00B5518C"/>
    <w:rsid w:val="00B5519A"/>
    <w:rsid w:val="00B554C2"/>
    <w:rsid w:val="00B556D7"/>
    <w:rsid w:val="00B558AA"/>
    <w:rsid w:val="00B55AF5"/>
    <w:rsid w:val="00B55BAA"/>
    <w:rsid w:val="00B55C03"/>
    <w:rsid w:val="00B56579"/>
    <w:rsid w:val="00B565B5"/>
    <w:rsid w:val="00B566FE"/>
    <w:rsid w:val="00B56A52"/>
    <w:rsid w:val="00B56AB6"/>
    <w:rsid w:val="00B56BDD"/>
    <w:rsid w:val="00B56F3D"/>
    <w:rsid w:val="00B57056"/>
    <w:rsid w:val="00B5710A"/>
    <w:rsid w:val="00B57276"/>
    <w:rsid w:val="00B574B5"/>
    <w:rsid w:val="00B57F3D"/>
    <w:rsid w:val="00B57F72"/>
    <w:rsid w:val="00B60492"/>
    <w:rsid w:val="00B607DF"/>
    <w:rsid w:val="00B60909"/>
    <w:rsid w:val="00B6090D"/>
    <w:rsid w:val="00B610E1"/>
    <w:rsid w:val="00B61404"/>
    <w:rsid w:val="00B61756"/>
    <w:rsid w:val="00B61BFC"/>
    <w:rsid w:val="00B61EAF"/>
    <w:rsid w:val="00B6253B"/>
    <w:rsid w:val="00B626C3"/>
    <w:rsid w:val="00B62B40"/>
    <w:rsid w:val="00B62B62"/>
    <w:rsid w:val="00B62D1D"/>
    <w:rsid w:val="00B62FF2"/>
    <w:rsid w:val="00B6306C"/>
    <w:rsid w:val="00B6310C"/>
    <w:rsid w:val="00B635CB"/>
    <w:rsid w:val="00B63856"/>
    <w:rsid w:val="00B63893"/>
    <w:rsid w:val="00B63ABB"/>
    <w:rsid w:val="00B63C0B"/>
    <w:rsid w:val="00B63D83"/>
    <w:rsid w:val="00B64383"/>
    <w:rsid w:val="00B644F6"/>
    <w:rsid w:val="00B6450B"/>
    <w:rsid w:val="00B6450C"/>
    <w:rsid w:val="00B645C3"/>
    <w:rsid w:val="00B64696"/>
    <w:rsid w:val="00B648EC"/>
    <w:rsid w:val="00B656EB"/>
    <w:rsid w:val="00B65B1C"/>
    <w:rsid w:val="00B65B80"/>
    <w:rsid w:val="00B65DDA"/>
    <w:rsid w:val="00B65F6A"/>
    <w:rsid w:val="00B65FAC"/>
    <w:rsid w:val="00B664AC"/>
    <w:rsid w:val="00B664EF"/>
    <w:rsid w:val="00B66CA2"/>
    <w:rsid w:val="00B670E4"/>
    <w:rsid w:val="00B67126"/>
    <w:rsid w:val="00B6784F"/>
    <w:rsid w:val="00B67925"/>
    <w:rsid w:val="00B700C4"/>
    <w:rsid w:val="00B7022D"/>
    <w:rsid w:val="00B7025B"/>
    <w:rsid w:val="00B70436"/>
    <w:rsid w:val="00B70A0A"/>
    <w:rsid w:val="00B70A1C"/>
    <w:rsid w:val="00B70EB2"/>
    <w:rsid w:val="00B70EBF"/>
    <w:rsid w:val="00B70FC6"/>
    <w:rsid w:val="00B70FE2"/>
    <w:rsid w:val="00B712C4"/>
    <w:rsid w:val="00B7137B"/>
    <w:rsid w:val="00B713CA"/>
    <w:rsid w:val="00B71AEE"/>
    <w:rsid w:val="00B71BF4"/>
    <w:rsid w:val="00B71DD9"/>
    <w:rsid w:val="00B72364"/>
    <w:rsid w:val="00B723E1"/>
    <w:rsid w:val="00B7256E"/>
    <w:rsid w:val="00B7294B"/>
    <w:rsid w:val="00B7302E"/>
    <w:rsid w:val="00B7327D"/>
    <w:rsid w:val="00B736B7"/>
    <w:rsid w:val="00B73787"/>
    <w:rsid w:val="00B73908"/>
    <w:rsid w:val="00B73C49"/>
    <w:rsid w:val="00B73DD2"/>
    <w:rsid w:val="00B73FF6"/>
    <w:rsid w:val="00B74021"/>
    <w:rsid w:val="00B741A8"/>
    <w:rsid w:val="00B74747"/>
    <w:rsid w:val="00B74AE2"/>
    <w:rsid w:val="00B74C20"/>
    <w:rsid w:val="00B74D6E"/>
    <w:rsid w:val="00B75676"/>
    <w:rsid w:val="00B75A56"/>
    <w:rsid w:val="00B75B92"/>
    <w:rsid w:val="00B761B6"/>
    <w:rsid w:val="00B7633B"/>
    <w:rsid w:val="00B76518"/>
    <w:rsid w:val="00B76538"/>
    <w:rsid w:val="00B767DF"/>
    <w:rsid w:val="00B767F1"/>
    <w:rsid w:val="00B76808"/>
    <w:rsid w:val="00B76A00"/>
    <w:rsid w:val="00B76A7C"/>
    <w:rsid w:val="00B76FD2"/>
    <w:rsid w:val="00B77757"/>
    <w:rsid w:val="00B77A1A"/>
    <w:rsid w:val="00B77B28"/>
    <w:rsid w:val="00B77C18"/>
    <w:rsid w:val="00B77F27"/>
    <w:rsid w:val="00B804BD"/>
    <w:rsid w:val="00B80745"/>
    <w:rsid w:val="00B80783"/>
    <w:rsid w:val="00B808C1"/>
    <w:rsid w:val="00B80B4E"/>
    <w:rsid w:val="00B80F99"/>
    <w:rsid w:val="00B8110F"/>
    <w:rsid w:val="00B81436"/>
    <w:rsid w:val="00B8147E"/>
    <w:rsid w:val="00B816E0"/>
    <w:rsid w:val="00B818ED"/>
    <w:rsid w:val="00B81B26"/>
    <w:rsid w:val="00B82263"/>
    <w:rsid w:val="00B8235E"/>
    <w:rsid w:val="00B823A0"/>
    <w:rsid w:val="00B824F7"/>
    <w:rsid w:val="00B82605"/>
    <w:rsid w:val="00B8269F"/>
    <w:rsid w:val="00B826D0"/>
    <w:rsid w:val="00B82823"/>
    <w:rsid w:val="00B82844"/>
    <w:rsid w:val="00B82B89"/>
    <w:rsid w:val="00B82F23"/>
    <w:rsid w:val="00B8304C"/>
    <w:rsid w:val="00B8335F"/>
    <w:rsid w:val="00B835C4"/>
    <w:rsid w:val="00B8369C"/>
    <w:rsid w:val="00B83B56"/>
    <w:rsid w:val="00B83D8D"/>
    <w:rsid w:val="00B84702"/>
    <w:rsid w:val="00B84B74"/>
    <w:rsid w:val="00B84D07"/>
    <w:rsid w:val="00B850E2"/>
    <w:rsid w:val="00B851CB"/>
    <w:rsid w:val="00B8599D"/>
    <w:rsid w:val="00B85A77"/>
    <w:rsid w:val="00B85B71"/>
    <w:rsid w:val="00B85EE0"/>
    <w:rsid w:val="00B861A7"/>
    <w:rsid w:val="00B862DC"/>
    <w:rsid w:val="00B86974"/>
    <w:rsid w:val="00B86B03"/>
    <w:rsid w:val="00B86BF2"/>
    <w:rsid w:val="00B8713A"/>
    <w:rsid w:val="00B872C3"/>
    <w:rsid w:val="00B87330"/>
    <w:rsid w:val="00B874D9"/>
    <w:rsid w:val="00B875AF"/>
    <w:rsid w:val="00B878CD"/>
    <w:rsid w:val="00B879D8"/>
    <w:rsid w:val="00B87D5A"/>
    <w:rsid w:val="00B87E2B"/>
    <w:rsid w:val="00B87EFA"/>
    <w:rsid w:val="00B90313"/>
    <w:rsid w:val="00B9078B"/>
    <w:rsid w:val="00B90955"/>
    <w:rsid w:val="00B90DE1"/>
    <w:rsid w:val="00B90FB7"/>
    <w:rsid w:val="00B91072"/>
    <w:rsid w:val="00B912AB"/>
    <w:rsid w:val="00B9143F"/>
    <w:rsid w:val="00B917C5"/>
    <w:rsid w:val="00B9184B"/>
    <w:rsid w:val="00B918AD"/>
    <w:rsid w:val="00B91978"/>
    <w:rsid w:val="00B91F96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A4B"/>
    <w:rsid w:val="00B93F6B"/>
    <w:rsid w:val="00B940B7"/>
    <w:rsid w:val="00B940F1"/>
    <w:rsid w:val="00B9432E"/>
    <w:rsid w:val="00B9435F"/>
    <w:rsid w:val="00B945AE"/>
    <w:rsid w:val="00B945CA"/>
    <w:rsid w:val="00B94920"/>
    <w:rsid w:val="00B94E54"/>
    <w:rsid w:val="00B94E7F"/>
    <w:rsid w:val="00B94EDD"/>
    <w:rsid w:val="00B95295"/>
    <w:rsid w:val="00B957EF"/>
    <w:rsid w:val="00B95D15"/>
    <w:rsid w:val="00B95DC3"/>
    <w:rsid w:val="00B95EFD"/>
    <w:rsid w:val="00B96050"/>
    <w:rsid w:val="00B965A2"/>
    <w:rsid w:val="00B96698"/>
    <w:rsid w:val="00B968D8"/>
    <w:rsid w:val="00B96954"/>
    <w:rsid w:val="00B96AE9"/>
    <w:rsid w:val="00B96B6B"/>
    <w:rsid w:val="00B96E75"/>
    <w:rsid w:val="00B972BC"/>
    <w:rsid w:val="00B9734A"/>
    <w:rsid w:val="00B97AEE"/>
    <w:rsid w:val="00B97B97"/>
    <w:rsid w:val="00BA0317"/>
    <w:rsid w:val="00BA0329"/>
    <w:rsid w:val="00BA0779"/>
    <w:rsid w:val="00BA0D26"/>
    <w:rsid w:val="00BA0DFA"/>
    <w:rsid w:val="00BA0E66"/>
    <w:rsid w:val="00BA0FD3"/>
    <w:rsid w:val="00BA1021"/>
    <w:rsid w:val="00BA1158"/>
    <w:rsid w:val="00BA123C"/>
    <w:rsid w:val="00BA12DA"/>
    <w:rsid w:val="00BA15A8"/>
    <w:rsid w:val="00BA1701"/>
    <w:rsid w:val="00BA17DE"/>
    <w:rsid w:val="00BA1C73"/>
    <w:rsid w:val="00BA1FF2"/>
    <w:rsid w:val="00BA2298"/>
    <w:rsid w:val="00BA25F9"/>
    <w:rsid w:val="00BA262C"/>
    <w:rsid w:val="00BA3694"/>
    <w:rsid w:val="00BA39DA"/>
    <w:rsid w:val="00BA3DF9"/>
    <w:rsid w:val="00BA3F04"/>
    <w:rsid w:val="00BA402B"/>
    <w:rsid w:val="00BA4F5C"/>
    <w:rsid w:val="00BA5466"/>
    <w:rsid w:val="00BA588E"/>
    <w:rsid w:val="00BA5B49"/>
    <w:rsid w:val="00BA5BD2"/>
    <w:rsid w:val="00BA5CF3"/>
    <w:rsid w:val="00BA66C4"/>
    <w:rsid w:val="00BA6F55"/>
    <w:rsid w:val="00BA70A1"/>
    <w:rsid w:val="00BA70BB"/>
    <w:rsid w:val="00BA77D4"/>
    <w:rsid w:val="00BA7908"/>
    <w:rsid w:val="00BA7B40"/>
    <w:rsid w:val="00BA7C0F"/>
    <w:rsid w:val="00BA7E1E"/>
    <w:rsid w:val="00BB0075"/>
    <w:rsid w:val="00BB052A"/>
    <w:rsid w:val="00BB05E6"/>
    <w:rsid w:val="00BB0845"/>
    <w:rsid w:val="00BB08DB"/>
    <w:rsid w:val="00BB0DA1"/>
    <w:rsid w:val="00BB0E7F"/>
    <w:rsid w:val="00BB0EAB"/>
    <w:rsid w:val="00BB1040"/>
    <w:rsid w:val="00BB1203"/>
    <w:rsid w:val="00BB13D0"/>
    <w:rsid w:val="00BB1482"/>
    <w:rsid w:val="00BB1E86"/>
    <w:rsid w:val="00BB1F35"/>
    <w:rsid w:val="00BB259F"/>
    <w:rsid w:val="00BB2665"/>
    <w:rsid w:val="00BB2A9E"/>
    <w:rsid w:val="00BB2D2B"/>
    <w:rsid w:val="00BB2D79"/>
    <w:rsid w:val="00BB2F87"/>
    <w:rsid w:val="00BB2FBA"/>
    <w:rsid w:val="00BB32E1"/>
    <w:rsid w:val="00BB3738"/>
    <w:rsid w:val="00BB3B28"/>
    <w:rsid w:val="00BB3CA0"/>
    <w:rsid w:val="00BB43EB"/>
    <w:rsid w:val="00BB4550"/>
    <w:rsid w:val="00BB4601"/>
    <w:rsid w:val="00BB47C9"/>
    <w:rsid w:val="00BB49BA"/>
    <w:rsid w:val="00BB4AD6"/>
    <w:rsid w:val="00BB4D8B"/>
    <w:rsid w:val="00BB5375"/>
    <w:rsid w:val="00BB55E8"/>
    <w:rsid w:val="00BB56E1"/>
    <w:rsid w:val="00BB58E1"/>
    <w:rsid w:val="00BB5AD3"/>
    <w:rsid w:val="00BB5DC4"/>
    <w:rsid w:val="00BB5E05"/>
    <w:rsid w:val="00BB60F3"/>
    <w:rsid w:val="00BB61EB"/>
    <w:rsid w:val="00BB6303"/>
    <w:rsid w:val="00BB6582"/>
    <w:rsid w:val="00BB671D"/>
    <w:rsid w:val="00BB696F"/>
    <w:rsid w:val="00BB6C71"/>
    <w:rsid w:val="00BB6C80"/>
    <w:rsid w:val="00BB6E72"/>
    <w:rsid w:val="00BB6F6C"/>
    <w:rsid w:val="00BB7615"/>
    <w:rsid w:val="00BB77A0"/>
    <w:rsid w:val="00BB79AD"/>
    <w:rsid w:val="00BB7F04"/>
    <w:rsid w:val="00BB7FC5"/>
    <w:rsid w:val="00BC012A"/>
    <w:rsid w:val="00BC07D8"/>
    <w:rsid w:val="00BC0975"/>
    <w:rsid w:val="00BC0B17"/>
    <w:rsid w:val="00BC0CAB"/>
    <w:rsid w:val="00BC10E3"/>
    <w:rsid w:val="00BC1337"/>
    <w:rsid w:val="00BC13DF"/>
    <w:rsid w:val="00BC1564"/>
    <w:rsid w:val="00BC160C"/>
    <w:rsid w:val="00BC164A"/>
    <w:rsid w:val="00BC16CD"/>
    <w:rsid w:val="00BC1734"/>
    <w:rsid w:val="00BC1821"/>
    <w:rsid w:val="00BC1837"/>
    <w:rsid w:val="00BC1ADF"/>
    <w:rsid w:val="00BC1CB4"/>
    <w:rsid w:val="00BC2347"/>
    <w:rsid w:val="00BC2665"/>
    <w:rsid w:val="00BC28C9"/>
    <w:rsid w:val="00BC293D"/>
    <w:rsid w:val="00BC2A31"/>
    <w:rsid w:val="00BC2B47"/>
    <w:rsid w:val="00BC33AE"/>
    <w:rsid w:val="00BC3530"/>
    <w:rsid w:val="00BC37AA"/>
    <w:rsid w:val="00BC38A2"/>
    <w:rsid w:val="00BC3A6C"/>
    <w:rsid w:val="00BC3DD1"/>
    <w:rsid w:val="00BC3E2F"/>
    <w:rsid w:val="00BC4347"/>
    <w:rsid w:val="00BC4830"/>
    <w:rsid w:val="00BC48A6"/>
    <w:rsid w:val="00BC49C5"/>
    <w:rsid w:val="00BC4BFB"/>
    <w:rsid w:val="00BC4CAA"/>
    <w:rsid w:val="00BC4CCA"/>
    <w:rsid w:val="00BC4D9C"/>
    <w:rsid w:val="00BC544E"/>
    <w:rsid w:val="00BC6008"/>
    <w:rsid w:val="00BC6565"/>
    <w:rsid w:val="00BC69F1"/>
    <w:rsid w:val="00BC6D09"/>
    <w:rsid w:val="00BC6E28"/>
    <w:rsid w:val="00BC6E43"/>
    <w:rsid w:val="00BC723B"/>
    <w:rsid w:val="00BC7241"/>
    <w:rsid w:val="00BC78A6"/>
    <w:rsid w:val="00BC79AB"/>
    <w:rsid w:val="00BC7B09"/>
    <w:rsid w:val="00BC7C25"/>
    <w:rsid w:val="00BC7DAD"/>
    <w:rsid w:val="00BD017E"/>
    <w:rsid w:val="00BD021F"/>
    <w:rsid w:val="00BD02D3"/>
    <w:rsid w:val="00BD0624"/>
    <w:rsid w:val="00BD08F9"/>
    <w:rsid w:val="00BD0E8A"/>
    <w:rsid w:val="00BD11A5"/>
    <w:rsid w:val="00BD11F7"/>
    <w:rsid w:val="00BD1397"/>
    <w:rsid w:val="00BD15E9"/>
    <w:rsid w:val="00BD16BD"/>
    <w:rsid w:val="00BD179E"/>
    <w:rsid w:val="00BD1A15"/>
    <w:rsid w:val="00BD1B00"/>
    <w:rsid w:val="00BD1BF3"/>
    <w:rsid w:val="00BD1C3C"/>
    <w:rsid w:val="00BD2147"/>
    <w:rsid w:val="00BD2338"/>
    <w:rsid w:val="00BD29B8"/>
    <w:rsid w:val="00BD2A0A"/>
    <w:rsid w:val="00BD2DBD"/>
    <w:rsid w:val="00BD3166"/>
    <w:rsid w:val="00BD31BE"/>
    <w:rsid w:val="00BD3320"/>
    <w:rsid w:val="00BD34FF"/>
    <w:rsid w:val="00BD3542"/>
    <w:rsid w:val="00BD358B"/>
    <w:rsid w:val="00BD35C8"/>
    <w:rsid w:val="00BD35DA"/>
    <w:rsid w:val="00BD3D16"/>
    <w:rsid w:val="00BD4A13"/>
    <w:rsid w:val="00BD4EDF"/>
    <w:rsid w:val="00BD52CB"/>
    <w:rsid w:val="00BD54D0"/>
    <w:rsid w:val="00BD5543"/>
    <w:rsid w:val="00BD5547"/>
    <w:rsid w:val="00BD58ED"/>
    <w:rsid w:val="00BD59C0"/>
    <w:rsid w:val="00BD5CCB"/>
    <w:rsid w:val="00BD5CF4"/>
    <w:rsid w:val="00BD6531"/>
    <w:rsid w:val="00BD65A5"/>
    <w:rsid w:val="00BD6743"/>
    <w:rsid w:val="00BD6CD1"/>
    <w:rsid w:val="00BD6FF1"/>
    <w:rsid w:val="00BD7460"/>
    <w:rsid w:val="00BD7BBA"/>
    <w:rsid w:val="00BE00D9"/>
    <w:rsid w:val="00BE05EB"/>
    <w:rsid w:val="00BE096E"/>
    <w:rsid w:val="00BE149A"/>
    <w:rsid w:val="00BE156A"/>
    <w:rsid w:val="00BE1596"/>
    <w:rsid w:val="00BE16E9"/>
    <w:rsid w:val="00BE1A7F"/>
    <w:rsid w:val="00BE1FC9"/>
    <w:rsid w:val="00BE28A9"/>
    <w:rsid w:val="00BE2A36"/>
    <w:rsid w:val="00BE2A4C"/>
    <w:rsid w:val="00BE2AC1"/>
    <w:rsid w:val="00BE2D10"/>
    <w:rsid w:val="00BE2ED3"/>
    <w:rsid w:val="00BE3176"/>
    <w:rsid w:val="00BE32AE"/>
    <w:rsid w:val="00BE348A"/>
    <w:rsid w:val="00BE36BF"/>
    <w:rsid w:val="00BE3FA0"/>
    <w:rsid w:val="00BE416F"/>
    <w:rsid w:val="00BE438B"/>
    <w:rsid w:val="00BE4491"/>
    <w:rsid w:val="00BE4AB8"/>
    <w:rsid w:val="00BE4EB2"/>
    <w:rsid w:val="00BE5492"/>
    <w:rsid w:val="00BE552B"/>
    <w:rsid w:val="00BE5B05"/>
    <w:rsid w:val="00BE5BDE"/>
    <w:rsid w:val="00BE5C37"/>
    <w:rsid w:val="00BE5E74"/>
    <w:rsid w:val="00BE5F8C"/>
    <w:rsid w:val="00BE60A2"/>
    <w:rsid w:val="00BE62EC"/>
    <w:rsid w:val="00BE6554"/>
    <w:rsid w:val="00BE6573"/>
    <w:rsid w:val="00BE65BE"/>
    <w:rsid w:val="00BE66F0"/>
    <w:rsid w:val="00BE6918"/>
    <w:rsid w:val="00BE6E9C"/>
    <w:rsid w:val="00BE6F8D"/>
    <w:rsid w:val="00BE7A75"/>
    <w:rsid w:val="00BE7D6D"/>
    <w:rsid w:val="00BF0334"/>
    <w:rsid w:val="00BF0CC3"/>
    <w:rsid w:val="00BF0D9E"/>
    <w:rsid w:val="00BF0FF2"/>
    <w:rsid w:val="00BF101F"/>
    <w:rsid w:val="00BF11FC"/>
    <w:rsid w:val="00BF1672"/>
    <w:rsid w:val="00BF17E0"/>
    <w:rsid w:val="00BF1C00"/>
    <w:rsid w:val="00BF1DA5"/>
    <w:rsid w:val="00BF1F72"/>
    <w:rsid w:val="00BF23D8"/>
    <w:rsid w:val="00BF273B"/>
    <w:rsid w:val="00BF27AD"/>
    <w:rsid w:val="00BF2B10"/>
    <w:rsid w:val="00BF2CC5"/>
    <w:rsid w:val="00BF2E0A"/>
    <w:rsid w:val="00BF325C"/>
    <w:rsid w:val="00BF32A7"/>
    <w:rsid w:val="00BF3563"/>
    <w:rsid w:val="00BF35BC"/>
    <w:rsid w:val="00BF3A4D"/>
    <w:rsid w:val="00BF3E5F"/>
    <w:rsid w:val="00BF4309"/>
    <w:rsid w:val="00BF441D"/>
    <w:rsid w:val="00BF46D9"/>
    <w:rsid w:val="00BF4BF8"/>
    <w:rsid w:val="00BF4D14"/>
    <w:rsid w:val="00BF502E"/>
    <w:rsid w:val="00BF5111"/>
    <w:rsid w:val="00BF53CA"/>
    <w:rsid w:val="00BF58EE"/>
    <w:rsid w:val="00BF5AB4"/>
    <w:rsid w:val="00BF5ABE"/>
    <w:rsid w:val="00BF5B34"/>
    <w:rsid w:val="00BF5C1F"/>
    <w:rsid w:val="00BF5D11"/>
    <w:rsid w:val="00BF5DA9"/>
    <w:rsid w:val="00BF5F4A"/>
    <w:rsid w:val="00BF6B49"/>
    <w:rsid w:val="00BF734E"/>
    <w:rsid w:val="00BF73AA"/>
    <w:rsid w:val="00BF73E6"/>
    <w:rsid w:val="00BF7B65"/>
    <w:rsid w:val="00BF7EEF"/>
    <w:rsid w:val="00C000F0"/>
    <w:rsid w:val="00C00699"/>
    <w:rsid w:val="00C0089A"/>
    <w:rsid w:val="00C009DC"/>
    <w:rsid w:val="00C00ECC"/>
    <w:rsid w:val="00C00ED2"/>
    <w:rsid w:val="00C0141C"/>
    <w:rsid w:val="00C01720"/>
    <w:rsid w:val="00C01889"/>
    <w:rsid w:val="00C01B44"/>
    <w:rsid w:val="00C01E43"/>
    <w:rsid w:val="00C01FFB"/>
    <w:rsid w:val="00C02204"/>
    <w:rsid w:val="00C02428"/>
    <w:rsid w:val="00C0242E"/>
    <w:rsid w:val="00C024D4"/>
    <w:rsid w:val="00C025C9"/>
    <w:rsid w:val="00C02623"/>
    <w:rsid w:val="00C02881"/>
    <w:rsid w:val="00C02BA3"/>
    <w:rsid w:val="00C02DF8"/>
    <w:rsid w:val="00C02E25"/>
    <w:rsid w:val="00C02FAD"/>
    <w:rsid w:val="00C02FF0"/>
    <w:rsid w:val="00C03042"/>
    <w:rsid w:val="00C03347"/>
    <w:rsid w:val="00C033EB"/>
    <w:rsid w:val="00C03CF1"/>
    <w:rsid w:val="00C03D6F"/>
    <w:rsid w:val="00C0412B"/>
    <w:rsid w:val="00C043A3"/>
    <w:rsid w:val="00C04A87"/>
    <w:rsid w:val="00C04CEC"/>
    <w:rsid w:val="00C04E55"/>
    <w:rsid w:val="00C05699"/>
    <w:rsid w:val="00C05D78"/>
    <w:rsid w:val="00C05F40"/>
    <w:rsid w:val="00C0631C"/>
    <w:rsid w:val="00C0645C"/>
    <w:rsid w:val="00C06701"/>
    <w:rsid w:val="00C068ED"/>
    <w:rsid w:val="00C06939"/>
    <w:rsid w:val="00C06A91"/>
    <w:rsid w:val="00C07119"/>
    <w:rsid w:val="00C07211"/>
    <w:rsid w:val="00C072C9"/>
    <w:rsid w:val="00C0750E"/>
    <w:rsid w:val="00C079EC"/>
    <w:rsid w:val="00C10154"/>
    <w:rsid w:val="00C105C0"/>
    <w:rsid w:val="00C10602"/>
    <w:rsid w:val="00C10774"/>
    <w:rsid w:val="00C107E1"/>
    <w:rsid w:val="00C10924"/>
    <w:rsid w:val="00C10944"/>
    <w:rsid w:val="00C10B84"/>
    <w:rsid w:val="00C10E2E"/>
    <w:rsid w:val="00C10EF4"/>
    <w:rsid w:val="00C10F55"/>
    <w:rsid w:val="00C112F1"/>
    <w:rsid w:val="00C11492"/>
    <w:rsid w:val="00C115B5"/>
    <w:rsid w:val="00C11790"/>
    <w:rsid w:val="00C11C1A"/>
    <w:rsid w:val="00C11E7C"/>
    <w:rsid w:val="00C12309"/>
    <w:rsid w:val="00C123EB"/>
    <w:rsid w:val="00C1243F"/>
    <w:rsid w:val="00C12810"/>
    <w:rsid w:val="00C128EA"/>
    <w:rsid w:val="00C129B7"/>
    <w:rsid w:val="00C12D20"/>
    <w:rsid w:val="00C12E72"/>
    <w:rsid w:val="00C1337C"/>
    <w:rsid w:val="00C138D0"/>
    <w:rsid w:val="00C13C0E"/>
    <w:rsid w:val="00C14461"/>
    <w:rsid w:val="00C1453F"/>
    <w:rsid w:val="00C146EF"/>
    <w:rsid w:val="00C1489C"/>
    <w:rsid w:val="00C15599"/>
    <w:rsid w:val="00C156B6"/>
    <w:rsid w:val="00C1580D"/>
    <w:rsid w:val="00C159CC"/>
    <w:rsid w:val="00C15ABC"/>
    <w:rsid w:val="00C16096"/>
    <w:rsid w:val="00C1619E"/>
    <w:rsid w:val="00C16447"/>
    <w:rsid w:val="00C169D5"/>
    <w:rsid w:val="00C16E2E"/>
    <w:rsid w:val="00C16F78"/>
    <w:rsid w:val="00C17080"/>
    <w:rsid w:val="00C170A5"/>
    <w:rsid w:val="00C2032E"/>
    <w:rsid w:val="00C204D0"/>
    <w:rsid w:val="00C205EC"/>
    <w:rsid w:val="00C206B4"/>
    <w:rsid w:val="00C20C03"/>
    <w:rsid w:val="00C2108A"/>
    <w:rsid w:val="00C210C9"/>
    <w:rsid w:val="00C2123C"/>
    <w:rsid w:val="00C21314"/>
    <w:rsid w:val="00C21506"/>
    <w:rsid w:val="00C21898"/>
    <w:rsid w:val="00C21BB7"/>
    <w:rsid w:val="00C21FF7"/>
    <w:rsid w:val="00C222B2"/>
    <w:rsid w:val="00C222F3"/>
    <w:rsid w:val="00C227A6"/>
    <w:rsid w:val="00C22C49"/>
    <w:rsid w:val="00C22D74"/>
    <w:rsid w:val="00C22E92"/>
    <w:rsid w:val="00C22FA3"/>
    <w:rsid w:val="00C23145"/>
    <w:rsid w:val="00C2372E"/>
    <w:rsid w:val="00C237B9"/>
    <w:rsid w:val="00C237C2"/>
    <w:rsid w:val="00C23A17"/>
    <w:rsid w:val="00C23B3F"/>
    <w:rsid w:val="00C241AC"/>
    <w:rsid w:val="00C24209"/>
    <w:rsid w:val="00C24242"/>
    <w:rsid w:val="00C2450B"/>
    <w:rsid w:val="00C24787"/>
    <w:rsid w:val="00C24791"/>
    <w:rsid w:val="00C24A18"/>
    <w:rsid w:val="00C24B62"/>
    <w:rsid w:val="00C24ECE"/>
    <w:rsid w:val="00C24ED8"/>
    <w:rsid w:val="00C2527E"/>
    <w:rsid w:val="00C254A4"/>
    <w:rsid w:val="00C25567"/>
    <w:rsid w:val="00C25898"/>
    <w:rsid w:val="00C258A7"/>
    <w:rsid w:val="00C25DAD"/>
    <w:rsid w:val="00C26C31"/>
    <w:rsid w:val="00C26CB9"/>
    <w:rsid w:val="00C26FEF"/>
    <w:rsid w:val="00C2711E"/>
    <w:rsid w:val="00C27235"/>
    <w:rsid w:val="00C27293"/>
    <w:rsid w:val="00C2743E"/>
    <w:rsid w:val="00C275BE"/>
    <w:rsid w:val="00C27610"/>
    <w:rsid w:val="00C2767D"/>
    <w:rsid w:val="00C27EBB"/>
    <w:rsid w:val="00C300A8"/>
    <w:rsid w:val="00C301DE"/>
    <w:rsid w:val="00C30CB7"/>
    <w:rsid w:val="00C30D4A"/>
    <w:rsid w:val="00C3105B"/>
    <w:rsid w:val="00C31165"/>
    <w:rsid w:val="00C31326"/>
    <w:rsid w:val="00C31362"/>
    <w:rsid w:val="00C31680"/>
    <w:rsid w:val="00C31A1F"/>
    <w:rsid w:val="00C31BAD"/>
    <w:rsid w:val="00C322CB"/>
    <w:rsid w:val="00C3237A"/>
    <w:rsid w:val="00C323F9"/>
    <w:rsid w:val="00C32414"/>
    <w:rsid w:val="00C32455"/>
    <w:rsid w:val="00C3246B"/>
    <w:rsid w:val="00C32539"/>
    <w:rsid w:val="00C32AA6"/>
    <w:rsid w:val="00C32CB9"/>
    <w:rsid w:val="00C33487"/>
    <w:rsid w:val="00C33517"/>
    <w:rsid w:val="00C33544"/>
    <w:rsid w:val="00C33799"/>
    <w:rsid w:val="00C33B3A"/>
    <w:rsid w:val="00C34496"/>
    <w:rsid w:val="00C345EF"/>
    <w:rsid w:val="00C3482B"/>
    <w:rsid w:val="00C3485E"/>
    <w:rsid w:val="00C34D2F"/>
    <w:rsid w:val="00C34D68"/>
    <w:rsid w:val="00C350B0"/>
    <w:rsid w:val="00C355DD"/>
    <w:rsid w:val="00C357AC"/>
    <w:rsid w:val="00C35C77"/>
    <w:rsid w:val="00C35CA7"/>
    <w:rsid w:val="00C35F37"/>
    <w:rsid w:val="00C36010"/>
    <w:rsid w:val="00C363B4"/>
    <w:rsid w:val="00C36609"/>
    <w:rsid w:val="00C36642"/>
    <w:rsid w:val="00C36888"/>
    <w:rsid w:val="00C36988"/>
    <w:rsid w:val="00C37098"/>
    <w:rsid w:val="00C373EB"/>
    <w:rsid w:val="00C37404"/>
    <w:rsid w:val="00C375B3"/>
    <w:rsid w:val="00C37806"/>
    <w:rsid w:val="00C3780D"/>
    <w:rsid w:val="00C378ED"/>
    <w:rsid w:val="00C37B88"/>
    <w:rsid w:val="00C37F8D"/>
    <w:rsid w:val="00C40165"/>
    <w:rsid w:val="00C40213"/>
    <w:rsid w:val="00C40A81"/>
    <w:rsid w:val="00C40E61"/>
    <w:rsid w:val="00C41279"/>
    <w:rsid w:val="00C4140D"/>
    <w:rsid w:val="00C41579"/>
    <w:rsid w:val="00C4184A"/>
    <w:rsid w:val="00C41B7C"/>
    <w:rsid w:val="00C41C5C"/>
    <w:rsid w:val="00C41D1B"/>
    <w:rsid w:val="00C41F49"/>
    <w:rsid w:val="00C42081"/>
    <w:rsid w:val="00C4224E"/>
    <w:rsid w:val="00C422C5"/>
    <w:rsid w:val="00C42606"/>
    <w:rsid w:val="00C42756"/>
    <w:rsid w:val="00C4294B"/>
    <w:rsid w:val="00C42B21"/>
    <w:rsid w:val="00C42C00"/>
    <w:rsid w:val="00C42F7D"/>
    <w:rsid w:val="00C432E7"/>
    <w:rsid w:val="00C43656"/>
    <w:rsid w:val="00C4370B"/>
    <w:rsid w:val="00C43C1B"/>
    <w:rsid w:val="00C43DF6"/>
    <w:rsid w:val="00C4415B"/>
    <w:rsid w:val="00C442DC"/>
    <w:rsid w:val="00C444D2"/>
    <w:rsid w:val="00C449DA"/>
    <w:rsid w:val="00C44AE1"/>
    <w:rsid w:val="00C44FD0"/>
    <w:rsid w:val="00C450C0"/>
    <w:rsid w:val="00C451E7"/>
    <w:rsid w:val="00C454BC"/>
    <w:rsid w:val="00C456FF"/>
    <w:rsid w:val="00C45982"/>
    <w:rsid w:val="00C45B56"/>
    <w:rsid w:val="00C45F18"/>
    <w:rsid w:val="00C45F52"/>
    <w:rsid w:val="00C460CD"/>
    <w:rsid w:val="00C46468"/>
    <w:rsid w:val="00C465B7"/>
    <w:rsid w:val="00C46951"/>
    <w:rsid w:val="00C46D1C"/>
    <w:rsid w:val="00C47029"/>
    <w:rsid w:val="00C4731C"/>
    <w:rsid w:val="00C47472"/>
    <w:rsid w:val="00C47585"/>
    <w:rsid w:val="00C4758C"/>
    <w:rsid w:val="00C47673"/>
    <w:rsid w:val="00C4778F"/>
    <w:rsid w:val="00C47804"/>
    <w:rsid w:val="00C47A19"/>
    <w:rsid w:val="00C47A8F"/>
    <w:rsid w:val="00C47E20"/>
    <w:rsid w:val="00C50573"/>
    <w:rsid w:val="00C50609"/>
    <w:rsid w:val="00C50671"/>
    <w:rsid w:val="00C509AF"/>
    <w:rsid w:val="00C50A41"/>
    <w:rsid w:val="00C50AE2"/>
    <w:rsid w:val="00C50E8F"/>
    <w:rsid w:val="00C50FE1"/>
    <w:rsid w:val="00C5130C"/>
    <w:rsid w:val="00C51543"/>
    <w:rsid w:val="00C51684"/>
    <w:rsid w:val="00C517B9"/>
    <w:rsid w:val="00C5193D"/>
    <w:rsid w:val="00C51B0B"/>
    <w:rsid w:val="00C522F8"/>
    <w:rsid w:val="00C524E2"/>
    <w:rsid w:val="00C52AA3"/>
    <w:rsid w:val="00C52ADF"/>
    <w:rsid w:val="00C52BDB"/>
    <w:rsid w:val="00C52D3B"/>
    <w:rsid w:val="00C52E52"/>
    <w:rsid w:val="00C53133"/>
    <w:rsid w:val="00C5324C"/>
    <w:rsid w:val="00C535AD"/>
    <w:rsid w:val="00C536DF"/>
    <w:rsid w:val="00C5389A"/>
    <w:rsid w:val="00C53AB2"/>
    <w:rsid w:val="00C53AB9"/>
    <w:rsid w:val="00C53D76"/>
    <w:rsid w:val="00C540C0"/>
    <w:rsid w:val="00C54217"/>
    <w:rsid w:val="00C54954"/>
    <w:rsid w:val="00C54B32"/>
    <w:rsid w:val="00C5533C"/>
    <w:rsid w:val="00C553CE"/>
    <w:rsid w:val="00C555BE"/>
    <w:rsid w:val="00C56010"/>
    <w:rsid w:val="00C5632E"/>
    <w:rsid w:val="00C56371"/>
    <w:rsid w:val="00C56618"/>
    <w:rsid w:val="00C5671B"/>
    <w:rsid w:val="00C567C0"/>
    <w:rsid w:val="00C56AB1"/>
    <w:rsid w:val="00C57010"/>
    <w:rsid w:val="00C574E1"/>
    <w:rsid w:val="00C57619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907"/>
    <w:rsid w:val="00C60A42"/>
    <w:rsid w:val="00C60B15"/>
    <w:rsid w:val="00C60D1A"/>
    <w:rsid w:val="00C60D81"/>
    <w:rsid w:val="00C6130D"/>
    <w:rsid w:val="00C61476"/>
    <w:rsid w:val="00C61D1D"/>
    <w:rsid w:val="00C61E6D"/>
    <w:rsid w:val="00C61FFB"/>
    <w:rsid w:val="00C62203"/>
    <w:rsid w:val="00C62334"/>
    <w:rsid w:val="00C625A4"/>
    <w:rsid w:val="00C6288C"/>
    <w:rsid w:val="00C62AFC"/>
    <w:rsid w:val="00C62BA5"/>
    <w:rsid w:val="00C62D70"/>
    <w:rsid w:val="00C6317A"/>
    <w:rsid w:val="00C6322D"/>
    <w:rsid w:val="00C63462"/>
    <w:rsid w:val="00C634DE"/>
    <w:rsid w:val="00C63520"/>
    <w:rsid w:val="00C6384C"/>
    <w:rsid w:val="00C63CEF"/>
    <w:rsid w:val="00C646C8"/>
    <w:rsid w:val="00C648DD"/>
    <w:rsid w:val="00C64A72"/>
    <w:rsid w:val="00C64EE6"/>
    <w:rsid w:val="00C64F45"/>
    <w:rsid w:val="00C65011"/>
    <w:rsid w:val="00C65460"/>
    <w:rsid w:val="00C655BD"/>
    <w:rsid w:val="00C655C6"/>
    <w:rsid w:val="00C65A84"/>
    <w:rsid w:val="00C65D10"/>
    <w:rsid w:val="00C65E1E"/>
    <w:rsid w:val="00C65EDF"/>
    <w:rsid w:val="00C65FF6"/>
    <w:rsid w:val="00C664BA"/>
    <w:rsid w:val="00C665AD"/>
    <w:rsid w:val="00C6685E"/>
    <w:rsid w:val="00C66906"/>
    <w:rsid w:val="00C66A90"/>
    <w:rsid w:val="00C670BE"/>
    <w:rsid w:val="00C6712A"/>
    <w:rsid w:val="00C6767D"/>
    <w:rsid w:val="00C67D0B"/>
    <w:rsid w:val="00C67FE9"/>
    <w:rsid w:val="00C70126"/>
    <w:rsid w:val="00C70349"/>
    <w:rsid w:val="00C70474"/>
    <w:rsid w:val="00C704D0"/>
    <w:rsid w:val="00C704F3"/>
    <w:rsid w:val="00C7095C"/>
    <w:rsid w:val="00C70B27"/>
    <w:rsid w:val="00C70DD1"/>
    <w:rsid w:val="00C70E2E"/>
    <w:rsid w:val="00C711F4"/>
    <w:rsid w:val="00C7170D"/>
    <w:rsid w:val="00C718BA"/>
    <w:rsid w:val="00C71CCF"/>
    <w:rsid w:val="00C71E3F"/>
    <w:rsid w:val="00C71FD8"/>
    <w:rsid w:val="00C72010"/>
    <w:rsid w:val="00C720EC"/>
    <w:rsid w:val="00C7216C"/>
    <w:rsid w:val="00C7233B"/>
    <w:rsid w:val="00C727F2"/>
    <w:rsid w:val="00C72806"/>
    <w:rsid w:val="00C728A5"/>
    <w:rsid w:val="00C729BE"/>
    <w:rsid w:val="00C72DD6"/>
    <w:rsid w:val="00C730EA"/>
    <w:rsid w:val="00C7315B"/>
    <w:rsid w:val="00C732DC"/>
    <w:rsid w:val="00C73417"/>
    <w:rsid w:val="00C734BD"/>
    <w:rsid w:val="00C734C2"/>
    <w:rsid w:val="00C73A43"/>
    <w:rsid w:val="00C73BEC"/>
    <w:rsid w:val="00C74094"/>
    <w:rsid w:val="00C740E5"/>
    <w:rsid w:val="00C74247"/>
    <w:rsid w:val="00C743AD"/>
    <w:rsid w:val="00C743DE"/>
    <w:rsid w:val="00C7452C"/>
    <w:rsid w:val="00C7492D"/>
    <w:rsid w:val="00C74A4B"/>
    <w:rsid w:val="00C75062"/>
    <w:rsid w:val="00C750DE"/>
    <w:rsid w:val="00C750F3"/>
    <w:rsid w:val="00C755D4"/>
    <w:rsid w:val="00C7617C"/>
    <w:rsid w:val="00C761F1"/>
    <w:rsid w:val="00C76214"/>
    <w:rsid w:val="00C76279"/>
    <w:rsid w:val="00C7644E"/>
    <w:rsid w:val="00C76B09"/>
    <w:rsid w:val="00C76C28"/>
    <w:rsid w:val="00C76D0F"/>
    <w:rsid w:val="00C77030"/>
    <w:rsid w:val="00C77091"/>
    <w:rsid w:val="00C772D2"/>
    <w:rsid w:val="00C778CB"/>
    <w:rsid w:val="00C77C2D"/>
    <w:rsid w:val="00C77D6C"/>
    <w:rsid w:val="00C8003B"/>
    <w:rsid w:val="00C802B3"/>
    <w:rsid w:val="00C80411"/>
    <w:rsid w:val="00C80570"/>
    <w:rsid w:val="00C80631"/>
    <w:rsid w:val="00C806FF"/>
    <w:rsid w:val="00C8086A"/>
    <w:rsid w:val="00C808BB"/>
    <w:rsid w:val="00C808D9"/>
    <w:rsid w:val="00C80B13"/>
    <w:rsid w:val="00C80C24"/>
    <w:rsid w:val="00C80C30"/>
    <w:rsid w:val="00C80CEA"/>
    <w:rsid w:val="00C80D5C"/>
    <w:rsid w:val="00C810FD"/>
    <w:rsid w:val="00C81489"/>
    <w:rsid w:val="00C81552"/>
    <w:rsid w:val="00C8164F"/>
    <w:rsid w:val="00C81773"/>
    <w:rsid w:val="00C8185D"/>
    <w:rsid w:val="00C81B44"/>
    <w:rsid w:val="00C81E0C"/>
    <w:rsid w:val="00C8205E"/>
    <w:rsid w:val="00C82222"/>
    <w:rsid w:val="00C822ED"/>
    <w:rsid w:val="00C82365"/>
    <w:rsid w:val="00C82AB6"/>
    <w:rsid w:val="00C82B7C"/>
    <w:rsid w:val="00C82CFD"/>
    <w:rsid w:val="00C82F74"/>
    <w:rsid w:val="00C83801"/>
    <w:rsid w:val="00C83ADE"/>
    <w:rsid w:val="00C83B50"/>
    <w:rsid w:val="00C83E19"/>
    <w:rsid w:val="00C842C4"/>
    <w:rsid w:val="00C84471"/>
    <w:rsid w:val="00C84636"/>
    <w:rsid w:val="00C847AA"/>
    <w:rsid w:val="00C848C7"/>
    <w:rsid w:val="00C84AAD"/>
    <w:rsid w:val="00C84BFD"/>
    <w:rsid w:val="00C84CD9"/>
    <w:rsid w:val="00C84E61"/>
    <w:rsid w:val="00C85000"/>
    <w:rsid w:val="00C85580"/>
    <w:rsid w:val="00C857B3"/>
    <w:rsid w:val="00C85A2E"/>
    <w:rsid w:val="00C85C8D"/>
    <w:rsid w:val="00C85DA1"/>
    <w:rsid w:val="00C85E6C"/>
    <w:rsid w:val="00C860A6"/>
    <w:rsid w:val="00C86640"/>
    <w:rsid w:val="00C8666A"/>
    <w:rsid w:val="00C86806"/>
    <w:rsid w:val="00C86D8C"/>
    <w:rsid w:val="00C874D7"/>
    <w:rsid w:val="00C875FB"/>
    <w:rsid w:val="00C877C5"/>
    <w:rsid w:val="00C87AF8"/>
    <w:rsid w:val="00C87BC6"/>
    <w:rsid w:val="00C90092"/>
    <w:rsid w:val="00C901FC"/>
    <w:rsid w:val="00C90321"/>
    <w:rsid w:val="00C90498"/>
    <w:rsid w:val="00C90990"/>
    <w:rsid w:val="00C90B5B"/>
    <w:rsid w:val="00C90C1C"/>
    <w:rsid w:val="00C90DA2"/>
    <w:rsid w:val="00C90EE0"/>
    <w:rsid w:val="00C91044"/>
    <w:rsid w:val="00C91151"/>
    <w:rsid w:val="00C91228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193"/>
    <w:rsid w:val="00C92364"/>
    <w:rsid w:val="00C9250F"/>
    <w:rsid w:val="00C92642"/>
    <w:rsid w:val="00C92670"/>
    <w:rsid w:val="00C92F12"/>
    <w:rsid w:val="00C93141"/>
    <w:rsid w:val="00C9335A"/>
    <w:rsid w:val="00C93584"/>
    <w:rsid w:val="00C935B1"/>
    <w:rsid w:val="00C938CB"/>
    <w:rsid w:val="00C93BB1"/>
    <w:rsid w:val="00C93D40"/>
    <w:rsid w:val="00C944E8"/>
    <w:rsid w:val="00C94712"/>
    <w:rsid w:val="00C95479"/>
    <w:rsid w:val="00C9565B"/>
    <w:rsid w:val="00C95A06"/>
    <w:rsid w:val="00C95B36"/>
    <w:rsid w:val="00C95D0F"/>
    <w:rsid w:val="00C96C8E"/>
    <w:rsid w:val="00C96C9C"/>
    <w:rsid w:val="00C96E0F"/>
    <w:rsid w:val="00C96F25"/>
    <w:rsid w:val="00C97116"/>
    <w:rsid w:val="00C9775D"/>
    <w:rsid w:val="00C97849"/>
    <w:rsid w:val="00C97A41"/>
    <w:rsid w:val="00C97B99"/>
    <w:rsid w:val="00C97C63"/>
    <w:rsid w:val="00C97C92"/>
    <w:rsid w:val="00CA00ED"/>
    <w:rsid w:val="00CA02AB"/>
    <w:rsid w:val="00CA04F9"/>
    <w:rsid w:val="00CA0543"/>
    <w:rsid w:val="00CA067D"/>
    <w:rsid w:val="00CA0939"/>
    <w:rsid w:val="00CA0E40"/>
    <w:rsid w:val="00CA1410"/>
    <w:rsid w:val="00CA14C9"/>
    <w:rsid w:val="00CA1519"/>
    <w:rsid w:val="00CA17C5"/>
    <w:rsid w:val="00CA1E6E"/>
    <w:rsid w:val="00CA2289"/>
    <w:rsid w:val="00CA2425"/>
    <w:rsid w:val="00CA2622"/>
    <w:rsid w:val="00CA29A3"/>
    <w:rsid w:val="00CA29CC"/>
    <w:rsid w:val="00CA31AB"/>
    <w:rsid w:val="00CA3ACF"/>
    <w:rsid w:val="00CA3AE5"/>
    <w:rsid w:val="00CA3D36"/>
    <w:rsid w:val="00CA3D61"/>
    <w:rsid w:val="00CA3E3E"/>
    <w:rsid w:val="00CA41CA"/>
    <w:rsid w:val="00CA46BD"/>
    <w:rsid w:val="00CA4C6A"/>
    <w:rsid w:val="00CA5129"/>
    <w:rsid w:val="00CA531F"/>
    <w:rsid w:val="00CA5397"/>
    <w:rsid w:val="00CA5549"/>
    <w:rsid w:val="00CA5654"/>
    <w:rsid w:val="00CA5973"/>
    <w:rsid w:val="00CA5B9F"/>
    <w:rsid w:val="00CA629A"/>
    <w:rsid w:val="00CA68C1"/>
    <w:rsid w:val="00CA6CBC"/>
    <w:rsid w:val="00CA76E8"/>
    <w:rsid w:val="00CA78A7"/>
    <w:rsid w:val="00CA7E3D"/>
    <w:rsid w:val="00CB02E3"/>
    <w:rsid w:val="00CB0481"/>
    <w:rsid w:val="00CB0514"/>
    <w:rsid w:val="00CB061C"/>
    <w:rsid w:val="00CB0AE1"/>
    <w:rsid w:val="00CB0F2D"/>
    <w:rsid w:val="00CB1537"/>
    <w:rsid w:val="00CB1585"/>
    <w:rsid w:val="00CB1653"/>
    <w:rsid w:val="00CB1789"/>
    <w:rsid w:val="00CB1891"/>
    <w:rsid w:val="00CB194B"/>
    <w:rsid w:val="00CB2584"/>
    <w:rsid w:val="00CB2C64"/>
    <w:rsid w:val="00CB301A"/>
    <w:rsid w:val="00CB362F"/>
    <w:rsid w:val="00CB3A15"/>
    <w:rsid w:val="00CB3B39"/>
    <w:rsid w:val="00CB3C9F"/>
    <w:rsid w:val="00CB3F6F"/>
    <w:rsid w:val="00CB4175"/>
    <w:rsid w:val="00CB438A"/>
    <w:rsid w:val="00CB448D"/>
    <w:rsid w:val="00CB4936"/>
    <w:rsid w:val="00CB4C84"/>
    <w:rsid w:val="00CB4CBC"/>
    <w:rsid w:val="00CB50EB"/>
    <w:rsid w:val="00CB52EC"/>
    <w:rsid w:val="00CB5619"/>
    <w:rsid w:val="00CB5B30"/>
    <w:rsid w:val="00CB5DA5"/>
    <w:rsid w:val="00CB61D9"/>
    <w:rsid w:val="00CB62A1"/>
    <w:rsid w:val="00CB6325"/>
    <w:rsid w:val="00CB6465"/>
    <w:rsid w:val="00CB6520"/>
    <w:rsid w:val="00CB6CD2"/>
    <w:rsid w:val="00CB6D78"/>
    <w:rsid w:val="00CB714A"/>
    <w:rsid w:val="00CB7E9F"/>
    <w:rsid w:val="00CC0153"/>
    <w:rsid w:val="00CC0598"/>
    <w:rsid w:val="00CC08EB"/>
    <w:rsid w:val="00CC0B6B"/>
    <w:rsid w:val="00CC0F23"/>
    <w:rsid w:val="00CC1068"/>
    <w:rsid w:val="00CC130B"/>
    <w:rsid w:val="00CC137B"/>
    <w:rsid w:val="00CC1550"/>
    <w:rsid w:val="00CC178C"/>
    <w:rsid w:val="00CC19A9"/>
    <w:rsid w:val="00CC1ACD"/>
    <w:rsid w:val="00CC1B2F"/>
    <w:rsid w:val="00CC2274"/>
    <w:rsid w:val="00CC2459"/>
    <w:rsid w:val="00CC24FC"/>
    <w:rsid w:val="00CC2558"/>
    <w:rsid w:val="00CC25B7"/>
    <w:rsid w:val="00CC29BE"/>
    <w:rsid w:val="00CC2B5F"/>
    <w:rsid w:val="00CC2B9A"/>
    <w:rsid w:val="00CC2DE2"/>
    <w:rsid w:val="00CC3074"/>
    <w:rsid w:val="00CC30D5"/>
    <w:rsid w:val="00CC3764"/>
    <w:rsid w:val="00CC3774"/>
    <w:rsid w:val="00CC37DC"/>
    <w:rsid w:val="00CC37E3"/>
    <w:rsid w:val="00CC3B17"/>
    <w:rsid w:val="00CC3D2E"/>
    <w:rsid w:val="00CC416D"/>
    <w:rsid w:val="00CC4209"/>
    <w:rsid w:val="00CC435F"/>
    <w:rsid w:val="00CC4401"/>
    <w:rsid w:val="00CC4790"/>
    <w:rsid w:val="00CC4A35"/>
    <w:rsid w:val="00CC4EAA"/>
    <w:rsid w:val="00CC52C0"/>
    <w:rsid w:val="00CC5789"/>
    <w:rsid w:val="00CC5921"/>
    <w:rsid w:val="00CC5C1D"/>
    <w:rsid w:val="00CC5E6B"/>
    <w:rsid w:val="00CC5E8A"/>
    <w:rsid w:val="00CC6422"/>
    <w:rsid w:val="00CC6499"/>
    <w:rsid w:val="00CC66DA"/>
    <w:rsid w:val="00CC72EE"/>
    <w:rsid w:val="00CC7391"/>
    <w:rsid w:val="00CC7406"/>
    <w:rsid w:val="00CC7A19"/>
    <w:rsid w:val="00CC7A66"/>
    <w:rsid w:val="00CC7AD1"/>
    <w:rsid w:val="00CC7B60"/>
    <w:rsid w:val="00CC7CAB"/>
    <w:rsid w:val="00CD00C3"/>
    <w:rsid w:val="00CD029C"/>
    <w:rsid w:val="00CD0359"/>
    <w:rsid w:val="00CD06C6"/>
    <w:rsid w:val="00CD0867"/>
    <w:rsid w:val="00CD08ED"/>
    <w:rsid w:val="00CD0C26"/>
    <w:rsid w:val="00CD0C95"/>
    <w:rsid w:val="00CD0E7F"/>
    <w:rsid w:val="00CD0F99"/>
    <w:rsid w:val="00CD10D6"/>
    <w:rsid w:val="00CD1114"/>
    <w:rsid w:val="00CD120F"/>
    <w:rsid w:val="00CD1216"/>
    <w:rsid w:val="00CD128D"/>
    <w:rsid w:val="00CD129C"/>
    <w:rsid w:val="00CD1684"/>
    <w:rsid w:val="00CD1BDB"/>
    <w:rsid w:val="00CD1C1D"/>
    <w:rsid w:val="00CD1E36"/>
    <w:rsid w:val="00CD1E43"/>
    <w:rsid w:val="00CD1F5E"/>
    <w:rsid w:val="00CD2131"/>
    <w:rsid w:val="00CD2135"/>
    <w:rsid w:val="00CD257D"/>
    <w:rsid w:val="00CD2829"/>
    <w:rsid w:val="00CD286E"/>
    <w:rsid w:val="00CD29E3"/>
    <w:rsid w:val="00CD2C1F"/>
    <w:rsid w:val="00CD2FB1"/>
    <w:rsid w:val="00CD33C4"/>
    <w:rsid w:val="00CD3726"/>
    <w:rsid w:val="00CD3E1D"/>
    <w:rsid w:val="00CD3F51"/>
    <w:rsid w:val="00CD40E6"/>
    <w:rsid w:val="00CD4400"/>
    <w:rsid w:val="00CD445D"/>
    <w:rsid w:val="00CD44D1"/>
    <w:rsid w:val="00CD4961"/>
    <w:rsid w:val="00CD4995"/>
    <w:rsid w:val="00CD4E31"/>
    <w:rsid w:val="00CD4EC1"/>
    <w:rsid w:val="00CD4F41"/>
    <w:rsid w:val="00CD51A2"/>
    <w:rsid w:val="00CD5215"/>
    <w:rsid w:val="00CD5558"/>
    <w:rsid w:val="00CD5C8D"/>
    <w:rsid w:val="00CD5FE5"/>
    <w:rsid w:val="00CD61FA"/>
    <w:rsid w:val="00CD6322"/>
    <w:rsid w:val="00CD664E"/>
    <w:rsid w:val="00CD67B8"/>
    <w:rsid w:val="00CD698C"/>
    <w:rsid w:val="00CD7102"/>
    <w:rsid w:val="00CD7D24"/>
    <w:rsid w:val="00CD7DA1"/>
    <w:rsid w:val="00CE02C0"/>
    <w:rsid w:val="00CE0424"/>
    <w:rsid w:val="00CE0975"/>
    <w:rsid w:val="00CE09DC"/>
    <w:rsid w:val="00CE0E25"/>
    <w:rsid w:val="00CE1583"/>
    <w:rsid w:val="00CE18EB"/>
    <w:rsid w:val="00CE1910"/>
    <w:rsid w:val="00CE1B9F"/>
    <w:rsid w:val="00CE1C24"/>
    <w:rsid w:val="00CE216B"/>
    <w:rsid w:val="00CE217B"/>
    <w:rsid w:val="00CE22A6"/>
    <w:rsid w:val="00CE238B"/>
    <w:rsid w:val="00CE293E"/>
    <w:rsid w:val="00CE39CB"/>
    <w:rsid w:val="00CE3D29"/>
    <w:rsid w:val="00CE4108"/>
    <w:rsid w:val="00CE44B1"/>
    <w:rsid w:val="00CE4527"/>
    <w:rsid w:val="00CE4ABD"/>
    <w:rsid w:val="00CE4D1B"/>
    <w:rsid w:val="00CE4D96"/>
    <w:rsid w:val="00CE4FC5"/>
    <w:rsid w:val="00CE5079"/>
    <w:rsid w:val="00CE51BC"/>
    <w:rsid w:val="00CE551E"/>
    <w:rsid w:val="00CE57FF"/>
    <w:rsid w:val="00CE5B74"/>
    <w:rsid w:val="00CE5C80"/>
    <w:rsid w:val="00CE5DEB"/>
    <w:rsid w:val="00CE6186"/>
    <w:rsid w:val="00CE66B3"/>
    <w:rsid w:val="00CE699F"/>
    <w:rsid w:val="00CE6DF8"/>
    <w:rsid w:val="00CE6FBA"/>
    <w:rsid w:val="00CE7877"/>
    <w:rsid w:val="00CE7922"/>
    <w:rsid w:val="00CE7EE4"/>
    <w:rsid w:val="00CF00D5"/>
    <w:rsid w:val="00CF075D"/>
    <w:rsid w:val="00CF123E"/>
    <w:rsid w:val="00CF132C"/>
    <w:rsid w:val="00CF191C"/>
    <w:rsid w:val="00CF1BE2"/>
    <w:rsid w:val="00CF1E3C"/>
    <w:rsid w:val="00CF1EB3"/>
    <w:rsid w:val="00CF2148"/>
    <w:rsid w:val="00CF2294"/>
    <w:rsid w:val="00CF23F3"/>
    <w:rsid w:val="00CF2429"/>
    <w:rsid w:val="00CF2467"/>
    <w:rsid w:val="00CF24E3"/>
    <w:rsid w:val="00CF257E"/>
    <w:rsid w:val="00CF2769"/>
    <w:rsid w:val="00CF29BD"/>
    <w:rsid w:val="00CF2E60"/>
    <w:rsid w:val="00CF3126"/>
    <w:rsid w:val="00CF34C0"/>
    <w:rsid w:val="00CF3526"/>
    <w:rsid w:val="00CF35F2"/>
    <w:rsid w:val="00CF36E6"/>
    <w:rsid w:val="00CF378C"/>
    <w:rsid w:val="00CF3AB0"/>
    <w:rsid w:val="00CF3ECB"/>
    <w:rsid w:val="00CF4077"/>
    <w:rsid w:val="00CF4648"/>
    <w:rsid w:val="00CF466E"/>
    <w:rsid w:val="00CF477D"/>
    <w:rsid w:val="00CF4935"/>
    <w:rsid w:val="00CF4BD9"/>
    <w:rsid w:val="00CF4FB3"/>
    <w:rsid w:val="00CF516D"/>
    <w:rsid w:val="00CF55C1"/>
    <w:rsid w:val="00CF57B7"/>
    <w:rsid w:val="00CF5BB9"/>
    <w:rsid w:val="00CF5C00"/>
    <w:rsid w:val="00CF6382"/>
    <w:rsid w:val="00CF6408"/>
    <w:rsid w:val="00CF648D"/>
    <w:rsid w:val="00CF64A3"/>
    <w:rsid w:val="00CF66F0"/>
    <w:rsid w:val="00CF6745"/>
    <w:rsid w:val="00CF6991"/>
    <w:rsid w:val="00CF6A5F"/>
    <w:rsid w:val="00CF6C4B"/>
    <w:rsid w:val="00CF70EE"/>
    <w:rsid w:val="00CF7350"/>
    <w:rsid w:val="00CF7584"/>
    <w:rsid w:val="00CF7A03"/>
    <w:rsid w:val="00CF7A18"/>
    <w:rsid w:val="00CF7A52"/>
    <w:rsid w:val="00CF7EBC"/>
    <w:rsid w:val="00D000B6"/>
    <w:rsid w:val="00D00AB1"/>
    <w:rsid w:val="00D00B2F"/>
    <w:rsid w:val="00D00CF9"/>
    <w:rsid w:val="00D00E18"/>
    <w:rsid w:val="00D01178"/>
    <w:rsid w:val="00D01312"/>
    <w:rsid w:val="00D013EE"/>
    <w:rsid w:val="00D014C8"/>
    <w:rsid w:val="00D01628"/>
    <w:rsid w:val="00D01879"/>
    <w:rsid w:val="00D01907"/>
    <w:rsid w:val="00D0197F"/>
    <w:rsid w:val="00D01EC7"/>
    <w:rsid w:val="00D0228E"/>
    <w:rsid w:val="00D022E8"/>
    <w:rsid w:val="00D024A3"/>
    <w:rsid w:val="00D0256E"/>
    <w:rsid w:val="00D0264E"/>
    <w:rsid w:val="00D02777"/>
    <w:rsid w:val="00D028AD"/>
    <w:rsid w:val="00D0298E"/>
    <w:rsid w:val="00D02FF3"/>
    <w:rsid w:val="00D032F9"/>
    <w:rsid w:val="00D035BB"/>
    <w:rsid w:val="00D0388C"/>
    <w:rsid w:val="00D039F5"/>
    <w:rsid w:val="00D03C2C"/>
    <w:rsid w:val="00D03C3D"/>
    <w:rsid w:val="00D03CC1"/>
    <w:rsid w:val="00D03CFF"/>
    <w:rsid w:val="00D03E96"/>
    <w:rsid w:val="00D04684"/>
    <w:rsid w:val="00D049AA"/>
    <w:rsid w:val="00D04A81"/>
    <w:rsid w:val="00D05718"/>
    <w:rsid w:val="00D05794"/>
    <w:rsid w:val="00D05D4F"/>
    <w:rsid w:val="00D0615A"/>
    <w:rsid w:val="00D061F5"/>
    <w:rsid w:val="00D0634D"/>
    <w:rsid w:val="00D0685B"/>
    <w:rsid w:val="00D06A64"/>
    <w:rsid w:val="00D06B06"/>
    <w:rsid w:val="00D06E5B"/>
    <w:rsid w:val="00D06FC5"/>
    <w:rsid w:val="00D072CE"/>
    <w:rsid w:val="00D074A5"/>
    <w:rsid w:val="00D0761F"/>
    <w:rsid w:val="00D07970"/>
    <w:rsid w:val="00D07D5D"/>
    <w:rsid w:val="00D101DE"/>
    <w:rsid w:val="00D10CFD"/>
    <w:rsid w:val="00D10E79"/>
    <w:rsid w:val="00D113FC"/>
    <w:rsid w:val="00D11405"/>
    <w:rsid w:val="00D11462"/>
    <w:rsid w:val="00D1181B"/>
    <w:rsid w:val="00D11953"/>
    <w:rsid w:val="00D11A8A"/>
    <w:rsid w:val="00D11AB7"/>
    <w:rsid w:val="00D11B79"/>
    <w:rsid w:val="00D11D0D"/>
    <w:rsid w:val="00D11E5D"/>
    <w:rsid w:val="00D11F6C"/>
    <w:rsid w:val="00D11FE8"/>
    <w:rsid w:val="00D120F4"/>
    <w:rsid w:val="00D12345"/>
    <w:rsid w:val="00D12392"/>
    <w:rsid w:val="00D124AC"/>
    <w:rsid w:val="00D12775"/>
    <w:rsid w:val="00D12961"/>
    <w:rsid w:val="00D12A5E"/>
    <w:rsid w:val="00D12BE7"/>
    <w:rsid w:val="00D12DE3"/>
    <w:rsid w:val="00D13150"/>
    <w:rsid w:val="00D1316E"/>
    <w:rsid w:val="00D1350C"/>
    <w:rsid w:val="00D1393F"/>
    <w:rsid w:val="00D14146"/>
    <w:rsid w:val="00D1428F"/>
    <w:rsid w:val="00D143A6"/>
    <w:rsid w:val="00D1487D"/>
    <w:rsid w:val="00D14F43"/>
    <w:rsid w:val="00D15061"/>
    <w:rsid w:val="00D1532A"/>
    <w:rsid w:val="00D155B0"/>
    <w:rsid w:val="00D1563A"/>
    <w:rsid w:val="00D1597F"/>
    <w:rsid w:val="00D1601D"/>
    <w:rsid w:val="00D164DF"/>
    <w:rsid w:val="00D16544"/>
    <w:rsid w:val="00D165A9"/>
    <w:rsid w:val="00D16E4A"/>
    <w:rsid w:val="00D17084"/>
    <w:rsid w:val="00D17150"/>
    <w:rsid w:val="00D1715B"/>
    <w:rsid w:val="00D173D1"/>
    <w:rsid w:val="00D17525"/>
    <w:rsid w:val="00D17655"/>
    <w:rsid w:val="00D1788F"/>
    <w:rsid w:val="00D17A08"/>
    <w:rsid w:val="00D17C03"/>
    <w:rsid w:val="00D17D20"/>
    <w:rsid w:val="00D2000B"/>
    <w:rsid w:val="00D201A7"/>
    <w:rsid w:val="00D2052B"/>
    <w:rsid w:val="00D20772"/>
    <w:rsid w:val="00D208C7"/>
    <w:rsid w:val="00D209A6"/>
    <w:rsid w:val="00D20E4E"/>
    <w:rsid w:val="00D212D1"/>
    <w:rsid w:val="00D21402"/>
    <w:rsid w:val="00D21415"/>
    <w:rsid w:val="00D2146C"/>
    <w:rsid w:val="00D214C3"/>
    <w:rsid w:val="00D219CC"/>
    <w:rsid w:val="00D21E68"/>
    <w:rsid w:val="00D22884"/>
    <w:rsid w:val="00D22B19"/>
    <w:rsid w:val="00D22E37"/>
    <w:rsid w:val="00D22F03"/>
    <w:rsid w:val="00D23165"/>
    <w:rsid w:val="00D231ED"/>
    <w:rsid w:val="00D23583"/>
    <w:rsid w:val="00D236D8"/>
    <w:rsid w:val="00D237B6"/>
    <w:rsid w:val="00D237C0"/>
    <w:rsid w:val="00D237CA"/>
    <w:rsid w:val="00D238DA"/>
    <w:rsid w:val="00D23EA2"/>
    <w:rsid w:val="00D2400C"/>
    <w:rsid w:val="00D24C0A"/>
    <w:rsid w:val="00D24C5D"/>
    <w:rsid w:val="00D24CFC"/>
    <w:rsid w:val="00D24D40"/>
    <w:rsid w:val="00D2528D"/>
    <w:rsid w:val="00D253F6"/>
    <w:rsid w:val="00D254DC"/>
    <w:rsid w:val="00D254E9"/>
    <w:rsid w:val="00D2562D"/>
    <w:rsid w:val="00D25743"/>
    <w:rsid w:val="00D25C2F"/>
    <w:rsid w:val="00D25F83"/>
    <w:rsid w:val="00D25FCA"/>
    <w:rsid w:val="00D2613D"/>
    <w:rsid w:val="00D262A5"/>
    <w:rsid w:val="00D26479"/>
    <w:rsid w:val="00D26523"/>
    <w:rsid w:val="00D26725"/>
    <w:rsid w:val="00D26CF3"/>
    <w:rsid w:val="00D27017"/>
    <w:rsid w:val="00D272E6"/>
    <w:rsid w:val="00D27799"/>
    <w:rsid w:val="00D27DEA"/>
    <w:rsid w:val="00D27E92"/>
    <w:rsid w:val="00D27FBA"/>
    <w:rsid w:val="00D30033"/>
    <w:rsid w:val="00D30050"/>
    <w:rsid w:val="00D30419"/>
    <w:rsid w:val="00D306CB"/>
    <w:rsid w:val="00D30716"/>
    <w:rsid w:val="00D30911"/>
    <w:rsid w:val="00D30A3B"/>
    <w:rsid w:val="00D30BA9"/>
    <w:rsid w:val="00D30F63"/>
    <w:rsid w:val="00D31074"/>
    <w:rsid w:val="00D31198"/>
    <w:rsid w:val="00D31286"/>
    <w:rsid w:val="00D31BAB"/>
    <w:rsid w:val="00D31C6F"/>
    <w:rsid w:val="00D31C88"/>
    <w:rsid w:val="00D31DCD"/>
    <w:rsid w:val="00D31F59"/>
    <w:rsid w:val="00D32114"/>
    <w:rsid w:val="00D323B5"/>
    <w:rsid w:val="00D32B92"/>
    <w:rsid w:val="00D32DD7"/>
    <w:rsid w:val="00D32FCA"/>
    <w:rsid w:val="00D331CA"/>
    <w:rsid w:val="00D3320A"/>
    <w:rsid w:val="00D33235"/>
    <w:rsid w:val="00D332CD"/>
    <w:rsid w:val="00D33741"/>
    <w:rsid w:val="00D33FDF"/>
    <w:rsid w:val="00D342EC"/>
    <w:rsid w:val="00D34308"/>
    <w:rsid w:val="00D3456C"/>
    <w:rsid w:val="00D34763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A9F"/>
    <w:rsid w:val="00D35BDD"/>
    <w:rsid w:val="00D35C89"/>
    <w:rsid w:val="00D35CDE"/>
    <w:rsid w:val="00D35D3B"/>
    <w:rsid w:val="00D36136"/>
    <w:rsid w:val="00D36192"/>
    <w:rsid w:val="00D36381"/>
    <w:rsid w:val="00D368DE"/>
    <w:rsid w:val="00D36920"/>
    <w:rsid w:val="00D36C0C"/>
    <w:rsid w:val="00D36ED7"/>
    <w:rsid w:val="00D37112"/>
    <w:rsid w:val="00D37193"/>
    <w:rsid w:val="00D372B4"/>
    <w:rsid w:val="00D3736C"/>
    <w:rsid w:val="00D3757B"/>
    <w:rsid w:val="00D3759C"/>
    <w:rsid w:val="00D37847"/>
    <w:rsid w:val="00D37AD6"/>
    <w:rsid w:val="00D37D3A"/>
    <w:rsid w:val="00D37F30"/>
    <w:rsid w:val="00D40096"/>
    <w:rsid w:val="00D403C0"/>
    <w:rsid w:val="00D405CB"/>
    <w:rsid w:val="00D406B2"/>
    <w:rsid w:val="00D40A3D"/>
    <w:rsid w:val="00D40EE3"/>
    <w:rsid w:val="00D40FCD"/>
    <w:rsid w:val="00D4113A"/>
    <w:rsid w:val="00D4131F"/>
    <w:rsid w:val="00D4132F"/>
    <w:rsid w:val="00D41643"/>
    <w:rsid w:val="00D417FC"/>
    <w:rsid w:val="00D41AD7"/>
    <w:rsid w:val="00D41C46"/>
    <w:rsid w:val="00D41EC5"/>
    <w:rsid w:val="00D41FDB"/>
    <w:rsid w:val="00D4200A"/>
    <w:rsid w:val="00D42245"/>
    <w:rsid w:val="00D42648"/>
    <w:rsid w:val="00D42896"/>
    <w:rsid w:val="00D42C4E"/>
    <w:rsid w:val="00D42F1D"/>
    <w:rsid w:val="00D43053"/>
    <w:rsid w:val="00D44336"/>
    <w:rsid w:val="00D44546"/>
    <w:rsid w:val="00D445A4"/>
    <w:rsid w:val="00D4493F"/>
    <w:rsid w:val="00D44C5C"/>
    <w:rsid w:val="00D44CFC"/>
    <w:rsid w:val="00D44D52"/>
    <w:rsid w:val="00D44EE0"/>
    <w:rsid w:val="00D44F95"/>
    <w:rsid w:val="00D44FBD"/>
    <w:rsid w:val="00D44FCC"/>
    <w:rsid w:val="00D45577"/>
    <w:rsid w:val="00D45A52"/>
    <w:rsid w:val="00D45B20"/>
    <w:rsid w:val="00D45F28"/>
    <w:rsid w:val="00D45FE0"/>
    <w:rsid w:val="00D4617A"/>
    <w:rsid w:val="00D46337"/>
    <w:rsid w:val="00D46367"/>
    <w:rsid w:val="00D463DA"/>
    <w:rsid w:val="00D466CD"/>
    <w:rsid w:val="00D4673D"/>
    <w:rsid w:val="00D4690A"/>
    <w:rsid w:val="00D46FE7"/>
    <w:rsid w:val="00D47368"/>
    <w:rsid w:val="00D4791A"/>
    <w:rsid w:val="00D47A87"/>
    <w:rsid w:val="00D47A88"/>
    <w:rsid w:val="00D47B44"/>
    <w:rsid w:val="00D47B71"/>
    <w:rsid w:val="00D47BE1"/>
    <w:rsid w:val="00D47CF8"/>
    <w:rsid w:val="00D47EE9"/>
    <w:rsid w:val="00D47F4D"/>
    <w:rsid w:val="00D47F7B"/>
    <w:rsid w:val="00D500C1"/>
    <w:rsid w:val="00D501BF"/>
    <w:rsid w:val="00D50279"/>
    <w:rsid w:val="00D5035E"/>
    <w:rsid w:val="00D503BE"/>
    <w:rsid w:val="00D503FD"/>
    <w:rsid w:val="00D50966"/>
    <w:rsid w:val="00D50BFC"/>
    <w:rsid w:val="00D50C86"/>
    <w:rsid w:val="00D50CAE"/>
    <w:rsid w:val="00D51362"/>
    <w:rsid w:val="00D51377"/>
    <w:rsid w:val="00D515CA"/>
    <w:rsid w:val="00D519CA"/>
    <w:rsid w:val="00D51A0B"/>
    <w:rsid w:val="00D51B30"/>
    <w:rsid w:val="00D51B6B"/>
    <w:rsid w:val="00D51C7E"/>
    <w:rsid w:val="00D51E84"/>
    <w:rsid w:val="00D520EE"/>
    <w:rsid w:val="00D5229A"/>
    <w:rsid w:val="00D52878"/>
    <w:rsid w:val="00D52BE6"/>
    <w:rsid w:val="00D52D38"/>
    <w:rsid w:val="00D52E83"/>
    <w:rsid w:val="00D52EC0"/>
    <w:rsid w:val="00D53031"/>
    <w:rsid w:val="00D533C8"/>
    <w:rsid w:val="00D535CC"/>
    <w:rsid w:val="00D53C8D"/>
    <w:rsid w:val="00D53FD0"/>
    <w:rsid w:val="00D5427C"/>
    <w:rsid w:val="00D543B0"/>
    <w:rsid w:val="00D5442D"/>
    <w:rsid w:val="00D547F7"/>
    <w:rsid w:val="00D54829"/>
    <w:rsid w:val="00D54A75"/>
    <w:rsid w:val="00D54AF1"/>
    <w:rsid w:val="00D54C68"/>
    <w:rsid w:val="00D54C7B"/>
    <w:rsid w:val="00D550A3"/>
    <w:rsid w:val="00D5522F"/>
    <w:rsid w:val="00D55D56"/>
    <w:rsid w:val="00D560C0"/>
    <w:rsid w:val="00D56270"/>
    <w:rsid w:val="00D56545"/>
    <w:rsid w:val="00D5655A"/>
    <w:rsid w:val="00D56767"/>
    <w:rsid w:val="00D56BB7"/>
    <w:rsid w:val="00D57523"/>
    <w:rsid w:val="00D5797B"/>
    <w:rsid w:val="00D57B9D"/>
    <w:rsid w:val="00D57DAD"/>
    <w:rsid w:val="00D57ECF"/>
    <w:rsid w:val="00D600A3"/>
    <w:rsid w:val="00D60607"/>
    <w:rsid w:val="00D60952"/>
    <w:rsid w:val="00D60D0A"/>
    <w:rsid w:val="00D60EE0"/>
    <w:rsid w:val="00D612C6"/>
    <w:rsid w:val="00D6167A"/>
    <w:rsid w:val="00D6170F"/>
    <w:rsid w:val="00D621FF"/>
    <w:rsid w:val="00D6233E"/>
    <w:rsid w:val="00D6237B"/>
    <w:rsid w:val="00D623A7"/>
    <w:rsid w:val="00D625ED"/>
    <w:rsid w:val="00D62B7C"/>
    <w:rsid w:val="00D62D80"/>
    <w:rsid w:val="00D63456"/>
    <w:rsid w:val="00D6355D"/>
    <w:rsid w:val="00D6356F"/>
    <w:rsid w:val="00D6376F"/>
    <w:rsid w:val="00D63915"/>
    <w:rsid w:val="00D63E7B"/>
    <w:rsid w:val="00D6415D"/>
    <w:rsid w:val="00D643AA"/>
    <w:rsid w:val="00D6458F"/>
    <w:rsid w:val="00D649E0"/>
    <w:rsid w:val="00D64C72"/>
    <w:rsid w:val="00D65225"/>
    <w:rsid w:val="00D65D1B"/>
    <w:rsid w:val="00D66537"/>
    <w:rsid w:val="00D66595"/>
    <w:rsid w:val="00D668EE"/>
    <w:rsid w:val="00D66A4D"/>
    <w:rsid w:val="00D66C08"/>
    <w:rsid w:val="00D66CE9"/>
    <w:rsid w:val="00D66D39"/>
    <w:rsid w:val="00D670E6"/>
    <w:rsid w:val="00D6729E"/>
    <w:rsid w:val="00D6743D"/>
    <w:rsid w:val="00D676B0"/>
    <w:rsid w:val="00D676F4"/>
    <w:rsid w:val="00D67883"/>
    <w:rsid w:val="00D67924"/>
    <w:rsid w:val="00D6797A"/>
    <w:rsid w:val="00D702C3"/>
    <w:rsid w:val="00D70494"/>
    <w:rsid w:val="00D70552"/>
    <w:rsid w:val="00D70789"/>
    <w:rsid w:val="00D70C8A"/>
    <w:rsid w:val="00D7126C"/>
    <w:rsid w:val="00D712F0"/>
    <w:rsid w:val="00D715F1"/>
    <w:rsid w:val="00D716BB"/>
    <w:rsid w:val="00D71AD5"/>
    <w:rsid w:val="00D71B3B"/>
    <w:rsid w:val="00D71C18"/>
    <w:rsid w:val="00D71FF2"/>
    <w:rsid w:val="00D7206B"/>
    <w:rsid w:val="00D72179"/>
    <w:rsid w:val="00D72258"/>
    <w:rsid w:val="00D727A1"/>
    <w:rsid w:val="00D72849"/>
    <w:rsid w:val="00D72B37"/>
    <w:rsid w:val="00D72C8A"/>
    <w:rsid w:val="00D72D9B"/>
    <w:rsid w:val="00D72FB3"/>
    <w:rsid w:val="00D72FF1"/>
    <w:rsid w:val="00D7342F"/>
    <w:rsid w:val="00D736A5"/>
    <w:rsid w:val="00D736B1"/>
    <w:rsid w:val="00D73C91"/>
    <w:rsid w:val="00D73CBB"/>
    <w:rsid w:val="00D73EFF"/>
    <w:rsid w:val="00D74017"/>
    <w:rsid w:val="00D74212"/>
    <w:rsid w:val="00D74808"/>
    <w:rsid w:val="00D74883"/>
    <w:rsid w:val="00D749DD"/>
    <w:rsid w:val="00D75011"/>
    <w:rsid w:val="00D7512C"/>
    <w:rsid w:val="00D7590F"/>
    <w:rsid w:val="00D75B69"/>
    <w:rsid w:val="00D75C85"/>
    <w:rsid w:val="00D75CD5"/>
    <w:rsid w:val="00D75E53"/>
    <w:rsid w:val="00D761D7"/>
    <w:rsid w:val="00D762FF"/>
    <w:rsid w:val="00D76413"/>
    <w:rsid w:val="00D7657E"/>
    <w:rsid w:val="00D76D5B"/>
    <w:rsid w:val="00D77206"/>
    <w:rsid w:val="00D772A9"/>
    <w:rsid w:val="00D773F6"/>
    <w:rsid w:val="00D774F8"/>
    <w:rsid w:val="00D7755E"/>
    <w:rsid w:val="00D775E5"/>
    <w:rsid w:val="00D777A0"/>
    <w:rsid w:val="00D77FA7"/>
    <w:rsid w:val="00D80AD4"/>
    <w:rsid w:val="00D80C31"/>
    <w:rsid w:val="00D80D23"/>
    <w:rsid w:val="00D80F29"/>
    <w:rsid w:val="00D815D3"/>
    <w:rsid w:val="00D821D6"/>
    <w:rsid w:val="00D825B4"/>
    <w:rsid w:val="00D826AF"/>
    <w:rsid w:val="00D8288C"/>
    <w:rsid w:val="00D82A72"/>
    <w:rsid w:val="00D82D3C"/>
    <w:rsid w:val="00D82D5C"/>
    <w:rsid w:val="00D8394C"/>
    <w:rsid w:val="00D83C5A"/>
    <w:rsid w:val="00D83DA7"/>
    <w:rsid w:val="00D83FF5"/>
    <w:rsid w:val="00D8426C"/>
    <w:rsid w:val="00D84287"/>
    <w:rsid w:val="00D842A9"/>
    <w:rsid w:val="00D84393"/>
    <w:rsid w:val="00D8440B"/>
    <w:rsid w:val="00D84540"/>
    <w:rsid w:val="00D84737"/>
    <w:rsid w:val="00D848FB"/>
    <w:rsid w:val="00D84DFB"/>
    <w:rsid w:val="00D8502B"/>
    <w:rsid w:val="00D852CD"/>
    <w:rsid w:val="00D85576"/>
    <w:rsid w:val="00D855CE"/>
    <w:rsid w:val="00D858AB"/>
    <w:rsid w:val="00D85BA4"/>
    <w:rsid w:val="00D8612F"/>
    <w:rsid w:val="00D865A0"/>
    <w:rsid w:val="00D868D1"/>
    <w:rsid w:val="00D869AF"/>
    <w:rsid w:val="00D86F17"/>
    <w:rsid w:val="00D870C8"/>
    <w:rsid w:val="00D871BD"/>
    <w:rsid w:val="00D87B7E"/>
    <w:rsid w:val="00D87CC5"/>
    <w:rsid w:val="00D87CF9"/>
    <w:rsid w:val="00D87DA9"/>
    <w:rsid w:val="00D87E0E"/>
    <w:rsid w:val="00D87EDE"/>
    <w:rsid w:val="00D87F78"/>
    <w:rsid w:val="00D90091"/>
    <w:rsid w:val="00D90514"/>
    <w:rsid w:val="00D90548"/>
    <w:rsid w:val="00D9097C"/>
    <w:rsid w:val="00D909FA"/>
    <w:rsid w:val="00D90C5A"/>
    <w:rsid w:val="00D90E3F"/>
    <w:rsid w:val="00D91096"/>
    <w:rsid w:val="00D91318"/>
    <w:rsid w:val="00D914F1"/>
    <w:rsid w:val="00D916BF"/>
    <w:rsid w:val="00D9189E"/>
    <w:rsid w:val="00D91CE6"/>
    <w:rsid w:val="00D91E23"/>
    <w:rsid w:val="00D91E45"/>
    <w:rsid w:val="00D91E8E"/>
    <w:rsid w:val="00D924B6"/>
    <w:rsid w:val="00D92502"/>
    <w:rsid w:val="00D92551"/>
    <w:rsid w:val="00D929E9"/>
    <w:rsid w:val="00D92B6B"/>
    <w:rsid w:val="00D92BD1"/>
    <w:rsid w:val="00D931EB"/>
    <w:rsid w:val="00D931F8"/>
    <w:rsid w:val="00D93296"/>
    <w:rsid w:val="00D93CBC"/>
    <w:rsid w:val="00D93CDA"/>
    <w:rsid w:val="00D93D3A"/>
    <w:rsid w:val="00D93EA8"/>
    <w:rsid w:val="00D93EB7"/>
    <w:rsid w:val="00D93F6A"/>
    <w:rsid w:val="00D942CE"/>
    <w:rsid w:val="00D94307"/>
    <w:rsid w:val="00D946AF"/>
    <w:rsid w:val="00D950B3"/>
    <w:rsid w:val="00D950E1"/>
    <w:rsid w:val="00D9524F"/>
    <w:rsid w:val="00D9554D"/>
    <w:rsid w:val="00D9584B"/>
    <w:rsid w:val="00D958C8"/>
    <w:rsid w:val="00D95B8A"/>
    <w:rsid w:val="00D95CC6"/>
    <w:rsid w:val="00D96051"/>
    <w:rsid w:val="00D964D6"/>
    <w:rsid w:val="00D96552"/>
    <w:rsid w:val="00D966C2"/>
    <w:rsid w:val="00D968EE"/>
    <w:rsid w:val="00D96B07"/>
    <w:rsid w:val="00D96B9F"/>
    <w:rsid w:val="00D96C94"/>
    <w:rsid w:val="00D96DBA"/>
    <w:rsid w:val="00D9701E"/>
    <w:rsid w:val="00D974F5"/>
    <w:rsid w:val="00D9798F"/>
    <w:rsid w:val="00D97B45"/>
    <w:rsid w:val="00D97B53"/>
    <w:rsid w:val="00D97EB3"/>
    <w:rsid w:val="00DA0B3D"/>
    <w:rsid w:val="00DA0C1A"/>
    <w:rsid w:val="00DA0F6E"/>
    <w:rsid w:val="00DA1256"/>
    <w:rsid w:val="00DA19AE"/>
    <w:rsid w:val="00DA1A4C"/>
    <w:rsid w:val="00DA1AA6"/>
    <w:rsid w:val="00DA1D42"/>
    <w:rsid w:val="00DA2B38"/>
    <w:rsid w:val="00DA2C7B"/>
    <w:rsid w:val="00DA2E1A"/>
    <w:rsid w:val="00DA3287"/>
    <w:rsid w:val="00DA32BE"/>
    <w:rsid w:val="00DA32C0"/>
    <w:rsid w:val="00DA39D6"/>
    <w:rsid w:val="00DA3A5E"/>
    <w:rsid w:val="00DA3D40"/>
    <w:rsid w:val="00DA4259"/>
    <w:rsid w:val="00DA432B"/>
    <w:rsid w:val="00DA44C4"/>
    <w:rsid w:val="00DA4772"/>
    <w:rsid w:val="00DA48BB"/>
    <w:rsid w:val="00DA492C"/>
    <w:rsid w:val="00DA4933"/>
    <w:rsid w:val="00DA4A76"/>
    <w:rsid w:val="00DA4A9F"/>
    <w:rsid w:val="00DA4C52"/>
    <w:rsid w:val="00DA4FE9"/>
    <w:rsid w:val="00DA525D"/>
    <w:rsid w:val="00DA52DA"/>
    <w:rsid w:val="00DA5494"/>
    <w:rsid w:val="00DA5593"/>
    <w:rsid w:val="00DA5C6F"/>
    <w:rsid w:val="00DA5FCB"/>
    <w:rsid w:val="00DA64B4"/>
    <w:rsid w:val="00DA663A"/>
    <w:rsid w:val="00DA6BE2"/>
    <w:rsid w:val="00DA6C3D"/>
    <w:rsid w:val="00DA6E12"/>
    <w:rsid w:val="00DA6F27"/>
    <w:rsid w:val="00DA7397"/>
    <w:rsid w:val="00DA7BEB"/>
    <w:rsid w:val="00DA7E78"/>
    <w:rsid w:val="00DB0025"/>
    <w:rsid w:val="00DB008F"/>
    <w:rsid w:val="00DB0120"/>
    <w:rsid w:val="00DB028B"/>
    <w:rsid w:val="00DB09EB"/>
    <w:rsid w:val="00DB0A4C"/>
    <w:rsid w:val="00DB0E0A"/>
    <w:rsid w:val="00DB0FB2"/>
    <w:rsid w:val="00DB12F7"/>
    <w:rsid w:val="00DB19DC"/>
    <w:rsid w:val="00DB1D2D"/>
    <w:rsid w:val="00DB1FC1"/>
    <w:rsid w:val="00DB2227"/>
    <w:rsid w:val="00DB22CB"/>
    <w:rsid w:val="00DB26E6"/>
    <w:rsid w:val="00DB273D"/>
    <w:rsid w:val="00DB278F"/>
    <w:rsid w:val="00DB2814"/>
    <w:rsid w:val="00DB29E4"/>
    <w:rsid w:val="00DB2A10"/>
    <w:rsid w:val="00DB2DDB"/>
    <w:rsid w:val="00DB2E75"/>
    <w:rsid w:val="00DB30FF"/>
    <w:rsid w:val="00DB325C"/>
    <w:rsid w:val="00DB3405"/>
    <w:rsid w:val="00DB3C2C"/>
    <w:rsid w:val="00DB3DF1"/>
    <w:rsid w:val="00DB4006"/>
    <w:rsid w:val="00DB422E"/>
    <w:rsid w:val="00DB4476"/>
    <w:rsid w:val="00DB44BD"/>
    <w:rsid w:val="00DB496B"/>
    <w:rsid w:val="00DB4B41"/>
    <w:rsid w:val="00DB4E56"/>
    <w:rsid w:val="00DB5195"/>
    <w:rsid w:val="00DB51C4"/>
    <w:rsid w:val="00DB591A"/>
    <w:rsid w:val="00DB5B45"/>
    <w:rsid w:val="00DB5C36"/>
    <w:rsid w:val="00DB5CBC"/>
    <w:rsid w:val="00DB5D1B"/>
    <w:rsid w:val="00DB5F52"/>
    <w:rsid w:val="00DB6706"/>
    <w:rsid w:val="00DB67EA"/>
    <w:rsid w:val="00DB695B"/>
    <w:rsid w:val="00DB695E"/>
    <w:rsid w:val="00DB7038"/>
    <w:rsid w:val="00DB7292"/>
    <w:rsid w:val="00DB7403"/>
    <w:rsid w:val="00DB7429"/>
    <w:rsid w:val="00DB76D5"/>
    <w:rsid w:val="00DB79D3"/>
    <w:rsid w:val="00DB79DF"/>
    <w:rsid w:val="00DB7DB1"/>
    <w:rsid w:val="00DB7F55"/>
    <w:rsid w:val="00DB7F9C"/>
    <w:rsid w:val="00DC0140"/>
    <w:rsid w:val="00DC0566"/>
    <w:rsid w:val="00DC0580"/>
    <w:rsid w:val="00DC0A15"/>
    <w:rsid w:val="00DC0DDE"/>
    <w:rsid w:val="00DC14D1"/>
    <w:rsid w:val="00DC15B0"/>
    <w:rsid w:val="00DC15F5"/>
    <w:rsid w:val="00DC17DB"/>
    <w:rsid w:val="00DC1873"/>
    <w:rsid w:val="00DC1A1A"/>
    <w:rsid w:val="00DC2386"/>
    <w:rsid w:val="00DC243A"/>
    <w:rsid w:val="00DC2956"/>
    <w:rsid w:val="00DC29F4"/>
    <w:rsid w:val="00DC2D50"/>
    <w:rsid w:val="00DC30CF"/>
    <w:rsid w:val="00DC34F5"/>
    <w:rsid w:val="00DC377A"/>
    <w:rsid w:val="00DC3D51"/>
    <w:rsid w:val="00DC4150"/>
    <w:rsid w:val="00DC4505"/>
    <w:rsid w:val="00DC46BC"/>
    <w:rsid w:val="00DC47CE"/>
    <w:rsid w:val="00DC4BB8"/>
    <w:rsid w:val="00DC4C20"/>
    <w:rsid w:val="00DC4ED1"/>
    <w:rsid w:val="00DC4F9D"/>
    <w:rsid w:val="00DC52B6"/>
    <w:rsid w:val="00DC53B7"/>
    <w:rsid w:val="00DC5601"/>
    <w:rsid w:val="00DC5651"/>
    <w:rsid w:val="00DC5674"/>
    <w:rsid w:val="00DC58CB"/>
    <w:rsid w:val="00DC5C55"/>
    <w:rsid w:val="00DC5ECD"/>
    <w:rsid w:val="00DC64C3"/>
    <w:rsid w:val="00DC65C9"/>
    <w:rsid w:val="00DC697A"/>
    <w:rsid w:val="00DC6BFC"/>
    <w:rsid w:val="00DC71F3"/>
    <w:rsid w:val="00DC75A6"/>
    <w:rsid w:val="00DC765E"/>
    <w:rsid w:val="00DC7705"/>
    <w:rsid w:val="00DC7ACC"/>
    <w:rsid w:val="00DC7F39"/>
    <w:rsid w:val="00DD03B1"/>
    <w:rsid w:val="00DD03B8"/>
    <w:rsid w:val="00DD0625"/>
    <w:rsid w:val="00DD06D0"/>
    <w:rsid w:val="00DD0B58"/>
    <w:rsid w:val="00DD0FE1"/>
    <w:rsid w:val="00DD125B"/>
    <w:rsid w:val="00DD17B6"/>
    <w:rsid w:val="00DD1B03"/>
    <w:rsid w:val="00DD1C48"/>
    <w:rsid w:val="00DD1DCA"/>
    <w:rsid w:val="00DD23D4"/>
    <w:rsid w:val="00DD2993"/>
    <w:rsid w:val="00DD35AC"/>
    <w:rsid w:val="00DD36FE"/>
    <w:rsid w:val="00DD3BA2"/>
    <w:rsid w:val="00DD3D15"/>
    <w:rsid w:val="00DD3E04"/>
    <w:rsid w:val="00DD3FFA"/>
    <w:rsid w:val="00DD406C"/>
    <w:rsid w:val="00DD4492"/>
    <w:rsid w:val="00DD4B32"/>
    <w:rsid w:val="00DD4F7C"/>
    <w:rsid w:val="00DD5377"/>
    <w:rsid w:val="00DD5528"/>
    <w:rsid w:val="00DD5A5B"/>
    <w:rsid w:val="00DD5C1E"/>
    <w:rsid w:val="00DD5CB4"/>
    <w:rsid w:val="00DD601D"/>
    <w:rsid w:val="00DD6366"/>
    <w:rsid w:val="00DD6479"/>
    <w:rsid w:val="00DD64B2"/>
    <w:rsid w:val="00DD6875"/>
    <w:rsid w:val="00DD6E24"/>
    <w:rsid w:val="00DD73C0"/>
    <w:rsid w:val="00DD75EC"/>
    <w:rsid w:val="00DD7670"/>
    <w:rsid w:val="00DD770C"/>
    <w:rsid w:val="00DD79E6"/>
    <w:rsid w:val="00DE057B"/>
    <w:rsid w:val="00DE07F4"/>
    <w:rsid w:val="00DE0C69"/>
    <w:rsid w:val="00DE0E30"/>
    <w:rsid w:val="00DE17F5"/>
    <w:rsid w:val="00DE1975"/>
    <w:rsid w:val="00DE1AE2"/>
    <w:rsid w:val="00DE1C4C"/>
    <w:rsid w:val="00DE1E10"/>
    <w:rsid w:val="00DE1F32"/>
    <w:rsid w:val="00DE2139"/>
    <w:rsid w:val="00DE25B2"/>
    <w:rsid w:val="00DE276B"/>
    <w:rsid w:val="00DE295F"/>
    <w:rsid w:val="00DE2997"/>
    <w:rsid w:val="00DE2CE5"/>
    <w:rsid w:val="00DE2ED9"/>
    <w:rsid w:val="00DE2F89"/>
    <w:rsid w:val="00DE3172"/>
    <w:rsid w:val="00DE337C"/>
    <w:rsid w:val="00DE3AAE"/>
    <w:rsid w:val="00DE3B96"/>
    <w:rsid w:val="00DE3CE2"/>
    <w:rsid w:val="00DE3FC9"/>
    <w:rsid w:val="00DE425D"/>
    <w:rsid w:val="00DE42EE"/>
    <w:rsid w:val="00DE4752"/>
    <w:rsid w:val="00DE4A4F"/>
    <w:rsid w:val="00DE4B2E"/>
    <w:rsid w:val="00DE4BFE"/>
    <w:rsid w:val="00DE4D28"/>
    <w:rsid w:val="00DE4D91"/>
    <w:rsid w:val="00DE4E83"/>
    <w:rsid w:val="00DE5024"/>
    <w:rsid w:val="00DE5F5E"/>
    <w:rsid w:val="00DE627D"/>
    <w:rsid w:val="00DE6626"/>
    <w:rsid w:val="00DE6BBD"/>
    <w:rsid w:val="00DE6C4F"/>
    <w:rsid w:val="00DE6D8B"/>
    <w:rsid w:val="00DE6F0A"/>
    <w:rsid w:val="00DE6F1B"/>
    <w:rsid w:val="00DE6F55"/>
    <w:rsid w:val="00DE73BB"/>
    <w:rsid w:val="00DE7461"/>
    <w:rsid w:val="00DE7543"/>
    <w:rsid w:val="00DE7629"/>
    <w:rsid w:val="00DE7713"/>
    <w:rsid w:val="00DE7986"/>
    <w:rsid w:val="00DE7B61"/>
    <w:rsid w:val="00DE7C3C"/>
    <w:rsid w:val="00DE7C42"/>
    <w:rsid w:val="00DE7D6D"/>
    <w:rsid w:val="00DF005A"/>
    <w:rsid w:val="00DF0148"/>
    <w:rsid w:val="00DF0339"/>
    <w:rsid w:val="00DF126A"/>
    <w:rsid w:val="00DF14BB"/>
    <w:rsid w:val="00DF168E"/>
    <w:rsid w:val="00DF16E8"/>
    <w:rsid w:val="00DF19F3"/>
    <w:rsid w:val="00DF1A6C"/>
    <w:rsid w:val="00DF1AAD"/>
    <w:rsid w:val="00DF234D"/>
    <w:rsid w:val="00DF24D6"/>
    <w:rsid w:val="00DF25B3"/>
    <w:rsid w:val="00DF26D7"/>
    <w:rsid w:val="00DF2783"/>
    <w:rsid w:val="00DF2E55"/>
    <w:rsid w:val="00DF30B4"/>
    <w:rsid w:val="00DF31C0"/>
    <w:rsid w:val="00DF35EB"/>
    <w:rsid w:val="00DF38C2"/>
    <w:rsid w:val="00DF3C36"/>
    <w:rsid w:val="00DF42EB"/>
    <w:rsid w:val="00DF435E"/>
    <w:rsid w:val="00DF44B4"/>
    <w:rsid w:val="00DF4CF9"/>
    <w:rsid w:val="00DF512F"/>
    <w:rsid w:val="00DF517F"/>
    <w:rsid w:val="00DF5202"/>
    <w:rsid w:val="00DF55C5"/>
    <w:rsid w:val="00DF5BAC"/>
    <w:rsid w:val="00DF61D5"/>
    <w:rsid w:val="00DF6238"/>
    <w:rsid w:val="00DF625C"/>
    <w:rsid w:val="00DF6303"/>
    <w:rsid w:val="00DF64B4"/>
    <w:rsid w:val="00DF650C"/>
    <w:rsid w:val="00DF65E5"/>
    <w:rsid w:val="00DF67FE"/>
    <w:rsid w:val="00DF6B4F"/>
    <w:rsid w:val="00DF6C3B"/>
    <w:rsid w:val="00DF6F12"/>
    <w:rsid w:val="00DF71AF"/>
    <w:rsid w:val="00DF7242"/>
    <w:rsid w:val="00DF76F5"/>
    <w:rsid w:val="00DF77B1"/>
    <w:rsid w:val="00DF78DC"/>
    <w:rsid w:val="00DF7F7F"/>
    <w:rsid w:val="00DF7FF4"/>
    <w:rsid w:val="00E000DA"/>
    <w:rsid w:val="00E000FD"/>
    <w:rsid w:val="00E001D3"/>
    <w:rsid w:val="00E0059B"/>
    <w:rsid w:val="00E00806"/>
    <w:rsid w:val="00E00E76"/>
    <w:rsid w:val="00E00EE0"/>
    <w:rsid w:val="00E00FB5"/>
    <w:rsid w:val="00E0101E"/>
    <w:rsid w:val="00E013AE"/>
    <w:rsid w:val="00E016F4"/>
    <w:rsid w:val="00E01E5B"/>
    <w:rsid w:val="00E0212A"/>
    <w:rsid w:val="00E02241"/>
    <w:rsid w:val="00E02432"/>
    <w:rsid w:val="00E0246D"/>
    <w:rsid w:val="00E024F1"/>
    <w:rsid w:val="00E027B0"/>
    <w:rsid w:val="00E02A09"/>
    <w:rsid w:val="00E03068"/>
    <w:rsid w:val="00E030B1"/>
    <w:rsid w:val="00E030B7"/>
    <w:rsid w:val="00E0362A"/>
    <w:rsid w:val="00E037AD"/>
    <w:rsid w:val="00E03898"/>
    <w:rsid w:val="00E03999"/>
    <w:rsid w:val="00E03B63"/>
    <w:rsid w:val="00E03E22"/>
    <w:rsid w:val="00E040C1"/>
    <w:rsid w:val="00E04146"/>
    <w:rsid w:val="00E0479A"/>
    <w:rsid w:val="00E04956"/>
    <w:rsid w:val="00E04F42"/>
    <w:rsid w:val="00E05006"/>
    <w:rsid w:val="00E05320"/>
    <w:rsid w:val="00E0551B"/>
    <w:rsid w:val="00E05C83"/>
    <w:rsid w:val="00E05DC1"/>
    <w:rsid w:val="00E05E49"/>
    <w:rsid w:val="00E06027"/>
    <w:rsid w:val="00E061F1"/>
    <w:rsid w:val="00E0663F"/>
    <w:rsid w:val="00E0667E"/>
    <w:rsid w:val="00E066AC"/>
    <w:rsid w:val="00E06815"/>
    <w:rsid w:val="00E070A6"/>
    <w:rsid w:val="00E07203"/>
    <w:rsid w:val="00E07453"/>
    <w:rsid w:val="00E07490"/>
    <w:rsid w:val="00E07552"/>
    <w:rsid w:val="00E07792"/>
    <w:rsid w:val="00E07A43"/>
    <w:rsid w:val="00E1018C"/>
    <w:rsid w:val="00E10370"/>
    <w:rsid w:val="00E103CA"/>
    <w:rsid w:val="00E103D6"/>
    <w:rsid w:val="00E1050E"/>
    <w:rsid w:val="00E1061F"/>
    <w:rsid w:val="00E10620"/>
    <w:rsid w:val="00E109A2"/>
    <w:rsid w:val="00E10F2A"/>
    <w:rsid w:val="00E11100"/>
    <w:rsid w:val="00E112C7"/>
    <w:rsid w:val="00E114FC"/>
    <w:rsid w:val="00E11542"/>
    <w:rsid w:val="00E11EB8"/>
    <w:rsid w:val="00E126B8"/>
    <w:rsid w:val="00E12C73"/>
    <w:rsid w:val="00E132BF"/>
    <w:rsid w:val="00E133C6"/>
    <w:rsid w:val="00E135B9"/>
    <w:rsid w:val="00E13E88"/>
    <w:rsid w:val="00E1434A"/>
    <w:rsid w:val="00E14374"/>
    <w:rsid w:val="00E144D5"/>
    <w:rsid w:val="00E1455B"/>
    <w:rsid w:val="00E1460A"/>
    <w:rsid w:val="00E1488E"/>
    <w:rsid w:val="00E149F1"/>
    <w:rsid w:val="00E14AAA"/>
    <w:rsid w:val="00E14EAA"/>
    <w:rsid w:val="00E152B4"/>
    <w:rsid w:val="00E1564E"/>
    <w:rsid w:val="00E15B8F"/>
    <w:rsid w:val="00E15DF0"/>
    <w:rsid w:val="00E15EF9"/>
    <w:rsid w:val="00E16030"/>
    <w:rsid w:val="00E16046"/>
    <w:rsid w:val="00E1694B"/>
    <w:rsid w:val="00E16BFC"/>
    <w:rsid w:val="00E16C72"/>
    <w:rsid w:val="00E16F66"/>
    <w:rsid w:val="00E16F8A"/>
    <w:rsid w:val="00E1755E"/>
    <w:rsid w:val="00E1760F"/>
    <w:rsid w:val="00E1773A"/>
    <w:rsid w:val="00E177F8"/>
    <w:rsid w:val="00E178AB"/>
    <w:rsid w:val="00E200BC"/>
    <w:rsid w:val="00E20196"/>
    <w:rsid w:val="00E2024F"/>
    <w:rsid w:val="00E204F7"/>
    <w:rsid w:val="00E206C6"/>
    <w:rsid w:val="00E20835"/>
    <w:rsid w:val="00E20971"/>
    <w:rsid w:val="00E20A9B"/>
    <w:rsid w:val="00E20B49"/>
    <w:rsid w:val="00E20D34"/>
    <w:rsid w:val="00E20E5A"/>
    <w:rsid w:val="00E20F73"/>
    <w:rsid w:val="00E215B2"/>
    <w:rsid w:val="00E21985"/>
    <w:rsid w:val="00E21BD7"/>
    <w:rsid w:val="00E21BFC"/>
    <w:rsid w:val="00E21CBA"/>
    <w:rsid w:val="00E220C6"/>
    <w:rsid w:val="00E223DD"/>
    <w:rsid w:val="00E2255D"/>
    <w:rsid w:val="00E22CE3"/>
    <w:rsid w:val="00E22D25"/>
    <w:rsid w:val="00E232B1"/>
    <w:rsid w:val="00E23FE8"/>
    <w:rsid w:val="00E242E3"/>
    <w:rsid w:val="00E24300"/>
    <w:rsid w:val="00E244B0"/>
    <w:rsid w:val="00E2454A"/>
    <w:rsid w:val="00E2471B"/>
    <w:rsid w:val="00E248AA"/>
    <w:rsid w:val="00E249E0"/>
    <w:rsid w:val="00E24D84"/>
    <w:rsid w:val="00E24F46"/>
    <w:rsid w:val="00E24FE6"/>
    <w:rsid w:val="00E25B02"/>
    <w:rsid w:val="00E26172"/>
    <w:rsid w:val="00E2628B"/>
    <w:rsid w:val="00E26332"/>
    <w:rsid w:val="00E265C3"/>
    <w:rsid w:val="00E26A04"/>
    <w:rsid w:val="00E26CB7"/>
    <w:rsid w:val="00E27126"/>
    <w:rsid w:val="00E27270"/>
    <w:rsid w:val="00E2743E"/>
    <w:rsid w:val="00E2791F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3ED"/>
    <w:rsid w:val="00E3055E"/>
    <w:rsid w:val="00E307D8"/>
    <w:rsid w:val="00E30831"/>
    <w:rsid w:val="00E30A45"/>
    <w:rsid w:val="00E30C85"/>
    <w:rsid w:val="00E312DA"/>
    <w:rsid w:val="00E314CC"/>
    <w:rsid w:val="00E314DA"/>
    <w:rsid w:val="00E31AB2"/>
    <w:rsid w:val="00E31B27"/>
    <w:rsid w:val="00E31FA7"/>
    <w:rsid w:val="00E3259C"/>
    <w:rsid w:val="00E32B19"/>
    <w:rsid w:val="00E32FEB"/>
    <w:rsid w:val="00E32FF4"/>
    <w:rsid w:val="00E33422"/>
    <w:rsid w:val="00E3371D"/>
    <w:rsid w:val="00E33CB1"/>
    <w:rsid w:val="00E33E26"/>
    <w:rsid w:val="00E33F0E"/>
    <w:rsid w:val="00E3404E"/>
    <w:rsid w:val="00E341DA"/>
    <w:rsid w:val="00E34AB1"/>
    <w:rsid w:val="00E34C40"/>
    <w:rsid w:val="00E34F20"/>
    <w:rsid w:val="00E352C4"/>
    <w:rsid w:val="00E35476"/>
    <w:rsid w:val="00E35580"/>
    <w:rsid w:val="00E358C8"/>
    <w:rsid w:val="00E359DF"/>
    <w:rsid w:val="00E35AF2"/>
    <w:rsid w:val="00E35D13"/>
    <w:rsid w:val="00E35F97"/>
    <w:rsid w:val="00E36618"/>
    <w:rsid w:val="00E3662B"/>
    <w:rsid w:val="00E36676"/>
    <w:rsid w:val="00E36738"/>
    <w:rsid w:val="00E368EF"/>
    <w:rsid w:val="00E369A1"/>
    <w:rsid w:val="00E36CC4"/>
    <w:rsid w:val="00E36D05"/>
    <w:rsid w:val="00E36D38"/>
    <w:rsid w:val="00E36EA5"/>
    <w:rsid w:val="00E371D6"/>
    <w:rsid w:val="00E37305"/>
    <w:rsid w:val="00E37412"/>
    <w:rsid w:val="00E375E0"/>
    <w:rsid w:val="00E376E8"/>
    <w:rsid w:val="00E377FD"/>
    <w:rsid w:val="00E378F2"/>
    <w:rsid w:val="00E37947"/>
    <w:rsid w:val="00E37AB9"/>
    <w:rsid w:val="00E37DE3"/>
    <w:rsid w:val="00E37E08"/>
    <w:rsid w:val="00E37F4E"/>
    <w:rsid w:val="00E402B1"/>
    <w:rsid w:val="00E404D0"/>
    <w:rsid w:val="00E4065E"/>
    <w:rsid w:val="00E41080"/>
    <w:rsid w:val="00E418AE"/>
    <w:rsid w:val="00E419CF"/>
    <w:rsid w:val="00E41DD3"/>
    <w:rsid w:val="00E42114"/>
    <w:rsid w:val="00E423F2"/>
    <w:rsid w:val="00E42492"/>
    <w:rsid w:val="00E42C6F"/>
    <w:rsid w:val="00E42CAD"/>
    <w:rsid w:val="00E42D08"/>
    <w:rsid w:val="00E42F6C"/>
    <w:rsid w:val="00E43125"/>
    <w:rsid w:val="00E43463"/>
    <w:rsid w:val="00E43D38"/>
    <w:rsid w:val="00E43E1A"/>
    <w:rsid w:val="00E43EAA"/>
    <w:rsid w:val="00E440B9"/>
    <w:rsid w:val="00E4419E"/>
    <w:rsid w:val="00E44347"/>
    <w:rsid w:val="00E44935"/>
    <w:rsid w:val="00E44C13"/>
    <w:rsid w:val="00E44C55"/>
    <w:rsid w:val="00E44C6E"/>
    <w:rsid w:val="00E44E5A"/>
    <w:rsid w:val="00E44F2B"/>
    <w:rsid w:val="00E451CB"/>
    <w:rsid w:val="00E45253"/>
    <w:rsid w:val="00E4527E"/>
    <w:rsid w:val="00E45796"/>
    <w:rsid w:val="00E45A97"/>
    <w:rsid w:val="00E45D4F"/>
    <w:rsid w:val="00E46B8A"/>
    <w:rsid w:val="00E4704D"/>
    <w:rsid w:val="00E470BC"/>
    <w:rsid w:val="00E47378"/>
    <w:rsid w:val="00E47458"/>
    <w:rsid w:val="00E4772D"/>
    <w:rsid w:val="00E47968"/>
    <w:rsid w:val="00E479E3"/>
    <w:rsid w:val="00E47BE0"/>
    <w:rsid w:val="00E47CA2"/>
    <w:rsid w:val="00E47DF9"/>
    <w:rsid w:val="00E500DE"/>
    <w:rsid w:val="00E502A6"/>
    <w:rsid w:val="00E502CD"/>
    <w:rsid w:val="00E507C8"/>
    <w:rsid w:val="00E50848"/>
    <w:rsid w:val="00E50A2A"/>
    <w:rsid w:val="00E50D1B"/>
    <w:rsid w:val="00E512C3"/>
    <w:rsid w:val="00E51565"/>
    <w:rsid w:val="00E518FC"/>
    <w:rsid w:val="00E5202B"/>
    <w:rsid w:val="00E52079"/>
    <w:rsid w:val="00E524F6"/>
    <w:rsid w:val="00E525F9"/>
    <w:rsid w:val="00E52C1B"/>
    <w:rsid w:val="00E52E24"/>
    <w:rsid w:val="00E53163"/>
    <w:rsid w:val="00E53711"/>
    <w:rsid w:val="00E53CC2"/>
    <w:rsid w:val="00E53F9B"/>
    <w:rsid w:val="00E5409F"/>
    <w:rsid w:val="00E5417F"/>
    <w:rsid w:val="00E54433"/>
    <w:rsid w:val="00E5449B"/>
    <w:rsid w:val="00E5457C"/>
    <w:rsid w:val="00E54618"/>
    <w:rsid w:val="00E54663"/>
    <w:rsid w:val="00E54832"/>
    <w:rsid w:val="00E548C8"/>
    <w:rsid w:val="00E54C18"/>
    <w:rsid w:val="00E55000"/>
    <w:rsid w:val="00E550EE"/>
    <w:rsid w:val="00E555B9"/>
    <w:rsid w:val="00E55978"/>
    <w:rsid w:val="00E55AE9"/>
    <w:rsid w:val="00E55CEB"/>
    <w:rsid w:val="00E5628E"/>
    <w:rsid w:val="00E56427"/>
    <w:rsid w:val="00E56907"/>
    <w:rsid w:val="00E56A8D"/>
    <w:rsid w:val="00E57081"/>
    <w:rsid w:val="00E5720C"/>
    <w:rsid w:val="00E5760B"/>
    <w:rsid w:val="00E576E8"/>
    <w:rsid w:val="00E57733"/>
    <w:rsid w:val="00E579F5"/>
    <w:rsid w:val="00E579F6"/>
    <w:rsid w:val="00E57BD1"/>
    <w:rsid w:val="00E57C23"/>
    <w:rsid w:val="00E57EFC"/>
    <w:rsid w:val="00E60929"/>
    <w:rsid w:val="00E609B5"/>
    <w:rsid w:val="00E60A8F"/>
    <w:rsid w:val="00E60AD3"/>
    <w:rsid w:val="00E60DC6"/>
    <w:rsid w:val="00E60DDB"/>
    <w:rsid w:val="00E60E27"/>
    <w:rsid w:val="00E61612"/>
    <w:rsid w:val="00E61989"/>
    <w:rsid w:val="00E619F9"/>
    <w:rsid w:val="00E62446"/>
    <w:rsid w:val="00E625B9"/>
    <w:rsid w:val="00E62624"/>
    <w:rsid w:val="00E626A1"/>
    <w:rsid w:val="00E62996"/>
    <w:rsid w:val="00E62B7D"/>
    <w:rsid w:val="00E630D6"/>
    <w:rsid w:val="00E6351F"/>
    <w:rsid w:val="00E63A6B"/>
    <w:rsid w:val="00E63D19"/>
    <w:rsid w:val="00E63F04"/>
    <w:rsid w:val="00E6422F"/>
    <w:rsid w:val="00E6437A"/>
    <w:rsid w:val="00E64602"/>
    <w:rsid w:val="00E647C3"/>
    <w:rsid w:val="00E64ABC"/>
    <w:rsid w:val="00E64CCE"/>
    <w:rsid w:val="00E64EDE"/>
    <w:rsid w:val="00E65156"/>
    <w:rsid w:val="00E6561D"/>
    <w:rsid w:val="00E65817"/>
    <w:rsid w:val="00E65BFC"/>
    <w:rsid w:val="00E65E05"/>
    <w:rsid w:val="00E65FC6"/>
    <w:rsid w:val="00E66130"/>
    <w:rsid w:val="00E669BD"/>
    <w:rsid w:val="00E66BD6"/>
    <w:rsid w:val="00E66EAC"/>
    <w:rsid w:val="00E66EE1"/>
    <w:rsid w:val="00E67206"/>
    <w:rsid w:val="00E675F5"/>
    <w:rsid w:val="00E679D4"/>
    <w:rsid w:val="00E67A76"/>
    <w:rsid w:val="00E67BEF"/>
    <w:rsid w:val="00E67EA7"/>
    <w:rsid w:val="00E70253"/>
    <w:rsid w:val="00E70664"/>
    <w:rsid w:val="00E70792"/>
    <w:rsid w:val="00E7092A"/>
    <w:rsid w:val="00E709C4"/>
    <w:rsid w:val="00E718A8"/>
    <w:rsid w:val="00E7194C"/>
    <w:rsid w:val="00E71BA9"/>
    <w:rsid w:val="00E720FD"/>
    <w:rsid w:val="00E728CC"/>
    <w:rsid w:val="00E72B43"/>
    <w:rsid w:val="00E72D5A"/>
    <w:rsid w:val="00E72D81"/>
    <w:rsid w:val="00E72FB6"/>
    <w:rsid w:val="00E73150"/>
    <w:rsid w:val="00E73176"/>
    <w:rsid w:val="00E73417"/>
    <w:rsid w:val="00E73486"/>
    <w:rsid w:val="00E73654"/>
    <w:rsid w:val="00E73779"/>
    <w:rsid w:val="00E737BD"/>
    <w:rsid w:val="00E73860"/>
    <w:rsid w:val="00E73B2D"/>
    <w:rsid w:val="00E73C8E"/>
    <w:rsid w:val="00E73D3D"/>
    <w:rsid w:val="00E73D66"/>
    <w:rsid w:val="00E73EBE"/>
    <w:rsid w:val="00E742D4"/>
    <w:rsid w:val="00E744D1"/>
    <w:rsid w:val="00E747E4"/>
    <w:rsid w:val="00E7490A"/>
    <w:rsid w:val="00E74BB5"/>
    <w:rsid w:val="00E74BBC"/>
    <w:rsid w:val="00E74D60"/>
    <w:rsid w:val="00E7547D"/>
    <w:rsid w:val="00E75507"/>
    <w:rsid w:val="00E7569F"/>
    <w:rsid w:val="00E75D7E"/>
    <w:rsid w:val="00E76195"/>
    <w:rsid w:val="00E76507"/>
    <w:rsid w:val="00E766B5"/>
    <w:rsid w:val="00E766B7"/>
    <w:rsid w:val="00E766E8"/>
    <w:rsid w:val="00E7678F"/>
    <w:rsid w:val="00E76959"/>
    <w:rsid w:val="00E76A98"/>
    <w:rsid w:val="00E76C11"/>
    <w:rsid w:val="00E76FF4"/>
    <w:rsid w:val="00E7713A"/>
    <w:rsid w:val="00E77235"/>
    <w:rsid w:val="00E77381"/>
    <w:rsid w:val="00E77873"/>
    <w:rsid w:val="00E779D7"/>
    <w:rsid w:val="00E77C5B"/>
    <w:rsid w:val="00E80C0A"/>
    <w:rsid w:val="00E80C3B"/>
    <w:rsid w:val="00E80C8F"/>
    <w:rsid w:val="00E8111D"/>
    <w:rsid w:val="00E811A2"/>
    <w:rsid w:val="00E812AA"/>
    <w:rsid w:val="00E812C9"/>
    <w:rsid w:val="00E81514"/>
    <w:rsid w:val="00E815E4"/>
    <w:rsid w:val="00E81F4A"/>
    <w:rsid w:val="00E82282"/>
    <w:rsid w:val="00E824B6"/>
    <w:rsid w:val="00E824C8"/>
    <w:rsid w:val="00E825D6"/>
    <w:rsid w:val="00E8291E"/>
    <w:rsid w:val="00E82C74"/>
    <w:rsid w:val="00E82DDD"/>
    <w:rsid w:val="00E82F61"/>
    <w:rsid w:val="00E82FFE"/>
    <w:rsid w:val="00E83480"/>
    <w:rsid w:val="00E836D4"/>
    <w:rsid w:val="00E83802"/>
    <w:rsid w:val="00E83A38"/>
    <w:rsid w:val="00E83E3A"/>
    <w:rsid w:val="00E83E5E"/>
    <w:rsid w:val="00E83EEC"/>
    <w:rsid w:val="00E83FC8"/>
    <w:rsid w:val="00E848F1"/>
    <w:rsid w:val="00E84CED"/>
    <w:rsid w:val="00E84D28"/>
    <w:rsid w:val="00E84FFE"/>
    <w:rsid w:val="00E85376"/>
    <w:rsid w:val="00E85548"/>
    <w:rsid w:val="00E85613"/>
    <w:rsid w:val="00E856A2"/>
    <w:rsid w:val="00E85855"/>
    <w:rsid w:val="00E85B6D"/>
    <w:rsid w:val="00E86369"/>
    <w:rsid w:val="00E8652A"/>
    <w:rsid w:val="00E86620"/>
    <w:rsid w:val="00E868B3"/>
    <w:rsid w:val="00E869E9"/>
    <w:rsid w:val="00E86A83"/>
    <w:rsid w:val="00E86D6B"/>
    <w:rsid w:val="00E8700A"/>
    <w:rsid w:val="00E87356"/>
    <w:rsid w:val="00E87612"/>
    <w:rsid w:val="00E876A1"/>
    <w:rsid w:val="00E879E3"/>
    <w:rsid w:val="00E87A28"/>
    <w:rsid w:val="00E90046"/>
    <w:rsid w:val="00E9007C"/>
    <w:rsid w:val="00E914EE"/>
    <w:rsid w:val="00E919AA"/>
    <w:rsid w:val="00E91AEC"/>
    <w:rsid w:val="00E91D6F"/>
    <w:rsid w:val="00E91DFB"/>
    <w:rsid w:val="00E91EAD"/>
    <w:rsid w:val="00E92240"/>
    <w:rsid w:val="00E9237E"/>
    <w:rsid w:val="00E92678"/>
    <w:rsid w:val="00E927B8"/>
    <w:rsid w:val="00E92830"/>
    <w:rsid w:val="00E92941"/>
    <w:rsid w:val="00E93301"/>
    <w:rsid w:val="00E933B4"/>
    <w:rsid w:val="00E934BD"/>
    <w:rsid w:val="00E93B2E"/>
    <w:rsid w:val="00E93B84"/>
    <w:rsid w:val="00E94592"/>
    <w:rsid w:val="00E946A8"/>
    <w:rsid w:val="00E94874"/>
    <w:rsid w:val="00E94C23"/>
    <w:rsid w:val="00E94D40"/>
    <w:rsid w:val="00E95358"/>
    <w:rsid w:val="00E953E9"/>
    <w:rsid w:val="00E95965"/>
    <w:rsid w:val="00E9599D"/>
    <w:rsid w:val="00E95F49"/>
    <w:rsid w:val="00E9602C"/>
    <w:rsid w:val="00E96255"/>
    <w:rsid w:val="00E971D7"/>
    <w:rsid w:val="00E97C55"/>
    <w:rsid w:val="00E97E70"/>
    <w:rsid w:val="00E97F6D"/>
    <w:rsid w:val="00E97FE8"/>
    <w:rsid w:val="00EA0034"/>
    <w:rsid w:val="00EA025C"/>
    <w:rsid w:val="00EA0C4C"/>
    <w:rsid w:val="00EA0C68"/>
    <w:rsid w:val="00EA1120"/>
    <w:rsid w:val="00EA1194"/>
    <w:rsid w:val="00EA1CFF"/>
    <w:rsid w:val="00EA1D4B"/>
    <w:rsid w:val="00EA1FBB"/>
    <w:rsid w:val="00EA206C"/>
    <w:rsid w:val="00EA24AF"/>
    <w:rsid w:val="00EA2EC2"/>
    <w:rsid w:val="00EA2F39"/>
    <w:rsid w:val="00EA3147"/>
    <w:rsid w:val="00EA32BD"/>
    <w:rsid w:val="00EA330B"/>
    <w:rsid w:val="00EA3423"/>
    <w:rsid w:val="00EA356E"/>
    <w:rsid w:val="00EA3D13"/>
    <w:rsid w:val="00EA3D78"/>
    <w:rsid w:val="00EA411D"/>
    <w:rsid w:val="00EA4265"/>
    <w:rsid w:val="00EA42F2"/>
    <w:rsid w:val="00EA433A"/>
    <w:rsid w:val="00EA4357"/>
    <w:rsid w:val="00EA4B08"/>
    <w:rsid w:val="00EA52E2"/>
    <w:rsid w:val="00EA592E"/>
    <w:rsid w:val="00EA69FB"/>
    <w:rsid w:val="00EA6B59"/>
    <w:rsid w:val="00EA6C6E"/>
    <w:rsid w:val="00EA71E2"/>
    <w:rsid w:val="00EA7397"/>
    <w:rsid w:val="00EA74A7"/>
    <w:rsid w:val="00EA74FA"/>
    <w:rsid w:val="00EA75BF"/>
    <w:rsid w:val="00EA76BA"/>
    <w:rsid w:val="00EA772C"/>
    <w:rsid w:val="00EA784C"/>
    <w:rsid w:val="00EA789E"/>
    <w:rsid w:val="00EA797C"/>
    <w:rsid w:val="00EA7D20"/>
    <w:rsid w:val="00EB02AA"/>
    <w:rsid w:val="00EB0356"/>
    <w:rsid w:val="00EB04DF"/>
    <w:rsid w:val="00EB0664"/>
    <w:rsid w:val="00EB0773"/>
    <w:rsid w:val="00EB0C83"/>
    <w:rsid w:val="00EB0E84"/>
    <w:rsid w:val="00EB0EE9"/>
    <w:rsid w:val="00EB116E"/>
    <w:rsid w:val="00EB133D"/>
    <w:rsid w:val="00EB1348"/>
    <w:rsid w:val="00EB169B"/>
    <w:rsid w:val="00EB1897"/>
    <w:rsid w:val="00EB195E"/>
    <w:rsid w:val="00EB1F10"/>
    <w:rsid w:val="00EB23A6"/>
    <w:rsid w:val="00EB2AB1"/>
    <w:rsid w:val="00EB2C06"/>
    <w:rsid w:val="00EB2CB2"/>
    <w:rsid w:val="00EB2D2A"/>
    <w:rsid w:val="00EB2F70"/>
    <w:rsid w:val="00EB3329"/>
    <w:rsid w:val="00EB3752"/>
    <w:rsid w:val="00EB38A0"/>
    <w:rsid w:val="00EB3989"/>
    <w:rsid w:val="00EB3A8A"/>
    <w:rsid w:val="00EB4011"/>
    <w:rsid w:val="00EB43F9"/>
    <w:rsid w:val="00EB47B5"/>
    <w:rsid w:val="00EB4D12"/>
    <w:rsid w:val="00EB51FB"/>
    <w:rsid w:val="00EB5219"/>
    <w:rsid w:val="00EB5250"/>
    <w:rsid w:val="00EB53E0"/>
    <w:rsid w:val="00EB54A6"/>
    <w:rsid w:val="00EB5D5E"/>
    <w:rsid w:val="00EB5DBA"/>
    <w:rsid w:val="00EB5E93"/>
    <w:rsid w:val="00EB5EA5"/>
    <w:rsid w:val="00EB5FEF"/>
    <w:rsid w:val="00EB6040"/>
    <w:rsid w:val="00EB6304"/>
    <w:rsid w:val="00EB6364"/>
    <w:rsid w:val="00EB647D"/>
    <w:rsid w:val="00EB66B8"/>
    <w:rsid w:val="00EB683E"/>
    <w:rsid w:val="00EB6AD8"/>
    <w:rsid w:val="00EB6F63"/>
    <w:rsid w:val="00EB70C6"/>
    <w:rsid w:val="00EB7512"/>
    <w:rsid w:val="00EB7804"/>
    <w:rsid w:val="00EB7895"/>
    <w:rsid w:val="00EB7A5C"/>
    <w:rsid w:val="00EB7B0A"/>
    <w:rsid w:val="00EB7E1C"/>
    <w:rsid w:val="00EB7F5F"/>
    <w:rsid w:val="00EC0430"/>
    <w:rsid w:val="00EC0792"/>
    <w:rsid w:val="00EC0B24"/>
    <w:rsid w:val="00EC0B30"/>
    <w:rsid w:val="00EC0B97"/>
    <w:rsid w:val="00EC0FD7"/>
    <w:rsid w:val="00EC11E7"/>
    <w:rsid w:val="00EC13F8"/>
    <w:rsid w:val="00EC1417"/>
    <w:rsid w:val="00EC1772"/>
    <w:rsid w:val="00EC1869"/>
    <w:rsid w:val="00EC1EE4"/>
    <w:rsid w:val="00EC23BF"/>
    <w:rsid w:val="00EC24BB"/>
    <w:rsid w:val="00EC2841"/>
    <w:rsid w:val="00EC2B69"/>
    <w:rsid w:val="00EC3235"/>
    <w:rsid w:val="00EC3335"/>
    <w:rsid w:val="00EC3A4E"/>
    <w:rsid w:val="00EC3B71"/>
    <w:rsid w:val="00EC3CBD"/>
    <w:rsid w:val="00EC3D27"/>
    <w:rsid w:val="00EC3EE5"/>
    <w:rsid w:val="00EC3EEB"/>
    <w:rsid w:val="00EC4123"/>
    <w:rsid w:val="00EC4A43"/>
    <w:rsid w:val="00EC4AC3"/>
    <w:rsid w:val="00EC4E61"/>
    <w:rsid w:val="00EC4F37"/>
    <w:rsid w:val="00EC4FDF"/>
    <w:rsid w:val="00EC5014"/>
    <w:rsid w:val="00EC52A1"/>
    <w:rsid w:val="00EC5C87"/>
    <w:rsid w:val="00EC64F4"/>
    <w:rsid w:val="00EC69D6"/>
    <w:rsid w:val="00EC7017"/>
    <w:rsid w:val="00EC722A"/>
    <w:rsid w:val="00EC770F"/>
    <w:rsid w:val="00EC7826"/>
    <w:rsid w:val="00EC795A"/>
    <w:rsid w:val="00EC7C12"/>
    <w:rsid w:val="00EC7CD2"/>
    <w:rsid w:val="00ED0283"/>
    <w:rsid w:val="00ED0333"/>
    <w:rsid w:val="00ED0412"/>
    <w:rsid w:val="00ED04E8"/>
    <w:rsid w:val="00ED0539"/>
    <w:rsid w:val="00ED0654"/>
    <w:rsid w:val="00ED068D"/>
    <w:rsid w:val="00ED073D"/>
    <w:rsid w:val="00ED07EA"/>
    <w:rsid w:val="00ED14AE"/>
    <w:rsid w:val="00ED16C7"/>
    <w:rsid w:val="00ED1945"/>
    <w:rsid w:val="00ED1BB5"/>
    <w:rsid w:val="00ED1DBE"/>
    <w:rsid w:val="00ED1E39"/>
    <w:rsid w:val="00ED246C"/>
    <w:rsid w:val="00ED24E9"/>
    <w:rsid w:val="00ED2777"/>
    <w:rsid w:val="00ED29B6"/>
    <w:rsid w:val="00ED2A04"/>
    <w:rsid w:val="00ED3271"/>
    <w:rsid w:val="00ED34FF"/>
    <w:rsid w:val="00ED378C"/>
    <w:rsid w:val="00ED3BF8"/>
    <w:rsid w:val="00ED3D0E"/>
    <w:rsid w:val="00ED438F"/>
    <w:rsid w:val="00ED4497"/>
    <w:rsid w:val="00ED4782"/>
    <w:rsid w:val="00ED47B5"/>
    <w:rsid w:val="00ED4823"/>
    <w:rsid w:val="00ED4AA3"/>
    <w:rsid w:val="00ED53B9"/>
    <w:rsid w:val="00ED561F"/>
    <w:rsid w:val="00ED58EA"/>
    <w:rsid w:val="00ED5E00"/>
    <w:rsid w:val="00ED62E9"/>
    <w:rsid w:val="00ED63A5"/>
    <w:rsid w:val="00ED6BB9"/>
    <w:rsid w:val="00ED71FB"/>
    <w:rsid w:val="00ED73FD"/>
    <w:rsid w:val="00ED7543"/>
    <w:rsid w:val="00ED75B5"/>
    <w:rsid w:val="00ED7814"/>
    <w:rsid w:val="00ED7D01"/>
    <w:rsid w:val="00ED7ED6"/>
    <w:rsid w:val="00ED7ED9"/>
    <w:rsid w:val="00EE02A7"/>
    <w:rsid w:val="00EE049B"/>
    <w:rsid w:val="00EE08F7"/>
    <w:rsid w:val="00EE09EB"/>
    <w:rsid w:val="00EE0CF2"/>
    <w:rsid w:val="00EE0EC7"/>
    <w:rsid w:val="00EE1058"/>
    <w:rsid w:val="00EE19AF"/>
    <w:rsid w:val="00EE1B7E"/>
    <w:rsid w:val="00EE1BBE"/>
    <w:rsid w:val="00EE1C2E"/>
    <w:rsid w:val="00EE20ED"/>
    <w:rsid w:val="00EE221F"/>
    <w:rsid w:val="00EE2344"/>
    <w:rsid w:val="00EE2EA1"/>
    <w:rsid w:val="00EE315F"/>
    <w:rsid w:val="00EE31E7"/>
    <w:rsid w:val="00EE33FD"/>
    <w:rsid w:val="00EE37C9"/>
    <w:rsid w:val="00EE3902"/>
    <w:rsid w:val="00EE3A32"/>
    <w:rsid w:val="00EE3DF3"/>
    <w:rsid w:val="00EE3EEB"/>
    <w:rsid w:val="00EE3FD6"/>
    <w:rsid w:val="00EE4123"/>
    <w:rsid w:val="00EE435B"/>
    <w:rsid w:val="00EE43D0"/>
    <w:rsid w:val="00EE4483"/>
    <w:rsid w:val="00EE4A02"/>
    <w:rsid w:val="00EE4C7F"/>
    <w:rsid w:val="00EE5582"/>
    <w:rsid w:val="00EE55BD"/>
    <w:rsid w:val="00EE5729"/>
    <w:rsid w:val="00EE5E38"/>
    <w:rsid w:val="00EE6149"/>
    <w:rsid w:val="00EE623C"/>
    <w:rsid w:val="00EE6352"/>
    <w:rsid w:val="00EE64DF"/>
    <w:rsid w:val="00EE66AE"/>
    <w:rsid w:val="00EE6B80"/>
    <w:rsid w:val="00EE6CAA"/>
    <w:rsid w:val="00EE735D"/>
    <w:rsid w:val="00EE742B"/>
    <w:rsid w:val="00EE784E"/>
    <w:rsid w:val="00EE7932"/>
    <w:rsid w:val="00EF016A"/>
    <w:rsid w:val="00EF0652"/>
    <w:rsid w:val="00EF0807"/>
    <w:rsid w:val="00EF0F37"/>
    <w:rsid w:val="00EF1723"/>
    <w:rsid w:val="00EF1AF6"/>
    <w:rsid w:val="00EF1BD9"/>
    <w:rsid w:val="00EF2215"/>
    <w:rsid w:val="00EF2228"/>
    <w:rsid w:val="00EF2443"/>
    <w:rsid w:val="00EF29DA"/>
    <w:rsid w:val="00EF2A06"/>
    <w:rsid w:val="00EF3109"/>
    <w:rsid w:val="00EF32CB"/>
    <w:rsid w:val="00EF34B1"/>
    <w:rsid w:val="00EF371B"/>
    <w:rsid w:val="00EF38E0"/>
    <w:rsid w:val="00EF3E2E"/>
    <w:rsid w:val="00EF4373"/>
    <w:rsid w:val="00EF437E"/>
    <w:rsid w:val="00EF442A"/>
    <w:rsid w:val="00EF4930"/>
    <w:rsid w:val="00EF4AD3"/>
    <w:rsid w:val="00EF4B34"/>
    <w:rsid w:val="00EF4B47"/>
    <w:rsid w:val="00EF4C99"/>
    <w:rsid w:val="00EF4CE1"/>
    <w:rsid w:val="00EF4D2D"/>
    <w:rsid w:val="00EF51B8"/>
    <w:rsid w:val="00EF56CD"/>
    <w:rsid w:val="00EF572D"/>
    <w:rsid w:val="00EF577F"/>
    <w:rsid w:val="00EF57CC"/>
    <w:rsid w:val="00EF58AA"/>
    <w:rsid w:val="00EF5AED"/>
    <w:rsid w:val="00EF5E9A"/>
    <w:rsid w:val="00EF5EA6"/>
    <w:rsid w:val="00EF6292"/>
    <w:rsid w:val="00EF647F"/>
    <w:rsid w:val="00EF65E7"/>
    <w:rsid w:val="00EF6E0E"/>
    <w:rsid w:val="00EF6FF6"/>
    <w:rsid w:val="00EF6FF7"/>
    <w:rsid w:val="00EF6FFA"/>
    <w:rsid w:val="00EF7009"/>
    <w:rsid w:val="00EF709A"/>
    <w:rsid w:val="00EF735C"/>
    <w:rsid w:val="00EF7573"/>
    <w:rsid w:val="00EF7625"/>
    <w:rsid w:val="00EF769C"/>
    <w:rsid w:val="00EF76D7"/>
    <w:rsid w:val="00EF77A1"/>
    <w:rsid w:val="00EF7D1F"/>
    <w:rsid w:val="00EF7D21"/>
    <w:rsid w:val="00EF7D98"/>
    <w:rsid w:val="00EF7DCC"/>
    <w:rsid w:val="00EF7DD9"/>
    <w:rsid w:val="00EF7E34"/>
    <w:rsid w:val="00F00145"/>
    <w:rsid w:val="00F00484"/>
    <w:rsid w:val="00F00540"/>
    <w:rsid w:val="00F00653"/>
    <w:rsid w:val="00F0070B"/>
    <w:rsid w:val="00F00834"/>
    <w:rsid w:val="00F0093B"/>
    <w:rsid w:val="00F00A0F"/>
    <w:rsid w:val="00F00C00"/>
    <w:rsid w:val="00F00C67"/>
    <w:rsid w:val="00F00D7B"/>
    <w:rsid w:val="00F00DDA"/>
    <w:rsid w:val="00F013C7"/>
    <w:rsid w:val="00F017AF"/>
    <w:rsid w:val="00F01904"/>
    <w:rsid w:val="00F01A4C"/>
    <w:rsid w:val="00F01ABE"/>
    <w:rsid w:val="00F01C71"/>
    <w:rsid w:val="00F01C75"/>
    <w:rsid w:val="00F022CA"/>
    <w:rsid w:val="00F0233B"/>
    <w:rsid w:val="00F023C1"/>
    <w:rsid w:val="00F023C7"/>
    <w:rsid w:val="00F025AE"/>
    <w:rsid w:val="00F02722"/>
    <w:rsid w:val="00F0279E"/>
    <w:rsid w:val="00F02945"/>
    <w:rsid w:val="00F02957"/>
    <w:rsid w:val="00F0296A"/>
    <w:rsid w:val="00F02996"/>
    <w:rsid w:val="00F02BAF"/>
    <w:rsid w:val="00F02C4A"/>
    <w:rsid w:val="00F02C70"/>
    <w:rsid w:val="00F02D1E"/>
    <w:rsid w:val="00F0301A"/>
    <w:rsid w:val="00F0315C"/>
    <w:rsid w:val="00F03162"/>
    <w:rsid w:val="00F03296"/>
    <w:rsid w:val="00F03356"/>
    <w:rsid w:val="00F038E3"/>
    <w:rsid w:val="00F03AF2"/>
    <w:rsid w:val="00F03EA2"/>
    <w:rsid w:val="00F03EB2"/>
    <w:rsid w:val="00F04129"/>
    <w:rsid w:val="00F044E8"/>
    <w:rsid w:val="00F046E3"/>
    <w:rsid w:val="00F04782"/>
    <w:rsid w:val="00F05733"/>
    <w:rsid w:val="00F05F99"/>
    <w:rsid w:val="00F060CB"/>
    <w:rsid w:val="00F06183"/>
    <w:rsid w:val="00F06279"/>
    <w:rsid w:val="00F067AB"/>
    <w:rsid w:val="00F067C7"/>
    <w:rsid w:val="00F069AC"/>
    <w:rsid w:val="00F06BE4"/>
    <w:rsid w:val="00F06CFF"/>
    <w:rsid w:val="00F06D44"/>
    <w:rsid w:val="00F06DAB"/>
    <w:rsid w:val="00F06F61"/>
    <w:rsid w:val="00F071E8"/>
    <w:rsid w:val="00F0742A"/>
    <w:rsid w:val="00F074DB"/>
    <w:rsid w:val="00F0772C"/>
    <w:rsid w:val="00F078F0"/>
    <w:rsid w:val="00F07B7E"/>
    <w:rsid w:val="00F07C94"/>
    <w:rsid w:val="00F07F05"/>
    <w:rsid w:val="00F07FA1"/>
    <w:rsid w:val="00F102D9"/>
    <w:rsid w:val="00F109A8"/>
    <w:rsid w:val="00F10A4F"/>
    <w:rsid w:val="00F10BB1"/>
    <w:rsid w:val="00F10D04"/>
    <w:rsid w:val="00F10E9C"/>
    <w:rsid w:val="00F111F6"/>
    <w:rsid w:val="00F119F8"/>
    <w:rsid w:val="00F11DE1"/>
    <w:rsid w:val="00F1201E"/>
    <w:rsid w:val="00F122ED"/>
    <w:rsid w:val="00F12360"/>
    <w:rsid w:val="00F125F1"/>
    <w:rsid w:val="00F126E8"/>
    <w:rsid w:val="00F129A1"/>
    <w:rsid w:val="00F12B75"/>
    <w:rsid w:val="00F12C68"/>
    <w:rsid w:val="00F13269"/>
    <w:rsid w:val="00F1326F"/>
    <w:rsid w:val="00F13610"/>
    <w:rsid w:val="00F13691"/>
    <w:rsid w:val="00F137D0"/>
    <w:rsid w:val="00F13D6A"/>
    <w:rsid w:val="00F13FBE"/>
    <w:rsid w:val="00F1414E"/>
    <w:rsid w:val="00F141F3"/>
    <w:rsid w:val="00F143DE"/>
    <w:rsid w:val="00F144D9"/>
    <w:rsid w:val="00F1457D"/>
    <w:rsid w:val="00F14BBF"/>
    <w:rsid w:val="00F14DB1"/>
    <w:rsid w:val="00F153B6"/>
    <w:rsid w:val="00F15451"/>
    <w:rsid w:val="00F156DA"/>
    <w:rsid w:val="00F157BE"/>
    <w:rsid w:val="00F158EB"/>
    <w:rsid w:val="00F15C56"/>
    <w:rsid w:val="00F15DD8"/>
    <w:rsid w:val="00F15E05"/>
    <w:rsid w:val="00F1617B"/>
    <w:rsid w:val="00F1649D"/>
    <w:rsid w:val="00F164CE"/>
    <w:rsid w:val="00F1657A"/>
    <w:rsid w:val="00F1658C"/>
    <w:rsid w:val="00F16A44"/>
    <w:rsid w:val="00F16B48"/>
    <w:rsid w:val="00F16BCD"/>
    <w:rsid w:val="00F16CCE"/>
    <w:rsid w:val="00F175B2"/>
    <w:rsid w:val="00F17757"/>
    <w:rsid w:val="00F17A3F"/>
    <w:rsid w:val="00F17A45"/>
    <w:rsid w:val="00F17D0A"/>
    <w:rsid w:val="00F17F8B"/>
    <w:rsid w:val="00F200FB"/>
    <w:rsid w:val="00F202AA"/>
    <w:rsid w:val="00F2061A"/>
    <w:rsid w:val="00F206A4"/>
    <w:rsid w:val="00F20B0B"/>
    <w:rsid w:val="00F211F9"/>
    <w:rsid w:val="00F21AFD"/>
    <w:rsid w:val="00F21BB9"/>
    <w:rsid w:val="00F21DC6"/>
    <w:rsid w:val="00F21F38"/>
    <w:rsid w:val="00F226BD"/>
    <w:rsid w:val="00F2287F"/>
    <w:rsid w:val="00F22E8F"/>
    <w:rsid w:val="00F2327A"/>
    <w:rsid w:val="00F2333E"/>
    <w:rsid w:val="00F234F8"/>
    <w:rsid w:val="00F23511"/>
    <w:rsid w:val="00F2354A"/>
    <w:rsid w:val="00F235EF"/>
    <w:rsid w:val="00F23670"/>
    <w:rsid w:val="00F236AF"/>
    <w:rsid w:val="00F239CD"/>
    <w:rsid w:val="00F23C15"/>
    <w:rsid w:val="00F23C98"/>
    <w:rsid w:val="00F2408D"/>
    <w:rsid w:val="00F24837"/>
    <w:rsid w:val="00F24934"/>
    <w:rsid w:val="00F24AF1"/>
    <w:rsid w:val="00F24B99"/>
    <w:rsid w:val="00F24CF4"/>
    <w:rsid w:val="00F24EAF"/>
    <w:rsid w:val="00F2534E"/>
    <w:rsid w:val="00F257FC"/>
    <w:rsid w:val="00F25A84"/>
    <w:rsid w:val="00F25AE6"/>
    <w:rsid w:val="00F25E5E"/>
    <w:rsid w:val="00F25FBA"/>
    <w:rsid w:val="00F25FCB"/>
    <w:rsid w:val="00F26077"/>
    <w:rsid w:val="00F2628F"/>
    <w:rsid w:val="00F266E8"/>
    <w:rsid w:val="00F26946"/>
    <w:rsid w:val="00F2694F"/>
    <w:rsid w:val="00F26977"/>
    <w:rsid w:val="00F269F7"/>
    <w:rsid w:val="00F26EC0"/>
    <w:rsid w:val="00F278B3"/>
    <w:rsid w:val="00F278F5"/>
    <w:rsid w:val="00F27CCB"/>
    <w:rsid w:val="00F27DC1"/>
    <w:rsid w:val="00F300AD"/>
    <w:rsid w:val="00F301B0"/>
    <w:rsid w:val="00F3058A"/>
    <w:rsid w:val="00F30642"/>
    <w:rsid w:val="00F30747"/>
    <w:rsid w:val="00F30B6B"/>
    <w:rsid w:val="00F30FB5"/>
    <w:rsid w:val="00F3107E"/>
    <w:rsid w:val="00F310D3"/>
    <w:rsid w:val="00F314A0"/>
    <w:rsid w:val="00F3195F"/>
    <w:rsid w:val="00F32038"/>
    <w:rsid w:val="00F3212F"/>
    <w:rsid w:val="00F3227D"/>
    <w:rsid w:val="00F322E1"/>
    <w:rsid w:val="00F32323"/>
    <w:rsid w:val="00F32F11"/>
    <w:rsid w:val="00F330DB"/>
    <w:rsid w:val="00F332FB"/>
    <w:rsid w:val="00F335C4"/>
    <w:rsid w:val="00F337EC"/>
    <w:rsid w:val="00F3380C"/>
    <w:rsid w:val="00F339C1"/>
    <w:rsid w:val="00F33A0E"/>
    <w:rsid w:val="00F33AA7"/>
    <w:rsid w:val="00F33BA4"/>
    <w:rsid w:val="00F34531"/>
    <w:rsid w:val="00F346A7"/>
    <w:rsid w:val="00F34928"/>
    <w:rsid w:val="00F34E29"/>
    <w:rsid w:val="00F350B9"/>
    <w:rsid w:val="00F355D0"/>
    <w:rsid w:val="00F3566E"/>
    <w:rsid w:val="00F358BE"/>
    <w:rsid w:val="00F35FA4"/>
    <w:rsid w:val="00F3622D"/>
    <w:rsid w:val="00F36467"/>
    <w:rsid w:val="00F364F4"/>
    <w:rsid w:val="00F367EF"/>
    <w:rsid w:val="00F36A26"/>
    <w:rsid w:val="00F36A8D"/>
    <w:rsid w:val="00F36B77"/>
    <w:rsid w:val="00F37458"/>
    <w:rsid w:val="00F374DB"/>
    <w:rsid w:val="00F3759A"/>
    <w:rsid w:val="00F377B4"/>
    <w:rsid w:val="00F4058C"/>
    <w:rsid w:val="00F408E4"/>
    <w:rsid w:val="00F40A8F"/>
    <w:rsid w:val="00F40B61"/>
    <w:rsid w:val="00F40DD7"/>
    <w:rsid w:val="00F40F75"/>
    <w:rsid w:val="00F40F7B"/>
    <w:rsid w:val="00F415BF"/>
    <w:rsid w:val="00F41773"/>
    <w:rsid w:val="00F41869"/>
    <w:rsid w:val="00F41944"/>
    <w:rsid w:val="00F41C65"/>
    <w:rsid w:val="00F4217D"/>
    <w:rsid w:val="00F423AF"/>
    <w:rsid w:val="00F4252C"/>
    <w:rsid w:val="00F425D4"/>
    <w:rsid w:val="00F4294C"/>
    <w:rsid w:val="00F4330F"/>
    <w:rsid w:val="00F436E5"/>
    <w:rsid w:val="00F438B9"/>
    <w:rsid w:val="00F43D7D"/>
    <w:rsid w:val="00F43DF1"/>
    <w:rsid w:val="00F43ECB"/>
    <w:rsid w:val="00F4400C"/>
    <w:rsid w:val="00F44316"/>
    <w:rsid w:val="00F44904"/>
    <w:rsid w:val="00F44B86"/>
    <w:rsid w:val="00F44DB6"/>
    <w:rsid w:val="00F45591"/>
    <w:rsid w:val="00F4585B"/>
    <w:rsid w:val="00F458D3"/>
    <w:rsid w:val="00F4593E"/>
    <w:rsid w:val="00F45BDD"/>
    <w:rsid w:val="00F45E71"/>
    <w:rsid w:val="00F46023"/>
    <w:rsid w:val="00F4608B"/>
    <w:rsid w:val="00F4672C"/>
    <w:rsid w:val="00F469B2"/>
    <w:rsid w:val="00F47077"/>
    <w:rsid w:val="00F47278"/>
    <w:rsid w:val="00F472D4"/>
    <w:rsid w:val="00F477FC"/>
    <w:rsid w:val="00F47801"/>
    <w:rsid w:val="00F47B08"/>
    <w:rsid w:val="00F47D9B"/>
    <w:rsid w:val="00F50020"/>
    <w:rsid w:val="00F50368"/>
    <w:rsid w:val="00F50468"/>
    <w:rsid w:val="00F504A4"/>
    <w:rsid w:val="00F5066F"/>
    <w:rsid w:val="00F50671"/>
    <w:rsid w:val="00F50886"/>
    <w:rsid w:val="00F5095B"/>
    <w:rsid w:val="00F50D64"/>
    <w:rsid w:val="00F510F9"/>
    <w:rsid w:val="00F5117A"/>
    <w:rsid w:val="00F51787"/>
    <w:rsid w:val="00F51926"/>
    <w:rsid w:val="00F51B9A"/>
    <w:rsid w:val="00F51D9A"/>
    <w:rsid w:val="00F51E9D"/>
    <w:rsid w:val="00F51EDA"/>
    <w:rsid w:val="00F5206F"/>
    <w:rsid w:val="00F52645"/>
    <w:rsid w:val="00F529DC"/>
    <w:rsid w:val="00F52CA1"/>
    <w:rsid w:val="00F53619"/>
    <w:rsid w:val="00F5361A"/>
    <w:rsid w:val="00F53636"/>
    <w:rsid w:val="00F536A0"/>
    <w:rsid w:val="00F53710"/>
    <w:rsid w:val="00F53ADD"/>
    <w:rsid w:val="00F53E42"/>
    <w:rsid w:val="00F53E81"/>
    <w:rsid w:val="00F54006"/>
    <w:rsid w:val="00F543E9"/>
    <w:rsid w:val="00F544C4"/>
    <w:rsid w:val="00F54785"/>
    <w:rsid w:val="00F54878"/>
    <w:rsid w:val="00F552C6"/>
    <w:rsid w:val="00F5532B"/>
    <w:rsid w:val="00F55395"/>
    <w:rsid w:val="00F55407"/>
    <w:rsid w:val="00F56383"/>
    <w:rsid w:val="00F56507"/>
    <w:rsid w:val="00F565B4"/>
    <w:rsid w:val="00F568DE"/>
    <w:rsid w:val="00F56CE8"/>
    <w:rsid w:val="00F56D05"/>
    <w:rsid w:val="00F56D13"/>
    <w:rsid w:val="00F57215"/>
    <w:rsid w:val="00F5751F"/>
    <w:rsid w:val="00F57610"/>
    <w:rsid w:val="00F57EFF"/>
    <w:rsid w:val="00F6004F"/>
    <w:rsid w:val="00F60306"/>
    <w:rsid w:val="00F60638"/>
    <w:rsid w:val="00F6087D"/>
    <w:rsid w:val="00F608C5"/>
    <w:rsid w:val="00F60D47"/>
    <w:rsid w:val="00F60E39"/>
    <w:rsid w:val="00F6102F"/>
    <w:rsid w:val="00F6121F"/>
    <w:rsid w:val="00F61267"/>
    <w:rsid w:val="00F61620"/>
    <w:rsid w:val="00F61E98"/>
    <w:rsid w:val="00F61FA4"/>
    <w:rsid w:val="00F61FBB"/>
    <w:rsid w:val="00F6205D"/>
    <w:rsid w:val="00F6235B"/>
    <w:rsid w:val="00F6240B"/>
    <w:rsid w:val="00F62B46"/>
    <w:rsid w:val="00F630DE"/>
    <w:rsid w:val="00F63386"/>
    <w:rsid w:val="00F633E8"/>
    <w:rsid w:val="00F63DCC"/>
    <w:rsid w:val="00F64401"/>
    <w:rsid w:val="00F6468E"/>
    <w:rsid w:val="00F64B65"/>
    <w:rsid w:val="00F64C0C"/>
    <w:rsid w:val="00F64D16"/>
    <w:rsid w:val="00F64D7D"/>
    <w:rsid w:val="00F6501B"/>
    <w:rsid w:val="00F6507E"/>
    <w:rsid w:val="00F650F8"/>
    <w:rsid w:val="00F6510E"/>
    <w:rsid w:val="00F65288"/>
    <w:rsid w:val="00F656C9"/>
    <w:rsid w:val="00F65743"/>
    <w:rsid w:val="00F65A24"/>
    <w:rsid w:val="00F65B08"/>
    <w:rsid w:val="00F65BF7"/>
    <w:rsid w:val="00F65F91"/>
    <w:rsid w:val="00F6606A"/>
    <w:rsid w:val="00F661CA"/>
    <w:rsid w:val="00F6644C"/>
    <w:rsid w:val="00F6667E"/>
    <w:rsid w:val="00F66761"/>
    <w:rsid w:val="00F66C62"/>
    <w:rsid w:val="00F66D00"/>
    <w:rsid w:val="00F66EF7"/>
    <w:rsid w:val="00F674EE"/>
    <w:rsid w:val="00F675F5"/>
    <w:rsid w:val="00F677D0"/>
    <w:rsid w:val="00F678F1"/>
    <w:rsid w:val="00F67A61"/>
    <w:rsid w:val="00F67BFB"/>
    <w:rsid w:val="00F67CA3"/>
    <w:rsid w:val="00F67E7A"/>
    <w:rsid w:val="00F700BB"/>
    <w:rsid w:val="00F70178"/>
    <w:rsid w:val="00F701C2"/>
    <w:rsid w:val="00F70356"/>
    <w:rsid w:val="00F70520"/>
    <w:rsid w:val="00F70542"/>
    <w:rsid w:val="00F709D5"/>
    <w:rsid w:val="00F70B7C"/>
    <w:rsid w:val="00F70D8C"/>
    <w:rsid w:val="00F715C3"/>
    <w:rsid w:val="00F71793"/>
    <w:rsid w:val="00F717C2"/>
    <w:rsid w:val="00F71833"/>
    <w:rsid w:val="00F71908"/>
    <w:rsid w:val="00F71B07"/>
    <w:rsid w:val="00F71C97"/>
    <w:rsid w:val="00F72638"/>
    <w:rsid w:val="00F72BEF"/>
    <w:rsid w:val="00F72C9E"/>
    <w:rsid w:val="00F7308A"/>
    <w:rsid w:val="00F733C4"/>
    <w:rsid w:val="00F73651"/>
    <w:rsid w:val="00F73F6B"/>
    <w:rsid w:val="00F740E9"/>
    <w:rsid w:val="00F74265"/>
    <w:rsid w:val="00F742BC"/>
    <w:rsid w:val="00F74315"/>
    <w:rsid w:val="00F743B6"/>
    <w:rsid w:val="00F743C5"/>
    <w:rsid w:val="00F74447"/>
    <w:rsid w:val="00F746B4"/>
    <w:rsid w:val="00F748F6"/>
    <w:rsid w:val="00F74BA8"/>
    <w:rsid w:val="00F74E33"/>
    <w:rsid w:val="00F7514E"/>
    <w:rsid w:val="00F7567F"/>
    <w:rsid w:val="00F75D7C"/>
    <w:rsid w:val="00F75E82"/>
    <w:rsid w:val="00F76B81"/>
    <w:rsid w:val="00F777B9"/>
    <w:rsid w:val="00F777C6"/>
    <w:rsid w:val="00F77A3E"/>
    <w:rsid w:val="00F8014B"/>
    <w:rsid w:val="00F801D8"/>
    <w:rsid w:val="00F801EC"/>
    <w:rsid w:val="00F8044E"/>
    <w:rsid w:val="00F8053A"/>
    <w:rsid w:val="00F80827"/>
    <w:rsid w:val="00F80A1B"/>
    <w:rsid w:val="00F80E07"/>
    <w:rsid w:val="00F812D4"/>
    <w:rsid w:val="00F81792"/>
    <w:rsid w:val="00F81895"/>
    <w:rsid w:val="00F8193C"/>
    <w:rsid w:val="00F81960"/>
    <w:rsid w:val="00F81AF8"/>
    <w:rsid w:val="00F81ECF"/>
    <w:rsid w:val="00F81ED6"/>
    <w:rsid w:val="00F820F4"/>
    <w:rsid w:val="00F82454"/>
    <w:rsid w:val="00F8282A"/>
    <w:rsid w:val="00F82EAF"/>
    <w:rsid w:val="00F82F77"/>
    <w:rsid w:val="00F83045"/>
    <w:rsid w:val="00F830CB"/>
    <w:rsid w:val="00F83804"/>
    <w:rsid w:val="00F844DB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E7"/>
    <w:rsid w:val="00F85F99"/>
    <w:rsid w:val="00F85FC3"/>
    <w:rsid w:val="00F8604D"/>
    <w:rsid w:val="00F86083"/>
    <w:rsid w:val="00F8626B"/>
    <w:rsid w:val="00F864EC"/>
    <w:rsid w:val="00F865D7"/>
    <w:rsid w:val="00F86C33"/>
    <w:rsid w:val="00F8717C"/>
    <w:rsid w:val="00F8725D"/>
    <w:rsid w:val="00F87409"/>
    <w:rsid w:val="00F87422"/>
    <w:rsid w:val="00F90224"/>
    <w:rsid w:val="00F905A8"/>
    <w:rsid w:val="00F906FC"/>
    <w:rsid w:val="00F90D6F"/>
    <w:rsid w:val="00F90D72"/>
    <w:rsid w:val="00F90EC6"/>
    <w:rsid w:val="00F910D6"/>
    <w:rsid w:val="00F911DA"/>
    <w:rsid w:val="00F91523"/>
    <w:rsid w:val="00F9162F"/>
    <w:rsid w:val="00F9186E"/>
    <w:rsid w:val="00F918E7"/>
    <w:rsid w:val="00F91A72"/>
    <w:rsid w:val="00F91AC9"/>
    <w:rsid w:val="00F91B96"/>
    <w:rsid w:val="00F91CF9"/>
    <w:rsid w:val="00F92001"/>
    <w:rsid w:val="00F922B2"/>
    <w:rsid w:val="00F925AB"/>
    <w:rsid w:val="00F9269E"/>
    <w:rsid w:val="00F926ED"/>
    <w:rsid w:val="00F9288E"/>
    <w:rsid w:val="00F928AC"/>
    <w:rsid w:val="00F92902"/>
    <w:rsid w:val="00F92A3E"/>
    <w:rsid w:val="00F92E63"/>
    <w:rsid w:val="00F92EEB"/>
    <w:rsid w:val="00F92FB4"/>
    <w:rsid w:val="00F93128"/>
    <w:rsid w:val="00F93226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AB4"/>
    <w:rsid w:val="00F94E45"/>
    <w:rsid w:val="00F9521E"/>
    <w:rsid w:val="00F95247"/>
    <w:rsid w:val="00F9526B"/>
    <w:rsid w:val="00F95584"/>
    <w:rsid w:val="00F957AF"/>
    <w:rsid w:val="00F95938"/>
    <w:rsid w:val="00F95CD0"/>
    <w:rsid w:val="00F960AB"/>
    <w:rsid w:val="00F96154"/>
    <w:rsid w:val="00F9624F"/>
    <w:rsid w:val="00F96456"/>
    <w:rsid w:val="00F965EB"/>
    <w:rsid w:val="00F96913"/>
    <w:rsid w:val="00F96B33"/>
    <w:rsid w:val="00F96D4D"/>
    <w:rsid w:val="00F96E32"/>
    <w:rsid w:val="00F96F47"/>
    <w:rsid w:val="00F96FB8"/>
    <w:rsid w:val="00F971A3"/>
    <w:rsid w:val="00F97527"/>
    <w:rsid w:val="00F975D1"/>
    <w:rsid w:val="00F97B66"/>
    <w:rsid w:val="00F97D02"/>
    <w:rsid w:val="00F97DD8"/>
    <w:rsid w:val="00F97EA0"/>
    <w:rsid w:val="00FA0194"/>
    <w:rsid w:val="00FA03A6"/>
    <w:rsid w:val="00FA04EB"/>
    <w:rsid w:val="00FA06F8"/>
    <w:rsid w:val="00FA0957"/>
    <w:rsid w:val="00FA1102"/>
    <w:rsid w:val="00FA162D"/>
    <w:rsid w:val="00FA1A05"/>
    <w:rsid w:val="00FA1CC6"/>
    <w:rsid w:val="00FA1EED"/>
    <w:rsid w:val="00FA1F11"/>
    <w:rsid w:val="00FA1F3D"/>
    <w:rsid w:val="00FA24B2"/>
    <w:rsid w:val="00FA2B67"/>
    <w:rsid w:val="00FA2B8D"/>
    <w:rsid w:val="00FA33B2"/>
    <w:rsid w:val="00FA3535"/>
    <w:rsid w:val="00FA3AA5"/>
    <w:rsid w:val="00FA3C1F"/>
    <w:rsid w:val="00FA3D77"/>
    <w:rsid w:val="00FA3E43"/>
    <w:rsid w:val="00FA47D8"/>
    <w:rsid w:val="00FA4B2A"/>
    <w:rsid w:val="00FA4EF9"/>
    <w:rsid w:val="00FA4F39"/>
    <w:rsid w:val="00FA4FC2"/>
    <w:rsid w:val="00FA543E"/>
    <w:rsid w:val="00FA58A1"/>
    <w:rsid w:val="00FA5B1E"/>
    <w:rsid w:val="00FA5D75"/>
    <w:rsid w:val="00FA5DE3"/>
    <w:rsid w:val="00FA5F6F"/>
    <w:rsid w:val="00FA6096"/>
    <w:rsid w:val="00FA6151"/>
    <w:rsid w:val="00FA65B3"/>
    <w:rsid w:val="00FA6792"/>
    <w:rsid w:val="00FA6808"/>
    <w:rsid w:val="00FA68C2"/>
    <w:rsid w:val="00FA6985"/>
    <w:rsid w:val="00FA6A40"/>
    <w:rsid w:val="00FA6E6E"/>
    <w:rsid w:val="00FA7134"/>
    <w:rsid w:val="00FA7747"/>
    <w:rsid w:val="00FA79BC"/>
    <w:rsid w:val="00FA7BB2"/>
    <w:rsid w:val="00FA7E80"/>
    <w:rsid w:val="00FB0019"/>
    <w:rsid w:val="00FB06CD"/>
    <w:rsid w:val="00FB0960"/>
    <w:rsid w:val="00FB11F3"/>
    <w:rsid w:val="00FB126F"/>
    <w:rsid w:val="00FB12E5"/>
    <w:rsid w:val="00FB1558"/>
    <w:rsid w:val="00FB177E"/>
    <w:rsid w:val="00FB1B34"/>
    <w:rsid w:val="00FB1D60"/>
    <w:rsid w:val="00FB1EF3"/>
    <w:rsid w:val="00FB2385"/>
    <w:rsid w:val="00FB2497"/>
    <w:rsid w:val="00FB24A8"/>
    <w:rsid w:val="00FB257F"/>
    <w:rsid w:val="00FB2962"/>
    <w:rsid w:val="00FB30B4"/>
    <w:rsid w:val="00FB30C3"/>
    <w:rsid w:val="00FB3388"/>
    <w:rsid w:val="00FB3435"/>
    <w:rsid w:val="00FB348B"/>
    <w:rsid w:val="00FB35F5"/>
    <w:rsid w:val="00FB3743"/>
    <w:rsid w:val="00FB3D1D"/>
    <w:rsid w:val="00FB3DE2"/>
    <w:rsid w:val="00FB3F88"/>
    <w:rsid w:val="00FB4403"/>
    <w:rsid w:val="00FB4487"/>
    <w:rsid w:val="00FB46CF"/>
    <w:rsid w:val="00FB50E9"/>
    <w:rsid w:val="00FB53BF"/>
    <w:rsid w:val="00FB59AF"/>
    <w:rsid w:val="00FB5A3B"/>
    <w:rsid w:val="00FB5AC1"/>
    <w:rsid w:val="00FB5DCC"/>
    <w:rsid w:val="00FB626B"/>
    <w:rsid w:val="00FB66D4"/>
    <w:rsid w:val="00FB6811"/>
    <w:rsid w:val="00FB6B9D"/>
    <w:rsid w:val="00FB7161"/>
    <w:rsid w:val="00FB75C7"/>
    <w:rsid w:val="00FB75E4"/>
    <w:rsid w:val="00FB7615"/>
    <w:rsid w:val="00FB762A"/>
    <w:rsid w:val="00FB77C0"/>
    <w:rsid w:val="00FB7C50"/>
    <w:rsid w:val="00FB7C5A"/>
    <w:rsid w:val="00FB7FF1"/>
    <w:rsid w:val="00FC0078"/>
    <w:rsid w:val="00FC0188"/>
    <w:rsid w:val="00FC0A98"/>
    <w:rsid w:val="00FC0B5D"/>
    <w:rsid w:val="00FC0D6F"/>
    <w:rsid w:val="00FC0E98"/>
    <w:rsid w:val="00FC1308"/>
    <w:rsid w:val="00FC1367"/>
    <w:rsid w:val="00FC138F"/>
    <w:rsid w:val="00FC1765"/>
    <w:rsid w:val="00FC1AEC"/>
    <w:rsid w:val="00FC1B75"/>
    <w:rsid w:val="00FC1C57"/>
    <w:rsid w:val="00FC1F11"/>
    <w:rsid w:val="00FC219A"/>
    <w:rsid w:val="00FC2BFC"/>
    <w:rsid w:val="00FC311A"/>
    <w:rsid w:val="00FC32E0"/>
    <w:rsid w:val="00FC358B"/>
    <w:rsid w:val="00FC379E"/>
    <w:rsid w:val="00FC3AD7"/>
    <w:rsid w:val="00FC3BA5"/>
    <w:rsid w:val="00FC3C27"/>
    <w:rsid w:val="00FC3C78"/>
    <w:rsid w:val="00FC3CA0"/>
    <w:rsid w:val="00FC3DAB"/>
    <w:rsid w:val="00FC3F45"/>
    <w:rsid w:val="00FC406A"/>
    <w:rsid w:val="00FC4367"/>
    <w:rsid w:val="00FC4371"/>
    <w:rsid w:val="00FC44B3"/>
    <w:rsid w:val="00FC4808"/>
    <w:rsid w:val="00FC4943"/>
    <w:rsid w:val="00FC4C00"/>
    <w:rsid w:val="00FC4D04"/>
    <w:rsid w:val="00FC532E"/>
    <w:rsid w:val="00FC541A"/>
    <w:rsid w:val="00FC58DD"/>
    <w:rsid w:val="00FC595E"/>
    <w:rsid w:val="00FC598E"/>
    <w:rsid w:val="00FC599D"/>
    <w:rsid w:val="00FC61E5"/>
    <w:rsid w:val="00FC626E"/>
    <w:rsid w:val="00FC63DA"/>
    <w:rsid w:val="00FC661D"/>
    <w:rsid w:val="00FC69D5"/>
    <w:rsid w:val="00FC6BB8"/>
    <w:rsid w:val="00FC6CEE"/>
    <w:rsid w:val="00FC6DC8"/>
    <w:rsid w:val="00FC6E02"/>
    <w:rsid w:val="00FC6E13"/>
    <w:rsid w:val="00FC71CE"/>
    <w:rsid w:val="00FC71DE"/>
    <w:rsid w:val="00FC735E"/>
    <w:rsid w:val="00FC76ED"/>
    <w:rsid w:val="00FC7984"/>
    <w:rsid w:val="00FC7B06"/>
    <w:rsid w:val="00FC7FBD"/>
    <w:rsid w:val="00FD0163"/>
    <w:rsid w:val="00FD03B3"/>
    <w:rsid w:val="00FD095F"/>
    <w:rsid w:val="00FD0A9A"/>
    <w:rsid w:val="00FD120D"/>
    <w:rsid w:val="00FD1227"/>
    <w:rsid w:val="00FD141D"/>
    <w:rsid w:val="00FD1514"/>
    <w:rsid w:val="00FD16AB"/>
    <w:rsid w:val="00FD185A"/>
    <w:rsid w:val="00FD1931"/>
    <w:rsid w:val="00FD1B69"/>
    <w:rsid w:val="00FD20BA"/>
    <w:rsid w:val="00FD2344"/>
    <w:rsid w:val="00FD241A"/>
    <w:rsid w:val="00FD2868"/>
    <w:rsid w:val="00FD2AD7"/>
    <w:rsid w:val="00FD315D"/>
    <w:rsid w:val="00FD336F"/>
    <w:rsid w:val="00FD33FB"/>
    <w:rsid w:val="00FD35AB"/>
    <w:rsid w:val="00FD3904"/>
    <w:rsid w:val="00FD3D4E"/>
    <w:rsid w:val="00FD3E51"/>
    <w:rsid w:val="00FD3F2C"/>
    <w:rsid w:val="00FD42F5"/>
    <w:rsid w:val="00FD4560"/>
    <w:rsid w:val="00FD45FA"/>
    <w:rsid w:val="00FD46AC"/>
    <w:rsid w:val="00FD4842"/>
    <w:rsid w:val="00FD48AA"/>
    <w:rsid w:val="00FD49AD"/>
    <w:rsid w:val="00FD4D26"/>
    <w:rsid w:val="00FD4E7C"/>
    <w:rsid w:val="00FD4FDC"/>
    <w:rsid w:val="00FD501C"/>
    <w:rsid w:val="00FD515D"/>
    <w:rsid w:val="00FD5309"/>
    <w:rsid w:val="00FD5ED9"/>
    <w:rsid w:val="00FD5FC6"/>
    <w:rsid w:val="00FD670F"/>
    <w:rsid w:val="00FD6AC4"/>
    <w:rsid w:val="00FD6ECB"/>
    <w:rsid w:val="00FD6EFA"/>
    <w:rsid w:val="00FD7027"/>
    <w:rsid w:val="00FD7248"/>
    <w:rsid w:val="00FD73E1"/>
    <w:rsid w:val="00FD742F"/>
    <w:rsid w:val="00FD74BA"/>
    <w:rsid w:val="00FD76E8"/>
    <w:rsid w:val="00FD7706"/>
    <w:rsid w:val="00FD7984"/>
    <w:rsid w:val="00FD79EE"/>
    <w:rsid w:val="00FD7B43"/>
    <w:rsid w:val="00FD7C4E"/>
    <w:rsid w:val="00FD7C82"/>
    <w:rsid w:val="00FD7EE3"/>
    <w:rsid w:val="00FE02A2"/>
    <w:rsid w:val="00FE073D"/>
    <w:rsid w:val="00FE0816"/>
    <w:rsid w:val="00FE0938"/>
    <w:rsid w:val="00FE0A75"/>
    <w:rsid w:val="00FE1483"/>
    <w:rsid w:val="00FE156E"/>
    <w:rsid w:val="00FE1853"/>
    <w:rsid w:val="00FE19C0"/>
    <w:rsid w:val="00FE19E8"/>
    <w:rsid w:val="00FE1BCE"/>
    <w:rsid w:val="00FE2081"/>
    <w:rsid w:val="00FE20E9"/>
    <w:rsid w:val="00FE229F"/>
    <w:rsid w:val="00FE232A"/>
    <w:rsid w:val="00FE24A4"/>
    <w:rsid w:val="00FE2946"/>
    <w:rsid w:val="00FE2976"/>
    <w:rsid w:val="00FE2A3F"/>
    <w:rsid w:val="00FE2CF8"/>
    <w:rsid w:val="00FE2D6A"/>
    <w:rsid w:val="00FE2EDF"/>
    <w:rsid w:val="00FE2F6F"/>
    <w:rsid w:val="00FE2FFC"/>
    <w:rsid w:val="00FE3021"/>
    <w:rsid w:val="00FE30B8"/>
    <w:rsid w:val="00FE3134"/>
    <w:rsid w:val="00FE31D3"/>
    <w:rsid w:val="00FE34A5"/>
    <w:rsid w:val="00FE357C"/>
    <w:rsid w:val="00FE361A"/>
    <w:rsid w:val="00FE36DB"/>
    <w:rsid w:val="00FE377C"/>
    <w:rsid w:val="00FE39F0"/>
    <w:rsid w:val="00FE3AAD"/>
    <w:rsid w:val="00FE3BFF"/>
    <w:rsid w:val="00FE3D44"/>
    <w:rsid w:val="00FE40F3"/>
    <w:rsid w:val="00FE4173"/>
    <w:rsid w:val="00FE4218"/>
    <w:rsid w:val="00FE4223"/>
    <w:rsid w:val="00FE4332"/>
    <w:rsid w:val="00FE4336"/>
    <w:rsid w:val="00FE4377"/>
    <w:rsid w:val="00FE4534"/>
    <w:rsid w:val="00FE45C5"/>
    <w:rsid w:val="00FE4A20"/>
    <w:rsid w:val="00FE4A5E"/>
    <w:rsid w:val="00FE5032"/>
    <w:rsid w:val="00FE52AA"/>
    <w:rsid w:val="00FE56AF"/>
    <w:rsid w:val="00FE5735"/>
    <w:rsid w:val="00FE5CCA"/>
    <w:rsid w:val="00FE60E7"/>
    <w:rsid w:val="00FE64F7"/>
    <w:rsid w:val="00FE66D7"/>
    <w:rsid w:val="00FE683D"/>
    <w:rsid w:val="00FE68D0"/>
    <w:rsid w:val="00FE69FE"/>
    <w:rsid w:val="00FE6F1E"/>
    <w:rsid w:val="00FE6F9F"/>
    <w:rsid w:val="00FE7033"/>
    <w:rsid w:val="00FE7279"/>
    <w:rsid w:val="00FE748A"/>
    <w:rsid w:val="00FE7541"/>
    <w:rsid w:val="00FE7677"/>
    <w:rsid w:val="00FE7DBA"/>
    <w:rsid w:val="00FE7DF7"/>
    <w:rsid w:val="00FE7F65"/>
    <w:rsid w:val="00FE7FAA"/>
    <w:rsid w:val="00FF0812"/>
    <w:rsid w:val="00FF0814"/>
    <w:rsid w:val="00FF085A"/>
    <w:rsid w:val="00FF0ACE"/>
    <w:rsid w:val="00FF11B5"/>
    <w:rsid w:val="00FF1537"/>
    <w:rsid w:val="00FF1628"/>
    <w:rsid w:val="00FF1865"/>
    <w:rsid w:val="00FF1901"/>
    <w:rsid w:val="00FF1CBF"/>
    <w:rsid w:val="00FF1D62"/>
    <w:rsid w:val="00FF2226"/>
    <w:rsid w:val="00FF229B"/>
    <w:rsid w:val="00FF2466"/>
    <w:rsid w:val="00FF2518"/>
    <w:rsid w:val="00FF2752"/>
    <w:rsid w:val="00FF2798"/>
    <w:rsid w:val="00FF29D8"/>
    <w:rsid w:val="00FF2BE0"/>
    <w:rsid w:val="00FF2CFF"/>
    <w:rsid w:val="00FF33C3"/>
    <w:rsid w:val="00FF3592"/>
    <w:rsid w:val="00FF3611"/>
    <w:rsid w:val="00FF3844"/>
    <w:rsid w:val="00FF396F"/>
    <w:rsid w:val="00FF3B92"/>
    <w:rsid w:val="00FF3C34"/>
    <w:rsid w:val="00FF3DD5"/>
    <w:rsid w:val="00FF3FEE"/>
    <w:rsid w:val="00FF4009"/>
    <w:rsid w:val="00FF40F7"/>
    <w:rsid w:val="00FF4208"/>
    <w:rsid w:val="00FF4256"/>
    <w:rsid w:val="00FF4285"/>
    <w:rsid w:val="00FF45C4"/>
    <w:rsid w:val="00FF4792"/>
    <w:rsid w:val="00FF4BD7"/>
    <w:rsid w:val="00FF4DC1"/>
    <w:rsid w:val="00FF4FD4"/>
    <w:rsid w:val="00FF5021"/>
    <w:rsid w:val="00FF52B9"/>
    <w:rsid w:val="00FF53FB"/>
    <w:rsid w:val="00FF54DB"/>
    <w:rsid w:val="00FF5B5C"/>
    <w:rsid w:val="00FF5CF3"/>
    <w:rsid w:val="00FF5E70"/>
    <w:rsid w:val="00FF5FF1"/>
    <w:rsid w:val="00FF6411"/>
    <w:rsid w:val="00FF6420"/>
    <w:rsid w:val="00FF6886"/>
    <w:rsid w:val="00FF6A56"/>
    <w:rsid w:val="00FF6B2D"/>
    <w:rsid w:val="00FF6D03"/>
    <w:rsid w:val="00FF6E4B"/>
    <w:rsid w:val="00FF6F73"/>
    <w:rsid w:val="00FF7677"/>
    <w:rsid w:val="00FF7866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54521431"/>
  <w15:chartTrackingRefBased/>
  <w15:docId w15:val="{1EA18B0C-B763-4A97-A7DF-C7CB2940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383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771016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1016"/>
    <w:rPr>
      <w:rFonts w:ascii="Angsana New" w:eastAsia="MS Mincho" w:hAnsi="Angsana New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D67F5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FA68C2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gmaildefault">
    <w:name w:val="gmail_default"/>
    <w:basedOn w:val="DefaultParagraphFont"/>
    <w:rsid w:val="00F35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16075-1129-4CBA-9958-0E0EC014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12</Pages>
  <Words>6708</Words>
  <Characters>38241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2021-02-01T08:11:00Z</cp:lastPrinted>
  <dcterms:created xsi:type="dcterms:W3CDTF">2021-02-09T07:07:00Z</dcterms:created>
  <dcterms:modified xsi:type="dcterms:W3CDTF">2021-02-09T07:07:00Z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