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185D77" w14:textId="77777777" w:rsidR="006346F3" w:rsidRPr="002669C3" w:rsidRDefault="006346F3" w:rsidP="006346F3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43C68867" w14:textId="77777777" w:rsidR="006346F3" w:rsidRPr="002669C3" w:rsidRDefault="006346F3" w:rsidP="006346F3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326BC005" w14:textId="77777777" w:rsidR="006346F3" w:rsidRPr="002669C3" w:rsidRDefault="006346F3" w:rsidP="006346F3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6AB2492B" w14:textId="77777777" w:rsidR="006346F3" w:rsidRPr="002669C3" w:rsidRDefault="006346F3" w:rsidP="006346F3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54ADF027" w14:textId="77777777" w:rsidR="006346F3" w:rsidRPr="002669C3" w:rsidRDefault="006346F3" w:rsidP="006346F3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FE2F9D6" w14:textId="77777777" w:rsidR="006346F3" w:rsidRPr="002669C3" w:rsidRDefault="006346F3" w:rsidP="006346F3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31974F46" w14:textId="77777777" w:rsidR="00346257" w:rsidRPr="002669C3" w:rsidRDefault="00346257" w:rsidP="006346F3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14C903AE" w14:textId="77777777" w:rsidR="00B72120" w:rsidRPr="002669C3" w:rsidRDefault="00B72120" w:rsidP="006346F3">
      <w:pPr>
        <w:jc w:val="thaiDistribute"/>
        <w:outlineLvl w:val="0"/>
        <w:rPr>
          <w:rFonts w:ascii="Angsana New" w:hAnsi="Angsana New"/>
          <w:b/>
          <w:bCs/>
          <w:sz w:val="20"/>
          <w:szCs w:val="20"/>
        </w:rPr>
      </w:pPr>
    </w:p>
    <w:p w14:paraId="7E9ED61E" w14:textId="77777777" w:rsidR="00346257" w:rsidRPr="002669C3" w:rsidRDefault="00346257" w:rsidP="006346F3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E8927AC" w14:textId="77777777" w:rsidR="006346F3" w:rsidRPr="007671A3" w:rsidRDefault="00C12656" w:rsidP="00CC1B78">
      <w:pPr>
        <w:pStyle w:val="Heading1"/>
        <w:numPr>
          <w:ilvl w:val="0"/>
          <w:numId w:val="0"/>
        </w:numPr>
        <w:spacing w:line="600" w:lineRule="exact"/>
        <w:jc w:val="center"/>
        <w:rPr>
          <w:rFonts w:ascii="Angsana New" w:hAnsi="Angsana New" w:cs="Angsana New"/>
          <w:sz w:val="48"/>
          <w:szCs w:val="48"/>
          <w:u w:val="none"/>
        </w:rPr>
      </w:pPr>
      <w:r w:rsidRPr="007671A3">
        <w:rPr>
          <w:rFonts w:ascii="Angsana New" w:hAnsi="Angsana New" w:cs="Angsana New"/>
          <w:sz w:val="48"/>
          <w:szCs w:val="48"/>
          <w:u w:val="none"/>
          <w:cs/>
        </w:rPr>
        <w:t>บริษัท</w:t>
      </w:r>
      <w:r w:rsidR="006346F3" w:rsidRPr="007671A3">
        <w:rPr>
          <w:rFonts w:ascii="Angsana New" w:hAnsi="Angsana New" w:cs="Angsana New"/>
          <w:sz w:val="48"/>
          <w:szCs w:val="48"/>
          <w:u w:val="none"/>
          <w:cs/>
        </w:rPr>
        <w:t xml:space="preserve">ควอลิตี้คอนสตรัคชั่นโปรดัคส์ จำกัด </w:t>
      </w:r>
      <w:r w:rsidR="006346F3" w:rsidRPr="007671A3">
        <w:rPr>
          <w:rFonts w:ascii="Angsana New" w:hAnsi="Angsana New" w:cs="Angsana New"/>
          <w:sz w:val="48"/>
          <w:szCs w:val="48"/>
          <w:u w:val="none"/>
        </w:rPr>
        <w:t>(</w:t>
      </w:r>
      <w:r w:rsidR="006346F3" w:rsidRPr="007671A3">
        <w:rPr>
          <w:rFonts w:ascii="Angsana New" w:hAnsi="Angsana New" w:cs="Angsana New"/>
          <w:sz w:val="48"/>
          <w:szCs w:val="48"/>
          <w:u w:val="none"/>
          <w:cs/>
        </w:rPr>
        <w:t>มหาชน</w:t>
      </w:r>
      <w:r w:rsidR="006346F3" w:rsidRPr="007671A3">
        <w:rPr>
          <w:rFonts w:ascii="Angsana New" w:hAnsi="Angsana New" w:cs="Angsana New"/>
          <w:sz w:val="48"/>
          <w:szCs w:val="48"/>
          <w:u w:val="none"/>
        </w:rPr>
        <w:t>)</w:t>
      </w:r>
    </w:p>
    <w:p w14:paraId="5EC3C52D" w14:textId="77777777" w:rsidR="006346F3" w:rsidRPr="007671A3" w:rsidRDefault="006346F3" w:rsidP="00CC1B78">
      <w:pPr>
        <w:pStyle w:val="Heading1"/>
        <w:numPr>
          <w:ilvl w:val="0"/>
          <w:numId w:val="0"/>
        </w:numPr>
        <w:spacing w:line="600" w:lineRule="exact"/>
        <w:jc w:val="center"/>
        <w:rPr>
          <w:rFonts w:ascii="Angsana New" w:hAnsi="Angsana New" w:cs="Angsana New"/>
          <w:sz w:val="48"/>
          <w:szCs w:val="48"/>
          <w:u w:val="none"/>
        </w:rPr>
      </w:pPr>
      <w:r w:rsidRPr="007671A3">
        <w:rPr>
          <w:rFonts w:ascii="Angsana New" w:hAnsi="Angsana New" w:cs="Angsana New"/>
          <w:sz w:val="48"/>
          <w:szCs w:val="48"/>
          <w:u w:val="none"/>
          <w:cs/>
        </w:rPr>
        <w:t>และบริษัทย่อย</w:t>
      </w:r>
    </w:p>
    <w:p w14:paraId="17704B6F" w14:textId="77777777" w:rsidR="003D539D" w:rsidRPr="007671A3" w:rsidRDefault="003D539D" w:rsidP="003D539D">
      <w:pPr>
        <w:pStyle w:val="ReportHeading1"/>
        <w:framePr w:w="0" w:hRule="auto" w:hSpace="0" w:wrap="around" w:vAnchor="text" w:y="513"/>
        <w:spacing w:line="240" w:lineRule="auto"/>
        <w:jc w:val="center"/>
        <w:rPr>
          <w:rFonts w:ascii="Angsana New" w:hAnsi="Angsana New" w:cs="Angsana New"/>
          <w:sz w:val="6"/>
          <w:szCs w:val="6"/>
        </w:rPr>
      </w:pPr>
    </w:p>
    <w:p w14:paraId="4A0A8D02" w14:textId="05F3A8EE" w:rsidR="003D539D" w:rsidRPr="007671A3" w:rsidRDefault="009E6232" w:rsidP="003D539D">
      <w:pPr>
        <w:pStyle w:val="ReportHeading1"/>
        <w:framePr w:w="0" w:hRule="auto" w:hSpace="0" w:wrap="around" w:vAnchor="text" w:y="513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7671A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</w:t>
      </w:r>
      <w:r w:rsidR="003D539D" w:rsidRPr="007671A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031098" w:rsidRPr="00031098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="003D539D" w:rsidRPr="007671A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 </w:t>
      </w:r>
      <w:r w:rsidR="00031098" w:rsidRPr="00031098">
        <w:rPr>
          <w:rFonts w:ascii="Angsana New" w:hAnsi="Angsana New" w:cs="Angsana New"/>
          <w:b w:val="0"/>
          <w:bCs w:val="0"/>
          <w:sz w:val="32"/>
          <w:szCs w:val="32"/>
        </w:rPr>
        <w:t>2563</w:t>
      </w:r>
    </w:p>
    <w:p w14:paraId="11D05B99" w14:textId="77777777" w:rsidR="003D539D" w:rsidRPr="007671A3" w:rsidRDefault="003D539D" w:rsidP="003D539D">
      <w:pPr>
        <w:pStyle w:val="ReportHeading1"/>
        <w:framePr w:w="0" w:hRule="auto" w:hSpace="0" w:wrap="around" w:vAnchor="text" w:y="513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7671A3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156B635" w14:textId="77777777" w:rsidR="003D539D" w:rsidRPr="007671A3" w:rsidRDefault="003D539D" w:rsidP="003D539D">
      <w:pPr>
        <w:pStyle w:val="ReportHeading1"/>
        <w:framePr w:w="0" w:hRule="auto" w:hSpace="0" w:wrap="around" w:vAnchor="text" w:y="513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671A3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7698B683" w14:textId="77777777" w:rsidR="003D539D" w:rsidRPr="007671A3" w:rsidRDefault="003D539D" w:rsidP="003D539D">
      <w:pPr>
        <w:pStyle w:val="ReportHeading1"/>
        <w:framePr w:w="0" w:hRule="auto" w:hSpace="0" w:wrap="around" w:vAnchor="text" w:y="513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B9EC6AF" w14:textId="77777777" w:rsidR="006346F3" w:rsidRPr="007671A3" w:rsidRDefault="006346F3" w:rsidP="003D53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514"/>
        </w:tabs>
        <w:rPr>
          <w:rFonts w:ascii="Angsana New" w:hAnsi="Angsana New"/>
          <w:sz w:val="32"/>
          <w:szCs w:val="32"/>
        </w:rPr>
        <w:sectPr w:rsidR="006346F3" w:rsidRPr="007671A3" w:rsidSect="000B1395">
          <w:footerReference w:type="even" r:id="rId11"/>
          <w:pgSz w:w="11909" w:h="16834" w:code="9"/>
          <w:pgMar w:top="1440" w:right="1440" w:bottom="1440" w:left="1440" w:header="720" w:footer="720" w:gutter="0"/>
          <w:pgNumType w:start="0"/>
          <w:cols w:space="720"/>
          <w:docGrid w:linePitch="360"/>
        </w:sectPr>
      </w:pPr>
    </w:p>
    <w:p w14:paraId="75392022" w14:textId="77777777" w:rsidR="006346F3" w:rsidRPr="007671A3" w:rsidRDefault="006346F3" w:rsidP="006346F3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B929C28" w14:textId="77777777" w:rsidR="00F1068B" w:rsidRPr="007671A3" w:rsidRDefault="00F1068B" w:rsidP="006346F3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327D8246" w14:textId="77777777" w:rsidR="00F1068B" w:rsidRPr="007671A3" w:rsidRDefault="00F1068B" w:rsidP="006346F3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3140ADDE" w14:textId="77777777" w:rsidR="0042586A" w:rsidRPr="007671A3" w:rsidRDefault="0042586A" w:rsidP="006346F3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A31695F" w14:textId="77777777" w:rsidR="00097D1B" w:rsidRDefault="00097D1B" w:rsidP="006346F3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09971F30" w14:textId="77777777" w:rsidR="009F5214" w:rsidRDefault="009F5214" w:rsidP="006346F3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4BA6E825" w14:textId="77777777" w:rsidR="00C03F95" w:rsidRDefault="00C03F95" w:rsidP="006346F3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6617F24C" w14:textId="77777777" w:rsidR="00C03F95" w:rsidRDefault="00C03F95" w:rsidP="006346F3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33490987" w14:textId="77777777" w:rsidR="006346F3" w:rsidRPr="004145B4" w:rsidRDefault="00A664B7" w:rsidP="006346F3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145B4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5228F0" w:rsidRPr="004145B4">
        <w:rPr>
          <w:rFonts w:ascii="Angsana New" w:hAnsi="Angsana New"/>
          <w:b/>
          <w:bCs/>
          <w:sz w:val="32"/>
          <w:szCs w:val="32"/>
          <w:cs/>
        </w:rPr>
        <w:t>ของ</w:t>
      </w:r>
      <w:r w:rsidR="006346F3" w:rsidRPr="004145B4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13FF43C8" w14:textId="77777777" w:rsidR="006346F3" w:rsidRPr="004145B4" w:rsidRDefault="006346F3" w:rsidP="006346F3">
      <w:pPr>
        <w:jc w:val="thaiDistribute"/>
        <w:outlineLvl w:val="0"/>
        <w:rPr>
          <w:rFonts w:ascii="Angsana New" w:hAnsi="Angsana New"/>
          <w:b/>
          <w:bCs/>
          <w:sz w:val="32"/>
          <w:szCs w:val="32"/>
          <w:cs/>
          <w:lang w:val="th-TH"/>
        </w:rPr>
      </w:pPr>
    </w:p>
    <w:p w14:paraId="42D80AED" w14:textId="7EE8E95F" w:rsidR="006346F3" w:rsidRPr="004145B4" w:rsidRDefault="005228F0" w:rsidP="006346F3">
      <w:pPr>
        <w:jc w:val="thaiDistribute"/>
        <w:outlineLvl w:val="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145B4">
        <w:rPr>
          <w:rFonts w:ascii="Angsana New" w:hAnsi="Angsana New"/>
          <w:b/>
          <w:bCs/>
          <w:sz w:val="30"/>
          <w:szCs w:val="30"/>
          <w:cs/>
        </w:rPr>
        <w:t>เสนอ ผู้ถือหุ้น</w:t>
      </w:r>
      <w:r w:rsidR="006346F3" w:rsidRPr="004145B4">
        <w:rPr>
          <w:rFonts w:ascii="Angsana New" w:hAnsi="Angsana New"/>
          <w:b/>
          <w:bCs/>
          <w:sz w:val="30"/>
          <w:szCs w:val="30"/>
          <w:cs/>
        </w:rPr>
        <w:t>บ</w:t>
      </w:r>
      <w:r w:rsidR="005B3DDF" w:rsidRPr="004145B4">
        <w:rPr>
          <w:rFonts w:ascii="Angsana New" w:hAnsi="Angsana New"/>
          <w:b/>
          <w:bCs/>
          <w:sz w:val="30"/>
          <w:szCs w:val="30"/>
          <w:cs/>
          <w:lang w:val="th-TH"/>
        </w:rPr>
        <w:t>ริษัท</w:t>
      </w:r>
      <w:r w:rsidR="006346F3" w:rsidRPr="004145B4">
        <w:rPr>
          <w:rFonts w:ascii="Angsana New" w:hAnsi="Angsana New"/>
          <w:b/>
          <w:bCs/>
          <w:sz w:val="30"/>
          <w:szCs w:val="30"/>
          <w:cs/>
        </w:rPr>
        <w:t xml:space="preserve">ควอลิตี้คอนสตรัคชั่นโปรดัคส์ จำกัด </w:t>
      </w:r>
      <w:r w:rsidR="00D01F0F" w:rsidRPr="00D01F0F">
        <w:rPr>
          <w:rFonts w:ascii="Angsana New" w:hAnsi="Angsana New"/>
          <w:b/>
          <w:bCs/>
          <w:sz w:val="30"/>
          <w:szCs w:val="30"/>
        </w:rPr>
        <w:t>(</w:t>
      </w:r>
      <w:r w:rsidR="006346F3" w:rsidRPr="004145B4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="00D01F0F" w:rsidRPr="00D01F0F">
        <w:rPr>
          <w:rFonts w:ascii="Angsana New" w:hAnsi="Angsana New"/>
          <w:b/>
          <w:bCs/>
          <w:sz w:val="30"/>
          <w:szCs w:val="30"/>
        </w:rPr>
        <w:t>)</w:t>
      </w:r>
    </w:p>
    <w:p w14:paraId="7527F392" w14:textId="77777777" w:rsidR="003E0BC3" w:rsidRPr="004145B4" w:rsidRDefault="003E0BC3" w:rsidP="003E0BC3">
      <w:pPr>
        <w:ind w:right="-36"/>
        <w:jc w:val="thaiDistribute"/>
        <w:rPr>
          <w:rFonts w:ascii="Angsana New" w:hAnsi="Angsana New"/>
          <w:sz w:val="30"/>
          <w:szCs w:val="30"/>
        </w:rPr>
      </w:pPr>
    </w:p>
    <w:p w14:paraId="18B82133" w14:textId="77777777" w:rsidR="003D52A0" w:rsidRPr="004145B4" w:rsidRDefault="003D52A0" w:rsidP="003E0BC3">
      <w:pPr>
        <w:ind w:right="-36"/>
        <w:jc w:val="thaiDistribute"/>
        <w:rPr>
          <w:rFonts w:ascii="Angsana New" w:hAnsi="Angsana New"/>
          <w:i/>
          <w:iCs/>
          <w:sz w:val="30"/>
          <w:szCs w:val="30"/>
        </w:rPr>
      </w:pPr>
      <w:r w:rsidRPr="004145B4">
        <w:rPr>
          <w:rFonts w:ascii="Angsana New" w:hAnsi="Angsana New" w:hint="cs"/>
          <w:i/>
          <w:iCs/>
          <w:sz w:val="30"/>
          <w:szCs w:val="30"/>
          <w:cs/>
        </w:rPr>
        <w:t>ความเห็น</w:t>
      </w:r>
    </w:p>
    <w:p w14:paraId="6ADE706D" w14:textId="77777777" w:rsidR="003D52A0" w:rsidRPr="004145B4" w:rsidRDefault="003D52A0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</w:rPr>
      </w:pPr>
    </w:p>
    <w:p w14:paraId="728BE9B3" w14:textId="0F048F97" w:rsidR="003E0BC3" w:rsidRPr="004145B4" w:rsidRDefault="003E0BC3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</w:rPr>
      </w:pPr>
      <w:r w:rsidRPr="004145B4">
        <w:rPr>
          <w:rFonts w:ascii="Angsana New" w:hAnsi="Angsana New"/>
          <w:sz w:val="30"/>
          <w:szCs w:val="30"/>
          <w:cs/>
        </w:rPr>
        <w:t>ข้าพเจ้าได้ตรวจสอบงบการเงิน</w:t>
      </w:r>
      <w:r w:rsidR="00985C95" w:rsidRPr="004145B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="005B3DDF" w:rsidRPr="004145B4">
        <w:rPr>
          <w:rFonts w:ascii="Angsana New" w:hAnsi="Angsana New"/>
          <w:sz w:val="30"/>
          <w:szCs w:val="30"/>
          <w:cs/>
        </w:rPr>
        <w:t>ของบริษัท</w:t>
      </w:r>
      <w:r w:rsidRPr="004145B4">
        <w:rPr>
          <w:rFonts w:ascii="Angsana New" w:hAnsi="Angsana New"/>
          <w:sz w:val="30"/>
          <w:szCs w:val="30"/>
          <w:cs/>
        </w:rPr>
        <w:t xml:space="preserve">ควอลิตี้คอนสตรัคชั่นโปรดัคส์ จำกัด </w:t>
      </w:r>
      <w:r w:rsidR="00D01F0F" w:rsidRPr="00D01F0F">
        <w:rPr>
          <w:rFonts w:ascii="Angsana New" w:hAnsi="Angsana New"/>
          <w:sz w:val="30"/>
          <w:szCs w:val="30"/>
        </w:rPr>
        <w:t>(</w:t>
      </w:r>
      <w:r w:rsidRPr="004145B4">
        <w:rPr>
          <w:rFonts w:ascii="Angsana New" w:hAnsi="Angsana New"/>
          <w:sz w:val="30"/>
          <w:szCs w:val="30"/>
          <w:cs/>
        </w:rPr>
        <w:t>มหาชน</w:t>
      </w:r>
      <w:r w:rsidR="00D01F0F" w:rsidRPr="00D01F0F">
        <w:rPr>
          <w:rFonts w:ascii="Angsana New" w:hAnsi="Angsana New"/>
          <w:sz w:val="30"/>
          <w:szCs w:val="30"/>
        </w:rPr>
        <w:t>)</w:t>
      </w:r>
      <w:r w:rsidR="005228F0" w:rsidRPr="004145B4">
        <w:rPr>
          <w:rFonts w:ascii="Angsana New" w:hAnsi="Angsana New"/>
          <w:sz w:val="30"/>
          <w:szCs w:val="30"/>
          <w:cs/>
        </w:rPr>
        <w:t xml:space="preserve"> </w:t>
      </w:r>
      <w:r w:rsidR="00AE5AF5" w:rsidRPr="004145B4">
        <w:rPr>
          <w:rFonts w:ascii="Angsana New" w:hAnsi="Angsana New"/>
          <w:sz w:val="30"/>
          <w:szCs w:val="30"/>
          <w:cs/>
        </w:rPr>
        <w:t xml:space="preserve">และบริษัทย่อย </w:t>
      </w:r>
      <w:r w:rsidR="00D01F0F" w:rsidRPr="00D01F0F">
        <w:rPr>
          <w:rFonts w:ascii="Angsana New" w:hAnsi="Angsana New"/>
          <w:sz w:val="30"/>
          <w:szCs w:val="30"/>
        </w:rPr>
        <w:t>(</w:t>
      </w:r>
      <w:r w:rsidR="00C81FC9" w:rsidRPr="004145B4">
        <w:rPr>
          <w:rFonts w:ascii="Angsana New" w:hAnsi="Angsana New" w:hint="cs"/>
          <w:sz w:val="30"/>
          <w:szCs w:val="30"/>
          <w:cs/>
        </w:rPr>
        <w:t>“</w:t>
      </w:r>
      <w:r w:rsidR="00985C95" w:rsidRPr="004145B4">
        <w:rPr>
          <w:rFonts w:ascii="Angsana New" w:hAnsi="Angsana New"/>
          <w:sz w:val="30"/>
          <w:szCs w:val="30"/>
          <w:cs/>
        </w:rPr>
        <w:t>กลุ่มบริษัท</w:t>
      </w:r>
      <w:r w:rsidR="00C81FC9" w:rsidRPr="004145B4">
        <w:rPr>
          <w:rFonts w:ascii="Angsana New" w:hAnsi="Angsana New" w:hint="cs"/>
          <w:sz w:val="30"/>
          <w:szCs w:val="30"/>
          <w:cs/>
        </w:rPr>
        <w:t>”</w:t>
      </w:r>
      <w:r w:rsidR="00D01F0F" w:rsidRPr="00D01F0F">
        <w:rPr>
          <w:rFonts w:ascii="Angsana New" w:hAnsi="Angsana New"/>
          <w:sz w:val="30"/>
          <w:szCs w:val="30"/>
        </w:rPr>
        <w:t>)</w:t>
      </w:r>
      <w:r w:rsidR="00985C95" w:rsidRPr="004145B4">
        <w:rPr>
          <w:rFonts w:ascii="Angsana New" w:hAnsi="Angsana New"/>
          <w:sz w:val="30"/>
          <w:szCs w:val="30"/>
          <w:cs/>
        </w:rPr>
        <w:t xml:space="preserve"> </w:t>
      </w:r>
      <w:r w:rsidR="005228F0" w:rsidRPr="004145B4">
        <w:rPr>
          <w:rFonts w:ascii="Angsana New" w:hAnsi="Angsana New"/>
          <w:sz w:val="30"/>
          <w:szCs w:val="30"/>
          <w:cs/>
        </w:rPr>
        <w:t>และของเฉพาะ</w:t>
      </w:r>
      <w:r w:rsidR="005B3DDF" w:rsidRPr="004145B4">
        <w:rPr>
          <w:rFonts w:ascii="Angsana New" w:hAnsi="Angsana New"/>
          <w:sz w:val="30"/>
          <w:szCs w:val="30"/>
          <w:cs/>
        </w:rPr>
        <w:t>บริษัทควอ</w:t>
      </w:r>
      <w:r w:rsidR="005228F0" w:rsidRPr="004145B4">
        <w:rPr>
          <w:rFonts w:ascii="Angsana New" w:hAnsi="Angsana New"/>
          <w:sz w:val="30"/>
          <w:szCs w:val="30"/>
          <w:cs/>
        </w:rPr>
        <w:t xml:space="preserve">ลิตี้คอนสตรัคชั่นโปรดัคส์ จำกัด </w:t>
      </w:r>
      <w:r w:rsidR="00D01F0F" w:rsidRPr="00D01F0F">
        <w:rPr>
          <w:rFonts w:ascii="Angsana New" w:hAnsi="Angsana New"/>
          <w:sz w:val="30"/>
          <w:szCs w:val="30"/>
        </w:rPr>
        <w:t>(</w:t>
      </w:r>
      <w:r w:rsidR="005228F0" w:rsidRPr="004145B4">
        <w:rPr>
          <w:rFonts w:ascii="Angsana New" w:hAnsi="Angsana New"/>
          <w:sz w:val="30"/>
          <w:szCs w:val="30"/>
          <w:cs/>
        </w:rPr>
        <w:t>มหาชน</w:t>
      </w:r>
      <w:r w:rsidR="00D01F0F" w:rsidRPr="00D01F0F">
        <w:rPr>
          <w:rFonts w:ascii="Angsana New" w:hAnsi="Angsana New"/>
          <w:sz w:val="30"/>
          <w:szCs w:val="30"/>
        </w:rPr>
        <w:t>)</w:t>
      </w:r>
      <w:r w:rsidR="00CF4AD2" w:rsidRPr="004145B4">
        <w:rPr>
          <w:rFonts w:ascii="Angsana New" w:hAnsi="Angsana New"/>
          <w:sz w:val="30"/>
          <w:szCs w:val="30"/>
        </w:rPr>
        <w:t xml:space="preserve"> </w:t>
      </w:r>
      <w:r w:rsidR="00D01F0F" w:rsidRPr="00D01F0F">
        <w:rPr>
          <w:rFonts w:ascii="Angsana New" w:hAnsi="Angsana New" w:hint="cs"/>
          <w:sz w:val="30"/>
          <w:szCs w:val="30"/>
        </w:rPr>
        <w:t>(</w:t>
      </w:r>
      <w:r w:rsidR="00CF4AD2" w:rsidRPr="004145B4">
        <w:rPr>
          <w:rFonts w:ascii="Angsana New" w:hAnsi="Angsana New"/>
          <w:sz w:val="30"/>
          <w:szCs w:val="30"/>
        </w:rPr>
        <w:t>“</w:t>
      </w:r>
      <w:r w:rsidR="00CF4AD2" w:rsidRPr="004145B4">
        <w:rPr>
          <w:rFonts w:ascii="Angsana New" w:hAnsi="Angsana New" w:hint="cs"/>
          <w:sz w:val="30"/>
          <w:szCs w:val="30"/>
          <w:cs/>
        </w:rPr>
        <w:t>บริษัท”</w:t>
      </w:r>
      <w:r w:rsidR="00D01F0F" w:rsidRPr="00D01F0F">
        <w:rPr>
          <w:rFonts w:ascii="Angsana New" w:hAnsi="Angsana New" w:hint="cs"/>
          <w:sz w:val="30"/>
          <w:szCs w:val="30"/>
        </w:rPr>
        <w:t>)</w:t>
      </w:r>
      <w:r w:rsidR="00985C95" w:rsidRPr="004145B4">
        <w:rPr>
          <w:rFonts w:ascii="Angsana New" w:hAnsi="Angsana New"/>
          <w:sz w:val="30"/>
          <w:szCs w:val="30"/>
          <w:cs/>
        </w:rPr>
        <w:t xml:space="preserve"> ตามลำดับ</w:t>
      </w:r>
      <w:r w:rsidRPr="004145B4">
        <w:rPr>
          <w:rFonts w:ascii="Angsana New" w:hAnsi="Angsana New"/>
          <w:sz w:val="30"/>
          <w:szCs w:val="30"/>
          <w:cs/>
        </w:rPr>
        <w:t xml:space="preserve"> </w:t>
      </w:r>
      <w:r w:rsidRPr="00C03F95">
        <w:rPr>
          <w:rFonts w:ascii="Angsana New" w:hAnsi="Angsana New"/>
          <w:spacing w:val="-8"/>
          <w:sz w:val="30"/>
          <w:szCs w:val="30"/>
          <w:cs/>
        </w:rPr>
        <w:t xml:space="preserve">ซึ่งประกอบด้วยงบแสดงฐานะการเงินรวมและงบแสดงฐานะการเงินเฉพาะกิจการ ณ วันที่ </w:t>
      </w:r>
      <w:r w:rsidR="00031098" w:rsidRPr="00031098">
        <w:rPr>
          <w:rFonts w:ascii="Angsana New" w:hAnsi="Angsana New"/>
          <w:spacing w:val="-8"/>
          <w:sz w:val="30"/>
          <w:szCs w:val="30"/>
        </w:rPr>
        <w:t>31</w:t>
      </w:r>
      <w:r w:rsidRPr="00C03F95">
        <w:rPr>
          <w:rFonts w:ascii="Angsana New" w:hAnsi="Angsana New"/>
          <w:spacing w:val="-8"/>
          <w:sz w:val="30"/>
          <w:szCs w:val="30"/>
        </w:rPr>
        <w:t xml:space="preserve"> </w:t>
      </w:r>
      <w:r w:rsidRPr="00C03F95">
        <w:rPr>
          <w:rFonts w:ascii="Angsana New" w:hAnsi="Angsana New"/>
          <w:spacing w:val="-8"/>
          <w:sz w:val="30"/>
          <w:szCs w:val="30"/>
          <w:cs/>
        </w:rPr>
        <w:t>ธันวาคม</w:t>
      </w:r>
      <w:r w:rsidR="00090B52" w:rsidRPr="00C03F95">
        <w:rPr>
          <w:rFonts w:ascii="Angsana New" w:hAnsi="Angsana New"/>
          <w:spacing w:val="-8"/>
          <w:sz w:val="30"/>
          <w:szCs w:val="30"/>
        </w:rPr>
        <w:t xml:space="preserve"> </w:t>
      </w:r>
      <w:r w:rsidR="00031098" w:rsidRPr="00031098">
        <w:rPr>
          <w:rFonts w:ascii="Angsana New" w:hAnsi="Angsana New"/>
          <w:spacing w:val="-8"/>
          <w:sz w:val="30"/>
          <w:szCs w:val="30"/>
        </w:rPr>
        <w:t>2563</w:t>
      </w:r>
      <w:r w:rsidRPr="00C03F95">
        <w:rPr>
          <w:rFonts w:ascii="Angsana New" w:hAnsi="Angsana New"/>
          <w:spacing w:val="-8"/>
          <w:sz w:val="30"/>
          <w:szCs w:val="30"/>
        </w:rPr>
        <w:t xml:space="preserve"> </w:t>
      </w:r>
      <w:r w:rsidRPr="00C03F95">
        <w:rPr>
          <w:rFonts w:ascii="Angsana New" w:hAnsi="Angsana New"/>
          <w:spacing w:val="-8"/>
          <w:sz w:val="30"/>
          <w:szCs w:val="30"/>
          <w:cs/>
        </w:rPr>
        <w:t>งบกำไรขาดทุนรวม</w:t>
      </w:r>
      <w:r w:rsidRPr="004145B4">
        <w:rPr>
          <w:rFonts w:ascii="Angsana New" w:hAnsi="Angsana New"/>
          <w:sz w:val="30"/>
          <w:szCs w:val="30"/>
          <w:cs/>
        </w:rPr>
        <w:t>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985C95" w:rsidRPr="004145B4">
        <w:rPr>
          <w:rFonts w:ascii="Angsana New" w:hAnsi="Angsana New"/>
          <w:sz w:val="30"/>
          <w:szCs w:val="30"/>
          <w:cs/>
        </w:rPr>
        <w:t xml:space="preserve"> </w:t>
      </w:r>
      <w:r w:rsidRPr="004145B4">
        <w:rPr>
          <w:rFonts w:ascii="Angsana New" w:hAnsi="Angsana New"/>
          <w:sz w:val="30"/>
          <w:szCs w:val="30"/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</w:t>
      </w:r>
      <w:r w:rsidRPr="004145B4">
        <w:rPr>
          <w:rFonts w:ascii="Angsana New" w:hAnsi="Angsana New"/>
          <w:sz w:val="30"/>
          <w:szCs w:val="30"/>
          <w:cs/>
          <w:lang w:val="th-TH"/>
        </w:rPr>
        <w:t>และ</w:t>
      </w:r>
      <w:r w:rsidRPr="004145B4">
        <w:rPr>
          <w:rFonts w:ascii="Angsana New" w:hAnsi="Angsana New"/>
          <w:sz w:val="30"/>
          <w:szCs w:val="30"/>
          <w:cs/>
        </w:rPr>
        <w:t>งบกระแสเงินสดรวม</w:t>
      </w:r>
      <w:r w:rsidRPr="004145B4">
        <w:rPr>
          <w:rFonts w:ascii="Angsana New" w:hAnsi="Angsana New"/>
          <w:spacing w:val="4"/>
          <w:sz w:val="30"/>
          <w:szCs w:val="30"/>
          <w:cs/>
        </w:rPr>
        <w:t>และงบกระแสเงินสดเฉพาะกิจการ สำหรับปีสิ้นสุดวันเดียวกัน รวมถึงหมายเหตุ</w:t>
      </w:r>
      <w:r w:rsidR="00914269">
        <w:rPr>
          <w:rFonts w:ascii="Angsana New" w:hAnsi="Angsana New" w:hint="cs"/>
          <w:spacing w:val="4"/>
          <w:sz w:val="30"/>
          <w:szCs w:val="30"/>
          <w:cs/>
        </w:rPr>
        <w:t xml:space="preserve">ประกอบงบการเงิน </w:t>
      </w:r>
      <w:r w:rsidR="00985C95" w:rsidRPr="004145B4">
        <w:rPr>
          <w:rFonts w:ascii="Angsana New" w:hAnsi="Angsana New"/>
          <w:spacing w:val="4"/>
          <w:sz w:val="30"/>
          <w:szCs w:val="30"/>
          <w:cs/>
        </w:rPr>
        <w:t>ซึ่งประกอบด้วย</w:t>
      </w:r>
      <w:r w:rsidRPr="004145B4">
        <w:rPr>
          <w:rFonts w:ascii="Angsana New" w:hAnsi="Angsana New"/>
          <w:spacing w:val="4"/>
          <w:sz w:val="30"/>
          <w:szCs w:val="30"/>
          <w:cs/>
        </w:rPr>
        <w:t>สรุปน</w:t>
      </w:r>
      <w:r w:rsidR="00985C95" w:rsidRPr="004145B4">
        <w:rPr>
          <w:rFonts w:ascii="Angsana New" w:hAnsi="Angsana New"/>
          <w:spacing w:val="4"/>
          <w:sz w:val="30"/>
          <w:szCs w:val="30"/>
          <w:cs/>
        </w:rPr>
        <w:t>โยบายการบัญชี</w:t>
      </w:r>
      <w:r w:rsidR="00985C95" w:rsidRPr="004145B4">
        <w:rPr>
          <w:rFonts w:ascii="Angsana New" w:hAnsi="Angsana New"/>
          <w:sz w:val="30"/>
          <w:szCs w:val="30"/>
          <w:cs/>
        </w:rPr>
        <w:t>ที่สำคัญและ</w:t>
      </w:r>
      <w:r w:rsidRPr="004145B4">
        <w:rPr>
          <w:rFonts w:ascii="Angsana New" w:hAnsi="Angsana New"/>
          <w:sz w:val="30"/>
          <w:szCs w:val="30"/>
          <w:cs/>
        </w:rPr>
        <w:t xml:space="preserve">เรื่องอื่นๆ </w:t>
      </w:r>
    </w:p>
    <w:p w14:paraId="7C916BA3" w14:textId="77777777" w:rsidR="00C81FC9" w:rsidRPr="004145B4" w:rsidRDefault="00C81FC9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</w:rPr>
      </w:pPr>
    </w:p>
    <w:p w14:paraId="239D68C0" w14:textId="0EC7D6F8" w:rsidR="00914269" w:rsidRDefault="00C81FC9" w:rsidP="001253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</w:rPr>
      </w:pPr>
      <w:r w:rsidRPr="004145B4">
        <w:rPr>
          <w:rFonts w:ascii="Angsana New" w:hAnsi="Angsana New" w:hint="cs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="00031098" w:rsidRPr="00031098">
        <w:rPr>
          <w:rFonts w:ascii="Angsana New" w:hAnsi="Angsana New" w:hint="cs"/>
          <w:sz w:val="30"/>
          <w:szCs w:val="30"/>
        </w:rPr>
        <w:t>31</w:t>
      </w:r>
      <w:r w:rsidRPr="004145B4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031098" w:rsidRPr="00031098">
        <w:rPr>
          <w:rFonts w:ascii="Angsana New" w:hAnsi="Angsana New" w:hint="cs"/>
          <w:sz w:val="30"/>
          <w:szCs w:val="30"/>
        </w:rPr>
        <w:t>2563</w:t>
      </w:r>
      <w:r w:rsidRPr="004145B4">
        <w:rPr>
          <w:rFonts w:ascii="Angsana New" w:hAnsi="Angsana New" w:hint="cs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</w:t>
      </w:r>
      <w:r w:rsidR="00914269">
        <w:rPr>
          <w:rFonts w:ascii="Angsana New" w:hAnsi="Angsana New" w:hint="cs"/>
          <w:sz w:val="30"/>
          <w:szCs w:val="30"/>
          <w:cs/>
        </w:rPr>
        <w:t xml:space="preserve">   </w:t>
      </w:r>
      <w:r w:rsidRPr="004145B4">
        <w:rPr>
          <w:rFonts w:ascii="Angsana New" w:hAnsi="Angsana New" w:hint="cs"/>
          <w:sz w:val="30"/>
          <w:szCs w:val="30"/>
          <w:cs/>
        </w:rPr>
        <w:t>ตามมาตรฐานการรายงานทางการเงิ</w:t>
      </w:r>
      <w:r w:rsidR="00C11CC0">
        <w:rPr>
          <w:rFonts w:ascii="Angsana New" w:hAnsi="Angsana New" w:hint="cs"/>
          <w:sz w:val="30"/>
          <w:szCs w:val="30"/>
          <w:cs/>
        </w:rPr>
        <w:t>น</w:t>
      </w:r>
      <w:r w:rsidR="001253E4">
        <w:rPr>
          <w:rFonts w:ascii="Angsana New" w:hAnsi="Angsana New"/>
          <w:sz w:val="30"/>
          <w:szCs w:val="30"/>
        </w:rPr>
        <w:t xml:space="preserve"> </w:t>
      </w:r>
    </w:p>
    <w:p w14:paraId="0FE7E896" w14:textId="77777777" w:rsidR="001253E4" w:rsidRDefault="001253E4" w:rsidP="001253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0BC85487" w14:textId="20E245D3" w:rsidR="00C81FC9" w:rsidRPr="001253E4" w:rsidRDefault="00C81FC9" w:rsidP="00C81FC9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1253E4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1F5F77D7" w14:textId="77777777" w:rsidR="00C81FC9" w:rsidRPr="004145B4" w:rsidRDefault="00C81FC9" w:rsidP="00C81FC9">
      <w:pPr>
        <w:jc w:val="thaiDistribute"/>
        <w:rPr>
          <w:rFonts w:ascii="Angsana New" w:eastAsia="Calibri" w:hAnsi="Angsana New"/>
          <w:b/>
          <w:bCs/>
          <w:sz w:val="20"/>
          <w:szCs w:val="20"/>
        </w:rPr>
      </w:pPr>
    </w:p>
    <w:p w14:paraId="2C8540CF" w14:textId="5219FE16" w:rsidR="00C81FC9" w:rsidRPr="00E9227B" w:rsidRDefault="00C81FC9" w:rsidP="00B67A93">
      <w:pPr>
        <w:ind w:right="-207"/>
        <w:jc w:val="thaiDistribute"/>
        <w:rPr>
          <w:rFonts w:ascii="Angsana New" w:hAnsi="Angsana New"/>
          <w:spacing w:val="6"/>
          <w:sz w:val="30"/>
          <w:szCs w:val="30"/>
        </w:rPr>
      </w:pPr>
      <w:r w:rsidRPr="00B67A93">
        <w:rPr>
          <w:rFonts w:ascii="Angsana New" w:eastAsia="Calibri" w:hAnsi="Angsana New"/>
          <w:spacing w:val="12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2A75B6" w:rsidRPr="00B67A93">
        <w:rPr>
          <w:rFonts w:ascii="Angsana New" w:eastAsia="Calibri" w:hAnsi="Angsana New" w:hint="cs"/>
          <w:spacing w:val="12"/>
          <w:sz w:val="30"/>
          <w:szCs w:val="30"/>
          <w:cs/>
        </w:rPr>
        <w:t>วรรค</w:t>
      </w:r>
      <w:r w:rsidRPr="00B67A93">
        <w:rPr>
          <w:rFonts w:ascii="Angsana New" w:eastAsia="Calibri" w:hAnsi="Angsana New"/>
          <w:i/>
          <w:iCs/>
          <w:spacing w:val="12"/>
          <w:sz w:val="30"/>
          <w:szCs w:val="30"/>
          <w:cs/>
        </w:rPr>
        <w:t>ความ</w:t>
      </w:r>
      <w:r w:rsidRPr="00E9227B">
        <w:rPr>
          <w:rFonts w:ascii="Angsana New" w:eastAsia="Calibri" w:hAnsi="Angsana New"/>
          <w:i/>
          <w:iCs/>
          <w:spacing w:val="6"/>
          <w:sz w:val="30"/>
          <w:szCs w:val="30"/>
          <w:cs/>
        </w:rPr>
        <w:t>รับผิดชอบของผู้สอบบัญชีต่อการตรวจสอบงบการเงินรวมและงบการเงินเฉพาะกิจการ</w:t>
      </w:r>
      <w:r w:rsidRPr="00E9227B">
        <w:rPr>
          <w:rFonts w:ascii="Angsana New" w:eastAsia="Calibri" w:hAnsi="Angsana New"/>
          <w:spacing w:val="6"/>
          <w:sz w:val="30"/>
          <w:szCs w:val="30"/>
          <w:cs/>
        </w:rPr>
        <w:t>ในรายงานของข้าพเจ้า</w:t>
      </w:r>
      <w:r w:rsidRPr="00E9227B">
        <w:rPr>
          <w:rFonts w:ascii="Angsana New" w:eastAsia="Calibri" w:hAnsi="Angsana New"/>
          <w:spacing w:val="10"/>
          <w:sz w:val="30"/>
          <w:szCs w:val="30"/>
          <w:cs/>
        </w:rPr>
        <w:t xml:space="preserve"> </w:t>
      </w:r>
      <w:r w:rsidRPr="00E9227B">
        <w:rPr>
          <w:rFonts w:ascii="Angsana New" w:eastAsia="Calibri" w:hAnsi="Angsana New"/>
          <w:spacing w:val="4"/>
          <w:sz w:val="30"/>
          <w:szCs w:val="30"/>
          <w:cs/>
        </w:rPr>
        <w:t>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</w:t>
      </w:r>
      <w:r w:rsidRPr="00E9227B">
        <w:rPr>
          <w:rFonts w:ascii="Angsana New" w:eastAsia="Calibri" w:hAnsi="Angsana New"/>
          <w:spacing w:val="2"/>
          <w:sz w:val="30"/>
          <w:szCs w:val="30"/>
          <w:cs/>
        </w:rPr>
        <w:t>สภาวิชาชีพบัญชี</w:t>
      </w:r>
      <w:r w:rsidRPr="00E9227B">
        <w:rPr>
          <w:rFonts w:ascii="Angsana New" w:eastAsia="Calibri" w:hAnsi="Angsana New"/>
          <w:spacing w:val="10"/>
          <w:sz w:val="30"/>
          <w:szCs w:val="30"/>
        </w:rPr>
        <w:t xml:space="preserve"> </w:t>
      </w:r>
      <w:r w:rsidRPr="00E9227B">
        <w:rPr>
          <w:rFonts w:ascii="Angsana New" w:eastAsia="Calibri" w:hAnsi="Angsana New"/>
          <w:spacing w:val="10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</w:t>
      </w:r>
      <w:r w:rsidRPr="00E9227B">
        <w:rPr>
          <w:rFonts w:ascii="Angsana New" w:eastAsia="Calibri" w:hAnsi="Angsana New"/>
          <w:sz w:val="30"/>
          <w:szCs w:val="30"/>
          <w:cs/>
        </w:rPr>
        <w:t>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</w:t>
      </w:r>
      <w:r w:rsidRPr="00E9227B">
        <w:rPr>
          <w:rFonts w:ascii="Angsana New" w:eastAsia="Calibri" w:hAnsi="Angsana New"/>
          <w:spacing w:val="2"/>
          <w:sz w:val="30"/>
          <w:szCs w:val="30"/>
          <w:cs/>
        </w:rPr>
        <w:t>ที่</w:t>
      </w:r>
      <w:r w:rsidRPr="00E9227B">
        <w:rPr>
          <w:rFonts w:ascii="Angsana New" w:eastAsia="Calibri" w:hAnsi="Angsana New"/>
          <w:spacing w:val="6"/>
          <w:sz w:val="30"/>
          <w:szCs w:val="30"/>
          <w:cs/>
        </w:rPr>
        <w:t>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7CC9D38" w14:textId="77777777" w:rsidR="0030368D" w:rsidRPr="00E9227B" w:rsidRDefault="0030368D" w:rsidP="00C81FC9">
      <w:pPr>
        <w:jc w:val="thaiDistribute"/>
        <w:rPr>
          <w:rFonts w:ascii="Angsana New" w:hAnsi="Angsana New"/>
          <w:i/>
          <w:iCs/>
          <w:spacing w:val="10"/>
          <w:sz w:val="20"/>
          <w:szCs w:val="20"/>
        </w:rPr>
      </w:pPr>
    </w:p>
    <w:p w14:paraId="693EBBAF" w14:textId="77777777" w:rsidR="001253E4" w:rsidRDefault="001253E4" w:rsidP="00C81FC9">
      <w:pPr>
        <w:jc w:val="thaiDistribute"/>
        <w:rPr>
          <w:rFonts w:ascii="Angsana New" w:hAnsi="Angsana New"/>
          <w:i/>
          <w:iCs/>
          <w:sz w:val="30"/>
          <w:szCs w:val="30"/>
          <w:cs/>
        </w:rPr>
        <w:sectPr w:rsidR="001253E4" w:rsidSect="00B47403">
          <w:headerReference w:type="default" r:id="rId12"/>
          <w:footerReference w:type="default" r:id="rId13"/>
          <w:pgSz w:w="11907" w:h="16840" w:code="9"/>
          <w:pgMar w:top="691" w:right="1152" w:bottom="576" w:left="1152" w:header="720" w:footer="345" w:gutter="0"/>
          <w:cols w:space="708"/>
          <w:docGrid w:linePitch="360"/>
        </w:sectPr>
      </w:pPr>
    </w:p>
    <w:p w14:paraId="0A24ED60" w14:textId="7890B620" w:rsidR="00C81FC9" w:rsidRPr="004145B4" w:rsidRDefault="00C81FC9" w:rsidP="00C81FC9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4145B4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45B331D3" w14:textId="77777777" w:rsidR="00C81FC9" w:rsidRPr="004145B4" w:rsidRDefault="00C81FC9" w:rsidP="00C81FC9">
      <w:pPr>
        <w:jc w:val="thaiDistribute"/>
        <w:rPr>
          <w:rFonts w:ascii="Angsana New" w:eastAsia="Calibri" w:hAnsi="Angsana New"/>
          <w:sz w:val="20"/>
          <w:szCs w:val="20"/>
        </w:rPr>
      </w:pPr>
    </w:p>
    <w:p w14:paraId="068B3D1A" w14:textId="68C850F5" w:rsidR="00C81FC9" w:rsidRPr="007A297C" w:rsidRDefault="00C81FC9" w:rsidP="006E70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07"/>
        <w:jc w:val="thaiDistribute"/>
        <w:rPr>
          <w:rFonts w:ascii="Angsana New" w:hAnsi="Angsana New"/>
          <w:sz w:val="30"/>
          <w:szCs w:val="30"/>
        </w:rPr>
      </w:pPr>
      <w:r w:rsidRPr="007A297C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</w:t>
      </w:r>
      <w:r w:rsidRPr="007A297C">
        <w:rPr>
          <w:rFonts w:ascii="Angsana New" w:eastAsia="Calibri" w:hAnsi="Angsana New"/>
          <w:spacing w:val="-2"/>
          <w:sz w:val="30"/>
          <w:szCs w:val="30"/>
          <w:cs/>
        </w:rPr>
        <w:t>งบการเงิน</w:t>
      </w:r>
      <w:r w:rsidRPr="007A297C">
        <w:rPr>
          <w:rFonts w:ascii="Angsana New" w:hAnsi="Angsana New"/>
          <w:spacing w:val="-2"/>
          <w:sz w:val="30"/>
          <w:szCs w:val="30"/>
          <w:cs/>
        </w:rPr>
        <w:t>รวมและงบการเงินเฉพาะกิจการ</w:t>
      </w:r>
      <w:r w:rsidRPr="007A297C">
        <w:rPr>
          <w:rFonts w:ascii="Angsana New" w:eastAsia="Calibri" w:hAnsi="Angsana New"/>
          <w:spacing w:val="-2"/>
          <w:sz w:val="30"/>
          <w:szCs w:val="30"/>
          <w:cs/>
        </w:rPr>
        <w:t>สำหรับงวด</w:t>
      </w:r>
      <w:r w:rsidR="0042586A" w:rsidRPr="007A297C">
        <w:rPr>
          <w:rFonts w:ascii="Angsana New" w:eastAsia="Calibri" w:hAnsi="Angsana New"/>
          <w:spacing w:val="-2"/>
          <w:sz w:val="30"/>
          <w:szCs w:val="30"/>
          <w:cs/>
        </w:rPr>
        <w:t>ปัจจุบัน</w:t>
      </w:r>
      <w:r w:rsidR="0042586A" w:rsidRPr="007A297C">
        <w:rPr>
          <w:rFonts w:ascii="Angsana New" w:eastAsia="Calibri" w:hAnsi="Angsana New"/>
          <w:spacing w:val="-2"/>
          <w:sz w:val="30"/>
          <w:szCs w:val="30"/>
        </w:rPr>
        <w:t xml:space="preserve"> </w:t>
      </w:r>
      <w:r w:rsidRPr="007A297C">
        <w:rPr>
          <w:rFonts w:ascii="Angsana New" w:eastAsia="Calibri" w:hAnsi="Angsana New"/>
          <w:spacing w:val="-2"/>
          <w:sz w:val="30"/>
          <w:szCs w:val="30"/>
          <w:cs/>
        </w:rPr>
        <w:t>ข้าพเจ้าได้นำเรื่องเหล่านี้มาพิจารณาในบริบทของการตรวจสอบ</w:t>
      </w:r>
      <w:r w:rsidRPr="007A297C">
        <w:rPr>
          <w:rFonts w:ascii="Angsana New" w:eastAsia="Calibri" w:hAnsi="Angsana New"/>
          <w:sz w:val="30"/>
          <w:szCs w:val="30"/>
          <w:cs/>
        </w:rPr>
        <w:t>งบการเงิน</w:t>
      </w:r>
      <w:r w:rsidRPr="007A297C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7A297C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7A297C">
        <w:rPr>
          <w:rFonts w:ascii="Angsana New" w:hAnsi="Angsana New"/>
          <w:sz w:val="30"/>
          <w:szCs w:val="30"/>
          <w:cs/>
        </w:rPr>
        <w:t>ข้าพเจ้า</w:t>
      </w:r>
      <w:r w:rsidRPr="007A297C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="00914269" w:rsidRPr="007A297C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7A297C">
        <w:rPr>
          <w:rFonts w:ascii="Angsana New" w:hAnsi="Angsana New"/>
          <w:sz w:val="30"/>
          <w:szCs w:val="30"/>
          <w:cs/>
        </w:rPr>
        <w:t>ข้าพเจ้า</w:t>
      </w:r>
      <w:r w:rsidRPr="007A297C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26B3D2EF" w14:textId="79D2FC5E" w:rsidR="003E0BC3" w:rsidRDefault="003E0BC3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20"/>
          <w:szCs w:val="20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8"/>
        <w:gridCol w:w="4950"/>
      </w:tblGrid>
      <w:tr w:rsidR="00914269" w:rsidRPr="004145B4" w14:paraId="3CEFED67" w14:textId="77777777" w:rsidTr="004054CA">
        <w:tc>
          <w:tcPr>
            <w:tcW w:w="9828" w:type="dxa"/>
            <w:gridSpan w:val="2"/>
            <w:shd w:val="clear" w:color="auto" w:fill="auto"/>
          </w:tcPr>
          <w:p w14:paraId="73B33472" w14:textId="77777777" w:rsidR="00914269" w:rsidRPr="004145B4" w:rsidRDefault="00914269" w:rsidP="004054C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5B4">
              <w:rPr>
                <w:rFonts w:ascii="Angsana New" w:hAnsi="Angsana New" w:hint="cs"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914269" w:rsidRPr="004145B4" w14:paraId="7595C3BF" w14:textId="77777777" w:rsidTr="004054CA">
        <w:tc>
          <w:tcPr>
            <w:tcW w:w="9828" w:type="dxa"/>
            <w:gridSpan w:val="2"/>
            <w:shd w:val="clear" w:color="auto" w:fill="auto"/>
          </w:tcPr>
          <w:p w14:paraId="5B736926" w14:textId="72CEC552" w:rsidR="00914269" w:rsidRPr="004145B4" w:rsidRDefault="00914269" w:rsidP="004054C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5B4">
              <w:rPr>
                <w:rFonts w:ascii="Angsana New" w:hAnsi="Angsana New"/>
                <w:sz w:val="30"/>
                <w:szCs w:val="30"/>
                <w:cs/>
              </w:rPr>
              <w:t>อ้างถึง</w:t>
            </w:r>
            <w:r w:rsidRPr="00914269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="00031098" w:rsidRPr="00031098">
              <w:rPr>
                <w:rFonts w:ascii="Angsana New" w:hAnsi="Angsana New"/>
                <w:sz w:val="30"/>
                <w:szCs w:val="30"/>
              </w:rPr>
              <w:t>4</w:t>
            </w:r>
            <w:r w:rsidRPr="00914269">
              <w:rPr>
                <w:rFonts w:ascii="Angsana New" w:hAnsi="Angsana New"/>
                <w:sz w:val="30"/>
                <w:szCs w:val="30"/>
                <w:cs/>
              </w:rPr>
              <w:t xml:space="preserve"> และ </w:t>
            </w:r>
            <w:r w:rsidR="00031098" w:rsidRPr="00031098">
              <w:rPr>
                <w:rFonts w:ascii="Angsana New" w:hAnsi="Angsana New"/>
                <w:sz w:val="30"/>
                <w:szCs w:val="30"/>
              </w:rPr>
              <w:t>8</w:t>
            </w:r>
            <w:r w:rsidRPr="004145B4">
              <w:rPr>
                <w:rFonts w:ascii="Angsana New" w:hAnsi="Angsana New"/>
                <w:sz w:val="30"/>
                <w:szCs w:val="30"/>
                <w:cs/>
              </w:rPr>
              <w:t xml:space="preserve"> ของงบการเงินรวมและงบการเงินเฉพาะกิจการ </w:t>
            </w:r>
          </w:p>
        </w:tc>
      </w:tr>
      <w:tr w:rsidR="00914269" w:rsidRPr="004145B4" w14:paraId="31205A66" w14:textId="77777777" w:rsidTr="004054CA">
        <w:tc>
          <w:tcPr>
            <w:tcW w:w="4878" w:type="dxa"/>
            <w:shd w:val="clear" w:color="auto" w:fill="auto"/>
          </w:tcPr>
          <w:p w14:paraId="0D837AA3" w14:textId="77777777" w:rsidR="00914269" w:rsidRPr="004145B4" w:rsidRDefault="00914269" w:rsidP="004054C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45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</w:tcPr>
          <w:p w14:paraId="0804899F" w14:textId="77777777" w:rsidR="00914269" w:rsidRPr="004145B4" w:rsidRDefault="00914269" w:rsidP="004054C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45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4145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4145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914269" w:rsidRPr="00F56E29" w14:paraId="28FC971E" w14:textId="77777777" w:rsidTr="004054CA">
        <w:tc>
          <w:tcPr>
            <w:tcW w:w="4878" w:type="dxa"/>
            <w:shd w:val="clear" w:color="auto" w:fill="auto"/>
          </w:tcPr>
          <w:p w14:paraId="4138D964" w14:textId="77777777" w:rsidR="00914269" w:rsidRPr="004145B4" w:rsidRDefault="00914269" w:rsidP="004054C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4145B4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ข้าพเจ้าให้ความสนใจในเรื่องดังกล่าว เนื่องจากตลาดหลักของกลุ่มบริษัท</w:t>
            </w:r>
            <w:r w:rsidRPr="004145B4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และบริษัท</w:t>
            </w:r>
            <w:r w:rsidRPr="004145B4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เป็นตลาดภายในประเทศซึ่งมีการแข่งขันสูง ดังนั้นราคาขายจึงขึ้นอยู่กับภาวการณ์แข่งขันของตลาด </w:t>
            </w:r>
            <w:r w:rsidRPr="004145B4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ซึ่งส่งผลต่อ</w:t>
            </w:r>
            <w:r w:rsidRPr="004145B4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สินค้าคงเหลือของกลุ่มบริษัท</w:t>
            </w:r>
            <w:r w:rsidRPr="004145B4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และบริษัทที่</w:t>
            </w:r>
            <w:r w:rsidRPr="004145B4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ต้องรับรู้ในมูลค่าที่ต่ำกว่าระหว่างราคาทุนและมูลค่าสุทธิที่คาดว่าจะได้รับ กลุ่มบริษัท</w:t>
            </w:r>
            <w:r w:rsidRPr="004145B4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และบริษัท</w:t>
            </w:r>
            <w:r w:rsidRPr="004145B4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จึงมีการวัดมูลค่าของสินค้าคงเหลือ</w:t>
            </w:r>
            <w:r w:rsidRPr="004145B4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 </w:t>
            </w:r>
            <w:r w:rsidRPr="004145B4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โดยการเปรียบเทียบต้นทุนของสินค้าคงเหลือกับมูลค่าสุทธิที่คาดว่าจะได้รับ </w:t>
            </w:r>
            <w:r w:rsidRPr="004145B4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เพื่อ</w:t>
            </w:r>
            <w:r w:rsidRPr="004145B4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พิจารณาประมาณการสินค้า</w:t>
            </w:r>
            <w:r w:rsidRPr="004145B4">
              <w:rPr>
                <w:rFonts w:ascii="Angsana New" w:hAnsi="Angsana New" w:cs="Angsana New"/>
                <w:sz w:val="30"/>
                <w:szCs w:val="30"/>
                <w:cs/>
              </w:rPr>
              <w:t>คงเหลือ</w:t>
            </w:r>
            <w:r w:rsidRPr="004145B4">
              <w:rPr>
                <w:rFonts w:ascii="Angsana New" w:hAnsi="Angsana New" w:cs="Angsana New" w:hint="cs"/>
                <w:sz w:val="30"/>
                <w:szCs w:val="30"/>
                <w:cs/>
              </w:rPr>
              <w:t>ที่ลดลง</w:t>
            </w:r>
            <w:r w:rsidRPr="004145B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145B4">
              <w:rPr>
                <w:rFonts w:ascii="Angsana New" w:hAnsi="Angsana New" w:cs="Angsana New" w:hint="cs"/>
                <w:sz w:val="30"/>
                <w:szCs w:val="30"/>
                <w:cs/>
              </w:rPr>
              <w:t>โดยการประมาณการ</w:t>
            </w:r>
            <w:r w:rsidRPr="004145B4">
              <w:rPr>
                <w:rFonts w:ascii="Angsana New" w:hAnsi="Angsana New" w:cs="Angsana New"/>
                <w:sz w:val="30"/>
                <w:szCs w:val="30"/>
                <w:cs/>
              </w:rPr>
              <w:t>เกี่ยวข้องกับการใช้</w:t>
            </w:r>
            <w:r w:rsidRPr="004145B4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ดุลยพินิจของผู้บริหารและอยู่บนพื้นฐานของภาวการณ์ของตลาด</w:t>
            </w:r>
            <w:r w:rsidRPr="004145B4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 </w:t>
            </w:r>
            <w:r w:rsidRPr="004145B4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นอกจากนี้</w:t>
            </w:r>
            <w:r w:rsidRPr="004145B4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สินค้าคงเหลือมียอดคงเหลือที่มีนัยสำคัญในงบการเงินรวมและงบการเงินเฉพาะกิจการ</w:t>
            </w:r>
            <w:r w:rsidRPr="004145B4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</w:t>
            </w:r>
            <w:r w:rsidRPr="004145B4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ดังนั้นข้าพเจ้าจึงถือเป็นเรื่องสำคัญในการตรวจสอบของข้าพเจ้า</w:t>
            </w:r>
          </w:p>
        </w:tc>
        <w:tc>
          <w:tcPr>
            <w:tcW w:w="4950" w:type="dxa"/>
            <w:shd w:val="clear" w:color="auto" w:fill="auto"/>
          </w:tcPr>
          <w:p w14:paraId="3CF89F1B" w14:textId="3A91EADB" w:rsidR="00914269" w:rsidRPr="004145B4" w:rsidRDefault="00914269" w:rsidP="004054C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4145B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กระบวนการตรวจสอบของข้าพเจ้าได้รวมถึงการสอบถามผู้บริหารซึ่งเป็นผู้รับผิดชอบในเรื่องดังกล่าว เพื่อให้ได้มาซึ่งความเข้าใจเกี่ยวกับนโยบายของกลุ่มบริษัท</w:t>
            </w:r>
            <w:r w:rsidRPr="004145B4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และบริษัท</w:t>
            </w:r>
            <w:r w:rsidRPr="004145B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ในการประมาณ</w:t>
            </w:r>
            <w:r w:rsidRPr="004145B4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การ</w:t>
            </w:r>
            <w:r w:rsidRPr="004145B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มูลค่าสุทธิที่คาดว่าจะได้รับของสินค้าคงเหลือ ข้าพเจ้าได้ตรวจสอบการประมาณการ</w:t>
            </w:r>
            <w:r w:rsidRPr="004145B4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ดังกล่าว</w:t>
            </w:r>
            <w:r w:rsidRPr="004145B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ว่ามีความสอดคล้องกับนโยบายการบัญชีของกลุ่มบริษัท</w:t>
            </w:r>
            <w:r w:rsidRPr="004145B4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และบริษัท</w:t>
            </w:r>
            <w:r w:rsidRPr="004145B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นอกจากนี้วิธีการของข้าพเจ้ารวมถึงการทดสอบการคำนวณ</w:t>
            </w:r>
            <w:r w:rsidRPr="004145B4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การประมาณการมูลค่าสุทธิที่คาดว่าจะได้รับของ</w:t>
            </w:r>
            <w:r w:rsidRPr="004145B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สินค้าคงเหลือ โดยการเปรียบเทียบต้นทุนของสินค้าคงเหลือกับมูลค่าสุทธิที่คาดว่าจะได้รับที่คาดการณ์ไว้ </w:t>
            </w:r>
            <w:r w:rsidR="00D01F0F" w:rsidRPr="00D01F0F">
              <w:rPr>
                <w:rFonts w:ascii="Angsana New" w:hAnsi="Angsana New" w:cs="Angsana New"/>
                <w:spacing w:val="-6"/>
                <w:sz w:val="30"/>
                <w:szCs w:val="30"/>
              </w:rPr>
              <w:t>(</w:t>
            </w:r>
            <w:r w:rsidRPr="004145B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เช่น ราคาขายในใบแจ้งหนี้ล่าสุด หักด้วยต้นทุนที่จำเป็นต้องจ่ายไปเพื่อให้ขายสินค้าได้</w:t>
            </w:r>
            <w:r w:rsidR="00D01F0F" w:rsidRPr="00D01F0F">
              <w:rPr>
                <w:rFonts w:ascii="Angsana New" w:hAnsi="Angsana New" w:cs="Angsana New"/>
                <w:spacing w:val="-6"/>
                <w:sz w:val="30"/>
                <w:szCs w:val="30"/>
              </w:rPr>
              <w:t>)</w:t>
            </w:r>
            <w:r w:rsidRPr="004145B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และการคำนวณอีกครั้งเพื่อทดสอบความถูกต้องของการคำนวณในรายงานสินค้าคงเหลือ</w:t>
            </w:r>
            <w:r w:rsidRPr="004145B4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ตลอดจนสุ่มทดสอบกับเอกสารที่เกี่ยวข้อง</w:t>
            </w:r>
            <w:r w:rsidRPr="004145B4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 </w:t>
            </w:r>
            <w:r w:rsidRPr="004145B4">
              <w:rPr>
                <w:rFonts w:ascii="Angsana New" w:eastAsia="Arial" w:hAnsi="Angsana New" w:cs="Angsana New"/>
                <w:spacing w:val="-6"/>
                <w:sz w:val="30"/>
                <w:szCs w:val="30"/>
                <w:cs/>
              </w:rPr>
              <w:t>ข้าพเจ้ายังได้พิจารณาถึงความเพียงพอของการเปิดเผยข้อมูลของกลุ่มบริษัท</w:t>
            </w:r>
            <w:r w:rsidRPr="004145B4">
              <w:rPr>
                <w:rFonts w:ascii="Angsana New" w:eastAsia="Arial" w:hAnsi="Angsana New" w:cs="Angsana New" w:hint="cs"/>
                <w:spacing w:val="-6"/>
                <w:sz w:val="30"/>
                <w:szCs w:val="30"/>
                <w:cs/>
              </w:rPr>
              <w:t>และบริษัท</w:t>
            </w:r>
            <w:r w:rsidRPr="004145B4">
              <w:rPr>
                <w:rFonts w:ascii="Angsana New" w:eastAsia="Arial" w:hAnsi="Angsana New" w:cs="Angsana New"/>
                <w:spacing w:val="-6"/>
                <w:sz w:val="30"/>
                <w:szCs w:val="30"/>
                <w:cs/>
              </w:rPr>
              <w:t>ที่เกี่ยวกับสินค้าคงเหลือในงบการเงินรวมและงบการเงินเฉพาะกิจการอีกด้วย</w:t>
            </w:r>
          </w:p>
        </w:tc>
      </w:tr>
    </w:tbl>
    <w:p w14:paraId="2E289FE1" w14:textId="678A4CC8" w:rsidR="00914269" w:rsidRDefault="00914269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20"/>
          <w:szCs w:val="20"/>
        </w:rPr>
      </w:pPr>
    </w:p>
    <w:p w14:paraId="3FB090E3" w14:textId="5C26C0F0" w:rsidR="00914269" w:rsidRDefault="00914269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20"/>
          <w:szCs w:val="20"/>
        </w:rPr>
      </w:pPr>
    </w:p>
    <w:p w14:paraId="55C49E37" w14:textId="667E712B" w:rsidR="00B47403" w:rsidRDefault="00B474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  <w:cs/>
        </w:rPr>
      </w:pPr>
      <w:r>
        <w:rPr>
          <w:rFonts w:ascii="Angsana New" w:hAnsi="Angsana New"/>
          <w:sz w:val="22"/>
          <w:szCs w:val="22"/>
          <w:cs/>
        </w:rPr>
        <w:br w:type="page"/>
      </w:r>
    </w:p>
    <w:p w14:paraId="1BC8747C" w14:textId="77777777" w:rsidR="004C38EA" w:rsidRDefault="004C38EA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22"/>
          <w:szCs w:val="22"/>
        </w:rPr>
      </w:pPr>
    </w:p>
    <w:p w14:paraId="171F774E" w14:textId="77777777" w:rsidR="004C38EA" w:rsidRPr="004C38EA" w:rsidRDefault="004C38EA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22"/>
          <w:szCs w:val="22"/>
        </w:rPr>
      </w:pPr>
    </w:p>
    <w:p w14:paraId="24525FC8" w14:textId="77777777" w:rsidR="004C38EA" w:rsidRPr="004145B4" w:rsidRDefault="004C38EA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20"/>
          <w:szCs w:val="20"/>
        </w:rPr>
      </w:pPr>
    </w:p>
    <w:tbl>
      <w:tblPr>
        <w:tblpPr w:leftFromText="180" w:rightFromText="180" w:horzAnchor="margin" w:tblpY="780"/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5"/>
        <w:gridCol w:w="5423"/>
      </w:tblGrid>
      <w:tr w:rsidR="00914269" w:rsidRPr="00F56E29" w14:paraId="1C02D5AF" w14:textId="77777777" w:rsidTr="004C38EA">
        <w:tc>
          <w:tcPr>
            <w:tcW w:w="9828" w:type="dxa"/>
            <w:gridSpan w:val="2"/>
            <w:shd w:val="clear" w:color="auto" w:fill="auto"/>
          </w:tcPr>
          <w:p w14:paraId="3792F662" w14:textId="77777777" w:rsidR="00914269" w:rsidRPr="004C38EA" w:rsidRDefault="00914269" w:rsidP="004C38EA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C38EA">
              <w:rPr>
                <w:rFonts w:asciiTheme="majorBidi" w:hAnsiTheme="majorBidi" w:cstheme="majorBidi"/>
                <w:sz w:val="30"/>
                <w:szCs w:val="30"/>
                <w:cs/>
              </w:rPr>
              <w:t>การทดสอบด้อยค่าของ</w:t>
            </w:r>
            <w:r w:rsidRPr="00A13DA0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อสังหาริมทรัพย์เพื่อการลงทุนและ</w:t>
            </w:r>
            <w:r w:rsidRPr="004C38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ที่ดิน อาคารและอุปกรณ์</w:t>
            </w:r>
          </w:p>
        </w:tc>
      </w:tr>
      <w:tr w:rsidR="00914269" w:rsidRPr="00F56E29" w14:paraId="4419A982" w14:textId="77777777" w:rsidTr="004C38EA">
        <w:tc>
          <w:tcPr>
            <w:tcW w:w="9828" w:type="dxa"/>
            <w:gridSpan w:val="2"/>
            <w:shd w:val="clear" w:color="auto" w:fill="auto"/>
          </w:tcPr>
          <w:p w14:paraId="33CC6A60" w14:textId="6DBD1083" w:rsidR="00914269" w:rsidRPr="004C38EA" w:rsidRDefault="00914269" w:rsidP="004C38EA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C38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 </w:t>
            </w:r>
            <w:r w:rsidR="00031098" w:rsidRPr="0003109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B61E9"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 w:rsidR="00031098" w:rsidRPr="00031098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EA50E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A50E9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="00335A4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31098" w:rsidRPr="00031098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4C38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ของงบการเงินรวมและงบการเงินเฉพาะกิจการ </w:t>
            </w:r>
          </w:p>
        </w:tc>
      </w:tr>
      <w:tr w:rsidR="00914269" w:rsidRPr="00F56E29" w14:paraId="672543CA" w14:textId="77777777" w:rsidTr="00A13DA0">
        <w:tc>
          <w:tcPr>
            <w:tcW w:w="4405" w:type="dxa"/>
            <w:shd w:val="clear" w:color="auto" w:fill="auto"/>
          </w:tcPr>
          <w:p w14:paraId="2788C8C1" w14:textId="77777777" w:rsidR="00914269" w:rsidRPr="00914269" w:rsidRDefault="00914269" w:rsidP="004C38EA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42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423" w:type="dxa"/>
            <w:shd w:val="clear" w:color="auto" w:fill="auto"/>
          </w:tcPr>
          <w:p w14:paraId="458A5680" w14:textId="77777777" w:rsidR="00914269" w:rsidRPr="00914269" w:rsidRDefault="00914269" w:rsidP="004C38EA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42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914269" w:rsidRPr="00F56E29" w14:paraId="112ED3DC" w14:textId="77777777" w:rsidTr="00A13DA0">
        <w:tc>
          <w:tcPr>
            <w:tcW w:w="4405" w:type="dxa"/>
            <w:shd w:val="clear" w:color="auto" w:fill="auto"/>
          </w:tcPr>
          <w:p w14:paraId="1BA68DAD" w14:textId="77777777" w:rsidR="00914269" w:rsidRPr="00914269" w:rsidRDefault="00914269" w:rsidP="004C38EA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1426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ข้าพเจ้าให้ความสนใจในเรื่องดังกล่าวเนื่องจาก สภาวการณ์ในภาคธุรกิจผลิตภัณฑ์ก่อสร้างของประเทศไทยในปัจจุบันส่งผลกระทบอย่างมีนัยสำคัญต่อผลการดำเนินงานของกลุ่มบริษัทและบริษัท </w:t>
            </w:r>
            <w:r w:rsidRPr="0091426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และ</w:t>
            </w:r>
            <w:r w:rsidRPr="00D11DF9">
              <w:rPr>
                <w:rFonts w:asciiTheme="majorBidi" w:hAnsiTheme="majorBidi" w:cstheme="majorBidi"/>
                <w:color w:val="000000"/>
                <w:spacing w:val="4"/>
                <w:sz w:val="30"/>
                <w:szCs w:val="30"/>
                <w:cs/>
              </w:rPr>
              <w:t>อาจส่งผลให้มูลค่าตามบัญชีของสินทรัพย์สูงกว่า</w:t>
            </w:r>
            <w:r w:rsidRPr="0091426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มูลค่าที่คาดว่าจะได้รับคืน ซึ่งอาจทำให้เกิดผลขาดทุนจากการด้อยค่า</w:t>
            </w:r>
          </w:p>
          <w:p w14:paraId="5F95F1E6" w14:textId="77777777" w:rsidR="00914269" w:rsidRPr="00914269" w:rsidRDefault="00914269" w:rsidP="004C38EA">
            <w:pPr>
              <w:pStyle w:val="BodyText"/>
              <w:spacing w:after="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  <w:p w14:paraId="031314BC" w14:textId="1F845E2E" w:rsidR="00914269" w:rsidRPr="00914269" w:rsidRDefault="00914269" w:rsidP="004C38E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C38EA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การทดสอบด้อยค่าของ</w:t>
            </w:r>
            <w:r w:rsidRPr="00A13DA0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อสังหาริมทรัพย์เพื่อการลงทุนและ</w:t>
            </w:r>
            <w:r w:rsidRPr="004C38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ที่ดิน อาคารและอุปกรณ์ถูกพิจารณาเป็นความเสี่ยงที่สำคัญ เนื่องมาจากเกี่ยวข้องกับ</w:t>
            </w:r>
            <w:r w:rsidRPr="004C38EA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การใช้ดุลยพินิจที่สำคัญของผู้บริหารในการพิจารณาว่ามี</w:t>
            </w:r>
            <w:r w:rsidRPr="004C38EA">
              <w:rPr>
                <w:rFonts w:asciiTheme="majorBidi" w:hAnsiTheme="majorBidi" w:cstheme="majorBidi"/>
                <w:sz w:val="30"/>
                <w:szCs w:val="30"/>
                <w:cs/>
              </w:rPr>
              <w:t>ข้อบ่งชี้ในการด้อยค่าหรือไม่ มูลค่าที่คาดว่าจะได้รับคืนของสินทรัพย์ประเมินโดยวิธีมูลค่าจากการใช้และ/หรือ</w:t>
            </w:r>
            <w:r w:rsidRPr="00A13DA0">
              <w:rPr>
                <w:rFonts w:asciiTheme="majorBidi" w:hAnsiTheme="majorBidi" w:cstheme="majorBidi"/>
                <w:spacing w:val="10"/>
                <w:sz w:val="30"/>
                <w:szCs w:val="30"/>
                <w:cs/>
              </w:rPr>
              <w:t>มูลค่ายุติธรรมหักต้นทุนในการจำหน่าย แล้วแต่ตัวใด</w:t>
            </w:r>
            <w:r w:rsidRPr="004C38EA">
              <w:rPr>
                <w:rFonts w:asciiTheme="majorBidi" w:hAnsiTheme="majorBidi" w:cstheme="majorBidi"/>
                <w:sz w:val="30"/>
                <w:szCs w:val="30"/>
                <w:cs/>
              </w:rPr>
              <w:t>ตัวหนึ่งจะสูงกว่า</w:t>
            </w:r>
            <w:r w:rsidRPr="004C38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C38EA">
              <w:rPr>
                <w:rFonts w:asciiTheme="majorBidi" w:hAnsiTheme="majorBidi" w:cstheme="majorBidi"/>
                <w:sz w:val="30"/>
                <w:szCs w:val="30"/>
                <w:cs/>
              </w:rPr>
              <w:t>ในการประเมินมูลค่าจากการใช้นั้นใช้วิธีประมาณการจากกระแสเงินสดที่จะได้รับในอนาคต</w:t>
            </w:r>
            <w:r w:rsidRPr="004C38EA">
              <w:rPr>
                <w:rFonts w:asciiTheme="majorBidi" w:hAnsiTheme="majorBidi" w:cstheme="majorBidi"/>
                <w:spacing w:val="10"/>
                <w:sz w:val="30"/>
                <w:szCs w:val="30"/>
                <w:cs/>
              </w:rPr>
              <w:t>คิดลดเป็นมูลค่าปัจจุบัน ซึ่งดุลยพินิจดังกล่าวรวมถึง</w:t>
            </w:r>
            <w:r w:rsidRPr="004C38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ข้อ</w:t>
            </w:r>
            <w:r w:rsidRPr="004C38EA">
              <w:rPr>
                <w:rFonts w:asciiTheme="majorBidi" w:hAnsiTheme="majorBidi" w:cstheme="majorBidi"/>
                <w:spacing w:val="12"/>
                <w:sz w:val="30"/>
                <w:szCs w:val="30"/>
                <w:cs/>
              </w:rPr>
              <w:t>สมมติเรื่องความสามารถในการทำกำไรในอนาคต</w:t>
            </w:r>
            <w:r w:rsidRPr="004C38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การเจริญเติบโตของรายได้ อัตรากำไร และการคาดการณ์</w:t>
            </w:r>
            <w:r w:rsidRPr="004C38EA">
              <w:rPr>
                <w:rFonts w:asciiTheme="majorBidi" w:hAnsiTheme="majorBidi" w:cstheme="majorBidi"/>
                <w:spacing w:val="12"/>
                <w:sz w:val="30"/>
                <w:szCs w:val="30"/>
                <w:cs/>
              </w:rPr>
              <w:t>กระแสเงินสด</w:t>
            </w:r>
            <w:r w:rsidRPr="00A13DA0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ในอนาคต และการเลือกใช้อัตราคิดลดที่เหมาะสม</w:t>
            </w:r>
            <w:r w:rsidRPr="004C38EA"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  <w:t xml:space="preserve"> นอกจากนี้</w:t>
            </w:r>
            <w:r w:rsidRPr="00A13DA0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อสังหาริมทรัพย์เพื่อการลงทุนและ</w:t>
            </w:r>
            <w:r w:rsidRPr="004C38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ที่ดิน </w:t>
            </w:r>
            <w:r w:rsidRPr="00222BC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อาคารและอุปกรณ์</w:t>
            </w:r>
            <w:r w:rsidRPr="00222BC3">
              <w:rPr>
                <w:rFonts w:asciiTheme="majorBidi" w:eastAsia="Arial" w:hAnsiTheme="majorBidi" w:cstheme="majorBidi"/>
                <w:spacing w:val="2"/>
                <w:sz w:val="30"/>
                <w:szCs w:val="30"/>
                <w:cs/>
              </w:rPr>
              <w:t>ที่มียอดคงเหลือที่มีนัยสำคัญใน</w:t>
            </w:r>
            <w:r w:rsidRPr="00914269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  <w:r w:rsidRPr="00914269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</w:t>
            </w:r>
            <w:r w:rsidRPr="00914269">
              <w:rPr>
                <w:rFonts w:asciiTheme="majorBidi" w:hAnsiTheme="majorBidi" w:cstheme="majorBidi"/>
                <w:sz w:val="30"/>
                <w:szCs w:val="30"/>
                <w:cs/>
              </w:rPr>
              <w:t>ดังนั้นข้าพเจ้าจึงถือเป็นเรื่องสำคัญในการตรวจสอบของข้าพเจ้า</w:t>
            </w:r>
          </w:p>
        </w:tc>
        <w:tc>
          <w:tcPr>
            <w:tcW w:w="5423" w:type="dxa"/>
            <w:shd w:val="clear" w:color="auto" w:fill="auto"/>
          </w:tcPr>
          <w:p w14:paraId="0E0F117E" w14:textId="597D5D8C" w:rsidR="00914269" w:rsidRPr="00914269" w:rsidRDefault="00914269" w:rsidP="004C38EA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C38EA">
              <w:rPr>
                <w:rFonts w:asciiTheme="majorBidi" w:hAnsiTheme="majorBidi" w:cstheme="majorBidi"/>
                <w:sz w:val="30"/>
                <w:szCs w:val="30"/>
                <w:cs/>
              </w:rPr>
              <w:t>กระบวนการตรวจสอบของข้าพเจ้า</w:t>
            </w:r>
            <w:r w:rsidRPr="00A13DA0">
              <w:rPr>
                <w:rFonts w:asciiTheme="majorBidi" w:hAnsiTheme="majorBidi" w:cstheme="majorBidi"/>
                <w:spacing w:val="10"/>
                <w:sz w:val="30"/>
                <w:szCs w:val="30"/>
                <w:cs/>
              </w:rPr>
              <w:t>ให้ความสนใจเกี่ยวกับความสมเหตุสมผลของ</w:t>
            </w:r>
            <w:r w:rsidRPr="00A13DA0">
              <w:rPr>
                <w:rFonts w:asciiTheme="majorBidi" w:hAnsiTheme="majorBidi" w:cstheme="majorBidi"/>
                <w:sz w:val="30"/>
                <w:szCs w:val="30"/>
                <w:cs/>
              </w:rPr>
              <w:t>ข้อบ่งชี้ที่แสดงว่าอสังหาริมทรัพย์เพื่อการลงทุนและ</w:t>
            </w:r>
            <w:r w:rsidRPr="004C38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ที่ดิน</w:t>
            </w:r>
            <w:r w:rsidRPr="009142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อาคารและอุปกรณ์อาจเกิดการด้อยค่าและ</w:t>
            </w:r>
            <w:r w:rsidR="007E720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การทดสอบ</w:t>
            </w:r>
            <w:r w:rsidRPr="00914269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ข้อสมมติที่สำคัญ</w:t>
            </w:r>
            <w:r w:rsidR="007E7204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914269">
              <w:rPr>
                <w:rFonts w:asciiTheme="majorBidi" w:hAnsiTheme="majorBidi" w:cstheme="majorBidi"/>
                <w:sz w:val="30"/>
                <w:szCs w:val="30"/>
                <w:cs/>
              </w:rPr>
              <w:t>สนับสนุนการคาดการณ์ของผู้บริหาร</w:t>
            </w:r>
          </w:p>
          <w:p w14:paraId="731ED428" w14:textId="77777777" w:rsidR="00914269" w:rsidRPr="00914269" w:rsidRDefault="00914269" w:rsidP="004C38EA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color w:val="00B0F0"/>
                <w:sz w:val="30"/>
                <w:szCs w:val="30"/>
              </w:rPr>
            </w:pPr>
          </w:p>
          <w:p w14:paraId="00BDFB05" w14:textId="28143724" w:rsidR="00914269" w:rsidRPr="00187F14" w:rsidRDefault="00914269" w:rsidP="004C38EA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5D32">
              <w:rPr>
                <w:rFonts w:asciiTheme="majorBidi" w:hAnsiTheme="majorBidi" w:cstheme="majorBidi"/>
                <w:sz w:val="30"/>
                <w:szCs w:val="30"/>
                <w:cs/>
              </w:rPr>
              <w:t>ข้าพเจ้าประเมินความเหมาะสมในการระบุหน่วยสินทรัพย์ที่ก่อให้เกิดเงินสด</w:t>
            </w:r>
            <w:r w:rsidR="00187F14" w:rsidRPr="00E25D32">
              <w:rPr>
                <w:rFonts w:asciiTheme="majorBidi" w:hAnsiTheme="majorBidi"/>
                <w:sz w:val="30"/>
                <w:szCs w:val="30"/>
                <w:cs/>
              </w:rPr>
              <w:t xml:space="preserve">ที่เกี่ยวข้องกับอสังหาริมทรัพย์เพื่อการลงทุนและ </w:t>
            </w:r>
            <w:r w:rsidR="00187F14" w:rsidRPr="00E25D32">
              <w:rPr>
                <w:rFonts w:asciiTheme="majorBidi" w:hAnsiTheme="majorBidi"/>
                <w:spacing w:val="6"/>
                <w:sz w:val="30"/>
                <w:szCs w:val="30"/>
                <w:cs/>
              </w:rPr>
              <w:t>ที่ดิน อาคารและอุปกรณ์ของผู้บริหาร</w:t>
            </w:r>
            <w:r w:rsidRPr="00187F14">
              <w:rPr>
                <w:rFonts w:asciiTheme="majorBidi" w:hAnsiTheme="majorBidi" w:cstheme="majorBidi"/>
                <w:spacing w:val="6"/>
                <w:sz w:val="30"/>
                <w:szCs w:val="30"/>
              </w:rPr>
              <w:t xml:space="preserve"> </w:t>
            </w:r>
            <w:r w:rsidRPr="00187F14"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  <w:t>ความสมเหตุสมผลของ</w:t>
            </w:r>
            <w:r w:rsidRPr="00187F14">
              <w:rPr>
                <w:rFonts w:asciiTheme="majorBidi" w:hAnsiTheme="majorBidi" w:cstheme="majorBidi"/>
                <w:sz w:val="30"/>
                <w:szCs w:val="30"/>
                <w:cs/>
              </w:rPr>
              <w:t>ข้อบ่งชี้การด้อยค่าโดยอ้างอิงถึงภาวการณ์ของตลาดในปัจจุบันสภาพแวดล้อมการดำเนินงาน ความรู้เกี่ยวกับอุตสาหกรรม และข้อมูลอื่นท</w:t>
            </w:r>
            <w:r w:rsidR="004C38EA" w:rsidRPr="00187F14">
              <w:rPr>
                <w:rFonts w:asciiTheme="majorBidi" w:hAnsiTheme="majorBidi" w:cstheme="majorBidi" w:hint="cs"/>
                <w:sz w:val="30"/>
                <w:szCs w:val="30"/>
                <w:cs/>
              </w:rPr>
              <w:t>ี่</w:t>
            </w:r>
            <w:r w:rsidRPr="00187F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ได้รับระหว่างการตรวจสอบ </w:t>
            </w:r>
          </w:p>
          <w:p w14:paraId="1353A54B" w14:textId="77777777" w:rsidR="00914269" w:rsidRPr="00914269" w:rsidRDefault="00914269" w:rsidP="004C38EA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F8E3C0" w14:textId="32374934" w:rsidR="00914269" w:rsidRPr="00A13DA0" w:rsidRDefault="00914269" w:rsidP="00A13DA0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13DA0">
              <w:rPr>
                <w:rFonts w:asciiTheme="majorBidi" w:hAnsiTheme="majorBidi" w:cstheme="majorBidi"/>
                <w:sz w:val="30"/>
                <w:szCs w:val="30"/>
                <w:cs/>
              </w:rPr>
              <w:t>ข้าพเจ้าทดสอบข้อสมมติ</w:t>
            </w:r>
            <w:r w:rsidRPr="004C38EA">
              <w:rPr>
                <w:rFonts w:asciiTheme="majorBidi" w:hAnsiTheme="majorBidi" w:cstheme="majorBidi"/>
                <w:sz w:val="30"/>
                <w:szCs w:val="30"/>
                <w:cs/>
              </w:rPr>
              <w:t>ที่สำคัญ</w:t>
            </w:r>
            <w:r w:rsidRPr="00A13DA0">
              <w:rPr>
                <w:rFonts w:asciiTheme="majorBidi" w:hAnsiTheme="majorBidi" w:cstheme="majorBidi"/>
                <w:sz w:val="30"/>
                <w:szCs w:val="30"/>
                <w:cs/>
              </w:rPr>
              <w:t>ที่</w:t>
            </w:r>
            <w:r w:rsidRPr="004C38EA">
              <w:rPr>
                <w:rFonts w:asciiTheme="majorBidi" w:hAnsiTheme="majorBidi" w:cstheme="majorBidi"/>
                <w:sz w:val="30"/>
                <w:szCs w:val="30"/>
                <w:cs/>
              </w:rPr>
              <w:t>สนับสนุน</w:t>
            </w:r>
            <w:r w:rsidRPr="004C38EA"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  <w:t>การประมาณ</w:t>
            </w:r>
            <w:r w:rsidRPr="00A13DA0"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  <w:t>การ</w:t>
            </w:r>
            <w:r w:rsidRPr="004C38EA"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  <w:t>กระแสเงินสดที่จะได้รับในอนาคตคิดลด</w:t>
            </w:r>
            <w:r w:rsidRPr="004C38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เป็นมูลค่าปัจจุบัน </w:t>
            </w:r>
            <w:r w:rsidRPr="00A13DA0">
              <w:rPr>
                <w:rFonts w:asciiTheme="majorBidi" w:hAnsiTheme="majorBidi" w:cstheme="majorBidi"/>
                <w:sz w:val="30"/>
                <w:szCs w:val="30"/>
                <w:cs/>
              </w:rPr>
              <w:t>โดยเปรียบเทียบข้อสมมติหลักกับแหล่งข้อมูลทั้งภายในและภายนอก รวมถึงทดสอบแบบจำลองการวัดมูลค่า</w:t>
            </w:r>
            <w:r w:rsidR="004C38EA" w:rsidRPr="004C38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13DA0">
              <w:rPr>
                <w:rFonts w:asciiTheme="majorBidi" w:hAnsiTheme="majorBidi" w:cstheme="majorBidi"/>
                <w:sz w:val="30"/>
                <w:szCs w:val="30"/>
                <w:cs/>
              </w:rPr>
              <w:t>การวิเคราะห์ความ</w:t>
            </w:r>
            <w:r w:rsidRPr="006E6BA5">
              <w:rPr>
                <w:rFonts w:asciiTheme="majorBidi" w:hAnsiTheme="majorBidi" w:cstheme="majorBidi"/>
                <w:spacing w:val="12"/>
                <w:sz w:val="30"/>
                <w:szCs w:val="30"/>
                <w:cs/>
              </w:rPr>
              <w:t>อ่อนไหวเพื่อพิจารณาผลกระทบจากความเปลี่ยนแปลงใน</w:t>
            </w:r>
            <w:r w:rsidRPr="006E6BA5"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  <w:t>ข้อสมมติที่สำคัญ</w:t>
            </w:r>
            <w:r w:rsidR="007E7204" w:rsidRPr="006E6BA5">
              <w:rPr>
                <w:rFonts w:asciiTheme="majorBidi" w:hAnsiTheme="majorBidi" w:cstheme="majorBidi" w:hint="cs"/>
                <w:spacing w:val="6"/>
                <w:sz w:val="30"/>
                <w:szCs w:val="30"/>
                <w:cs/>
              </w:rPr>
              <w:t>ที่</w:t>
            </w:r>
            <w:r w:rsidRPr="006E6BA5"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  <w:t>ผู้บริหาร</w:t>
            </w:r>
            <w:r w:rsidR="007E7204" w:rsidRPr="006E6BA5">
              <w:rPr>
                <w:rFonts w:asciiTheme="majorBidi" w:hAnsiTheme="majorBidi" w:cstheme="majorBidi" w:hint="cs"/>
                <w:spacing w:val="6"/>
                <w:sz w:val="30"/>
                <w:szCs w:val="30"/>
                <w:cs/>
              </w:rPr>
              <w:t>ใช้</w:t>
            </w:r>
            <w:r w:rsidRPr="006E6BA5"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  <w:t xml:space="preserve"> โดยอ้างอิงถึงผลการดำเนินงาน</w:t>
            </w:r>
            <w:r w:rsidRPr="00A13DA0">
              <w:rPr>
                <w:rFonts w:asciiTheme="majorBidi" w:hAnsiTheme="majorBidi" w:cstheme="majorBidi"/>
                <w:sz w:val="30"/>
                <w:szCs w:val="30"/>
                <w:cs/>
              </w:rPr>
              <w:t>ที่ผ่านมา การวิเคราะห์แนวโน้ม และทดสอบความถูกต้องของการคำนวณมูลค่าที่คาดว่าจะได้รับคืนและการด้อยค่า อีกทั้งยังมีการพิจารณาความสมเหตุสมผลของประมาณการผลการดำเนินงานโดยเปรียบเทียบการประมาณการในอดีตกับผลการดำเนินงานที่เกิดขึ้นจริง</w:t>
            </w:r>
          </w:p>
          <w:p w14:paraId="0945EFE4" w14:textId="2713CF1F" w:rsidR="00914269" w:rsidRPr="004C38EA" w:rsidRDefault="00914269" w:rsidP="00A13DA0">
            <w:pPr>
              <w:pStyle w:val="Default"/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C38EA" w:rsidDel="0088093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2D221FE8" w14:textId="3C8C151C" w:rsidR="00914269" w:rsidRPr="00914269" w:rsidRDefault="00524BB6" w:rsidP="004C38E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24BB6">
              <w:rPr>
                <w:rFonts w:asciiTheme="majorBidi" w:eastAsia="Arial" w:hAnsiTheme="majorBidi" w:cs="Angsana New"/>
                <w:sz w:val="30"/>
                <w:szCs w:val="30"/>
                <w:cs/>
              </w:rPr>
              <w:t>ข้าพเจ้าได้พิจารณาถึงความเพียงพอของการเปิดเผยข้อมูลตามมาตรฐานการรายงานทางการเงิน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6DA50EF6" w14:textId="77777777" w:rsidR="00C11CC0" w:rsidRDefault="00C11CC0" w:rsidP="00150731">
      <w:pPr>
        <w:snapToGrid w:val="0"/>
        <w:jc w:val="thaiDistribute"/>
        <w:rPr>
          <w:rFonts w:ascii="Angsana New" w:hAnsi="Angsana New"/>
          <w:sz w:val="30"/>
          <w:szCs w:val="30"/>
        </w:rPr>
      </w:pPr>
    </w:p>
    <w:p w14:paraId="7AC8D88C" w14:textId="77777777" w:rsidR="00157714" w:rsidRDefault="00157714" w:rsidP="00150731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76740D28" w14:textId="77777777" w:rsidR="001253E4" w:rsidRDefault="001253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  <w:cs/>
        </w:rPr>
      </w:pPr>
      <w:r>
        <w:rPr>
          <w:rFonts w:ascii="Angsana New" w:eastAsia="Calibri" w:hAnsi="Angsana New"/>
          <w:i/>
          <w:iCs/>
          <w:sz w:val="30"/>
          <w:szCs w:val="30"/>
          <w:cs/>
        </w:rPr>
        <w:br w:type="page"/>
      </w:r>
    </w:p>
    <w:p w14:paraId="271B9FFD" w14:textId="3B16D848" w:rsidR="00CC5934" w:rsidRPr="004145B4" w:rsidRDefault="00CC5934" w:rsidP="00150731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4145B4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 xml:space="preserve">ข้อมูลอื่น </w:t>
      </w:r>
    </w:p>
    <w:p w14:paraId="69D568ED" w14:textId="77777777" w:rsidR="00CC5934" w:rsidRPr="004145B4" w:rsidRDefault="00CC5934" w:rsidP="00CC593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3B2738E5" w14:textId="5483B2E9" w:rsidR="00CC5934" w:rsidRPr="004145B4" w:rsidRDefault="00CC5934" w:rsidP="00CC593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4145B4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4145B4">
        <w:rPr>
          <w:rFonts w:ascii="Angsana New" w:eastAsia="Calibri" w:hAnsi="Angsana New"/>
          <w:color w:val="000000"/>
          <w:spacing w:val="-4"/>
          <w:sz w:val="30"/>
          <w:szCs w:val="30"/>
        </w:rPr>
        <w:t xml:space="preserve"> </w:t>
      </w:r>
      <w:r w:rsidRPr="004145B4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4145B4">
        <w:rPr>
          <w:rFonts w:ascii="Angsana New" w:eastAsia="Calibri" w:hAnsi="Angsana New"/>
          <w:color w:val="000000"/>
          <w:spacing w:val="-4"/>
          <w:sz w:val="30"/>
          <w:szCs w:val="30"/>
        </w:rPr>
        <w:t xml:space="preserve"> </w:t>
      </w:r>
      <w:r w:rsidRPr="004145B4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แต่ไม่รวมถึงงบการเงิน</w:t>
      </w:r>
      <w:r w:rsidRPr="004145B4">
        <w:rPr>
          <w:rFonts w:ascii="Angsana New" w:hAnsi="Angsana New"/>
          <w:spacing w:val="-4"/>
          <w:sz w:val="30"/>
          <w:szCs w:val="30"/>
          <w:cs/>
        </w:rPr>
        <w:t>รวม</w:t>
      </w:r>
      <w:r w:rsidRPr="004145B4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4145B4">
        <w:rPr>
          <w:rFonts w:ascii="Angsana New" w:eastAsia="Calibri" w:hAnsi="Angsana New"/>
          <w:sz w:val="30"/>
          <w:szCs w:val="30"/>
          <w:cs/>
        </w:rPr>
        <w:t>และ</w:t>
      </w:r>
      <w:r w:rsidRPr="004145B4">
        <w:rPr>
          <w:rFonts w:ascii="Angsana New" w:eastAsia="Calibri" w:hAnsi="Angsana New"/>
          <w:color w:val="000000"/>
          <w:sz w:val="30"/>
          <w:szCs w:val="30"/>
          <w:cs/>
        </w:rPr>
        <w:t>รายงานของผู้สอบบัญชีที่อยู่ในรายงานนั้น</w:t>
      </w:r>
      <w:r w:rsidRPr="004145B4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59A4D733" w14:textId="77777777" w:rsidR="00466789" w:rsidRPr="004145B4" w:rsidRDefault="00466789" w:rsidP="00CC593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283A2CA7" w14:textId="7B784325" w:rsidR="00CC5934" w:rsidRPr="004145B4" w:rsidRDefault="00CC5934" w:rsidP="00CC593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4145B4">
        <w:rPr>
          <w:rFonts w:ascii="Angsana New" w:eastAsia="Calibri" w:hAnsi="Angsana New"/>
          <w:color w:val="000000"/>
          <w:sz w:val="30"/>
          <w:szCs w:val="30"/>
          <w:cs/>
        </w:rPr>
        <w:t>ความเห็น</w:t>
      </w:r>
      <w:r w:rsidRPr="004145B4">
        <w:rPr>
          <w:rFonts w:ascii="Angsana New" w:eastAsia="Calibri" w:hAnsi="Angsana New"/>
          <w:sz w:val="30"/>
          <w:szCs w:val="30"/>
          <w:cs/>
        </w:rPr>
        <w:t>ของข้าพเจ้าต่องบการเงิน</w:t>
      </w:r>
      <w:r w:rsidRPr="004145B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4145B4">
        <w:rPr>
          <w:rFonts w:ascii="Angsana New" w:eastAsia="Calibri" w:hAnsi="Angsana New"/>
          <w:sz w:val="30"/>
          <w:szCs w:val="30"/>
          <w:cs/>
        </w:rPr>
        <w:t>ไม่ครอบคลุมถึงข้อมูลอื่น</w:t>
      </w:r>
      <w:r w:rsidR="00974E18">
        <w:rPr>
          <w:rFonts w:ascii="Angsana New" w:eastAsia="Calibri" w:hAnsi="Angsana New"/>
          <w:sz w:val="30"/>
          <w:szCs w:val="30"/>
        </w:rPr>
        <w:t xml:space="preserve"> </w:t>
      </w:r>
      <w:r w:rsidRPr="004145B4">
        <w:rPr>
          <w:rFonts w:ascii="Angsana New" w:eastAsia="Calibri" w:hAnsi="Angsana New"/>
          <w:sz w:val="30"/>
          <w:szCs w:val="30"/>
          <w:cs/>
        </w:rPr>
        <w:t>และข้าพเจ้าไม่ได้ให้</w:t>
      </w:r>
      <w:r w:rsidR="00435BD8">
        <w:rPr>
          <w:rFonts w:ascii="Angsana New" w:eastAsia="Calibri" w:hAnsi="Angsana New" w:hint="cs"/>
          <w:sz w:val="30"/>
          <w:szCs w:val="30"/>
          <w:cs/>
        </w:rPr>
        <w:t xml:space="preserve">     </w:t>
      </w:r>
      <w:r w:rsidRPr="004145B4">
        <w:rPr>
          <w:rFonts w:ascii="Angsana New" w:eastAsia="Calibri" w:hAnsi="Angsana New"/>
          <w:sz w:val="30"/>
          <w:szCs w:val="30"/>
          <w:cs/>
        </w:rPr>
        <w:t>ความเชื่อมั่นต่อข้อมูลอื่น</w:t>
      </w:r>
      <w:r w:rsidRPr="004145B4">
        <w:rPr>
          <w:rFonts w:ascii="Angsana New" w:eastAsia="Calibri" w:hAnsi="Angsana New"/>
          <w:sz w:val="30"/>
          <w:szCs w:val="30"/>
        </w:rPr>
        <w:t xml:space="preserve"> </w:t>
      </w:r>
    </w:p>
    <w:p w14:paraId="5ACFBC96" w14:textId="77777777" w:rsidR="00CC5934" w:rsidRPr="004145B4" w:rsidRDefault="00CC5934" w:rsidP="00CC593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6C31A51A" w14:textId="34007F03" w:rsidR="00CC5934" w:rsidRPr="004145B4" w:rsidRDefault="00CC5934" w:rsidP="00CC593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4145B4">
        <w:rPr>
          <w:rFonts w:ascii="Angsana New" w:eastAsia="Calibri" w:hAnsi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</w:t>
      </w:r>
      <w:r w:rsidRPr="004145B4">
        <w:rPr>
          <w:rFonts w:ascii="Angsana New" w:eastAsia="Calibri" w:hAnsi="Angsana New"/>
          <w:sz w:val="30"/>
          <w:szCs w:val="30"/>
          <w:cs/>
        </w:rPr>
        <w:t>การเงิน</w:t>
      </w:r>
      <w:r w:rsidRPr="004145B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4145B4">
        <w:rPr>
          <w:rFonts w:ascii="Angsana New" w:hAnsi="Angsana New"/>
          <w:color w:val="0000FF"/>
          <w:sz w:val="30"/>
          <w:szCs w:val="30"/>
          <w:cs/>
        </w:rPr>
        <w:t xml:space="preserve"> </w:t>
      </w:r>
      <w:r w:rsidRPr="004145B4">
        <w:rPr>
          <w:rFonts w:ascii="Angsana New" w:eastAsia="Calibri" w:hAnsi="Angsana New"/>
          <w:color w:val="000000"/>
          <w:sz w:val="30"/>
          <w:szCs w:val="30"/>
          <w:cs/>
        </w:rPr>
        <w:t>คือ</w:t>
      </w:r>
      <w:r w:rsidRPr="004145B4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4145B4">
        <w:rPr>
          <w:rFonts w:ascii="Angsana New" w:eastAsia="Calibri" w:hAnsi="Angsana New"/>
          <w:color w:val="000000"/>
          <w:sz w:val="30"/>
          <w:szCs w:val="30"/>
          <w:cs/>
        </w:rPr>
        <w:t>การอ่าน</w:t>
      </w:r>
      <w:r w:rsidR="00B53627">
        <w:rPr>
          <w:rFonts w:ascii="Angsana New" w:eastAsia="Calibri" w:hAnsi="Angsana New" w:hint="cs"/>
          <w:color w:val="000000"/>
          <w:sz w:val="30"/>
          <w:szCs w:val="30"/>
          <w:cs/>
        </w:rPr>
        <w:t>ข้อมูลอื่น</w:t>
      </w:r>
      <w:r w:rsidRPr="004145B4">
        <w:rPr>
          <w:rFonts w:ascii="Angsana New" w:eastAsia="Calibri" w:hAnsi="Angsana New"/>
          <w:color w:val="000000"/>
          <w:sz w:val="30"/>
          <w:szCs w:val="30"/>
          <w:cs/>
        </w:rPr>
        <w:t>และพิจารณาว่าข้อมูลอื่นมีความขัดแย้งที่มีสาระสำคัญ</w:t>
      </w:r>
      <w:r w:rsidRPr="004145B4">
        <w:rPr>
          <w:rFonts w:ascii="Angsana New" w:eastAsia="Calibri" w:hAnsi="Angsana New"/>
          <w:sz w:val="30"/>
          <w:szCs w:val="30"/>
          <w:cs/>
        </w:rPr>
        <w:t>กับงบการเงิน</w:t>
      </w:r>
      <w:r w:rsidRPr="004145B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4145B4">
        <w:rPr>
          <w:rFonts w:ascii="Angsana New" w:eastAsia="Calibri" w:hAnsi="Angsana New"/>
          <w:sz w:val="30"/>
          <w:szCs w:val="30"/>
          <w:cs/>
        </w:rPr>
        <w:t>หรื</w:t>
      </w:r>
      <w:r w:rsidRPr="004145B4">
        <w:rPr>
          <w:rFonts w:ascii="Angsana New" w:eastAsia="Calibri" w:hAnsi="Angsana New"/>
          <w:color w:val="000000"/>
          <w:sz w:val="30"/>
          <w:szCs w:val="30"/>
          <w:cs/>
        </w:rPr>
        <w:t>อกับความรู้ที่ได้รับ</w:t>
      </w:r>
      <w:r w:rsidRPr="004338EA">
        <w:rPr>
          <w:rFonts w:ascii="Angsana New" w:eastAsia="Calibri" w:hAnsi="Angsana New"/>
          <w:color w:val="000000"/>
          <w:spacing w:val="2"/>
          <w:sz w:val="30"/>
          <w:szCs w:val="30"/>
          <w:cs/>
        </w:rPr>
        <w:t>จากการตรวจสอบของข้าพเจ้า</w:t>
      </w:r>
      <w:r w:rsidRPr="004338EA">
        <w:rPr>
          <w:rFonts w:ascii="Angsana New" w:eastAsia="Calibri" w:hAnsi="Angsana New"/>
          <w:color w:val="000000"/>
          <w:spacing w:val="2"/>
          <w:sz w:val="30"/>
          <w:szCs w:val="30"/>
        </w:rPr>
        <w:t xml:space="preserve"> </w:t>
      </w:r>
      <w:r w:rsidRPr="004338EA">
        <w:rPr>
          <w:rFonts w:ascii="Angsana New" w:eastAsia="Calibri" w:hAnsi="Angsana New"/>
          <w:color w:val="000000"/>
          <w:spacing w:val="2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4338EA">
        <w:rPr>
          <w:rFonts w:ascii="Angsana New" w:eastAsia="Calibri" w:hAnsi="Angsana New"/>
          <w:color w:val="000000"/>
          <w:spacing w:val="2"/>
          <w:sz w:val="30"/>
          <w:szCs w:val="30"/>
        </w:rPr>
        <w:t xml:space="preserve"> </w:t>
      </w:r>
      <w:r w:rsidR="00DB0E7F" w:rsidRPr="00944519">
        <w:rPr>
          <w:rFonts w:ascii="Angsana New" w:eastAsia="Calibri" w:hAnsi="Angsana New" w:hint="cs"/>
          <w:color w:val="000000"/>
          <w:spacing w:val="2"/>
          <w:sz w:val="30"/>
          <w:szCs w:val="30"/>
          <w:cs/>
        </w:rPr>
        <w:t>หากในการปฎิบัติงานดังกล่าว ข้าพเจ้าสรุปได้ว่าข้อมูลอื่นมีการแสดงข้อมูลที่ขัดต่อข้อเท็จจริงอันเป็นสาระสำคัญ ข้าพเจ้า</w:t>
      </w:r>
      <w:r w:rsidR="00DB0E7F" w:rsidRPr="004145B4">
        <w:rPr>
          <w:rFonts w:ascii="Angsana New" w:eastAsia="Calibri" w:hAnsi="Angsana New" w:hint="cs"/>
          <w:color w:val="000000"/>
          <w:sz w:val="30"/>
          <w:szCs w:val="30"/>
          <w:cs/>
        </w:rPr>
        <w:t>ต้องรายงานข้อเท็จจริงนั้น ทั้งนี้ข้าพเจ้าไม่พบว่ามีเรื่อง</w:t>
      </w:r>
      <w:r w:rsidR="00C937AA" w:rsidRPr="004145B4">
        <w:rPr>
          <w:rFonts w:ascii="Angsana New" w:eastAsia="Calibri" w:hAnsi="Angsana New" w:hint="cs"/>
          <w:color w:val="000000"/>
          <w:sz w:val="30"/>
          <w:szCs w:val="30"/>
          <w:cs/>
        </w:rPr>
        <w:t>ดังกล่าว</w:t>
      </w:r>
      <w:r w:rsidR="00DB0E7F" w:rsidRPr="004145B4">
        <w:rPr>
          <w:rFonts w:ascii="Angsana New" w:eastAsia="Calibri" w:hAnsi="Angsana New" w:hint="cs"/>
          <w:color w:val="000000"/>
          <w:sz w:val="30"/>
          <w:szCs w:val="30"/>
          <w:cs/>
        </w:rPr>
        <w:t>ที่ต้องรายงาน</w:t>
      </w:r>
    </w:p>
    <w:p w14:paraId="4797BF58" w14:textId="77777777" w:rsidR="00CC5934" w:rsidRPr="004145B4" w:rsidRDefault="00CC5934" w:rsidP="00CC5934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23947833" w14:textId="77777777" w:rsidR="00CC5934" w:rsidRPr="004145B4" w:rsidRDefault="00CC5934" w:rsidP="00CC5934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4145B4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4145B4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11D3FF37" w14:textId="77777777" w:rsidR="00CC5934" w:rsidRPr="004145B4" w:rsidRDefault="00CC5934" w:rsidP="00CC593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CF2ADC9" w14:textId="77777777" w:rsidR="00CC5934" w:rsidRPr="00944519" w:rsidRDefault="00CC5934" w:rsidP="00CC5934">
      <w:pPr>
        <w:jc w:val="thaiDistribute"/>
        <w:rPr>
          <w:rFonts w:ascii="Angsana New" w:eastAsia="Calibri" w:hAnsi="Angsana New"/>
          <w:spacing w:val="4"/>
          <w:sz w:val="30"/>
          <w:szCs w:val="30"/>
        </w:rPr>
      </w:pPr>
      <w:r w:rsidRPr="00944519">
        <w:rPr>
          <w:rFonts w:ascii="Angsana New" w:eastAsia="Calibri" w:hAnsi="Angsana New"/>
          <w:spacing w:val="4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944519">
        <w:rPr>
          <w:rFonts w:ascii="Angsana New" w:hAnsi="Angsana New"/>
          <w:spacing w:val="4"/>
          <w:sz w:val="30"/>
          <w:szCs w:val="30"/>
          <w:cs/>
        </w:rPr>
        <w:t>รวมและงบการเงินเฉพาะกิจการ</w:t>
      </w:r>
      <w:r w:rsidRPr="00944519">
        <w:rPr>
          <w:rFonts w:ascii="Angsana New" w:eastAsia="Calibri" w:hAnsi="Angsana New"/>
          <w:spacing w:val="4"/>
          <w:sz w:val="30"/>
          <w:szCs w:val="30"/>
          <w:cs/>
        </w:rPr>
        <w:t>เหล่านี้โดยถูกต้องตามที่</w:t>
      </w:r>
      <w:r w:rsidRPr="004145B4">
        <w:rPr>
          <w:rFonts w:ascii="Angsana New" w:eastAsia="Calibri" w:hAnsi="Angsana New"/>
          <w:sz w:val="30"/>
          <w:szCs w:val="30"/>
          <w:cs/>
        </w:rPr>
        <w:t>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</w:t>
      </w:r>
      <w:r w:rsidRPr="00944519">
        <w:rPr>
          <w:rFonts w:ascii="Angsana New" w:eastAsia="Calibri" w:hAnsi="Angsana New"/>
          <w:spacing w:val="10"/>
          <w:sz w:val="30"/>
          <w:szCs w:val="30"/>
          <w:cs/>
        </w:rPr>
        <w:t>เพื่อให้สามารถจัดทำงบการเงิน</w:t>
      </w:r>
      <w:r w:rsidRPr="00944519">
        <w:rPr>
          <w:rFonts w:ascii="Angsana New" w:hAnsi="Angsana New"/>
          <w:spacing w:val="10"/>
          <w:sz w:val="30"/>
          <w:szCs w:val="30"/>
          <w:cs/>
        </w:rPr>
        <w:t>รวมและงบการเงินเฉพาะกิจการ</w:t>
      </w:r>
      <w:r w:rsidRPr="00944519">
        <w:rPr>
          <w:rFonts w:ascii="Angsana New" w:eastAsia="Calibri" w:hAnsi="Angsana New"/>
          <w:spacing w:val="10"/>
          <w:sz w:val="30"/>
          <w:szCs w:val="30"/>
          <w:cs/>
        </w:rPr>
        <w:t>ที่ปราศจากการแสดงข้อมูลที่ขัดต่อข้อเท็จจริง</w:t>
      </w:r>
      <w:r w:rsidRPr="00944519">
        <w:rPr>
          <w:rFonts w:ascii="Angsana New" w:eastAsia="Calibri" w:hAnsi="Angsana New"/>
          <w:spacing w:val="4"/>
          <w:sz w:val="30"/>
          <w:szCs w:val="30"/>
          <w:cs/>
        </w:rPr>
        <w:t xml:space="preserve">อันเป็นสาระสำคัญไม่ว่าจะเกิดจากการทุจริตหรือข้อผิดพลาด </w:t>
      </w:r>
    </w:p>
    <w:p w14:paraId="5501B276" w14:textId="77777777" w:rsidR="00CC5934" w:rsidRPr="00944519" w:rsidRDefault="00CC5934" w:rsidP="00CC5934">
      <w:pPr>
        <w:jc w:val="thaiDistribute"/>
        <w:rPr>
          <w:rFonts w:ascii="Angsana New" w:eastAsia="Calibri" w:hAnsi="Angsana New"/>
          <w:spacing w:val="4"/>
          <w:sz w:val="30"/>
          <w:szCs w:val="30"/>
        </w:rPr>
      </w:pPr>
    </w:p>
    <w:p w14:paraId="3D284CC8" w14:textId="0F7BE751" w:rsidR="00CC5934" w:rsidRPr="004145B4" w:rsidRDefault="00CC5934" w:rsidP="00CC5934">
      <w:pPr>
        <w:jc w:val="thaiDistribute"/>
        <w:rPr>
          <w:rFonts w:ascii="Angsana New" w:eastAsia="Calibri" w:hAnsi="Angsana New"/>
          <w:sz w:val="30"/>
          <w:szCs w:val="30"/>
        </w:rPr>
      </w:pPr>
      <w:r w:rsidRPr="004145B4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Pr="004145B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4145B4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145B4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</w:t>
      </w:r>
      <w:r w:rsidRPr="004145B4">
        <w:rPr>
          <w:rFonts w:ascii="Angsana New" w:eastAsia="Calibri" w:hAnsi="Angsana New"/>
          <w:sz w:val="30"/>
          <w:szCs w:val="30"/>
          <w:cs/>
        </w:rPr>
        <w:t>กลุ่มบริษัทและ</w:t>
      </w:r>
      <w:r w:rsidRPr="004145B4">
        <w:rPr>
          <w:rFonts w:ascii="Angsana New" w:eastAsia="Calibri" w:hAnsi="Angsana New" w:hint="cs"/>
          <w:sz w:val="30"/>
          <w:szCs w:val="30"/>
          <w:cs/>
        </w:rPr>
        <w:t>บริษัทในการดำเนินงานต่อเนื่อง</w:t>
      </w:r>
      <w:r w:rsidRPr="004145B4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145B4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4145B4">
        <w:rPr>
          <w:rFonts w:ascii="Angsana New" w:eastAsia="Calibri" w:hAnsi="Angsana New"/>
          <w:sz w:val="30"/>
          <w:szCs w:val="30"/>
          <w:cs/>
        </w:rPr>
        <w:t xml:space="preserve"> </w:t>
      </w:r>
      <w:r w:rsidR="00D01F0F" w:rsidRPr="00D01F0F">
        <w:rPr>
          <w:rFonts w:ascii="Angsana New" w:eastAsia="Calibri" w:hAnsi="Angsana New"/>
          <w:sz w:val="30"/>
          <w:szCs w:val="30"/>
        </w:rPr>
        <w:t>(</w:t>
      </w:r>
      <w:r w:rsidRPr="004145B4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="00D01F0F" w:rsidRPr="00D01F0F">
        <w:rPr>
          <w:rFonts w:ascii="Angsana New" w:eastAsia="Calibri" w:hAnsi="Angsana New"/>
          <w:sz w:val="30"/>
          <w:szCs w:val="30"/>
        </w:rPr>
        <w:t>)</w:t>
      </w:r>
      <w:r w:rsidRPr="004145B4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145B4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</w:t>
      </w:r>
      <w:r w:rsidR="00974E18">
        <w:rPr>
          <w:rFonts w:ascii="Angsana New" w:eastAsia="Calibri" w:hAnsi="Angsana New"/>
          <w:sz w:val="30"/>
          <w:szCs w:val="30"/>
        </w:rPr>
        <w:t xml:space="preserve"> </w:t>
      </w:r>
      <w:r w:rsidRPr="004145B4">
        <w:rPr>
          <w:rFonts w:ascii="Angsana New" w:eastAsia="Calibri" w:hAnsi="Angsana New" w:hint="cs"/>
          <w:sz w:val="30"/>
          <w:szCs w:val="30"/>
          <w:cs/>
        </w:rPr>
        <w:t>เว้นแต่ผู้บริหารมีความตั้งใจที่จะเลิก</w:t>
      </w:r>
      <w:r w:rsidRPr="004145B4">
        <w:rPr>
          <w:rFonts w:ascii="Angsana New" w:eastAsia="Calibri" w:hAnsi="Angsana New"/>
          <w:sz w:val="30"/>
          <w:szCs w:val="30"/>
          <w:cs/>
        </w:rPr>
        <w:t>กลุ่มบริษัทและ</w:t>
      </w:r>
      <w:r w:rsidRPr="004145B4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Pr="004145B4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145B4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4E166E6B" w14:textId="77777777" w:rsidR="00CC5934" w:rsidRPr="004145B4" w:rsidRDefault="00CC5934" w:rsidP="00CC593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D96EFF0" w14:textId="77777777" w:rsidR="007127B5" w:rsidRPr="004145B4" w:rsidRDefault="00CC5934" w:rsidP="00CC59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</w:rPr>
      </w:pPr>
      <w:r w:rsidRPr="004145B4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4145B4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14:paraId="327FA7B3" w14:textId="77777777" w:rsidR="007127B5" w:rsidRPr="004145B4" w:rsidRDefault="007127B5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</w:rPr>
      </w:pPr>
    </w:p>
    <w:p w14:paraId="4B2DE7A2" w14:textId="61175CC5" w:rsidR="00B47403" w:rsidRDefault="00B474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yellow"/>
          <w:cs/>
        </w:rPr>
      </w:pPr>
      <w:r>
        <w:rPr>
          <w:rFonts w:ascii="Angsana New" w:hAnsi="Angsana New"/>
          <w:sz w:val="30"/>
          <w:szCs w:val="30"/>
          <w:highlight w:val="yellow"/>
          <w:cs/>
        </w:rPr>
        <w:br w:type="page"/>
      </w:r>
    </w:p>
    <w:p w14:paraId="66514BE0" w14:textId="703BE10F" w:rsidR="00CC5934" w:rsidRPr="004145B4" w:rsidRDefault="00CC5934" w:rsidP="00CC5934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4145B4">
        <w:rPr>
          <w:rFonts w:ascii="Angsana New" w:hAnsi="Angsana New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7D8C603" w14:textId="77777777" w:rsidR="00CC5934" w:rsidRPr="004145B4" w:rsidRDefault="00CC5934" w:rsidP="00CC593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23141AC" w14:textId="77777777" w:rsidR="00CC5934" w:rsidRPr="004145B4" w:rsidRDefault="00CC5934" w:rsidP="00CC5934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535B36">
        <w:rPr>
          <w:rFonts w:ascii="Angsana New" w:eastAsia="Calibri" w:hAnsi="Angsana New"/>
          <w:spacing w:val="2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535B36">
        <w:rPr>
          <w:rFonts w:ascii="Angsana New" w:hAnsi="Angsana New"/>
          <w:spacing w:val="2"/>
          <w:sz w:val="30"/>
          <w:szCs w:val="30"/>
          <w:cs/>
        </w:rPr>
        <w:t>รวมและงบการเงินเฉพาะ</w:t>
      </w:r>
      <w:r w:rsidRPr="004145B4">
        <w:rPr>
          <w:rFonts w:ascii="Angsana New" w:hAnsi="Angsana New"/>
          <w:sz w:val="30"/>
          <w:szCs w:val="30"/>
          <w:cs/>
        </w:rPr>
        <w:t>กิจการ</w:t>
      </w:r>
      <w:r w:rsidRPr="004145B4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</w:t>
      </w:r>
      <w:r w:rsidRPr="004145B4">
        <w:rPr>
          <w:rFonts w:ascii="Angsana New" w:eastAsia="Calibri" w:hAnsi="Angsana New"/>
          <w:spacing w:val="4"/>
          <w:sz w:val="30"/>
          <w:szCs w:val="30"/>
          <w:cs/>
        </w:rPr>
        <w:t>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Pr="004145B4">
        <w:rPr>
          <w:rFonts w:ascii="Angsana New" w:eastAsia="Calibri" w:hAnsi="Angsana New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Pr="00535B36">
        <w:rPr>
          <w:rFonts w:ascii="Angsana New" w:eastAsia="Calibri" w:hAnsi="Angsana New"/>
          <w:spacing w:val="2"/>
          <w:sz w:val="30"/>
          <w:szCs w:val="30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</w:t>
      </w:r>
      <w:r w:rsidRPr="004145B4">
        <w:rPr>
          <w:rFonts w:ascii="Angsana New" w:eastAsia="Calibri" w:hAnsi="Angsana New"/>
          <w:spacing w:val="4"/>
          <w:sz w:val="30"/>
          <w:szCs w:val="30"/>
          <w:cs/>
        </w:rPr>
        <w:t>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</w:t>
      </w:r>
      <w:r w:rsidRPr="00535B36">
        <w:rPr>
          <w:rFonts w:ascii="Angsana New" w:eastAsia="Calibri" w:hAnsi="Angsana New"/>
          <w:spacing w:val="2"/>
          <w:sz w:val="30"/>
          <w:szCs w:val="30"/>
          <w:cs/>
        </w:rPr>
        <w:t>หรือทุกรายการรวมกันจะมีผ</w:t>
      </w:r>
      <w:r w:rsidRPr="00535B36">
        <w:rPr>
          <w:rFonts w:ascii="Angsana New" w:hAnsi="Angsana New"/>
          <w:spacing w:val="2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26B1427F" w14:textId="77777777" w:rsidR="00CC5934" w:rsidRPr="004145B4" w:rsidRDefault="00CC5934" w:rsidP="00CC5934">
      <w:pPr>
        <w:jc w:val="thaiDistribute"/>
        <w:rPr>
          <w:rFonts w:ascii="Angsana New" w:hAnsi="Angsana New"/>
          <w:sz w:val="30"/>
          <w:szCs w:val="30"/>
        </w:rPr>
      </w:pPr>
      <w:r w:rsidRPr="004145B4">
        <w:rPr>
          <w:rFonts w:ascii="Angsana New" w:hAnsi="Angsana New"/>
          <w:sz w:val="30"/>
          <w:szCs w:val="30"/>
          <w:rtl/>
          <w:cs/>
        </w:rPr>
        <w:t xml:space="preserve"> </w:t>
      </w:r>
    </w:p>
    <w:p w14:paraId="0935F824" w14:textId="7E6F7B9D" w:rsidR="00B2138F" w:rsidRDefault="00CC5934" w:rsidP="00CC5934">
      <w:pPr>
        <w:jc w:val="thaiDistribute"/>
        <w:rPr>
          <w:rFonts w:ascii="Angsana New" w:eastAsia="Calibri" w:hAnsi="Angsana New"/>
          <w:sz w:val="30"/>
          <w:szCs w:val="30"/>
        </w:rPr>
      </w:pPr>
      <w:r w:rsidRPr="004145B4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5E6241C" w14:textId="77777777" w:rsidR="00535B36" w:rsidRPr="004145B4" w:rsidRDefault="00535B36" w:rsidP="00CC5934">
      <w:pPr>
        <w:jc w:val="thaiDistribute"/>
        <w:rPr>
          <w:rFonts w:ascii="Angsana New" w:hAnsi="Angsana New"/>
          <w:sz w:val="30"/>
          <w:szCs w:val="30"/>
        </w:rPr>
      </w:pPr>
    </w:p>
    <w:p w14:paraId="7564FC97" w14:textId="5A4E9C53" w:rsidR="00CC5934" w:rsidRPr="004145B4" w:rsidRDefault="00CC5934" w:rsidP="00F432F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535B36">
        <w:rPr>
          <w:rFonts w:ascii="Angsana New" w:eastAsia="Calibri" w:hAnsi="Angsana New"/>
          <w:spacing w:val="10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535B36">
        <w:rPr>
          <w:rFonts w:ascii="Angsana New" w:hAnsi="Angsana New"/>
          <w:spacing w:val="10"/>
          <w:sz w:val="30"/>
          <w:szCs w:val="30"/>
          <w:cs/>
        </w:rPr>
        <w:t>รวมและ</w:t>
      </w:r>
      <w:r w:rsidRPr="004145B4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4145B4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</w:t>
      </w:r>
      <w:r w:rsidRPr="00535B36">
        <w:rPr>
          <w:rFonts w:ascii="Angsana New" w:eastAsia="Calibri" w:hAnsi="Angsana New"/>
          <w:spacing w:val="10"/>
          <w:sz w:val="30"/>
          <w:szCs w:val="30"/>
          <w:cs/>
        </w:rPr>
        <w:t>ตรวจสอบเพื่อตอบสนองต่อความเสี่ยงเหล่านั้น และได้หลักฐานการสอบบัญชีที่เพียงพอและเหมาะสม</w:t>
      </w:r>
      <w:r w:rsidRPr="00535B36">
        <w:rPr>
          <w:rFonts w:ascii="Angsana New" w:eastAsia="Calibri" w:hAnsi="Angsana New"/>
          <w:spacing w:val="2"/>
          <w:sz w:val="30"/>
          <w:szCs w:val="30"/>
          <w:cs/>
        </w:rPr>
        <w:t>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</w:t>
      </w:r>
      <w:r w:rsidRPr="004145B4">
        <w:rPr>
          <w:rFonts w:ascii="Angsana New" w:eastAsia="Calibri" w:hAnsi="Angsana New"/>
          <w:sz w:val="30"/>
          <w:szCs w:val="30"/>
          <w:cs/>
        </w:rPr>
        <w:t xml:space="preserve">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</w:t>
      </w:r>
      <w:r w:rsidRPr="00535B36">
        <w:rPr>
          <w:rFonts w:ascii="Angsana New" w:eastAsia="Calibri" w:hAnsi="Angsana New"/>
          <w:spacing w:val="2"/>
          <w:sz w:val="30"/>
          <w:szCs w:val="30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</w:t>
      </w:r>
      <w:r w:rsidRPr="004145B4">
        <w:rPr>
          <w:rFonts w:ascii="Angsana New" w:eastAsia="Calibri" w:hAnsi="Angsana New"/>
          <w:sz w:val="30"/>
          <w:szCs w:val="30"/>
          <w:cs/>
        </w:rPr>
        <w:t>แทรกแซงการควบคุมภ</w:t>
      </w:r>
      <w:r w:rsidRPr="004145B4">
        <w:rPr>
          <w:rFonts w:ascii="Angsana New" w:hAnsi="Angsana New"/>
          <w:sz w:val="30"/>
          <w:szCs w:val="30"/>
          <w:cs/>
        </w:rPr>
        <w:t>ายใน</w:t>
      </w:r>
    </w:p>
    <w:p w14:paraId="3E3B1D40" w14:textId="77777777" w:rsidR="00CC5934" w:rsidRPr="004145B4" w:rsidRDefault="00CC5934" w:rsidP="00F432F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4145B4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535B36">
        <w:rPr>
          <w:rFonts w:ascii="Angsana New" w:eastAsia="Calibri" w:hAnsi="Angsana New"/>
          <w:spacing w:val="2"/>
          <w:sz w:val="30"/>
          <w:szCs w:val="30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4145B4">
        <w:rPr>
          <w:rFonts w:ascii="Angsana New" w:eastAsia="Calibri" w:hAnsi="Angsana New"/>
          <w:sz w:val="30"/>
          <w:szCs w:val="30"/>
          <w:cs/>
        </w:rPr>
        <w:t>กลุ่มบริษัทและ</w:t>
      </w:r>
      <w:r w:rsidRPr="004145B4">
        <w:rPr>
          <w:rFonts w:ascii="Angsana New" w:hAnsi="Angsana New"/>
          <w:sz w:val="30"/>
          <w:szCs w:val="30"/>
          <w:cs/>
        </w:rPr>
        <w:t>บริษัท</w:t>
      </w:r>
    </w:p>
    <w:p w14:paraId="79CDF37B" w14:textId="64787342" w:rsidR="000F33FA" w:rsidRPr="00535B36" w:rsidRDefault="00CC5934" w:rsidP="00F432F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4145B4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4145B4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67B6B9B8" w14:textId="7D8E44B9" w:rsidR="00CC5934" w:rsidRPr="004145B4" w:rsidRDefault="00CC5934" w:rsidP="00F432F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4145B4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</w:t>
      </w:r>
      <w:r w:rsidRPr="004145B4">
        <w:rPr>
          <w:rFonts w:ascii="Angsana New" w:hAnsi="Angsana New"/>
          <w:spacing w:val="6"/>
          <w:sz w:val="30"/>
          <w:szCs w:val="30"/>
          <w:cs/>
        </w:rPr>
        <w:t>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4145B4">
        <w:rPr>
          <w:rFonts w:ascii="Angsana New" w:hAnsi="Angsana New"/>
          <w:sz w:val="30"/>
          <w:szCs w:val="30"/>
          <w:cs/>
        </w:rPr>
        <w:t xml:space="preserve"> </w:t>
      </w:r>
      <w:r w:rsidRPr="00535B36">
        <w:rPr>
          <w:rFonts w:ascii="Angsana New" w:hAnsi="Angsana New"/>
          <w:spacing w:val="8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535B36"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="001062D6" w:rsidRPr="00535B36">
        <w:rPr>
          <w:rFonts w:ascii="Angsana New" w:hAnsi="Angsana New"/>
          <w:spacing w:val="8"/>
          <w:sz w:val="30"/>
          <w:szCs w:val="30"/>
          <w:cs/>
        </w:rPr>
        <w:t>ข้าพเจ้าต้องกล่าวไว้ในรายงานของผู้สอบบัญชีของ</w:t>
      </w:r>
      <w:r w:rsidR="001062D6" w:rsidRPr="004145B4">
        <w:rPr>
          <w:rFonts w:ascii="Angsana New" w:hAnsi="Angsana New"/>
          <w:sz w:val="30"/>
          <w:szCs w:val="30"/>
          <w:cs/>
        </w:rPr>
        <w:t>ข้าพเจ้า</w:t>
      </w:r>
      <w:r w:rsidR="001062D6" w:rsidRPr="004145B4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="001062D6" w:rsidRPr="004145B4">
        <w:rPr>
          <w:rFonts w:ascii="Angsana New" w:hAnsi="Angsana New"/>
          <w:sz w:val="30"/>
          <w:szCs w:val="30"/>
          <w:cs/>
        </w:rPr>
        <w:t>ถึงการเปิดเผย</w:t>
      </w:r>
      <w:r w:rsidR="001062D6" w:rsidRPr="004145B4">
        <w:rPr>
          <w:rFonts w:ascii="Angsana New" w:hAnsi="Angsana New" w:hint="cs"/>
          <w:sz w:val="30"/>
          <w:szCs w:val="30"/>
          <w:cs/>
        </w:rPr>
        <w:t>ข้อมูล</w:t>
      </w:r>
      <w:r w:rsidR="001062D6" w:rsidRPr="004145B4">
        <w:rPr>
          <w:rFonts w:ascii="Angsana New" w:hAnsi="Angsana New"/>
          <w:sz w:val="30"/>
          <w:szCs w:val="30"/>
          <w:cs/>
        </w:rPr>
        <w:t>ในงบการเงินรวม</w:t>
      </w:r>
      <w:r w:rsidR="00BD1930" w:rsidRPr="004145B4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="001062D6" w:rsidRPr="004145B4"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="001062D6" w:rsidRPr="004145B4">
        <w:rPr>
          <w:rFonts w:ascii="Angsana New" w:hAnsi="Angsana New"/>
          <w:sz w:val="30"/>
          <w:szCs w:val="30"/>
          <w:cs/>
        </w:rPr>
        <w:t xml:space="preserve"> หรือถ้าการเปิดเผย</w:t>
      </w:r>
      <w:r w:rsidR="001062D6" w:rsidRPr="004145B4">
        <w:rPr>
          <w:rFonts w:ascii="Angsana New" w:hAnsi="Angsana New" w:hint="cs"/>
          <w:sz w:val="30"/>
          <w:szCs w:val="30"/>
          <w:cs/>
        </w:rPr>
        <w:t>ข้อมูล</w:t>
      </w:r>
      <w:r w:rsidRPr="004145B4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</w:t>
      </w:r>
      <w:r w:rsidRPr="004145B4">
        <w:rPr>
          <w:rFonts w:ascii="Angsana New" w:hAnsi="Angsana New"/>
          <w:spacing w:val="4"/>
          <w:sz w:val="30"/>
          <w:szCs w:val="30"/>
          <w:cs/>
        </w:rPr>
        <w:t>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4145B4">
        <w:rPr>
          <w:rFonts w:ascii="Angsana New" w:hAnsi="Angsana New"/>
          <w:sz w:val="30"/>
          <w:szCs w:val="30"/>
          <w:cs/>
        </w:rPr>
        <w:t xml:space="preserve">กลุ่มบริษัทและบริษัทต้องหยุดการดำเนินงานต่อเนื่อง </w:t>
      </w:r>
    </w:p>
    <w:p w14:paraId="2B969748" w14:textId="0EFBB01E" w:rsidR="00B47403" w:rsidRDefault="00B474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4"/>
          <w:sz w:val="30"/>
          <w:szCs w:val="30"/>
          <w:cs/>
        </w:rPr>
      </w:pPr>
      <w:r>
        <w:rPr>
          <w:rFonts w:ascii="Angsana New" w:hAnsi="Angsana New"/>
          <w:spacing w:val="4"/>
          <w:sz w:val="30"/>
          <w:szCs w:val="30"/>
          <w:cs/>
        </w:rPr>
        <w:br w:type="page"/>
      </w:r>
    </w:p>
    <w:p w14:paraId="67FFBA42" w14:textId="11209F93" w:rsidR="00CC5934" w:rsidRPr="00535B36" w:rsidRDefault="001062D6" w:rsidP="00F432F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pacing w:val="4"/>
          <w:sz w:val="30"/>
          <w:szCs w:val="30"/>
        </w:rPr>
      </w:pPr>
      <w:r w:rsidRPr="00535B36">
        <w:rPr>
          <w:rFonts w:ascii="Angsana New" w:hAnsi="Angsana New"/>
          <w:spacing w:val="6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ประเมินการนำเสนอโครงสร้างและเนื้อหาของงบการเงินรวม</w:t>
      </w:r>
      <w:r w:rsidR="00BD1930" w:rsidRPr="00535B36">
        <w:rPr>
          <w:rFonts w:ascii="Angsana New" w:hAnsi="Angsana New" w:hint="cs"/>
          <w:spacing w:val="6"/>
          <w:sz w:val="30"/>
          <w:szCs w:val="30"/>
          <w:cs/>
        </w:rPr>
        <w:t>และงบการเงินเฉพาะกิจการ</w:t>
      </w:r>
      <w:r w:rsidRPr="00535B36">
        <w:rPr>
          <w:rFonts w:ascii="Angsana New" w:hAnsi="Angsana New"/>
          <w:spacing w:val="6"/>
          <w:sz w:val="30"/>
          <w:szCs w:val="30"/>
          <w:cs/>
        </w:rPr>
        <w:t>โดยรวม รวมถึงการเปิดเผย</w:t>
      </w:r>
      <w:r w:rsidRPr="00535B36">
        <w:rPr>
          <w:rFonts w:ascii="Angsana New" w:hAnsi="Angsana New" w:hint="cs"/>
          <w:spacing w:val="6"/>
          <w:sz w:val="30"/>
          <w:szCs w:val="30"/>
          <w:cs/>
        </w:rPr>
        <w:t>ข้อมูล</w:t>
      </w:r>
      <w:r w:rsidRPr="00535B36">
        <w:rPr>
          <w:rFonts w:ascii="Angsana New" w:hAnsi="Angsana New"/>
          <w:spacing w:val="6"/>
          <w:sz w:val="30"/>
          <w:szCs w:val="30"/>
          <w:cs/>
        </w:rPr>
        <w:t>ว่างบการเงินรวม</w:t>
      </w:r>
      <w:r w:rsidR="00BD1930" w:rsidRPr="00535B36">
        <w:rPr>
          <w:rFonts w:ascii="Angsana New" w:hAnsi="Angsana New" w:hint="cs"/>
          <w:spacing w:val="6"/>
          <w:sz w:val="30"/>
          <w:szCs w:val="30"/>
          <w:cs/>
        </w:rPr>
        <w:t>และงบการเงินเฉพาะกิจการ</w:t>
      </w:r>
      <w:r w:rsidRPr="00535B36">
        <w:rPr>
          <w:rFonts w:ascii="Angsana New" w:hAnsi="Angsana New"/>
          <w:spacing w:val="6"/>
          <w:sz w:val="30"/>
          <w:szCs w:val="30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Pr="00535B36">
        <w:rPr>
          <w:rFonts w:ascii="Angsana New" w:hAnsi="Angsana New" w:hint="cs"/>
          <w:spacing w:val="6"/>
          <w:sz w:val="30"/>
          <w:szCs w:val="30"/>
          <w:cs/>
        </w:rPr>
        <w:t>หรือไม่</w:t>
      </w:r>
      <w:r w:rsidR="00CC5934" w:rsidRPr="00535B36">
        <w:rPr>
          <w:rFonts w:ascii="Angsana New" w:hAnsi="Angsana New"/>
          <w:spacing w:val="4"/>
          <w:sz w:val="30"/>
          <w:szCs w:val="30"/>
          <w:cs/>
        </w:rPr>
        <w:t xml:space="preserve">   </w:t>
      </w:r>
    </w:p>
    <w:p w14:paraId="58995DD3" w14:textId="41564909" w:rsidR="00CC5934" w:rsidRPr="004145B4" w:rsidRDefault="00CC5934" w:rsidP="00F432F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4145B4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4145B4">
        <w:rPr>
          <w:rFonts w:ascii="Angsana New" w:hAnsi="Angsana New"/>
          <w:sz w:val="30"/>
          <w:szCs w:val="30"/>
        </w:rPr>
        <w:t xml:space="preserve"> </w:t>
      </w:r>
      <w:r w:rsidRPr="004145B4">
        <w:rPr>
          <w:rFonts w:ascii="Angsana New" w:hAnsi="Angsana New"/>
          <w:sz w:val="30"/>
          <w:szCs w:val="30"/>
          <w:cs/>
        </w:rPr>
        <w:t>ข้าพเจ้ารับผิดชอบต่อการกำหนด</w:t>
      </w:r>
      <w:r w:rsidR="00195E40">
        <w:rPr>
          <w:rFonts w:ascii="Angsana New" w:hAnsi="Angsana New" w:hint="cs"/>
          <w:sz w:val="30"/>
          <w:szCs w:val="30"/>
          <w:cs/>
        </w:rPr>
        <w:t xml:space="preserve">      แ</w:t>
      </w:r>
      <w:r w:rsidRPr="005C23C4">
        <w:rPr>
          <w:rFonts w:ascii="Angsana New" w:hAnsi="Angsana New"/>
          <w:spacing w:val="8"/>
          <w:sz w:val="30"/>
          <w:szCs w:val="30"/>
          <w:cs/>
        </w:rPr>
        <w:t>นวทางการควบคุมดูแล และการปฏิบัติงานตรวจสอบกลุ่มบริษัท</w:t>
      </w:r>
      <w:r w:rsidRPr="005C23C4">
        <w:rPr>
          <w:rFonts w:ascii="Angsana New" w:hAnsi="Angsana New"/>
          <w:spacing w:val="8"/>
          <w:sz w:val="30"/>
          <w:szCs w:val="30"/>
        </w:rPr>
        <w:t xml:space="preserve"> </w:t>
      </w:r>
      <w:r w:rsidRPr="005C23C4">
        <w:rPr>
          <w:rFonts w:ascii="Angsana New" w:hAnsi="Angsana New"/>
          <w:spacing w:val="8"/>
          <w:sz w:val="30"/>
          <w:szCs w:val="30"/>
          <w:cs/>
        </w:rPr>
        <w:t>ข้าพเจ้าเป็นผู้รับผิดชอบแต่เพียงผู้เดียวต่อ</w:t>
      </w:r>
      <w:r w:rsidRPr="004145B4">
        <w:rPr>
          <w:rFonts w:ascii="Angsana New" w:hAnsi="Angsana New"/>
          <w:sz w:val="30"/>
          <w:szCs w:val="30"/>
          <w:cs/>
        </w:rPr>
        <w:t>ความเห็นของข้าพเจ้า</w:t>
      </w:r>
    </w:p>
    <w:p w14:paraId="241B690B" w14:textId="77777777" w:rsidR="00107B2C" w:rsidRPr="004145B4" w:rsidRDefault="00107B2C" w:rsidP="00CC593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A9994F3" w14:textId="7CA27B9C" w:rsidR="00CC5934" w:rsidRPr="004145B4" w:rsidRDefault="00753000" w:rsidP="00CC5934">
      <w:pPr>
        <w:jc w:val="thaiDistribute"/>
        <w:rPr>
          <w:rFonts w:ascii="Angsana New" w:hAnsi="Angsana New"/>
          <w:sz w:val="30"/>
          <w:szCs w:val="30"/>
        </w:rPr>
      </w:pPr>
      <w:r w:rsidRPr="004145B4">
        <w:rPr>
          <w:rFonts w:ascii="Angsana New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4145B4">
        <w:rPr>
          <w:rFonts w:ascii="Angsana New" w:hAnsi="Angsana New" w:hint="cs"/>
          <w:sz w:val="30"/>
          <w:szCs w:val="30"/>
          <w:cs/>
        </w:rPr>
        <w:t>ในเรื่องต่างๆ ที่สำคัญ ซึ่งรวมถึงข</w:t>
      </w:r>
      <w:r w:rsidRPr="004145B4">
        <w:rPr>
          <w:rFonts w:ascii="Angsana New" w:hAnsi="Angsana New"/>
          <w:sz w:val="30"/>
          <w:szCs w:val="30"/>
          <w:cs/>
        </w:rPr>
        <w:t>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4145B4">
        <w:rPr>
          <w:rFonts w:ascii="Angsana New" w:hAnsi="Angsana New" w:hint="cs"/>
          <w:sz w:val="30"/>
          <w:szCs w:val="30"/>
          <w:cs/>
        </w:rPr>
        <w:t>หาก</w:t>
      </w:r>
      <w:r w:rsidRPr="004145B4">
        <w:rPr>
          <w:rFonts w:ascii="Angsana New" w:hAnsi="Angsana New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00F412D6" w14:textId="77777777" w:rsidR="00CC5934" w:rsidRPr="004145B4" w:rsidRDefault="00CC5934" w:rsidP="00CC593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8C730FF" w14:textId="3C7727B1" w:rsidR="000F33FA" w:rsidRPr="004145B4" w:rsidRDefault="00CC5934" w:rsidP="00CC5934">
      <w:pPr>
        <w:jc w:val="thaiDistribute"/>
        <w:rPr>
          <w:rFonts w:ascii="Angsana New" w:hAnsi="Angsana New"/>
          <w:sz w:val="30"/>
          <w:szCs w:val="30"/>
        </w:rPr>
      </w:pPr>
      <w:r w:rsidRPr="005C23C4">
        <w:rPr>
          <w:rFonts w:ascii="Angsana New" w:eastAsia="Calibri" w:hAnsi="Angsana New"/>
          <w:spacing w:val="4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5C23C4">
        <w:rPr>
          <w:rFonts w:ascii="Angsana New" w:eastAsia="Calibri" w:hAnsi="Angsana New"/>
          <w:spacing w:val="2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</w:t>
      </w:r>
      <w:r w:rsidRPr="004145B4">
        <w:rPr>
          <w:rFonts w:ascii="Angsana New" w:eastAsia="Calibri" w:hAnsi="Angsana New"/>
          <w:sz w:val="30"/>
          <w:szCs w:val="30"/>
          <w:cs/>
        </w:rPr>
        <w:t>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4145B4">
        <w:rPr>
          <w:rFonts w:ascii="Angsana New" w:hAnsi="Angsana New"/>
          <w:sz w:val="30"/>
          <w:szCs w:val="30"/>
          <w:cs/>
        </w:rPr>
        <w:t>อิสระ</w:t>
      </w:r>
    </w:p>
    <w:p w14:paraId="396D8BB6" w14:textId="77777777" w:rsidR="00BD1930" w:rsidRPr="004145B4" w:rsidRDefault="00BD1930" w:rsidP="00CC5934">
      <w:pPr>
        <w:jc w:val="thaiDistribute"/>
        <w:rPr>
          <w:rFonts w:ascii="Angsana New" w:hAnsi="Angsana New"/>
          <w:sz w:val="30"/>
          <w:szCs w:val="30"/>
          <w:rtl/>
          <w:cs/>
        </w:rPr>
      </w:pPr>
    </w:p>
    <w:p w14:paraId="71A3ACAE" w14:textId="2AB1C463" w:rsidR="00CC5934" w:rsidRPr="004145B4" w:rsidRDefault="00CC5934" w:rsidP="00F951E2">
      <w:pPr>
        <w:tabs>
          <w:tab w:val="clear" w:pos="1644"/>
          <w:tab w:val="left" w:pos="1710"/>
        </w:tabs>
        <w:jc w:val="thaiDistribute"/>
        <w:rPr>
          <w:rFonts w:ascii="Angsana New" w:hAnsi="Angsana New"/>
          <w:sz w:val="30"/>
          <w:szCs w:val="30"/>
        </w:rPr>
      </w:pPr>
      <w:r w:rsidRPr="004145B4">
        <w:rPr>
          <w:rFonts w:ascii="Angsana New" w:hAnsi="Angsana New"/>
          <w:spacing w:val="6"/>
          <w:sz w:val="30"/>
          <w:szCs w:val="30"/>
          <w:cs/>
        </w:rPr>
        <w:t>จากเรื่องที่สื่อสารกับผู้มีหน้าที่ในการกำกับดู</w:t>
      </w:r>
      <w:r w:rsidR="00D022FF" w:rsidRPr="004145B4">
        <w:rPr>
          <w:rFonts w:ascii="Angsana New" w:hAnsi="Angsana New"/>
          <w:spacing w:val="6"/>
          <w:sz w:val="30"/>
          <w:szCs w:val="30"/>
          <w:cs/>
        </w:rPr>
        <w:t>แล ข้าพเจ้าได้พิจารณาเรื่องต่าง</w:t>
      </w:r>
      <w:r w:rsidRPr="004145B4">
        <w:rPr>
          <w:rFonts w:ascii="Angsana New" w:hAnsi="Angsana New"/>
          <w:spacing w:val="6"/>
          <w:sz w:val="30"/>
          <w:szCs w:val="30"/>
          <w:cs/>
        </w:rPr>
        <w:t>ๆ ที่มีนัยสำคัญที่สุดในการตรวจสอบ</w:t>
      </w:r>
      <w:r w:rsidR="00BD1930" w:rsidRPr="004145B4">
        <w:rPr>
          <w:rFonts w:ascii="Angsana New" w:hAnsi="Angsana New" w:hint="cs"/>
          <w:spacing w:val="6"/>
          <w:sz w:val="30"/>
          <w:szCs w:val="30"/>
          <w:cs/>
        </w:rPr>
        <w:t xml:space="preserve">  </w:t>
      </w:r>
      <w:r w:rsidRPr="004145B4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</w:t>
      </w:r>
      <w:r w:rsidRPr="005C23C4">
        <w:rPr>
          <w:rFonts w:ascii="Angsana New" w:hAnsi="Angsana New"/>
          <w:spacing w:val="4"/>
          <w:sz w:val="30"/>
          <w:szCs w:val="30"/>
          <w:cs/>
        </w:rPr>
        <w:t>เรื่องเหล่านี้ในรายงานของผู้สอบบัญชี</w:t>
      </w:r>
      <w:r w:rsidR="0034784E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5C23C4">
        <w:rPr>
          <w:rFonts w:ascii="Angsana New" w:hAnsi="Angsana New"/>
          <w:spacing w:val="4"/>
          <w:sz w:val="30"/>
          <w:szCs w:val="30"/>
          <w:cs/>
        </w:rPr>
        <w:t xml:space="preserve">เว้นแต่กฎหมายหรือข้อบังคับไม่ให้เปิดเผยต่อสาธารณะเกี่ยวกับเรื่องดังกล่าว </w:t>
      </w:r>
      <w:r w:rsidRPr="005C23C4">
        <w:rPr>
          <w:rFonts w:ascii="Angsana New" w:hAnsi="Angsana New"/>
          <w:spacing w:val="12"/>
          <w:sz w:val="30"/>
          <w:szCs w:val="30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Pr="005C23C4">
        <w:rPr>
          <w:rFonts w:ascii="Angsana New" w:hAnsi="Angsana New"/>
          <w:spacing w:val="4"/>
          <w:sz w:val="30"/>
          <w:szCs w:val="30"/>
          <w:cs/>
        </w:rPr>
        <w:t>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</w:t>
      </w:r>
      <w:r w:rsidRPr="005C23C4">
        <w:rPr>
          <w:rFonts w:ascii="Angsana New" w:hAnsi="Angsana New"/>
          <w:spacing w:val="2"/>
          <w:sz w:val="30"/>
          <w:szCs w:val="30"/>
          <w:cs/>
        </w:rPr>
        <w:t>ได้เสีย</w:t>
      </w:r>
      <w:r w:rsidRPr="004145B4">
        <w:rPr>
          <w:rFonts w:ascii="Angsana New" w:hAnsi="Angsana New"/>
          <w:sz w:val="30"/>
          <w:szCs w:val="30"/>
          <w:cs/>
        </w:rPr>
        <w:t xml:space="preserve">สาธารณะจากการสื่อสารดังกล่าว </w:t>
      </w:r>
    </w:p>
    <w:p w14:paraId="2F248B38" w14:textId="77777777" w:rsidR="00CC5934" w:rsidRPr="004145B4" w:rsidRDefault="00CC5934" w:rsidP="00CC5934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4A1C1F18" w14:textId="77777777" w:rsidR="005504EA" w:rsidRPr="004145B4" w:rsidRDefault="005504EA" w:rsidP="00CC5934">
      <w:pPr>
        <w:jc w:val="thaiDistribute"/>
        <w:rPr>
          <w:rFonts w:ascii="Angsana New" w:hAnsi="Angsana New"/>
          <w:color w:val="0000FF"/>
          <w:sz w:val="30"/>
          <w:szCs w:val="30"/>
          <w:shd w:val="clear" w:color="auto" w:fill="E0E0E0"/>
        </w:rPr>
      </w:pPr>
    </w:p>
    <w:p w14:paraId="33E1B735" w14:textId="77777777" w:rsidR="005504EA" w:rsidRPr="004145B4" w:rsidRDefault="005504EA" w:rsidP="00CC5934">
      <w:pPr>
        <w:jc w:val="thaiDistribute"/>
        <w:rPr>
          <w:rFonts w:ascii="Angsana New" w:hAnsi="Angsana New"/>
          <w:color w:val="0000FF"/>
          <w:sz w:val="30"/>
          <w:szCs w:val="30"/>
          <w:shd w:val="clear" w:color="auto" w:fill="E0E0E0"/>
        </w:rPr>
      </w:pPr>
    </w:p>
    <w:p w14:paraId="4ED630BB" w14:textId="77777777" w:rsidR="000F33FA" w:rsidRPr="004145B4" w:rsidRDefault="000F33FA" w:rsidP="00CC5934">
      <w:pPr>
        <w:jc w:val="thaiDistribute"/>
        <w:rPr>
          <w:rFonts w:ascii="Angsana New" w:hAnsi="Angsana New"/>
          <w:color w:val="0000FF"/>
          <w:sz w:val="30"/>
          <w:szCs w:val="30"/>
          <w:shd w:val="clear" w:color="auto" w:fill="E0E0E0"/>
        </w:rPr>
      </w:pPr>
    </w:p>
    <w:p w14:paraId="753E3DC6" w14:textId="1BEF620F" w:rsidR="005504EA" w:rsidRPr="004145B4" w:rsidRDefault="00D01F0F" w:rsidP="00CC5934">
      <w:pPr>
        <w:jc w:val="thaiDistribute"/>
        <w:rPr>
          <w:rFonts w:ascii="Angsana New" w:hAnsi="Angsana New"/>
          <w:sz w:val="30"/>
          <w:szCs w:val="30"/>
        </w:rPr>
      </w:pPr>
      <w:r w:rsidRPr="00D01F0F">
        <w:rPr>
          <w:rFonts w:ascii="Angsana New" w:hAnsi="Angsana New" w:hint="cs"/>
          <w:sz w:val="30"/>
          <w:szCs w:val="30"/>
        </w:rPr>
        <w:t>(</w:t>
      </w:r>
      <w:r w:rsidR="00FF3285" w:rsidRPr="004145B4">
        <w:rPr>
          <w:rFonts w:ascii="Angsana New" w:hAnsi="Angsana New" w:hint="cs"/>
          <w:sz w:val="30"/>
          <w:szCs w:val="30"/>
          <w:cs/>
        </w:rPr>
        <w:t>ธัญลักษณ์ เกตุแก้ว</w:t>
      </w:r>
      <w:r w:rsidRPr="00D01F0F">
        <w:rPr>
          <w:rFonts w:ascii="Angsana New" w:hAnsi="Angsana New" w:hint="cs"/>
          <w:sz w:val="30"/>
          <w:szCs w:val="30"/>
        </w:rPr>
        <w:t>)</w:t>
      </w:r>
    </w:p>
    <w:p w14:paraId="6FD4C6BE" w14:textId="77777777" w:rsidR="00CC5934" w:rsidRPr="004145B4" w:rsidRDefault="00CC5934" w:rsidP="00CC5934">
      <w:pPr>
        <w:jc w:val="thaiDistribute"/>
        <w:rPr>
          <w:rFonts w:ascii="Angsana New" w:hAnsi="Angsana New"/>
          <w:color w:val="0000FF"/>
          <w:sz w:val="30"/>
          <w:szCs w:val="30"/>
        </w:rPr>
      </w:pPr>
      <w:r w:rsidRPr="004145B4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50D963EE" w14:textId="1ED5CECB" w:rsidR="00CC5934" w:rsidRPr="004145B4" w:rsidRDefault="00CC5934" w:rsidP="00CC5934">
      <w:pPr>
        <w:jc w:val="thaiDistribute"/>
        <w:rPr>
          <w:rFonts w:ascii="Angsana New" w:hAnsi="Angsana New"/>
          <w:color w:val="0000FF"/>
          <w:sz w:val="30"/>
          <w:szCs w:val="30"/>
          <w:shd w:val="clear" w:color="auto" w:fill="E0E0E0"/>
        </w:rPr>
      </w:pPr>
      <w:r w:rsidRPr="004145B4">
        <w:rPr>
          <w:rFonts w:ascii="Angsana New" w:hAnsi="Angsana New"/>
          <w:sz w:val="30"/>
          <w:szCs w:val="30"/>
          <w:cs/>
        </w:rPr>
        <w:t>เลขทะเบียน</w:t>
      </w:r>
      <w:r w:rsidR="00FF3285" w:rsidRPr="004145B4">
        <w:rPr>
          <w:rFonts w:ascii="Angsana New" w:hAnsi="Angsana New" w:hint="cs"/>
          <w:sz w:val="30"/>
          <w:szCs w:val="30"/>
          <w:cs/>
        </w:rPr>
        <w:t xml:space="preserve"> </w:t>
      </w:r>
      <w:r w:rsidR="00031098" w:rsidRPr="00031098">
        <w:rPr>
          <w:rFonts w:ascii="Angsana New" w:hAnsi="Angsana New"/>
          <w:sz w:val="30"/>
          <w:szCs w:val="30"/>
        </w:rPr>
        <w:t>8179</w:t>
      </w:r>
    </w:p>
    <w:p w14:paraId="3EDB7382" w14:textId="77777777" w:rsidR="00CC5934" w:rsidRPr="004145B4" w:rsidRDefault="00CC5934" w:rsidP="00CC5934">
      <w:pPr>
        <w:jc w:val="thaiDistribute"/>
        <w:rPr>
          <w:rFonts w:ascii="Angsana New" w:hAnsi="Angsana New"/>
          <w:sz w:val="30"/>
          <w:szCs w:val="30"/>
        </w:rPr>
      </w:pPr>
    </w:p>
    <w:p w14:paraId="03EB1819" w14:textId="77777777" w:rsidR="00CC5934" w:rsidRPr="004145B4" w:rsidRDefault="00CC5934" w:rsidP="00CC5934">
      <w:pPr>
        <w:jc w:val="thaiDistribute"/>
        <w:rPr>
          <w:rFonts w:ascii="Angsana New" w:hAnsi="Angsana New"/>
          <w:sz w:val="30"/>
          <w:szCs w:val="30"/>
        </w:rPr>
      </w:pPr>
      <w:r w:rsidRPr="004145B4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6E8752F" w14:textId="355CB318" w:rsidR="003E0BC3" w:rsidRDefault="00CC5934" w:rsidP="002B6BFF">
      <w:pPr>
        <w:jc w:val="thaiDistribute"/>
        <w:rPr>
          <w:rFonts w:ascii="Angsana New" w:hAnsi="Angsana New"/>
          <w:sz w:val="30"/>
          <w:szCs w:val="30"/>
        </w:rPr>
      </w:pPr>
      <w:r w:rsidRPr="004145B4">
        <w:rPr>
          <w:rFonts w:ascii="Angsana New" w:hAnsi="Angsana New"/>
          <w:sz w:val="30"/>
          <w:szCs w:val="30"/>
          <w:cs/>
        </w:rPr>
        <w:t>กรุงเทพม</w:t>
      </w:r>
      <w:bookmarkStart w:id="0" w:name="_GoBack"/>
      <w:bookmarkEnd w:id="0"/>
      <w:r w:rsidRPr="004145B4">
        <w:rPr>
          <w:rFonts w:ascii="Angsana New" w:hAnsi="Angsana New"/>
          <w:sz w:val="30"/>
          <w:szCs w:val="30"/>
          <w:cs/>
        </w:rPr>
        <w:t>หานคร</w:t>
      </w:r>
    </w:p>
    <w:p w14:paraId="404F61CE" w14:textId="20C74376" w:rsidR="002B6BFF" w:rsidRDefault="00031098" w:rsidP="002B6BFF">
      <w:pPr>
        <w:jc w:val="thaiDistribute"/>
        <w:rPr>
          <w:rFonts w:ascii="Angsana New" w:hAnsi="Angsana New"/>
          <w:sz w:val="30"/>
          <w:szCs w:val="30"/>
          <w:cs/>
        </w:rPr>
      </w:pPr>
      <w:r w:rsidRPr="00031098">
        <w:rPr>
          <w:rFonts w:ascii="Angsana New" w:hAnsi="Angsana New"/>
          <w:sz w:val="30"/>
          <w:szCs w:val="30"/>
        </w:rPr>
        <w:t>9</w:t>
      </w:r>
      <w:r w:rsidR="002B6BFF" w:rsidRPr="00E606D2">
        <w:rPr>
          <w:rFonts w:ascii="Angsana New" w:hAnsi="Angsana New"/>
          <w:sz w:val="30"/>
          <w:szCs w:val="30"/>
        </w:rPr>
        <w:t xml:space="preserve"> </w:t>
      </w:r>
      <w:r w:rsidR="002B6BFF" w:rsidRPr="00E606D2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031098">
        <w:rPr>
          <w:rFonts w:ascii="Angsana New" w:hAnsi="Angsana New" w:hint="cs"/>
          <w:sz w:val="30"/>
          <w:szCs w:val="30"/>
        </w:rPr>
        <w:t>256</w:t>
      </w:r>
      <w:r w:rsidRPr="00031098">
        <w:rPr>
          <w:rFonts w:ascii="Angsana New" w:hAnsi="Angsana New"/>
          <w:sz w:val="30"/>
          <w:szCs w:val="30"/>
        </w:rPr>
        <w:t>4</w:t>
      </w:r>
    </w:p>
    <w:p w14:paraId="40CC873F" w14:textId="77777777" w:rsidR="00171FED" w:rsidRPr="005A7610" w:rsidRDefault="00171FED" w:rsidP="00171FE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</w:rPr>
      </w:pPr>
    </w:p>
    <w:sectPr w:rsidR="00171FED" w:rsidRPr="005A7610" w:rsidSect="000E1C67">
      <w:headerReference w:type="default" r:id="rId14"/>
      <w:footerReference w:type="default" r:id="rId15"/>
      <w:pgSz w:w="11909" w:h="16834" w:code="9"/>
      <w:pgMar w:top="691" w:right="1109" w:bottom="576" w:left="1152" w:header="720" w:footer="186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C34B8F" w14:textId="77777777" w:rsidR="0065380D" w:rsidRDefault="0065380D">
      <w:r>
        <w:separator/>
      </w:r>
    </w:p>
  </w:endnote>
  <w:endnote w:type="continuationSeparator" w:id="0">
    <w:p w14:paraId="43BB721E" w14:textId="77777777" w:rsidR="0065380D" w:rsidRDefault="0065380D">
      <w:r>
        <w:continuationSeparator/>
      </w:r>
    </w:p>
  </w:endnote>
  <w:endnote w:type="continuationNotice" w:id="1">
    <w:p w14:paraId="21EE0911" w14:textId="77777777" w:rsidR="0065380D" w:rsidRDefault="0065380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New">
    <w:altName w:val="Arial Unicode MS"/>
    <w:panose1 w:val="00000000000000000000"/>
    <w:charset w:val="00"/>
    <w:family w:val="roman"/>
    <w:notTrueType/>
    <w:pitch w:val="default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215B8" w14:textId="12F0B000" w:rsidR="009D723E" w:rsidRDefault="009D723E" w:rsidP="008B002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77</w:t>
    </w:r>
    <w:r>
      <w:rPr>
        <w:rStyle w:val="PageNumber"/>
      </w:rPr>
      <w:fldChar w:fldCharType="end"/>
    </w:r>
  </w:p>
  <w:p w14:paraId="726824D5" w14:textId="77777777" w:rsidR="009D723E" w:rsidRDefault="009D723E" w:rsidP="008B002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EFB408" w14:textId="434AC62D" w:rsidR="009D723E" w:rsidRPr="000F33FA" w:rsidRDefault="009D723E">
    <w:pPr>
      <w:pStyle w:val="Footer"/>
      <w:jc w:val="center"/>
      <w:rPr>
        <w:rFonts w:asciiTheme="majorBidi" w:hAnsiTheme="majorBidi" w:cstheme="majorBidi"/>
        <w:sz w:val="30"/>
        <w:szCs w:val="30"/>
      </w:rPr>
    </w:pPr>
  </w:p>
  <w:p w14:paraId="0CDA7C97" w14:textId="77777777" w:rsidR="009D723E" w:rsidRPr="000F33FA" w:rsidRDefault="009D723E" w:rsidP="003E0BC3">
    <w:pPr>
      <w:pStyle w:val="Footer"/>
      <w:rPr>
        <w:rFonts w:asciiTheme="majorBidi" w:hAnsiTheme="majorBidi" w:cstheme="majorBid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831E" w14:textId="7421A539" w:rsidR="009D723E" w:rsidRPr="002448B9" w:rsidRDefault="009D723E">
    <w:pPr>
      <w:pStyle w:val="Footer"/>
      <w:jc w:val="center"/>
      <w:rPr>
        <w:rFonts w:ascii="Angsana New" w:hAnsi="Angsana New"/>
        <w:sz w:val="30"/>
        <w:szCs w:val="30"/>
      </w:rPr>
    </w:pPr>
    <w:r w:rsidRPr="002448B9">
      <w:rPr>
        <w:rFonts w:ascii="Angsana New" w:hAnsi="Angsana New"/>
        <w:sz w:val="30"/>
        <w:szCs w:val="30"/>
      </w:rPr>
      <w:fldChar w:fldCharType="begin"/>
    </w:r>
    <w:r w:rsidRPr="002448B9">
      <w:rPr>
        <w:rFonts w:ascii="Angsana New" w:hAnsi="Angsana New"/>
        <w:sz w:val="30"/>
        <w:szCs w:val="30"/>
      </w:rPr>
      <w:instrText xml:space="preserve"> PAGE   \* MERGEFORMAT </w:instrText>
    </w:r>
    <w:r w:rsidRPr="002448B9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85</w:t>
    </w:r>
    <w:r w:rsidRPr="002448B9">
      <w:rPr>
        <w:rFonts w:ascii="Angsana New" w:hAnsi="Angsana New"/>
        <w:sz w:val="30"/>
        <w:szCs w:val="30"/>
      </w:rPr>
      <w:fldChar w:fldCharType="end"/>
    </w:r>
  </w:p>
  <w:p w14:paraId="2636F5A9" w14:textId="77777777" w:rsidR="009D723E" w:rsidRPr="000257B8" w:rsidRDefault="009D723E" w:rsidP="00E82F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6322"/>
        <w:tab w:val="clear" w:pos="6549"/>
        <w:tab w:val="left" w:pos="702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73A399" w14:textId="77777777" w:rsidR="0065380D" w:rsidRDefault="0065380D">
      <w:r>
        <w:separator/>
      </w:r>
    </w:p>
  </w:footnote>
  <w:footnote w:type="continuationSeparator" w:id="0">
    <w:p w14:paraId="32FE8D6E" w14:textId="77777777" w:rsidR="0065380D" w:rsidRDefault="0065380D">
      <w:r>
        <w:continuationSeparator/>
      </w:r>
    </w:p>
  </w:footnote>
  <w:footnote w:type="continuationNotice" w:id="1">
    <w:p w14:paraId="79674BA7" w14:textId="77777777" w:rsidR="0065380D" w:rsidRDefault="0065380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C9E38" w14:textId="77777777" w:rsidR="00B47403" w:rsidRDefault="00B4740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C7D961" w14:textId="6B85E3F5" w:rsidR="009D723E" w:rsidRDefault="009D723E" w:rsidP="00ED2E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738"/>
      <w:rPr>
        <w:rFonts w:ascii="Angsana New" w:hAnsi="Angsana New"/>
        <w:b/>
        <w:bCs/>
        <w:sz w:val="32"/>
        <w:szCs w:val="32"/>
      </w:rPr>
    </w:pPr>
  </w:p>
  <w:p w14:paraId="0A87115D" w14:textId="77777777" w:rsidR="00B47403" w:rsidRPr="00F9367B" w:rsidRDefault="00B47403" w:rsidP="00ED2E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738"/>
      <w:rPr>
        <w:rFonts w:ascii="Angsana New" w:hAnsi="Angsana New" w:hint="cs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5B1C8F"/>
    <w:multiLevelType w:val="hybridMultilevel"/>
    <w:tmpl w:val="7138DB2C"/>
    <w:lvl w:ilvl="0" w:tplc="AE0EBCE8">
      <w:start w:val="1"/>
      <w:numFmt w:val="decimal"/>
      <w:lvlText w:val="(%1)"/>
      <w:lvlJc w:val="left"/>
      <w:pPr>
        <w:ind w:left="873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593" w:hanging="360"/>
      </w:pPr>
    </w:lvl>
    <w:lvl w:ilvl="2" w:tplc="0409001B" w:tentative="1">
      <w:start w:val="1"/>
      <w:numFmt w:val="lowerRoman"/>
      <w:lvlText w:val="%3."/>
      <w:lvlJc w:val="right"/>
      <w:pPr>
        <w:ind w:left="2313" w:hanging="180"/>
      </w:pPr>
    </w:lvl>
    <w:lvl w:ilvl="3" w:tplc="0409000F" w:tentative="1">
      <w:start w:val="1"/>
      <w:numFmt w:val="decimal"/>
      <w:lvlText w:val="%4."/>
      <w:lvlJc w:val="left"/>
      <w:pPr>
        <w:ind w:left="3033" w:hanging="360"/>
      </w:pPr>
    </w:lvl>
    <w:lvl w:ilvl="4" w:tplc="04090019" w:tentative="1">
      <w:start w:val="1"/>
      <w:numFmt w:val="lowerLetter"/>
      <w:lvlText w:val="%5."/>
      <w:lvlJc w:val="left"/>
      <w:pPr>
        <w:ind w:left="3753" w:hanging="360"/>
      </w:pPr>
    </w:lvl>
    <w:lvl w:ilvl="5" w:tplc="0409001B" w:tentative="1">
      <w:start w:val="1"/>
      <w:numFmt w:val="lowerRoman"/>
      <w:lvlText w:val="%6."/>
      <w:lvlJc w:val="right"/>
      <w:pPr>
        <w:ind w:left="4473" w:hanging="180"/>
      </w:pPr>
    </w:lvl>
    <w:lvl w:ilvl="6" w:tplc="0409000F" w:tentative="1">
      <w:start w:val="1"/>
      <w:numFmt w:val="decimal"/>
      <w:lvlText w:val="%7."/>
      <w:lvlJc w:val="left"/>
      <w:pPr>
        <w:ind w:left="5193" w:hanging="360"/>
      </w:pPr>
    </w:lvl>
    <w:lvl w:ilvl="7" w:tplc="04090019" w:tentative="1">
      <w:start w:val="1"/>
      <w:numFmt w:val="lowerLetter"/>
      <w:lvlText w:val="%8."/>
      <w:lvlJc w:val="left"/>
      <w:pPr>
        <w:ind w:left="5913" w:hanging="360"/>
      </w:pPr>
    </w:lvl>
    <w:lvl w:ilvl="8" w:tplc="040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11" w15:restartNumberingAfterBreak="0">
    <w:nsid w:val="024F4754"/>
    <w:multiLevelType w:val="singleLevel"/>
    <w:tmpl w:val="883617F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02B32BB0"/>
    <w:multiLevelType w:val="singleLevel"/>
    <w:tmpl w:val="0930E61C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  <w:color w:val="auto"/>
        <w:sz w:val="24"/>
      </w:rPr>
    </w:lvl>
  </w:abstractNum>
  <w:abstractNum w:abstractNumId="13" w15:restartNumberingAfterBreak="0">
    <w:nsid w:val="037D06E0"/>
    <w:multiLevelType w:val="hybridMultilevel"/>
    <w:tmpl w:val="4D5EA024"/>
    <w:lvl w:ilvl="0" w:tplc="49D0352C">
      <w:start w:val="1"/>
      <w:numFmt w:val="thaiLetters"/>
      <w:lvlText w:val="(%1)"/>
      <w:lvlJc w:val="left"/>
      <w:pPr>
        <w:ind w:left="1075" w:hanging="5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03883541"/>
    <w:multiLevelType w:val="multilevel"/>
    <w:tmpl w:val="EE722F82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5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80C5362"/>
    <w:multiLevelType w:val="hybridMultilevel"/>
    <w:tmpl w:val="2E62AA56"/>
    <w:lvl w:ilvl="0" w:tplc="15941FCC">
      <w:start w:val="123"/>
      <w:numFmt w:val="bullet"/>
      <w:lvlText w:val="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9AC2F36"/>
    <w:multiLevelType w:val="singleLevel"/>
    <w:tmpl w:val="503ED0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0B23716C"/>
    <w:multiLevelType w:val="singleLevel"/>
    <w:tmpl w:val="2C90EE4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0D093D8B"/>
    <w:multiLevelType w:val="hybridMultilevel"/>
    <w:tmpl w:val="6EF62CCE"/>
    <w:lvl w:ilvl="0" w:tplc="52A0309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 w15:restartNumberingAfterBreak="0">
    <w:nsid w:val="123475FC"/>
    <w:multiLevelType w:val="hybridMultilevel"/>
    <w:tmpl w:val="F7A2B70A"/>
    <w:lvl w:ilvl="0" w:tplc="AA1A333E">
      <w:start w:val="1"/>
      <w:numFmt w:val="thaiLetters"/>
      <w:pStyle w:val="AccPolicyHeading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2AD2FFD"/>
    <w:multiLevelType w:val="hybridMultilevel"/>
    <w:tmpl w:val="4E767AF0"/>
    <w:lvl w:ilvl="0" w:tplc="E60843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3600F64"/>
    <w:multiLevelType w:val="hybridMultilevel"/>
    <w:tmpl w:val="223CB55E"/>
    <w:lvl w:ilvl="0" w:tplc="470CE86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45C4712"/>
    <w:multiLevelType w:val="hybridMultilevel"/>
    <w:tmpl w:val="B65C854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b w:val="0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46F0F03"/>
    <w:multiLevelType w:val="hybridMultilevel"/>
    <w:tmpl w:val="2EA6F5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8291C08"/>
    <w:multiLevelType w:val="hybridMultilevel"/>
    <w:tmpl w:val="FACC05B4"/>
    <w:lvl w:ilvl="0" w:tplc="2B9EA2FC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85B0E9C"/>
    <w:multiLevelType w:val="hybridMultilevel"/>
    <w:tmpl w:val="D0A49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85C3160"/>
    <w:multiLevelType w:val="multilevel"/>
    <w:tmpl w:val="7CAC6B1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0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188438B1"/>
    <w:multiLevelType w:val="multilevel"/>
    <w:tmpl w:val="3996A83C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4" w15:restartNumberingAfterBreak="0">
    <w:nsid w:val="19336433"/>
    <w:multiLevelType w:val="singleLevel"/>
    <w:tmpl w:val="B86E083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1987133A"/>
    <w:multiLevelType w:val="hybridMultilevel"/>
    <w:tmpl w:val="A18E6FE2"/>
    <w:lvl w:ilvl="0" w:tplc="3FAE6B34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19F9280D"/>
    <w:multiLevelType w:val="hybridMultilevel"/>
    <w:tmpl w:val="4F5AB1E6"/>
    <w:lvl w:ilvl="0" w:tplc="BF3A9C0A">
      <w:start w:val="1"/>
      <w:numFmt w:val="bullet"/>
      <w:lvlText w:val="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57C6AAE2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  <w:color w:val="auto"/>
        <w:sz w:val="18"/>
        <w:szCs w:val="18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1A654750"/>
    <w:multiLevelType w:val="hybridMultilevel"/>
    <w:tmpl w:val="2640D87C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1B4304FD"/>
    <w:multiLevelType w:val="hybridMultilevel"/>
    <w:tmpl w:val="477CEBB2"/>
    <w:lvl w:ilvl="0" w:tplc="84926C4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1BBA676F"/>
    <w:multiLevelType w:val="hybridMultilevel"/>
    <w:tmpl w:val="90A6C69C"/>
    <w:lvl w:ilvl="0" w:tplc="B8C4B81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1C1C0EB8"/>
    <w:multiLevelType w:val="hybridMultilevel"/>
    <w:tmpl w:val="C0A4C47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1D127A3C"/>
    <w:multiLevelType w:val="multilevel"/>
    <w:tmpl w:val="F79A8A5A"/>
    <w:lvl w:ilvl="0">
      <w:start w:val="3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2" w15:restartNumberingAfterBreak="0">
    <w:nsid w:val="1D7C5C42"/>
    <w:multiLevelType w:val="hybridMultilevel"/>
    <w:tmpl w:val="59F0B8EC"/>
    <w:lvl w:ilvl="0" w:tplc="470CE86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01C7E5A"/>
    <w:multiLevelType w:val="hybridMultilevel"/>
    <w:tmpl w:val="87D2F116"/>
    <w:lvl w:ilvl="0" w:tplc="9E5816CE">
      <w:start w:val="1"/>
      <w:numFmt w:val="thaiLetters"/>
      <w:lvlText w:val="(%1)"/>
      <w:lvlJc w:val="left"/>
      <w:pPr>
        <w:ind w:left="927" w:hanging="360"/>
      </w:pPr>
      <w:rPr>
        <w:rFonts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22596627"/>
    <w:multiLevelType w:val="hybridMultilevel"/>
    <w:tmpl w:val="5B2E6246"/>
    <w:lvl w:ilvl="0" w:tplc="B1F81D38">
      <w:start w:val="1"/>
      <w:numFmt w:val="thaiLetters"/>
      <w:lvlText w:val="%1."/>
      <w:lvlJc w:val="left"/>
      <w:pPr>
        <w:ind w:left="1260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5" w15:restartNumberingAfterBreak="0">
    <w:nsid w:val="236224AE"/>
    <w:multiLevelType w:val="hybridMultilevel"/>
    <w:tmpl w:val="10329AAA"/>
    <w:lvl w:ilvl="0" w:tplc="EBB89CC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6" w15:restartNumberingAfterBreak="0">
    <w:nsid w:val="236F04C2"/>
    <w:multiLevelType w:val="hybridMultilevel"/>
    <w:tmpl w:val="C3341A24"/>
    <w:lvl w:ilvl="0" w:tplc="17FC8B6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  <w:lang w:bidi="th-TH"/>
      </w:rPr>
    </w:lvl>
    <w:lvl w:ilvl="1" w:tplc="3EA2591A">
      <w:numFmt w:val="bullet"/>
      <w:lvlText w:val="•"/>
      <w:lvlJc w:val="left"/>
      <w:pPr>
        <w:ind w:left="2160" w:hanging="54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7" w15:restartNumberingAfterBreak="0">
    <w:nsid w:val="24A925B4"/>
    <w:multiLevelType w:val="hybridMultilevel"/>
    <w:tmpl w:val="8ACC3CDA"/>
    <w:lvl w:ilvl="0" w:tplc="684CC426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50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1" w15:restartNumberingAfterBreak="0">
    <w:nsid w:val="276D4360"/>
    <w:multiLevelType w:val="hybridMultilevel"/>
    <w:tmpl w:val="07581C88"/>
    <w:lvl w:ilvl="0" w:tplc="9F32D8C8">
      <w:start w:val="1"/>
      <w:numFmt w:val="thaiLetters"/>
      <w:lvlText w:val="(%1)"/>
      <w:lvlJc w:val="left"/>
      <w:pPr>
        <w:ind w:left="924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77F66AD"/>
    <w:multiLevelType w:val="hybridMultilevel"/>
    <w:tmpl w:val="20F6E6D4"/>
    <w:lvl w:ilvl="0" w:tplc="16644C8E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83776A3"/>
    <w:multiLevelType w:val="multilevel"/>
    <w:tmpl w:val="EE722F82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54" w15:restartNumberingAfterBreak="0">
    <w:nsid w:val="29B84413"/>
    <w:multiLevelType w:val="hybridMultilevel"/>
    <w:tmpl w:val="7D44346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5" w15:restartNumberingAfterBreak="0">
    <w:nsid w:val="2A1C1DB0"/>
    <w:multiLevelType w:val="multilevel"/>
    <w:tmpl w:val="65029C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8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6" w15:restartNumberingAfterBreak="0">
    <w:nsid w:val="2ADA1F67"/>
    <w:multiLevelType w:val="hybridMultilevel"/>
    <w:tmpl w:val="6BD408F8"/>
    <w:lvl w:ilvl="0" w:tplc="78A85964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58" w15:restartNumberingAfterBreak="0">
    <w:nsid w:val="2D320FC4"/>
    <w:multiLevelType w:val="hybridMultilevel"/>
    <w:tmpl w:val="04BA93EA"/>
    <w:lvl w:ilvl="0" w:tplc="470CE866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9" w15:restartNumberingAfterBreak="0">
    <w:nsid w:val="2E3B4802"/>
    <w:multiLevelType w:val="hybridMultilevel"/>
    <w:tmpl w:val="72E2C168"/>
    <w:lvl w:ilvl="0" w:tplc="470CE86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E507440"/>
    <w:multiLevelType w:val="hybridMultilevel"/>
    <w:tmpl w:val="281E8EDA"/>
    <w:lvl w:ilvl="0" w:tplc="E60843A6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0000FF"/>
        <w:sz w:val="22"/>
      </w:rPr>
    </w:lvl>
    <w:lvl w:ilvl="1" w:tplc="691CBA86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3B38319C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8A5A2D40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59C46A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5B0C5078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6742B44C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77B253B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5CE89BD6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1" w15:restartNumberingAfterBreak="0">
    <w:nsid w:val="2E8A3165"/>
    <w:multiLevelType w:val="multilevel"/>
    <w:tmpl w:val="B546EC32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2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3" w15:restartNumberingAfterBreak="0">
    <w:nsid w:val="2F6033D9"/>
    <w:multiLevelType w:val="hybridMultilevel"/>
    <w:tmpl w:val="1DCEF12A"/>
    <w:lvl w:ilvl="0" w:tplc="3FAE6B34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64" w15:restartNumberingAfterBreak="0">
    <w:nsid w:val="2F976946"/>
    <w:multiLevelType w:val="hybridMultilevel"/>
    <w:tmpl w:val="BC2C8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8" w15:restartNumberingAfterBreak="0">
    <w:nsid w:val="33434CE0"/>
    <w:multiLevelType w:val="hybridMultilevel"/>
    <w:tmpl w:val="0DFCD55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E1506416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18"/>
        <w:szCs w:val="18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9" w15:restartNumberingAfterBreak="0">
    <w:nsid w:val="33DB056E"/>
    <w:multiLevelType w:val="hybridMultilevel"/>
    <w:tmpl w:val="03DC6968"/>
    <w:lvl w:ilvl="0" w:tplc="3D068D60">
      <w:start w:val="1"/>
      <w:numFmt w:val="thaiLetters"/>
      <w:pStyle w:val="acctreadnote"/>
      <w:lvlText w:val="(%1)"/>
      <w:lvlJc w:val="left"/>
      <w:pPr>
        <w:ind w:left="720" w:hanging="360"/>
      </w:pPr>
      <w:rPr>
        <w:rFonts w:hint="default"/>
        <w:strike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1" w15:restartNumberingAfterBreak="0">
    <w:nsid w:val="346B28B3"/>
    <w:multiLevelType w:val="singleLevel"/>
    <w:tmpl w:val="D0AAA75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75" w15:restartNumberingAfterBreak="0">
    <w:nsid w:val="3A5919A6"/>
    <w:multiLevelType w:val="hybridMultilevel"/>
    <w:tmpl w:val="87AAF506"/>
    <w:lvl w:ilvl="0" w:tplc="C7FEF33A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3B4456C9"/>
    <w:multiLevelType w:val="hybridMultilevel"/>
    <w:tmpl w:val="A6FECD3E"/>
    <w:lvl w:ilvl="0" w:tplc="470CE866">
      <w:start w:val="1"/>
      <w:numFmt w:val="thaiLetters"/>
      <w:lvlText w:val="(%1)"/>
      <w:lvlJc w:val="left"/>
      <w:pPr>
        <w:ind w:left="927" w:hanging="360"/>
      </w:pPr>
      <w:rPr>
        <w:rFonts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79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0" w15:restartNumberingAfterBreak="0">
    <w:nsid w:val="3FA25FA2"/>
    <w:multiLevelType w:val="hybridMultilevel"/>
    <w:tmpl w:val="CB9A92B2"/>
    <w:lvl w:ilvl="0" w:tplc="093C84D2">
      <w:start w:val="1"/>
      <w:numFmt w:val="thaiLetters"/>
      <w:lvlText w:val="(%1)"/>
      <w:lvlJc w:val="left"/>
      <w:pPr>
        <w:ind w:left="63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 w15:restartNumberingAfterBreak="0">
    <w:nsid w:val="3FC94AA7"/>
    <w:multiLevelType w:val="hybridMultilevel"/>
    <w:tmpl w:val="A2B69524"/>
    <w:lvl w:ilvl="0" w:tplc="F6D8875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2" w15:restartNumberingAfterBreak="0">
    <w:nsid w:val="40263534"/>
    <w:multiLevelType w:val="hybridMultilevel"/>
    <w:tmpl w:val="91247660"/>
    <w:lvl w:ilvl="0" w:tplc="BBBA5B6E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1B27C27"/>
    <w:multiLevelType w:val="hybridMultilevel"/>
    <w:tmpl w:val="25381FC6"/>
    <w:lvl w:ilvl="0" w:tplc="470CE866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4" w15:restartNumberingAfterBreak="0">
    <w:nsid w:val="42DB07F4"/>
    <w:multiLevelType w:val="multilevel"/>
    <w:tmpl w:val="F9E8D8D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5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40F3696"/>
    <w:multiLevelType w:val="hybridMultilevel"/>
    <w:tmpl w:val="8FD0BCE8"/>
    <w:lvl w:ilvl="0" w:tplc="0366E1F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C57006A2">
      <w:start w:val="1"/>
      <w:numFmt w:val="lowerLetter"/>
      <w:lvlText w:val="(%2)"/>
      <w:lvlJc w:val="left"/>
      <w:pPr>
        <w:ind w:left="630" w:hanging="360"/>
      </w:pPr>
      <w:rPr>
        <w:rFonts w:hint="default"/>
        <w:b/>
        <w:bCs/>
        <w:i/>
        <w:iCs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8" w15:restartNumberingAfterBreak="0">
    <w:nsid w:val="464454B2"/>
    <w:multiLevelType w:val="hybridMultilevel"/>
    <w:tmpl w:val="CE82EBC0"/>
    <w:lvl w:ilvl="0" w:tplc="E60843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47263C93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0" w15:restartNumberingAfterBreak="0">
    <w:nsid w:val="474C78D6"/>
    <w:multiLevelType w:val="multilevel"/>
    <w:tmpl w:val="EE722F82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91" w15:restartNumberingAfterBreak="0">
    <w:nsid w:val="48313345"/>
    <w:multiLevelType w:val="hybridMultilevel"/>
    <w:tmpl w:val="6C183C1E"/>
    <w:lvl w:ilvl="0" w:tplc="7CB2206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 w15:restartNumberingAfterBreak="0">
    <w:nsid w:val="48994F8C"/>
    <w:multiLevelType w:val="multilevel"/>
    <w:tmpl w:val="BA52877C"/>
    <w:lvl w:ilvl="0">
      <w:start w:val="1"/>
      <w:numFmt w:val="decimal"/>
      <w:lvlText w:val="(%1)"/>
      <w:lvlJc w:val="left"/>
      <w:pPr>
        <w:ind w:left="900" w:hanging="360"/>
      </w:pPr>
      <w:rPr>
        <w:rFonts w:hint="default"/>
        <w:b/>
        <w:bCs/>
        <w:i/>
        <w:iCs/>
        <w:sz w:val="28"/>
        <w:szCs w:val="28"/>
        <w:lang w:val="en-US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3" w15:restartNumberingAfterBreak="0">
    <w:nsid w:val="48D12E5F"/>
    <w:multiLevelType w:val="hybridMultilevel"/>
    <w:tmpl w:val="BDFACBE2"/>
    <w:lvl w:ilvl="0" w:tplc="554A7B54">
      <w:start w:val="1"/>
      <w:numFmt w:val="decimal"/>
      <w:lvlText w:val="(%1)"/>
      <w:lvlJc w:val="left"/>
      <w:pPr>
        <w:ind w:left="1080" w:hanging="54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4" w15:restartNumberingAfterBreak="0">
    <w:nsid w:val="4C146537"/>
    <w:multiLevelType w:val="multilevel"/>
    <w:tmpl w:val="55FE89B6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95" w15:restartNumberingAfterBreak="0">
    <w:nsid w:val="4F135D2E"/>
    <w:multiLevelType w:val="hybridMultilevel"/>
    <w:tmpl w:val="44F82BD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6" w15:restartNumberingAfterBreak="0">
    <w:nsid w:val="4F4C6004"/>
    <w:multiLevelType w:val="hybridMultilevel"/>
    <w:tmpl w:val="66B48E5E"/>
    <w:lvl w:ilvl="0" w:tplc="F96095B2">
      <w:start w:val="1"/>
      <w:numFmt w:val="decimal"/>
      <w:lvlText w:val="%1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8" w15:restartNumberingAfterBreak="0">
    <w:nsid w:val="50435818"/>
    <w:multiLevelType w:val="multilevel"/>
    <w:tmpl w:val="B8AE82E0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9" w15:restartNumberingAfterBreak="0">
    <w:nsid w:val="522A5142"/>
    <w:multiLevelType w:val="hybridMultilevel"/>
    <w:tmpl w:val="3AE81F64"/>
    <w:lvl w:ilvl="0" w:tplc="C74098E4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52431181"/>
    <w:multiLevelType w:val="multilevel"/>
    <w:tmpl w:val="3B12701A"/>
    <w:lvl w:ilvl="0">
      <w:start w:val="1"/>
      <w:numFmt w:val="thaiLetters"/>
      <w:lvlText w:val="%1."/>
      <w:lvlJc w:val="left"/>
      <w:pPr>
        <w:ind w:left="1260" w:hanging="360"/>
      </w:pPr>
      <w:rPr>
        <w:rFonts w:hint="default"/>
        <w:b w:val="0"/>
        <w:bCs w:val="0"/>
        <w:i w:val="0"/>
        <w:iCs w:val="0"/>
        <w:color w:val="auto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1" w15:restartNumberingAfterBreak="0">
    <w:nsid w:val="531E7422"/>
    <w:multiLevelType w:val="hybridMultilevel"/>
    <w:tmpl w:val="07C20EA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2" w15:restartNumberingAfterBreak="0">
    <w:nsid w:val="55E20140"/>
    <w:multiLevelType w:val="hybridMultilevel"/>
    <w:tmpl w:val="C070255A"/>
    <w:lvl w:ilvl="0" w:tplc="4C721DBE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  <w:lang w:val="en-US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03" w15:restartNumberingAfterBreak="0">
    <w:nsid w:val="55FB5825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104" w15:restartNumberingAfterBreak="0">
    <w:nsid w:val="56636EE9"/>
    <w:multiLevelType w:val="hybridMultilevel"/>
    <w:tmpl w:val="77E613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56E85328"/>
    <w:multiLevelType w:val="hybridMultilevel"/>
    <w:tmpl w:val="C8AAD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82E2496"/>
    <w:multiLevelType w:val="hybridMultilevel"/>
    <w:tmpl w:val="8022050A"/>
    <w:lvl w:ilvl="0" w:tplc="F6025C5A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107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B453769"/>
    <w:multiLevelType w:val="hybridMultilevel"/>
    <w:tmpl w:val="11E6EE0E"/>
    <w:lvl w:ilvl="0" w:tplc="358E0D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5BEC45D3"/>
    <w:multiLevelType w:val="hybridMultilevel"/>
    <w:tmpl w:val="2DF21B74"/>
    <w:lvl w:ilvl="0" w:tplc="96083C22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0" w15:restartNumberingAfterBreak="0">
    <w:nsid w:val="5D1B15D4"/>
    <w:multiLevelType w:val="hybridMultilevel"/>
    <w:tmpl w:val="29D2C5EE"/>
    <w:lvl w:ilvl="0" w:tplc="CC7C28A6">
      <w:start w:val="5"/>
      <w:numFmt w:val="thaiLetters"/>
      <w:lvlText w:val="(%1)"/>
      <w:lvlJc w:val="left"/>
      <w:pPr>
        <w:ind w:left="720" w:hanging="360"/>
      </w:pPr>
      <w:rPr>
        <w:rFonts w:hint="default"/>
        <w:i w:val="0"/>
        <w:i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5E0D61F8"/>
    <w:multiLevelType w:val="hybridMultilevel"/>
    <w:tmpl w:val="6C8E1FCA"/>
    <w:lvl w:ilvl="0" w:tplc="D9FE6BA8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2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3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4" w15:restartNumberingAfterBreak="0">
    <w:nsid w:val="61CA4964"/>
    <w:multiLevelType w:val="hybridMultilevel"/>
    <w:tmpl w:val="A19A3C58"/>
    <w:lvl w:ilvl="0" w:tplc="37C2820C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5" w15:restartNumberingAfterBreak="0">
    <w:nsid w:val="629129C9"/>
    <w:multiLevelType w:val="hybridMultilevel"/>
    <w:tmpl w:val="DB48DA24"/>
    <w:lvl w:ilvl="0" w:tplc="CC86BE24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63E478AA"/>
    <w:multiLevelType w:val="hybridMultilevel"/>
    <w:tmpl w:val="01EE7738"/>
    <w:lvl w:ilvl="0" w:tplc="3A0684F4">
      <w:start w:val="1"/>
      <w:numFmt w:val="decimal"/>
      <w:lvlText w:val="%1.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7" w15:restartNumberingAfterBreak="0">
    <w:nsid w:val="63FC74C8"/>
    <w:multiLevelType w:val="hybridMultilevel"/>
    <w:tmpl w:val="D45A0560"/>
    <w:lvl w:ilvl="0" w:tplc="BE62312C">
      <w:start w:val="36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8" w15:restartNumberingAfterBreak="0">
    <w:nsid w:val="64943F59"/>
    <w:multiLevelType w:val="hybridMultilevel"/>
    <w:tmpl w:val="D75EC85C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9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0" w15:restartNumberingAfterBreak="0">
    <w:nsid w:val="652E6B4D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21" w15:restartNumberingAfterBreak="0">
    <w:nsid w:val="659674DA"/>
    <w:multiLevelType w:val="hybridMultilevel"/>
    <w:tmpl w:val="FA6832F8"/>
    <w:lvl w:ilvl="0" w:tplc="E71E05F2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24" w15:restartNumberingAfterBreak="0">
    <w:nsid w:val="66E353A3"/>
    <w:multiLevelType w:val="hybridMultilevel"/>
    <w:tmpl w:val="934C3574"/>
    <w:lvl w:ilvl="0" w:tplc="888A8946">
      <w:start w:val="3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761420A"/>
    <w:multiLevelType w:val="hybridMultilevel"/>
    <w:tmpl w:val="EBBAFD2A"/>
    <w:lvl w:ilvl="0" w:tplc="BEF2DDAA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/>
        <w:i w:val="0"/>
        <w:iCs w:val="0"/>
        <w:sz w:val="28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6" w15:restartNumberingAfterBreak="0">
    <w:nsid w:val="67E934F5"/>
    <w:multiLevelType w:val="hybridMultilevel"/>
    <w:tmpl w:val="B7303B3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28" w15:restartNumberingAfterBreak="0">
    <w:nsid w:val="692E4F82"/>
    <w:multiLevelType w:val="multilevel"/>
    <w:tmpl w:val="67FEDB48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3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29" w15:restartNumberingAfterBreak="0">
    <w:nsid w:val="6BDF29A6"/>
    <w:multiLevelType w:val="hybridMultilevel"/>
    <w:tmpl w:val="2DD80C68"/>
    <w:lvl w:ilvl="0" w:tplc="4DCE30F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0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1" w15:restartNumberingAfterBreak="0">
    <w:nsid w:val="6D523BFB"/>
    <w:multiLevelType w:val="hybridMultilevel"/>
    <w:tmpl w:val="A06C0118"/>
    <w:lvl w:ilvl="0" w:tplc="332C6EEA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2" w15:restartNumberingAfterBreak="0">
    <w:nsid w:val="6EC53EC1"/>
    <w:multiLevelType w:val="hybridMultilevel"/>
    <w:tmpl w:val="D2E66E9A"/>
    <w:lvl w:ilvl="0" w:tplc="40C65940">
      <w:start w:val="1"/>
      <w:numFmt w:val="thaiLetters"/>
      <w:lvlText w:val="(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3" w15:restartNumberingAfterBreak="0">
    <w:nsid w:val="6F706D0A"/>
    <w:multiLevelType w:val="hybridMultilevel"/>
    <w:tmpl w:val="9946B9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70A70125"/>
    <w:multiLevelType w:val="singleLevel"/>
    <w:tmpl w:val="34C49EA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24"/>
      </w:rPr>
    </w:lvl>
  </w:abstractNum>
  <w:abstractNum w:abstractNumId="135" w15:restartNumberingAfterBreak="0">
    <w:nsid w:val="714366A2"/>
    <w:multiLevelType w:val="hybridMultilevel"/>
    <w:tmpl w:val="31DAF0B6"/>
    <w:lvl w:ilvl="0" w:tplc="0F0E0C66">
      <w:start w:val="1"/>
      <w:numFmt w:val="thaiLetters"/>
      <w:lvlText w:val="(%1)"/>
      <w:lvlJc w:val="left"/>
      <w:pPr>
        <w:ind w:left="878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36" w15:restartNumberingAfterBreak="0">
    <w:nsid w:val="71AD51EC"/>
    <w:multiLevelType w:val="hybridMultilevel"/>
    <w:tmpl w:val="FD86C2DE"/>
    <w:lvl w:ilvl="0" w:tplc="3FAE6B34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7" w15:restartNumberingAfterBreak="0">
    <w:nsid w:val="71BC0B0C"/>
    <w:multiLevelType w:val="hybridMultilevel"/>
    <w:tmpl w:val="17EABA00"/>
    <w:lvl w:ilvl="0" w:tplc="E60843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71F62B52"/>
    <w:multiLevelType w:val="hybridMultilevel"/>
    <w:tmpl w:val="3850BCA6"/>
    <w:lvl w:ilvl="0" w:tplc="E0F601F2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9" w15:restartNumberingAfterBreak="0">
    <w:nsid w:val="737352FC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4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41" w15:restartNumberingAfterBreak="0">
    <w:nsid w:val="75A93156"/>
    <w:multiLevelType w:val="multilevel"/>
    <w:tmpl w:val="B9C8DB32"/>
    <w:lvl w:ilvl="0">
      <w:start w:val="3"/>
      <w:numFmt w:val="thaiLetters"/>
      <w:lvlText w:val="(%1)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hint="default"/>
      </w:rPr>
    </w:lvl>
  </w:abstractNum>
  <w:abstractNum w:abstractNumId="142" w15:restartNumberingAfterBreak="0">
    <w:nsid w:val="76C65C30"/>
    <w:multiLevelType w:val="hybridMultilevel"/>
    <w:tmpl w:val="20304DDE"/>
    <w:lvl w:ilvl="0" w:tplc="FB76ABD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71261F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85E6D1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B6AB2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E13426E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9430660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42AD3E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D3E4900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58563E8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44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81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45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46" w15:restartNumberingAfterBreak="0">
    <w:nsid w:val="7A5D21BB"/>
    <w:multiLevelType w:val="hybridMultilevel"/>
    <w:tmpl w:val="3850BCA6"/>
    <w:lvl w:ilvl="0" w:tplc="E0F601F2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7" w15:restartNumberingAfterBreak="0">
    <w:nsid w:val="7BA529FA"/>
    <w:multiLevelType w:val="hybridMultilevel"/>
    <w:tmpl w:val="08980FF8"/>
    <w:lvl w:ilvl="0" w:tplc="470CE866">
      <w:start w:val="1"/>
      <w:numFmt w:val="thaiLetters"/>
      <w:lvlText w:val="(%1)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8" w:hanging="360"/>
      </w:pPr>
    </w:lvl>
    <w:lvl w:ilvl="2" w:tplc="0409001B" w:tentative="1">
      <w:start w:val="1"/>
      <w:numFmt w:val="lowerRoman"/>
      <w:lvlText w:val="%3."/>
      <w:lvlJc w:val="right"/>
      <w:pPr>
        <w:ind w:left="2678" w:hanging="180"/>
      </w:pPr>
    </w:lvl>
    <w:lvl w:ilvl="3" w:tplc="0409000F" w:tentative="1">
      <w:start w:val="1"/>
      <w:numFmt w:val="decimal"/>
      <w:lvlText w:val="%4."/>
      <w:lvlJc w:val="left"/>
      <w:pPr>
        <w:ind w:left="3398" w:hanging="360"/>
      </w:pPr>
    </w:lvl>
    <w:lvl w:ilvl="4" w:tplc="04090019" w:tentative="1">
      <w:start w:val="1"/>
      <w:numFmt w:val="lowerLetter"/>
      <w:lvlText w:val="%5."/>
      <w:lvlJc w:val="left"/>
      <w:pPr>
        <w:ind w:left="4118" w:hanging="360"/>
      </w:pPr>
    </w:lvl>
    <w:lvl w:ilvl="5" w:tplc="0409001B" w:tentative="1">
      <w:start w:val="1"/>
      <w:numFmt w:val="lowerRoman"/>
      <w:lvlText w:val="%6."/>
      <w:lvlJc w:val="right"/>
      <w:pPr>
        <w:ind w:left="4838" w:hanging="180"/>
      </w:pPr>
    </w:lvl>
    <w:lvl w:ilvl="6" w:tplc="0409000F" w:tentative="1">
      <w:start w:val="1"/>
      <w:numFmt w:val="decimal"/>
      <w:lvlText w:val="%7."/>
      <w:lvlJc w:val="left"/>
      <w:pPr>
        <w:ind w:left="5558" w:hanging="360"/>
      </w:pPr>
    </w:lvl>
    <w:lvl w:ilvl="7" w:tplc="04090019" w:tentative="1">
      <w:start w:val="1"/>
      <w:numFmt w:val="lowerLetter"/>
      <w:lvlText w:val="%8."/>
      <w:lvlJc w:val="left"/>
      <w:pPr>
        <w:ind w:left="6278" w:hanging="360"/>
      </w:pPr>
    </w:lvl>
    <w:lvl w:ilvl="8" w:tplc="0409001B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148" w15:restartNumberingAfterBreak="0">
    <w:nsid w:val="7D0D260A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4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150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1" w15:restartNumberingAfterBreak="0">
    <w:nsid w:val="7F995AA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74"/>
  </w:num>
  <w:num w:numId="12">
    <w:abstractNumId w:val="49"/>
  </w:num>
  <w:num w:numId="13">
    <w:abstractNumId w:val="123"/>
  </w:num>
  <w:num w:numId="14">
    <w:abstractNumId w:val="67"/>
  </w:num>
  <w:num w:numId="15">
    <w:abstractNumId w:val="78"/>
  </w:num>
  <w:num w:numId="16">
    <w:abstractNumId w:val="140"/>
  </w:num>
  <w:num w:numId="17">
    <w:abstractNumId w:val="142"/>
  </w:num>
  <w:num w:numId="18">
    <w:abstractNumId w:val="33"/>
  </w:num>
  <w:num w:numId="19">
    <w:abstractNumId w:val="96"/>
  </w:num>
  <w:num w:numId="20">
    <w:abstractNumId w:val="25"/>
  </w:num>
  <w:num w:numId="21">
    <w:abstractNumId w:val="36"/>
  </w:num>
  <w:num w:numId="22">
    <w:abstractNumId w:val="81"/>
  </w:num>
  <w:num w:numId="23">
    <w:abstractNumId w:val="115"/>
  </w:num>
  <w:num w:numId="24">
    <w:abstractNumId w:val="21"/>
  </w:num>
  <w:num w:numId="25">
    <w:abstractNumId w:val="19"/>
  </w:num>
  <w:num w:numId="26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0"/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1"/>
  </w:num>
  <w:num w:numId="30">
    <w:abstractNumId w:val="149"/>
  </w:num>
  <w:num w:numId="31">
    <w:abstractNumId w:val="130"/>
  </w:num>
  <w:num w:numId="32">
    <w:abstractNumId w:val="50"/>
  </w:num>
  <w:num w:numId="33">
    <w:abstractNumId w:val="134"/>
  </w:num>
  <w:num w:numId="34">
    <w:abstractNumId w:val="46"/>
  </w:num>
  <w:num w:numId="35">
    <w:abstractNumId w:val="68"/>
  </w:num>
  <w:num w:numId="36">
    <w:abstractNumId w:val="150"/>
  </w:num>
  <w:num w:numId="37">
    <w:abstractNumId w:val="85"/>
  </w:num>
  <w:num w:numId="38">
    <w:abstractNumId w:val="23"/>
  </w:num>
  <w:num w:numId="39">
    <w:abstractNumId w:val="138"/>
  </w:num>
  <w:num w:numId="40">
    <w:abstractNumId w:val="28"/>
  </w:num>
  <w:num w:numId="41">
    <w:abstractNumId w:val="13"/>
  </w:num>
  <w:num w:numId="42">
    <w:abstractNumId w:val="146"/>
  </w:num>
  <w:num w:numId="43">
    <w:abstractNumId w:val="79"/>
  </w:num>
  <w:num w:numId="44">
    <w:abstractNumId w:val="47"/>
  </w:num>
  <w:num w:numId="45">
    <w:abstractNumId w:val="69"/>
  </w:num>
  <w:num w:numId="46">
    <w:abstractNumId w:val="117"/>
  </w:num>
  <w:num w:numId="47">
    <w:abstractNumId w:val="43"/>
  </w:num>
  <w:num w:numId="48">
    <w:abstractNumId w:val="145"/>
  </w:num>
  <w:num w:numId="49">
    <w:abstractNumId w:val="108"/>
  </w:num>
  <w:num w:numId="50">
    <w:abstractNumId w:val="82"/>
  </w:num>
  <w:num w:numId="51">
    <w:abstractNumId w:val="45"/>
  </w:num>
  <w:num w:numId="52">
    <w:abstractNumId w:val="76"/>
  </w:num>
  <w:num w:numId="53">
    <w:abstractNumId w:val="15"/>
  </w:num>
  <w:num w:numId="54">
    <w:abstractNumId w:val="106"/>
  </w:num>
  <w:num w:numId="55">
    <w:abstractNumId w:val="93"/>
  </w:num>
  <w:num w:numId="56">
    <w:abstractNumId w:val="110"/>
  </w:num>
  <w:num w:numId="57">
    <w:abstractNumId w:val="10"/>
  </w:num>
  <w:num w:numId="58">
    <w:abstractNumId w:val="83"/>
  </w:num>
  <w:num w:numId="59">
    <w:abstractNumId w:val="32"/>
  </w:num>
  <w:num w:numId="60">
    <w:abstractNumId w:val="75"/>
  </w:num>
  <w:num w:numId="61">
    <w:abstractNumId w:val="132"/>
  </w:num>
  <w:num w:numId="62">
    <w:abstractNumId w:val="54"/>
  </w:num>
  <w:num w:numId="63">
    <w:abstractNumId w:val="55"/>
  </w:num>
  <w:num w:numId="64">
    <w:abstractNumId w:val="42"/>
  </w:num>
  <w:num w:numId="65">
    <w:abstractNumId w:val="52"/>
  </w:num>
  <w:num w:numId="66">
    <w:abstractNumId w:val="51"/>
  </w:num>
  <w:num w:numId="67">
    <w:abstractNumId w:val="147"/>
  </w:num>
  <w:num w:numId="68">
    <w:abstractNumId w:val="27"/>
  </w:num>
  <w:num w:numId="69">
    <w:abstractNumId w:val="59"/>
  </w:num>
  <w:num w:numId="70">
    <w:abstractNumId w:val="56"/>
  </w:num>
  <w:num w:numId="71">
    <w:abstractNumId w:val="99"/>
  </w:num>
  <w:num w:numId="72">
    <w:abstractNumId w:val="58"/>
  </w:num>
  <w:num w:numId="73">
    <w:abstractNumId w:val="124"/>
  </w:num>
  <w:num w:numId="74">
    <w:abstractNumId w:val="24"/>
  </w:num>
  <w:num w:numId="75">
    <w:abstractNumId w:val="89"/>
  </w:num>
  <w:num w:numId="76">
    <w:abstractNumId w:val="127"/>
  </w:num>
  <w:num w:numId="77">
    <w:abstractNumId w:val="143"/>
  </w:num>
  <w:num w:numId="78">
    <w:abstractNumId w:val="16"/>
  </w:num>
  <w:num w:numId="79">
    <w:abstractNumId w:val="53"/>
  </w:num>
  <w:num w:numId="80">
    <w:abstractNumId w:val="11"/>
  </w:num>
  <w:num w:numId="81">
    <w:abstractNumId w:val="71"/>
  </w:num>
  <w:num w:numId="82">
    <w:abstractNumId w:val="20"/>
  </w:num>
  <w:num w:numId="83">
    <w:abstractNumId w:val="34"/>
  </w:num>
  <w:num w:numId="84">
    <w:abstractNumId w:val="18"/>
  </w:num>
  <w:num w:numId="85">
    <w:abstractNumId w:val="97"/>
  </w:num>
  <w:num w:numId="86">
    <w:abstractNumId w:val="70"/>
  </w:num>
  <w:num w:numId="87">
    <w:abstractNumId w:val="80"/>
  </w:num>
  <w:num w:numId="88">
    <w:abstractNumId w:val="66"/>
  </w:num>
  <w:num w:numId="89">
    <w:abstractNumId w:val="77"/>
  </w:num>
  <w:num w:numId="90">
    <w:abstractNumId w:val="62"/>
  </w:num>
  <w:num w:numId="91">
    <w:abstractNumId w:val="112"/>
  </w:num>
  <w:num w:numId="92">
    <w:abstractNumId w:val="48"/>
  </w:num>
  <w:num w:numId="93">
    <w:abstractNumId w:val="113"/>
  </w:num>
  <w:num w:numId="94">
    <w:abstractNumId w:val="72"/>
  </w:num>
  <w:num w:numId="95">
    <w:abstractNumId w:val="119"/>
  </w:num>
  <w:num w:numId="96">
    <w:abstractNumId w:val="137"/>
  </w:num>
  <w:num w:numId="97">
    <w:abstractNumId w:val="26"/>
  </w:num>
  <w:num w:numId="98">
    <w:abstractNumId w:val="60"/>
  </w:num>
  <w:num w:numId="99">
    <w:abstractNumId w:val="88"/>
  </w:num>
  <w:num w:numId="100">
    <w:abstractNumId w:val="105"/>
  </w:num>
  <w:num w:numId="101">
    <w:abstractNumId w:val="103"/>
  </w:num>
  <w:num w:numId="102">
    <w:abstractNumId w:val="57"/>
  </w:num>
  <w:num w:numId="103">
    <w:abstractNumId w:val="144"/>
  </w:num>
  <w:num w:numId="104">
    <w:abstractNumId w:val="61"/>
  </w:num>
  <w:num w:numId="105">
    <w:abstractNumId w:val="84"/>
  </w:num>
  <w:num w:numId="106">
    <w:abstractNumId w:val="141"/>
  </w:num>
  <w:num w:numId="107">
    <w:abstractNumId w:val="41"/>
  </w:num>
  <w:num w:numId="108">
    <w:abstractNumId w:val="104"/>
  </w:num>
  <w:num w:numId="109">
    <w:abstractNumId w:val="98"/>
  </w:num>
  <w:num w:numId="110">
    <w:abstractNumId w:val="31"/>
  </w:num>
  <w:num w:numId="111">
    <w:abstractNumId w:val="29"/>
  </w:num>
  <w:num w:numId="112">
    <w:abstractNumId w:val="65"/>
  </w:num>
  <w:num w:numId="113">
    <w:abstractNumId w:val="122"/>
  </w:num>
  <w:num w:numId="114">
    <w:abstractNumId w:val="133"/>
  </w:num>
  <w:num w:numId="115">
    <w:abstractNumId w:val="95"/>
  </w:num>
  <w:num w:numId="116">
    <w:abstractNumId w:val="90"/>
  </w:num>
  <w:num w:numId="117">
    <w:abstractNumId w:val="14"/>
  </w:num>
  <w:num w:numId="118">
    <w:abstractNumId w:val="14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9">
    <w:abstractNumId w:val="1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0">
    <w:abstractNumId w:val="7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1">
    <w:abstractNumId w:val="139"/>
  </w:num>
  <w:num w:numId="122">
    <w:abstractNumId w:val="87"/>
  </w:num>
  <w:num w:numId="123">
    <w:abstractNumId w:val="86"/>
  </w:num>
  <w:num w:numId="124">
    <w:abstractNumId w:val="101"/>
  </w:num>
  <w:num w:numId="125">
    <w:abstractNumId w:val="22"/>
  </w:num>
  <w:num w:numId="126">
    <w:abstractNumId w:val="64"/>
  </w:num>
  <w:num w:numId="127">
    <w:abstractNumId w:val="39"/>
  </w:num>
  <w:num w:numId="128">
    <w:abstractNumId w:val="30"/>
  </w:num>
  <w:num w:numId="129">
    <w:abstractNumId w:val="17"/>
  </w:num>
  <w:num w:numId="130">
    <w:abstractNumId w:val="125"/>
  </w:num>
  <w:num w:numId="131">
    <w:abstractNumId w:val="114"/>
  </w:num>
  <w:num w:numId="132">
    <w:abstractNumId w:val="109"/>
  </w:num>
  <w:num w:numId="133">
    <w:abstractNumId w:val="63"/>
  </w:num>
  <w:num w:numId="134">
    <w:abstractNumId w:val="136"/>
  </w:num>
  <w:num w:numId="135">
    <w:abstractNumId w:val="35"/>
  </w:num>
  <w:num w:numId="136">
    <w:abstractNumId w:val="12"/>
  </w:num>
  <w:num w:numId="137">
    <w:abstractNumId w:val="91"/>
  </w:num>
  <w:num w:numId="138">
    <w:abstractNumId w:val="111"/>
  </w:num>
  <w:num w:numId="139">
    <w:abstractNumId w:val="129"/>
  </w:num>
  <w:num w:numId="140">
    <w:abstractNumId w:val="37"/>
  </w:num>
  <w:num w:numId="141">
    <w:abstractNumId w:val="73"/>
  </w:num>
  <w:num w:numId="142">
    <w:abstractNumId w:val="118"/>
  </w:num>
  <w:num w:numId="143">
    <w:abstractNumId w:val="128"/>
  </w:num>
  <w:num w:numId="144">
    <w:abstractNumId w:val="148"/>
  </w:num>
  <w:num w:numId="145">
    <w:abstractNumId w:val="94"/>
  </w:num>
  <w:num w:numId="146">
    <w:abstractNumId w:val="44"/>
  </w:num>
  <w:num w:numId="147">
    <w:abstractNumId w:val="131"/>
  </w:num>
  <w:num w:numId="148">
    <w:abstractNumId w:val="100"/>
  </w:num>
  <w:num w:numId="149">
    <w:abstractNumId w:val="126"/>
  </w:num>
  <w:num w:numId="150">
    <w:abstractNumId w:val="107"/>
  </w:num>
  <w:num w:numId="151">
    <w:abstractNumId w:val="120"/>
  </w:num>
  <w:num w:numId="152">
    <w:abstractNumId w:val="135"/>
  </w:num>
  <w:num w:numId="153">
    <w:abstractNumId w:val="92"/>
  </w:num>
  <w:num w:numId="154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5">
    <w:abstractNumId w:val="38"/>
  </w:num>
  <w:num w:numId="156">
    <w:abstractNumId w:val="5"/>
  </w:num>
  <w:num w:numId="157">
    <w:abstractNumId w:val="5"/>
  </w:num>
  <w:num w:numId="158">
    <w:abstractNumId w:val="5"/>
  </w:num>
  <w:num w:numId="159">
    <w:abstractNumId w:val="5"/>
  </w:num>
  <w:num w:numId="160">
    <w:abstractNumId w:val="5"/>
  </w:num>
  <w:numIdMacAtCleanup w:val="1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433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926A88"/>
    <w:rsid w:val="000000F9"/>
    <w:rsid w:val="000001C9"/>
    <w:rsid w:val="00000AB1"/>
    <w:rsid w:val="00000B55"/>
    <w:rsid w:val="00000CAE"/>
    <w:rsid w:val="00000D00"/>
    <w:rsid w:val="0000124A"/>
    <w:rsid w:val="00001742"/>
    <w:rsid w:val="000017C7"/>
    <w:rsid w:val="00001828"/>
    <w:rsid w:val="000018D5"/>
    <w:rsid w:val="00001968"/>
    <w:rsid w:val="00001C5C"/>
    <w:rsid w:val="00001D85"/>
    <w:rsid w:val="0000259F"/>
    <w:rsid w:val="000025E7"/>
    <w:rsid w:val="00002D20"/>
    <w:rsid w:val="00002D4C"/>
    <w:rsid w:val="00003084"/>
    <w:rsid w:val="00003093"/>
    <w:rsid w:val="00003387"/>
    <w:rsid w:val="000035EC"/>
    <w:rsid w:val="00003863"/>
    <w:rsid w:val="00004172"/>
    <w:rsid w:val="00004254"/>
    <w:rsid w:val="0000444A"/>
    <w:rsid w:val="0000449B"/>
    <w:rsid w:val="00004CFA"/>
    <w:rsid w:val="00004E5A"/>
    <w:rsid w:val="00005144"/>
    <w:rsid w:val="00005218"/>
    <w:rsid w:val="000054D6"/>
    <w:rsid w:val="000054F7"/>
    <w:rsid w:val="000055B7"/>
    <w:rsid w:val="0000595C"/>
    <w:rsid w:val="00006270"/>
    <w:rsid w:val="00006606"/>
    <w:rsid w:val="0000670A"/>
    <w:rsid w:val="00006A97"/>
    <w:rsid w:val="00006AC4"/>
    <w:rsid w:val="00006D8F"/>
    <w:rsid w:val="00006E55"/>
    <w:rsid w:val="00006ED5"/>
    <w:rsid w:val="00007195"/>
    <w:rsid w:val="00007275"/>
    <w:rsid w:val="000073B9"/>
    <w:rsid w:val="0000758D"/>
    <w:rsid w:val="00007BE5"/>
    <w:rsid w:val="00007C49"/>
    <w:rsid w:val="00007F3D"/>
    <w:rsid w:val="00010063"/>
    <w:rsid w:val="000100EE"/>
    <w:rsid w:val="00010610"/>
    <w:rsid w:val="00010826"/>
    <w:rsid w:val="00010C8C"/>
    <w:rsid w:val="00010E04"/>
    <w:rsid w:val="00010E56"/>
    <w:rsid w:val="00010ECE"/>
    <w:rsid w:val="00011524"/>
    <w:rsid w:val="0001166B"/>
    <w:rsid w:val="00011AEB"/>
    <w:rsid w:val="00012BDB"/>
    <w:rsid w:val="00013181"/>
    <w:rsid w:val="000131EC"/>
    <w:rsid w:val="0001330E"/>
    <w:rsid w:val="0001337D"/>
    <w:rsid w:val="00013A4B"/>
    <w:rsid w:val="00013D11"/>
    <w:rsid w:val="000143B8"/>
    <w:rsid w:val="000149D7"/>
    <w:rsid w:val="00014AD1"/>
    <w:rsid w:val="00014BD9"/>
    <w:rsid w:val="00014C47"/>
    <w:rsid w:val="00014ED6"/>
    <w:rsid w:val="0001516F"/>
    <w:rsid w:val="0001523D"/>
    <w:rsid w:val="00015415"/>
    <w:rsid w:val="00015450"/>
    <w:rsid w:val="000156A3"/>
    <w:rsid w:val="00015836"/>
    <w:rsid w:val="000159BC"/>
    <w:rsid w:val="00015DF2"/>
    <w:rsid w:val="00015E0E"/>
    <w:rsid w:val="00015F31"/>
    <w:rsid w:val="00016088"/>
    <w:rsid w:val="00016687"/>
    <w:rsid w:val="0001680B"/>
    <w:rsid w:val="000168E1"/>
    <w:rsid w:val="0001698E"/>
    <w:rsid w:val="00016AFF"/>
    <w:rsid w:val="00016C76"/>
    <w:rsid w:val="00016F9E"/>
    <w:rsid w:val="000170CE"/>
    <w:rsid w:val="000171A8"/>
    <w:rsid w:val="0001721D"/>
    <w:rsid w:val="00017CA3"/>
    <w:rsid w:val="000201AE"/>
    <w:rsid w:val="00020270"/>
    <w:rsid w:val="00020411"/>
    <w:rsid w:val="00020565"/>
    <w:rsid w:val="000205E4"/>
    <w:rsid w:val="00020800"/>
    <w:rsid w:val="00020AC3"/>
    <w:rsid w:val="000212FC"/>
    <w:rsid w:val="00021414"/>
    <w:rsid w:val="0002183D"/>
    <w:rsid w:val="00021BEC"/>
    <w:rsid w:val="00021E6E"/>
    <w:rsid w:val="00022187"/>
    <w:rsid w:val="00022255"/>
    <w:rsid w:val="000224D4"/>
    <w:rsid w:val="00022C69"/>
    <w:rsid w:val="000233C8"/>
    <w:rsid w:val="000233EE"/>
    <w:rsid w:val="000238F5"/>
    <w:rsid w:val="00023A10"/>
    <w:rsid w:val="00023A36"/>
    <w:rsid w:val="00023BE9"/>
    <w:rsid w:val="00023F2D"/>
    <w:rsid w:val="00023F99"/>
    <w:rsid w:val="0002405C"/>
    <w:rsid w:val="00024087"/>
    <w:rsid w:val="00024486"/>
    <w:rsid w:val="0002477D"/>
    <w:rsid w:val="00024CB2"/>
    <w:rsid w:val="00024E82"/>
    <w:rsid w:val="000254EA"/>
    <w:rsid w:val="00025587"/>
    <w:rsid w:val="000257B8"/>
    <w:rsid w:val="00025800"/>
    <w:rsid w:val="0002639E"/>
    <w:rsid w:val="0002657C"/>
    <w:rsid w:val="000267F3"/>
    <w:rsid w:val="000268BB"/>
    <w:rsid w:val="000271CE"/>
    <w:rsid w:val="000272C0"/>
    <w:rsid w:val="000273F7"/>
    <w:rsid w:val="00027A4F"/>
    <w:rsid w:val="00027E2C"/>
    <w:rsid w:val="00027F7E"/>
    <w:rsid w:val="00030046"/>
    <w:rsid w:val="00030097"/>
    <w:rsid w:val="0003017F"/>
    <w:rsid w:val="0003027A"/>
    <w:rsid w:val="00030326"/>
    <w:rsid w:val="00030366"/>
    <w:rsid w:val="000303D6"/>
    <w:rsid w:val="00030725"/>
    <w:rsid w:val="000307A1"/>
    <w:rsid w:val="0003082D"/>
    <w:rsid w:val="000309CA"/>
    <w:rsid w:val="00031098"/>
    <w:rsid w:val="0003115F"/>
    <w:rsid w:val="00031278"/>
    <w:rsid w:val="000315D9"/>
    <w:rsid w:val="00031999"/>
    <w:rsid w:val="00031B6D"/>
    <w:rsid w:val="00031D31"/>
    <w:rsid w:val="000320C7"/>
    <w:rsid w:val="000321E6"/>
    <w:rsid w:val="000321ED"/>
    <w:rsid w:val="00032437"/>
    <w:rsid w:val="000326CE"/>
    <w:rsid w:val="0003274E"/>
    <w:rsid w:val="000327E3"/>
    <w:rsid w:val="000327E6"/>
    <w:rsid w:val="00032934"/>
    <w:rsid w:val="00032E07"/>
    <w:rsid w:val="00033036"/>
    <w:rsid w:val="000332BF"/>
    <w:rsid w:val="00033322"/>
    <w:rsid w:val="00033E85"/>
    <w:rsid w:val="00034CC4"/>
    <w:rsid w:val="00035099"/>
    <w:rsid w:val="00035985"/>
    <w:rsid w:val="00035A74"/>
    <w:rsid w:val="000360F7"/>
    <w:rsid w:val="0003678B"/>
    <w:rsid w:val="00036A57"/>
    <w:rsid w:val="0003741C"/>
    <w:rsid w:val="000378E6"/>
    <w:rsid w:val="00037972"/>
    <w:rsid w:val="00037B92"/>
    <w:rsid w:val="00037D72"/>
    <w:rsid w:val="00040229"/>
    <w:rsid w:val="00040398"/>
    <w:rsid w:val="0004048C"/>
    <w:rsid w:val="000406AC"/>
    <w:rsid w:val="00040CD2"/>
    <w:rsid w:val="00040FA9"/>
    <w:rsid w:val="00041035"/>
    <w:rsid w:val="000413EF"/>
    <w:rsid w:val="00041417"/>
    <w:rsid w:val="0004168D"/>
    <w:rsid w:val="00041861"/>
    <w:rsid w:val="00041C99"/>
    <w:rsid w:val="00041D72"/>
    <w:rsid w:val="00041EE6"/>
    <w:rsid w:val="0004203A"/>
    <w:rsid w:val="000430A9"/>
    <w:rsid w:val="0004313D"/>
    <w:rsid w:val="000434DC"/>
    <w:rsid w:val="0004376B"/>
    <w:rsid w:val="0004379D"/>
    <w:rsid w:val="000437D3"/>
    <w:rsid w:val="00043811"/>
    <w:rsid w:val="00043984"/>
    <w:rsid w:val="00043D2E"/>
    <w:rsid w:val="000440B7"/>
    <w:rsid w:val="000442C5"/>
    <w:rsid w:val="00044DF9"/>
    <w:rsid w:val="00045126"/>
    <w:rsid w:val="000452AB"/>
    <w:rsid w:val="0004539A"/>
    <w:rsid w:val="000453BF"/>
    <w:rsid w:val="0004560C"/>
    <w:rsid w:val="000458AA"/>
    <w:rsid w:val="00045B14"/>
    <w:rsid w:val="00045DD1"/>
    <w:rsid w:val="00045EBB"/>
    <w:rsid w:val="00046196"/>
    <w:rsid w:val="00046386"/>
    <w:rsid w:val="0004662B"/>
    <w:rsid w:val="000468F4"/>
    <w:rsid w:val="00046CD4"/>
    <w:rsid w:val="00046D1C"/>
    <w:rsid w:val="00046F7E"/>
    <w:rsid w:val="00046FA5"/>
    <w:rsid w:val="0004732A"/>
    <w:rsid w:val="00047454"/>
    <w:rsid w:val="0004764A"/>
    <w:rsid w:val="000477E9"/>
    <w:rsid w:val="00047A89"/>
    <w:rsid w:val="00047C73"/>
    <w:rsid w:val="0005055E"/>
    <w:rsid w:val="00050B69"/>
    <w:rsid w:val="00050E37"/>
    <w:rsid w:val="000510D8"/>
    <w:rsid w:val="00051270"/>
    <w:rsid w:val="00051437"/>
    <w:rsid w:val="000523FA"/>
    <w:rsid w:val="0005256C"/>
    <w:rsid w:val="000525CB"/>
    <w:rsid w:val="00052976"/>
    <w:rsid w:val="00052D9C"/>
    <w:rsid w:val="00052F28"/>
    <w:rsid w:val="00052F3E"/>
    <w:rsid w:val="00053059"/>
    <w:rsid w:val="0005323E"/>
    <w:rsid w:val="0005349D"/>
    <w:rsid w:val="000538AA"/>
    <w:rsid w:val="000538EE"/>
    <w:rsid w:val="00053AE8"/>
    <w:rsid w:val="0005451F"/>
    <w:rsid w:val="0005454E"/>
    <w:rsid w:val="000556DB"/>
    <w:rsid w:val="00055847"/>
    <w:rsid w:val="000558D8"/>
    <w:rsid w:val="0005599F"/>
    <w:rsid w:val="00055FE1"/>
    <w:rsid w:val="00056311"/>
    <w:rsid w:val="0005641B"/>
    <w:rsid w:val="00056CB8"/>
    <w:rsid w:val="00056DAA"/>
    <w:rsid w:val="00056E8F"/>
    <w:rsid w:val="00057E4B"/>
    <w:rsid w:val="0006007C"/>
    <w:rsid w:val="000600B6"/>
    <w:rsid w:val="00060193"/>
    <w:rsid w:val="0006031C"/>
    <w:rsid w:val="00060600"/>
    <w:rsid w:val="00060897"/>
    <w:rsid w:val="00060A35"/>
    <w:rsid w:val="00060AA7"/>
    <w:rsid w:val="00060AB2"/>
    <w:rsid w:val="00060AD0"/>
    <w:rsid w:val="000610FD"/>
    <w:rsid w:val="00061492"/>
    <w:rsid w:val="00061503"/>
    <w:rsid w:val="000616F4"/>
    <w:rsid w:val="0006182B"/>
    <w:rsid w:val="00061A37"/>
    <w:rsid w:val="00061CF8"/>
    <w:rsid w:val="00061F12"/>
    <w:rsid w:val="000622A5"/>
    <w:rsid w:val="0006242A"/>
    <w:rsid w:val="000626F3"/>
    <w:rsid w:val="000627B4"/>
    <w:rsid w:val="000628AC"/>
    <w:rsid w:val="00062B9E"/>
    <w:rsid w:val="00063026"/>
    <w:rsid w:val="000631DE"/>
    <w:rsid w:val="000637B3"/>
    <w:rsid w:val="00063FCE"/>
    <w:rsid w:val="00063FFE"/>
    <w:rsid w:val="00064038"/>
    <w:rsid w:val="00064423"/>
    <w:rsid w:val="00064635"/>
    <w:rsid w:val="00064784"/>
    <w:rsid w:val="0006493D"/>
    <w:rsid w:val="0006499C"/>
    <w:rsid w:val="00064ABA"/>
    <w:rsid w:val="00064D74"/>
    <w:rsid w:val="00064E8A"/>
    <w:rsid w:val="00064FCF"/>
    <w:rsid w:val="0006505C"/>
    <w:rsid w:val="000650EA"/>
    <w:rsid w:val="000651D8"/>
    <w:rsid w:val="000653B7"/>
    <w:rsid w:val="000659EA"/>
    <w:rsid w:val="0006609D"/>
    <w:rsid w:val="00066509"/>
    <w:rsid w:val="00066571"/>
    <w:rsid w:val="0006692E"/>
    <w:rsid w:val="00066B52"/>
    <w:rsid w:val="00066B57"/>
    <w:rsid w:val="00066B6B"/>
    <w:rsid w:val="00066D6D"/>
    <w:rsid w:val="00066EAF"/>
    <w:rsid w:val="00067306"/>
    <w:rsid w:val="000673BF"/>
    <w:rsid w:val="000674C6"/>
    <w:rsid w:val="0006756F"/>
    <w:rsid w:val="000675DB"/>
    <w:rsid w:val="00067728"/>
    <w:rsid w:val="000677AB"/>
    <w:rsid w:val="00067DDE"/>
    <w:rsid w:val="00070077"/>
    <w:rsid w:val="00070131"/>
    <w:rsid w:val="00070487"/>
    <w:rsid w:val="000704CA"/>
    <w:rsid w:val="00070602"/>
    <w:rsid w:val="00070647"/>
    <w:rsid w:val="00070792"/>
    <w:rsid w:val="000708B2"/>
    <w:rsid w:val="00071180"/>
    <w:rsid w:val="00071417"/>
    <w:rsid w:val="0007154C"/>
    <w:rsid w:val="000715F4"/>
    <w:rsid w:val="00071703"/>
    <w:rsid w:val="00071852"/>
    <w:rsid w:val="0007191E"/>
    <w:rsid w:val="000719C4"/>
    <w:rsid w:val="00071F5E"/>
    <w:rsid w:val="000722B2"/>
    <w:rsid w:val="000725D6"/>
    <w:rsid w:val="00072707"/>
    <w:rsid w:val="00072883"/>
    <w:rsid w:val="00072B0B"/>
    <w:rsid w:val="00072CBA"/>
    <w:rsid w:val="00072E0B"/>
    <w:rsid w:val="000730D1"/>
    <w:rsid w:val="00073430"/>
    <w:rsid w:val="00073583"/>
    <w:rsid w:val="0007363A"/>
    <w:rsid w:val="00073656"/>
    <w:rsid w:val="00073B38"/>
    <w:rsid w:val="000744A2"/>
    <w:rsid w:val="000748DF"/>
    <w:rsid w:val="00074981"/>
    <w:rsid w:val="00074D9C"/>
    <w:rsid w:val="00074DFE"/>
    <w:rsid w:val="00074FF3"/>
    <w:rsid w:val="00075003"/>
    <w:rsid w:val="0007515B"/>
    <w:rsid w:val="00075559"/>
    <w:rsid w:val="00075675"/>
    <w:rsid w:val="00075A79"/>
    <w:rsid w:val="00075D9B"/>
    <w:rsid w:val="000763DA"/>
    <w:rsid w:val="000764A8"/>
    <w:rsid w:val="0007655F"/>
    <w:rsid w:val="0007667B"/>
    <w:rsid w:val="00076F38"/>
    <w:rsid w:val="00077213"/>
    <w:rsid w:val="000773EC"/>
    <w:rsid w:val="000774D8"/>
    <w:rsid w:val="000777DB"/>
    <w:rsid w:val="000777F2"/>
    <w:rsid w:val="000778C5"/>
    <w:rsid w:val="000779B6"/>
    <w:rsid w:val="00077C24"/>
    <w:rsid w:val="00077D2D"/>
    <w:rsid w:val="00080546"/>
    <w:rsid w:val="00080A07"/>
    <w:rsid w:val="00080EF3"/>
    <w:rsid w:val="00081618"/>
    <w:rsid w:val="0008163F"/>
    <w:rsid w:val="00081D0F"/>
    <w:rsid w:val="00082D49"/>
    <w:rsid w:val="00082F3E"/>
    <w:rsid w:val="00083062"/>
    <w:rsid w:val="00083356"/>
    <w:rsid w:val="00083793"/>
    <w:rsid w:val="000838CE"/>
    <w:rsid w:val="00083A92"/>
    <w:rsid w:val="00083BAE"/>
    <w:rsid w:val="0008456C"/>
    <w:rsid w:val="000847CC"/>
    <w:rsid w:val="00084B49"/>
    <w:rsid w:val="00084EC4"/>
    <w:rsid w:val="00084F59"/>
    <w:rsid w:val="00085100"/>
    <w:rsid w:val="000851AC"/>
    <w:rsid w:val="000855BD"/>
    <w:rsid w:val="00085C5C"/>
    <w:rsid w:val="00085EC3"/>
    <w:rsid w:val="0008605F"/>
    <w:rsid w:val="0008608E"/>
    <w:rsid w:val="0008622A"/>
    <w:rsid w:val="000865FF"/>
    <w:rsid w:val="00086E2D"/>
    <w:rsid w:val="00087374"/>
    <w:rsid w:val="0008776A"/>
    <w:rsid w:val="00087771"/>
    <w:rsid w:val="00087791"/>
    <w:rsid w:val="000877AD"/>
    <w:rsid w:val="000879A9"/>
    <w:rsid w:val="00087CF8"/>
    <w:rsid w:val="00087EA8"/>
    <w:rsid w:val="00087F50"/>
    <w:rsid w:val="0009010F"/>
    <w:rsid w:val="00090466"/>
    <w:rsid w:val="00090B52"/>
    <w:rsid w:val="00090B6E"/>
    <w:rsid w:val="00090D04"/>
    <w:rsid w:val="0009143C"/>
    <w:rsid w:val="000918BC"/>
    <w:rsid w:val="00091A53"/>
    <w:rsid w:val="00091F5D"/>
    <w:rsid w:val="00092597"/>
    <w:rsid w:val="00092654"/>
    <w:rsid w:val="0009277C"/>
    <w:rsid w:val="00093006"/>
    <w:rsid w:val="0009314E"/>
    <w:rsid w:val="0009325E"/>
    <w:rsid w:val="00093331"/>
    <w:rsid w:val="000934A0"/>
    <w:rsid w:val="0009365D"/>
    <w:rsid w:val="00093881"/>
    <w:rsid w:val="0009389C"/>
    <w:rsid w:val="0009390D"/>
    <w:rsid w:val="00093B22"/>
    <w:rsid w:val="00093C30"/>
    <w:rsid w:val="000944F9"/>
    <w:rsid w:val="0009450C"/>
    <w:rsid w:val="00094629"/>
    <w:rsid w:val="00094B0E"/>
    <w:rsid w:val="00095610"/>
    <w:rsid w:val="00095761"/>
    <w:rsid w:val="00095B23"/>
    <w:rsid w:val="00095C1B"/>
    <w:rsid w:val="00095CD4"/>
    <w:rsid w:val="00095D65"/>
    <w:rsid w:val="00095E33"/>
    <w:rsid w:val="000960D5"/>
    <w:rsid w:val="000961DB"/>
    <w:rsid w:val="00096333"/>
    <w:rsid w:val="00096528"/>
    <w:rsid w:val="00096714"/>
    <w:rsid w:val="00096BD0"/>
    <w:rsid w:val="000970D5"/>
    <w:rsid w:val="0009713A"/>
    <w:rsid w:val="00097373"/>
    <w:rsid w:val="000973FC"/>
    <w:rsid w:val="00097603"/>
    <w:rsid w:val="000977B2"/>
    <w:rsid w:val="000978A0"/>
    <w:rsid w:val="00097D1B"/>
    <w:rsid w:val="00097DC0"/>
    <w:rsid w:val="00097EA6"/>
    <w:rsid w:val="00097F05"/>
    <w:rsid w:val="000A0496"/>
    <w:rsid w:val="000A0777"/>
    <w:rsid w:val="000A0AF6"/>
    <w:rsid w:val="000A0C81"/>
    <w:rsid w:val="000A0D9B"/>
    <w:rsid w:val="000A0EF7"/>
    <w:rsid w:val="000A198C"/>
    <w:rsid w:val="000A1BBB"/>
    <w:rsid w:val="000A1C30"/>
    <w:rsid w:val="000A1F92"/>
    <w:rsid w:val="000A1FC2"/>
    <w:rsid w:val="000A2070"/>
    <w:rsid w:val="000A2363"/>
    <w:rsid w:val="000A2457"/>
    <w:rsid w:val="000A2C74"/>
    <w:rsid w:val="000A2FC6"/>
    <w:rsid w:val="000A3447"/>
    <w:rsid w:val="000A34EE"/>
    <w:rsid w:val="000A38F3"/>
    <w:rsid w:val="000A394E"/>
    <w:rsid w:val="000A39D3"/>
    <w:rsid w:val="000A3A33"/>
    <w:rsid w:val="000A3A4C"/>
    <w:rsid w:val="000A3A99"/>
    <w:rsid w:val="000A3E43"/>
    <w:rsid w:val="000A3EEE"/>
    <w:rsid w:val="000A3F59"/>
    <w:rsid w:val="000A3FB1"/>
    <w:rsid w:val="000A4209"/>
    <w:rsid w:val="000A435D"/>
    <w:rsid w:val="000A4377"/>
    <w:rsid w:val="000A45E8"/>
    <w:rsid w:val="000A46B7"/>
    <w:rsid w:val="000A4B59"/>
    <w:rsid w:val="000A5094"/>
    <w:rsid w:val="000A624D"/>
    <w:rsid w:val="000A70BC"/>
    <w:rsid w:val="000A7164"/>
    <w:rsid w:val="000A716F"/>
    <w:rsid w:val="000A75C3"/>
    <w:rsid w:val="000A75CB"/>
    <w:rsid w:val="000A7A33"/>
    <w:rsid w:val="000B0318"/>
    <w:rsid w:val="000B054E"/>
    <w:rsid w:val="000B08C9"/>
    <w:rsid w:val="000B0A6C"/>
    <w:rsid w:val="000B0C17"/>
    <w:rsid w:val="000B0D72"/>
    <w:rsid w:val="000B0F0E"/>
    <w:rsid w:val="000B11EE"/>
    <w:rsid w:val="000B1370"/>
    <w:rsid w:val="000B1384"/>
    <w:rsid w:val="000B1395"/>
    <w:rsid w:val="000B1575"/>
    <w:rsid w:val="000B16D9"/>
    <w:rsid w:val="000B1E53"/>
    <w:rsid w:val="000B20EB"/>
    <w:rsid w:val="000B2518"/>
    <w:rsid w:val="000B2605"/>
    <w:rsid w:val="000B26DA"/>
    <w:rsid w:val="000B2794"/>
    <w:rsid w:val="000B2CCF"/>
    <w:rsid w:val="000B321D"/>
    <w:rsid w:val="000B35BC"/>
    <w:rsid w:val="000B3794"/>
    <w:rsid w:val="000B37FA"/>
    <w:rsid w:val="000B394D"/>
    <w:rsid w:val="000B396C"/>
    <w:rsid w:val="000B3AF2"/>
    <w:rsid w:val="000B3B42"/>
    <w:rsid w:val="000B3F14"/>
    <w:rsid w:val="000B3F6C"/>
    <w:rsid w:val="000B47E1"/>
    <w:rsid w:val="000B498B"/>
    <w:rsid w:val="000B4C14"/>
    <w:rsid w:val="000B4F0D"/>
    <w:rsid w:val="000B5063"/>
    <w:rsid w:val="000B5568"/>
    <w:rsid w:val="000B5575"/>
    <w:rsid w:val="000B5AB6"/>
    <w:rsid w:val="000B5B0B"/>
    <w:rsid w:val="000B652C"/>
    <w:rsid w:val="000B689C"/>
    <w:rsid w:val="000B6938"/>
    <w:rsid w:val="000B6F4F"/>
    <w:rsid w:val="000B718F"/>
    <w:rsid w:val="000B74F2"/>
    <w:rsid w:val="000B760E"/>
    <w:rsid w:val="000B7ADB"/>
    <w:rsid w:val="000B7CA9"/>
    <w:rsid w:val="000B7CAE"/>
    <w:rsid w:val="000C02E1"/>
    <w:rsid w:val="000C071B"/>
    <w:rsid w:val="000C0B73"/>
    <w:rsid w:val="000C0BC3"/>
    <w:rsid w:val="000C0C2F"/>
    <w:rsid w:val="000C0E24"/>
    <w:rsid w:val="000C0F68"/>
    <w:rsid w:val="000C0FB5"/>
    <w:rsid w:val="000C108D"/>
    <w:rsid w:val="000C11BF"/>
    <w:rsid w:val="000C1261"/>
    <w:rsid w:val="000C1577"/>
    <w:rsid w:val="000C1AF6"/>
    <w:rsid w:val="000C1C6C"/>
    <w:rsid w:val="000C2240"/>
    <w:rsid w:val="000C2284"/>
    <w:rsid w:val="000C260D"/>
    <w:rsid w:val="000C2855"/>
    <w:rsid w:val="000C2874"/>
    <w:rsid w:val="000C2927"/>
    <w:rsid w:val="000C2E56"/>
    <w:rsid w:val="000C3306"/>
    <w:rsid w:val="000C340D"/>
    <w:rsid w:val="000C3816"/>
    <w:rsid w:val="000C3C05"/>
    <w:rsid w:val="000C3D69"/>
    <w:rsid w:val="000C3EE8"/>
    <w:rsid w:val="000C3FAF"/>
    <w:rsid w:val="000C40DF"/>
    <w:rsid w:val="000C4521"/>
    <w:rsid w:val="000C47D7"/>
    <w:rsid w:val="000C4898"/>
    <w:rsid w:val="000C4A30"/>
    <w:rsid w:val="000C524B"/>
    <w:rsid w:val="000C52F3"/>
    <w:rsid w:val="000C565B"/>
    <w:rsid w:val="000C56E7"/>
    <w:rsid w:val="000C57E3"/>
    <w:rsid w:val="000C588A"/>
    <w:rsid w:val="000C595B"/>
    <w:rsid w:val="000C5B6E"/>
    <w:rsid w:val="000C5BCA"/>
    <w:rsid w:val="000C5C32"/>
    <w:rsid w:val="000C5C9A"/>
    <w:rsid w:val="000C5EFA"/>
    <w:rsid w:val="000C5F63"/>
    <w:rsid w:val="000C6112"/>
    <w:rsid w:val="000C6363"/>
    <w:rsid w:val="000C6478"/>
    <w:rsid w:val="000C648A"/>
    <w:rsid w:val="000C6DB9"/>
    <w:rsid w:val="000C76AC"/>
    <w:rsid w:val="000D015E"/>
    <w:rsid w:val="000D06FD"/>
    <w:rsid w:val="000D0859"/>
    <w:rsid w:val="000D0C6B"/>
    <w:rsid w:val="000D134D"/>
    <w:rsid w:val="000D187E"/>
    <w:rsid w:val="000D1E7B"/>
    <w:rsid w:val="000D1EB8"/>
    <w:rsid w:val="000D20BC"/>
    <w:rsid w:val="000D23CE"/>
    <w:rsid w:val="000D23E4"/>
    <w:rsid w:val="000D25A9"/>
    <w:rsid w:val="000D27EE"/>
    <w:rsid w:val="000D2A2D"/>
    <w:rsid w:val="000D2CD5"/>
    <w:rsid w:val="000D30DB"/>
    <w:rsid w:val="000D3189"/>
    <w:rsid w:val="000D35A5"/>
    <w:rsid w:val="000D3C8D"/>
    <w:rsid w:val="000D40E2"/>
    <w:rsid w:val="000D447E"/>
    <w:rsid w:val="000D481B"/>
    <w:rsid w:val="000D48FE"/>
    <w:rsid w:val="000D49E5"/>
    <w:rsid w:val="000D51A8"/>
    <w:rsid w:val="000D5471"/>
    <w:rsid w:val="000D56A5"/>
    <w:rsid w:val="000D5970"/>
    <w:rsid w:val="000D5B65"/>
    <w:rsid w:val="000D5B6A"/>
    <w:rsid w:val="000D5CA1"/>
    <w:rsid w:val="000D5E13"/>
    <w:rsid w:val="000D600E"/>
    <w:rsid w:val="000D62EC"/>
    <w:rsid w:val="000D663E"/>
    <w:rsid w:val="000D670D"/>
    <w:rsid w:val="000D68EC"/>
    <w:rsid w:val="000D69DF"/>
    <w:rsid w:val="000D6B87"/>
    <w:rsid w:val="000D6D66"/>
    <w:rsid w:val="000D6DE3"/>
    <w:rsid w:val="000D71C4"/>
    <w:rsid w:val="000D7217"/>
    <w:rsid w:val="000D78E0"/>
    <w:rsid w:val="000D7924"/>
    <w:rsid w:val="000D7AAB"/>
    <w:rsid w:val="000E0060"/>
    <w:rsid w:val="000E00B5"/>
    <w:rsid w:val="000E049A"/>
    <w:rsid w:val="000E059B"/>
    <w:rsid w:val="000E05BE"/>
    <w:rsid w:val="000E088C"/>
    <w:rsid w:val="000E0D74"/>
    <w:rsid w:val="000E0ED5"/>
    <w:rsid w:val="000E136E"/>
    <w:rsid w:val="000E1453"/>
    <w:rsid w:val="000E1C67"/>
    <w:rsid w:val="000E2175"/>
    <w:rsid w:val="000E2451"/>
    <w:rsid w:val="000E259F"/>
    <w:rsid w:val="000E29C7"/>
    <w:rsid w:val="000E3057"/>
    <w:rsid w:val="000E4351"/>
    <w:rsid w:val="000E483C"/>
    <w:rsid w:val="000E48A5"/>
    <w:rsid w:val="000E492F"/>
    <w:rsid w:val="000E4DF1"/>
    <w:rsid w:val="000E4F2B"/>
    <w:rsid w:val="000E4F90"/>
    <w:rsid w:val="000E5646"/>
    <w:rsid w:val="000E5C0A"/>
    <w:rsid w:val="000E5C46"/>
    <w:rsid w:val="000E6210"/>
    <w:rsid w:val="000E6575"/>
    <w:rsid w:val="000E70EC"/>
    <w:rsid w:val="000E7539"/>
    <w:rsid w:val="000E7D05"/>
    <w:rsid w:val="000E7D75"/>
    <w:rsid w:val="000E7E48"/>
    <w:rsid w:val="000F015A"/>
    <w:rsid w:val="000F047A"/>
    <w:rsid w:val="000F0586"/>
    <w:rsid w:val="000F0F93"/>
    <w:rsid w:val="000F0FAC"/>
    <w:rsid w:val="000F108B"/>
    <w:rsid w:val="000F13D7"/>
    <w:rsid w:val="000F1512"/>
    <w:rsid w:val="000F1635"/>
    <w:rsid w:val="000F165B"/>
    <w:rsid w:val="000F18AE"/>
    <w:rsid w:val="000F18EC"/>
    <w:rsid w:val="000F197E"/>
    <w:rsid w:val="000F217D"/>
    <w:rsid w:val="000F2333"/>
    <w:rsid w:val="000F23AA"/>
    <w:rsid w:val="000F2463"/>
    <w:rsid w:val="000F267F"/>
    <w:rsid w:val="000F27B7"/>
    <w:rsid w:val="000F290C"/>
    <w:rsid w:val="000F2B15"/>
    <w:rsid w:val="000F2DF8"/>
    <w:rsid w:val="000F2E63"/>
    <w:rsid w:val="000F2F15"/>
    <w:rsid w:val="000F3093"/>
    <w:rsid w:val="000F33FA"/>
    <w:rsid w:val="000F3511"/>
    <w:rsid w:val="000F39E1"/>
    <w:rsid w:val="000F3BC9"/>
    <w:rsid w:val="000F3BFC"/>
    <w:rsid w:val="000F3D37"/>
    <w:rsid w:val="000F4025"/>
    <w:rsid w:val="000F44CB"/>
    <w:rsid w:val="000F47B5"/>
    <w:rsid w:val="000F498E"/>
    <w:rsid w:val="000F4D17"/>
    <w:rsid w:val="000F4E1B"/>
    <w:rsid w:val="000F4E2C"/>
    <w:rsid w:val="000F52D7"/>
    <w:rsid w:val="000F54A1"/>
    <w:rsid w:val="000F5522"/>
    <w:rsid w:val="000F5724"/>
    <w:rsid w:val="000F5B44"/>
    <w:rsid w:val="000F5BD5"/>
    <w:rsid w:val="000F5CAF"/>
    <w:rsid w:val="000F607F"/>
    <w:rsid w:val="000F609E"/>
    <w:rsid w:val="000F6137"/>
    <w:rsid w:val="000F6405"/>
    <w:rsid w:val="000F661B"/>
    <w:rsid w:val="000F6B1A"/>
    <w:rsid w:val="000F7046"/>
    <w:rsid w:val="000F704E"/>
    <w:rsid w:val="000F74B8"/>
    <w:rsid w:val="000F7D05"/>
    <w:rsid w:val="000F7FF8"/>
    <w:rsid w:val="001000B2"/>
    <w:rsid w:val="001000D4"/>
    <w:rsid w:val="001000DB"/>
    <w:rsid w:val="00100493"/>
    <w:rsid w:val="001007E9"/>
    <w:rsid w:val="00100A18"/>
    <w:rsid w:val="00100F43"/>
    <w:rsid w:val="00101022"/>
    <w:rsid w:val="0010149E"/>
    <w:rsid w:val="00101B62"/>
    <w:rsid w:val="001022EC"/>
    <w:rsid w:val="00102BE5"/>
    <w:rsid w:val="00102DF3"/>
    <w:rsid w:val="00102ED7"/>
    <w:rsid w:val="00102FCB"/>
    <w:rsid w:val="001037FC"/>
    <w:rsid w:val="00103AD6"/>
    <w:rsid w:val="00103B3C"/>
    <w:rsid w:val="00103C9B"/>
    <w:rsid w:val="0010422A"/>
    <w:rsid w:val="0010429A"/>
    <w:rsid w:val="00104377"/>
    <w:rsid w:val="00104386"/>
    <w:rsid w:val="00104490"/>
    <w:rsid w:val="001046A5"/>
    <w:rsid w:val="00104719"/>
    <w:rsid w:val="0010495B"/>
    <w:rsid w:val="00104ADD"/>
    <w:rsid w:val="001054C3"/>
    <w:rsid w:val="001056C3"/>
    <w:rsid w:val="00105744"/>
    <w:rsid w:val="00105796"/>
    <w:rsid w:val="0010588F"/>
    <w:rsid w:val="001058E0"/>
    <w:rsid w:val="00105963"/>
    <w:rsid w:val="001059BC"/>
    <w:rsid w:val="00105C87"/>
    <w:rsid w:val="00105E7D"/>
    <w:rsid w:val="00105EE3"/>
    <w:rsid w:val="0010600A"/>
    <w:rsid w:val="00106222"/>
    <w:rsid w:val="001062D6"/>
    <w:rsid w:val="001063A0"/>
    <w:rsid w:val="00106899"/>
    <w:rsid w:val="00106906"/>
    <w:rsid w:val="0010695C"/>
    <w:rsid w:val="00106B8C"/>
    <w:rsid w:val="00106BA7"/>
    <w:rsid w:val="001073C2"/>
    <w:rsid w:val="00107509"/>
    <w:rsid w:val="00107B2C"/>
    <w:rsid w:val="00107F2E"/>
    <w:rsid w:val="0011000D"/>
    <w:rsid w:val="001100E8"/>
    <w:rsid w:val="0011062F"/>
    <w:rsid w:val="001106DF"/>
    <w:rsid w:val="00110B72"/>
    <w:rsid w:val="00110B89"/>
    <w:rsid w:val="00110C1D"/>
    <w:rsid w:val="00111614"/>
    <w:rsid w:val="00111B28"/>
    <w:rsid w:val="00111C40"/>
    <w:rsid w:val="00111DC4"/>
    <w:rsid w:val="00112461"/>
    <w:rsid w:val="0011265E"/>
    <w:rsid w:val="001129B9"/>
    <w:rsid w:val="00112E89"/>
    <w:rsid w:val="00112F85"/>
    <w:rsid w:val="00112FEB"/>
    <w:rsid w:val="001137DE"/>
    <w:rsid w:val="00113A33"/>
    <w:rsid w:val="00113FFB"/>
    <w:rsid w:val="0011460E"/>
    <w:rsid w:val="0011498E"/>
    <w:rsid w:val="001149A1"/>
    <w:rsid w:val="00115A16"/>
    <w:rsid w:val="00115B11"/>
    <w:rsid w:val="00115CB4"/>
    <w:rsid w:val="00115D19"/>
    <w:rsid w:val="00115D81"/>
    <w:rsid w:val="00115EBA"/>
    <w:rsid w:val="001161BB"/>
    <w:rsid w:val="00116284"/>
    <w:rsid w:val="00116856"/>
    <w:rsid w:val="001169FA"/>
    <w:rsid w:val="00116E11"/>
    <w:rsid w:val="0011711E"/>
    <w:rsid w:val="001173BE"/>
    <w:rsid w:val="00117D86"/>
    <w:rsid w:val="001201C4"/>
    <w:rsid w:val="00120CF9"/>
    <w:rsid w:val="00120F74"/>
    <w:rsid w:val="001211D3"/>
    <w:rsid w:val="00121312"/>
    <w:rsid w:val="00121CBC"/>
    <w:rsid w:val="001223D1"/>
    <w:rsid w:val="001229C5"/>
    <w:rsid w:val="00122BA5"/>
    <w:rsid w:val="00122C75"/>
    <w:rsid w:val="0012305C"/>
    <w:rsid w:val="00123ED3"/>
    <w:rsid w:val="00124062"/>
    <w:rsid w:val="00124176"/>
    <w:rsid w:val="001243DC"/>
    <w:rsid w:val="0012490A"/>
    <w:rsid w:val="00124DF3"/>
    <w:rsid w:val="00124EEF"/>
    <w:rsid w:val="00124F57"/>
    <w:rsid w:val="001253E4"/>
    <w:rsid w:val="00125673"/>
    <w:rsid w:val="001256A7"/>
    <w:rsid w:val="00125905"/>
    <w:rsid w:val="00125B83"/>
    <w:rsid w:val="00125CA1"/>
    <w:rsid w:val="00125EB7"/>
    <w:rsid w:val="001266D2"/>
    <w:rsid w:val="001268AC"/>
    <w:rsid w:val="00126956"/>
    <w:rsid w:val="00126980"/>
    <w:rsid w:val="001269EB"/>
    <w:rsid w:val="0012773B"/>
    <w:rsid w:val="00127DC8"/>
    <w:rsid w:val="00127E4F"/>
    <w:rsid w:val="00130008"/>
    <w:rsid w:val="00130165"/>
    <w:rsid w:val="0013075F"/>
    <w:rsid w:val="00130891"/>
    <w:rsid w:val="001308D8"/>
    <w:rsid w:val="00130F88"/>
    <w:rsid w:val="00130F99"/>
    <w:rsid w:val="00130FF9"/>
    <w:rsid w:val="0013101C"/>
    <w:rsid w:val="001314A4"/>
    <w:rsid w:val="00131614"/>
    <w:rsid w:val="00131727"/>
    <w:rsid w:val="00131B08"/>
    <w:rsid w:val="00131DF3"/>
    <w:rsid w:val="00131EF4"/>
    <w:rsid w:val="001324D5"/>
    <w:rsid w:val="001326A6"/>
    <w:rsid w:val="00132932"/>
    <w:rsid w:val="001329FD"/>
    <w:rsid w:val="00132E1A"/>
    <w:rsid w:val="00133096"/>
    <w:rsid w:val="001330D0"/>
    <w:rsid w:val="00133331"/>
    <w:rsid w:val="00133523"/>
    <w:rsid w:val="00133FE0"/>
    <w:rsid w:val="0013426C"/>
    <w:rsid w:val="0013467C"/>
    <w:rsid w:val="00134A46"/>
    <w:rsid w:val="00134D49"/>
    <w:rsid w:val="001350B5"/>
    <w:rsid w:val="00135156"/>
    <w:rsid w:val="00135213"/>
    <w:rsid w:val="00135255"/>
    <w:rsid w:val="0013566C"/>
    <w:rsid w:val="0013573B"/>
    <w:rsid w:val="00135CC5"/>
    <w:rsid w:val="00135E00"/>
    <w:rsid w:val="00136007"/>
    <w:rsid w:val="00136067"/>
    <w:rsid w:val="001363C3"/>
    <w:rsid w:val="00136401"/>
    <w:rsid w:val="00136469"/>
    <w:rsid w:val="00136666"/>
    <w:rsid w:val="001368DD"/>
    <w:rsid w:val="00136E62"/>
    <w:rsid w:val="00136EC4"/>
    <w:rsid w:val="00137091"/>
    <w:rsid w:val="00137496"/>
    <w:rsid w:val="00137748"/>
    <w:rsid w:val="001377CD"/>
    <w:rsid w:val="00137875"/>
    <w:rsid w:val="00137C8C"/>
    <w:rsid w:val="00137DCA"/>
    <w:rsid w:val="00137E32"/>
    <w:rsid w:val="001402A8"/>
    <w:rsid w:val="001402AA"/>
    <w:rsid w:val="001405D6"/>
    <w:rsid w:val="001406F0"/>
    <w:rsid w:val="00140DF2"/>
    <w:rsid w:val="00140EA3"/>
    <w:rsid w:val="001413C9"/>
    <w:rsid w:val="0014198C"/>
    <w:rsid w:val="00141F8C"/>
    <w:rsid w:val="001422E7"/>
    <w:rsid w:val="001425E4"/>
    <w:rsid w:val="001426F6"/>
    <w:rsid w:val="00142796"/>
    <w:rsid w:val="00142C7A"/>
    <w:rsid w:val="00142DCB"/>
    <w:rsid w:val="00142DFB"/>
    <w:rsid w:val="00142E3B"/>
    <w:rsid w:val="00142FED"/>
    <w:rsid w:val="0014301C"/>
    <w:rsid w:val="0014364A"/>
    <w:rsid w:val="001436EA"/>
    <w:rsid w:val="001439C9"/>
    <w:rsid w:val="00143F0A"/>
    <w:rsid w:val="00144610"/>
    <w:rsid w:val="00144EF0"/>
    <w:rsid w:val="00145119"/>
    <w:rsid w:val="001461C9"/>
    <w:rsid w:val="001462C3"/>
    <w:rsid w:val="00146A79"/>
    <w:rsid w:val="00146AE4"/>
    <w:rsid w:val="00146E1C"/>
    <w:rsid w:val="00146FE5"/>
    <w:rsid w:val="00147634"/>
    <w:rsid w:val="00147939"/>
    <w:rsid w:val="00150731"/>
    <w:rsid w:val="00151186"/>
    <w:rsid w:val="00151331"/>
    <w:rsid w:val="0015149C"/>
    <w:rsid w:val="001517DA"/>
    <w:rsid w:val="00151C7F"/>
    <w:rsid w:val="00151DCE"/>
    <w:rsid w:val="001531A6"/>
    <w:rsid w:val="00153281"/>
    <w:rsid w:val="00153289"/>
    <w:rsid w:val="00153378"/>
    <w:rsid w:val="001534FD"/>
    <w:rsid w:val="001535A0"/>
    <w:rsid w:val="0015368B"/>
    <w:rsid w:val="00153772"/>
    <w:rsid w:val="00153E2A"/>
    <w:rsid w:val="00153FB1"/>
    <w:rsid w:val="00154801"/>
    <w:rsid w:val="00154B5C"/>
    <w:rsid w:val="00154F17"/>
    <w:rsid w:val="0015511E"/>
    <w:rsid w:val="0015535B"/>
    <w:rsid w:val="00155647"/>
    <w:rsid w:val="00155797"/>
    <w:rsid w:val="00155C41"/>
    <w:rsid w:val="00155EFD"/>
    <w:rsid w:val="00156157"/>
    <w:rsid w:val="001562C6"/>
    <w:rsid w:val="00156752"/>
    <w:rsid w:val="00156784"/>
    <w:rsid w:val="00156BB1"/>
    <w:rsid w:val="00156F05"/>
    <w:rsid w:val="0015711A"/>
    <w:rsid w:val="00157276"/>
    <w:rsid w:val="00157599"/>
    <w:rsid w:val="0015765F"/>
    <w:rsid w:val="00157714"/>
    <w:rsid w:val="001577EF"/>
    <w:rsid w:val="00157BE6"/>
    <w:rsid w:val="00157C1A"/>
    <w:rsid w:val="00160005"/>
    <w:rsid w:val="0016090C"/>
    <w:rsid w:val="00160B35"/>
    <w:rsid w:val="001610F5"/>
    <w:rsid w:val="0016116E"/>
    <w:rsid w:val="0016156F"/>
    <w:rsid w:val="00161623"/>
    <w:rsid w:val="00161C36"/>
    <w:rsid w:val="00161E50"/>
    <w:rsid w:val="0016206B"/>
    <w:rsid w:val="00162436"/>
    <w:rsid w:val="00163029"/>
    <w:rsid w:val="001630EC"/>
    <w:rsid w:val="001633B8"/>
    <w:rsid w:val="001633DF"/>
    <w:rsid w:val="001635B2"/>
    <w:rsid w:val="001635C3"/>
    <w:rsid w:val="0016404C"/>
    <w:rsid w:val="00164927"/>
    <w:rsid w:val="001649F7"/>
    <w:rsid w:val="00164FA8"/>
    <w:rsid w:val="001657DF"/>
    <w:rsid w:val="00165870"/>
    <w:rsid w:val="00165B77"/>
    <w:rsid w:val="00165DD9"/>
    <w:rsid w:val="00165EB6"/>
    <w:rsid w:val="00165EEC"/>
    <w:rsid w:val="00165F50"/>
    <w:rsid w:val="00165FA1"/>
    <w:rsid w:val="00166402"/>
    <w:rsid w:val="00166923"/>
    <w:rsid w:val="00166D00"/>
    <w:rsid w:val="00166F22"/>
    <w:rsid w:val="0016720D"/>
    <w:rsid w:val="00167623"/>
    <w:rsid w:val="00167728"/>
    <w:rsid w:val="001677D0"/>
    <w:rsid w:val="0016792D"/>
    <w:rsid w:val="001706FA"/>
    <w:rsid w:val="00170D3B"/>
    <w:rsid w:val="00170DE9"/>
    <w:rsid w:val="0017103D"/>
    <w:rsid w:val="00171055"/>
    <w:rsid w:val="0017158F"/>
    <w:rsid w:val="001719A6"/>
    <w:rsid w:val="00171B55"/>
    <w:rsid w:val="00171BBA"/>
    <w:rsid w:val="00171CE1"/>
    <w:rsid w:val="00171F6F"/>
    <w:rsid w:val="00171FED"/>
    <w:rsid w:val="001722FB"/>
    <w:rsid w:val="00172AAB"/>
    <w:rsid w:val="00172AFA"/>
    <w:rsid w:val="00172BF0"/>
    <w:rsid w:val="00172D7C"/>
    <w:rsid w:val="00172FD2"/>
    <w:rsid w:val="0017314A"/>
    <w:rsid w:val="001733D7"/>
    <w:rsid w:val="0017347D"/>
    <w:rsid w:val="00173480"/>
    <w:rsid w:val="00174283"/>
    <w:rsid w:val="0017436B"/>
    <w:rsid w:val="00174776"/>
    <w:rsid w:val="001749BA"/>
    <w:rsid w:val="00174B85"/>
    <w:rsid w:val="00174D55"/>
    <w:rsid w:val="00174F78"/>
    <w:rsid w:val="0017539E"/>
    <w:rsid w:val="001753DF"/>
    <w:rsid w:val="001756AB"/>
    <w:rsid w:val="00175BFA"/>
    <w:rsid w:val="00175EC3"/>
    <w:rsid w:val="00175EEE"/>
    <w:rsid w:val="00176205"/>
    <w:rsid w:val="001775D3"/>
    <w:rsid w:val="00177BF9"/>
    <w:rsid w:val="00177CEB"/>
    <w:rsid w:val="00177E01"/>
    <w:rsid w:val="00177FA7"/>
    <w:rsid w:val="00180260"/>
    <w:rsid w:val="001802C5"/>
    <w:rsid w:val="001812BA"/>
    <w:rsid w:val="001815B4"/>
    <w:rsid w:val="00181696"/>
    <w:rsid w:val="001819BD"/>
    <w:rsid w:val="001819D1"/>
    <w:rsid w:val="00181B18"/>
    <w:rsid w:val="0018207C"/>
    <w:rsid w:val="00182BC6"/>
    <w:rsid w:val="00182EF8"/>
    <w:rsid w:val="00183078"/>
    <w:rsid w:val="001840BD"/>
    <w:rsid w:val="001842DC"/>
    <w:rsid w:val="0018434C"/>
    <w:rsid w:val="001843E9"/>
    <w:rsid w:val="00184E9B"/>
    <w:rsid w:val="001851EB"/>
    <w:rsid w:val="0018562F"/>
    <w:rsid w:val="00185813"/>
    <w:rsid w:val="00185B11"/>
    <w:rsid w:val="00185C47"/>
    <w:rsid w:val="00185C8D"/>
    <w:rsid w:val="00185D61"/>
    <w:rsid w:val="001861ED"/>
    <w:rsid w:val="00186501"/>
    <w:rsid w:val="0018661B"/>
    <w:rsid w:val="00186A59"/>
    <w:rsid w:val="00186C05"/>
    <w:rsid w:val="00186F41"/>
    <w:rsid w:val="00186FDA"/>
    <w:rsid w:val="00187190"/>
    <w:rsid w:val="00187B8E"/>
    <w:rsid w:val="00187F14"/>
    <w:rsid w:val="00190481"/>
    <w:rsid w:val="00190509"/>
    <w:rsid w:val="001905C9"/>
    <w:rsid w:val="00190D86"/>
    <w:rsid w:val="00190EFC"/>
    <w:rsid w:val="00191198"/>
    <w:rsid w:val="00191547"/>
    <w:rsid w:val="00191A18"/>
    <w:rsid w:val="0019215F"/>
    <w:rsid w:val="0019225D"/>
    <w:rsid w:val="00192366"/>
    <w:rsid w:val="001925E4"/>
    <w:rsid w:val="0019279A"/>
    <w:rsid w:val="00192907"/>
    <w:rsid w:val="00192950"/>
    <w:rsid w:val="00192995"/>
    <w:rsid w:val="0019345E"/>
    <w:rsid w:val="001936CB"/>
    <w:rsid w:val="001937F8"/>
    <w:rsid w:val="0019384A"/>
    <w:rsid w:val="001938AD"/>
    <w:rsid w:val="001939D8"/>
    <w:rsid w:val="00193CE9"/>
    <w:rsid w:val="00193E41"/>
    <w:rsid w:val="001940B5"/>
    <w:rsid w:val="001946CB"/>
    <w:rsid w:val="001947DD"/>
    <w:rsid w:val="001949A1"/>
    <w:rsid w:val="00194B31"/>
    <w:rsid w:val="00194B68"/>
    <w:rsid w:val="00194ED0"/>
    <w:rsid w:val="00195E40"/>
    <w:rsid w:val="00195FEA"/>
    <w:rsid w:val="001962AA"/>
    <w:rsid w:val="001967E5"/>
    <w:rsid w:val="001972F5"/>
    <w:rsid w:val="00197472"/>
    <w:rsid w:val="00197927"/>
    <w:rsid w:val="00197BF4"/>
    <w:rsid w:val="001A0314"/>
    <w:rsid w:val="001A0455"/>
    <w:rsid w:val="001A058B"/>
    <w:rsid w:val="001A0F79"/>
    <w:rsid w:val="001A1200"/>
    <w:rsid w:val="001A1938"/>
    <w:rsid w:val="001A2773"/>
    <w:rsid w:val="001A2CBB"/>
    <w:rsid w:val="001A2DF0"/>
    <w:rsid w:val="001A2F00"/>
    <w:rsid w:val="001A3123"/>
    <w:rsid w:val="001A3BE9"/>
    <w:rsid w:val="001A43B3"/>
    <w:rsid w:val="001A49F1"/>
    <w:rsid w:val="001A4D69"/>
    <w:rsid w:val="001A5296"/>
    <w:rsid w:val="001A52E9"/>
    <w:rsid w:val="001A56AD"/>
    <w:rsid w:val="001A593B"/>
    <w:rsid w:val="001A5B78"/>
    <w:rsid w:val="001A5D5F"/>
    <w:rsid w:val="001A5F5B"/>
    <w:rsid w:val="001A5FC2"/>
    <w:rsid w:val="001A6190"/>
    <w:rsid w:val="001A63F8"/>
    <w:rsid w:val="001A6439"/>
    <w:rsid w:val="001A6A87"/>
    <w:rsid w:val="001A6B89"/>
    <w:rsid w:val="001A6CE6"/>
    <w:rsid w:val="001A6D6B"/>
    <w:rsid w:val="001A735A"/>
    <w:rsid w:val="001A74A4"/>
    <w:rsid w:val="001A7633"/>
    <w:rsid w:val="001A77D7"/>
    <w:rsid w:val="001A7A85"/>
    <w:rsid w:val="001A7A88"/>
    <w:rsid w:val="001A7E7D"/>
    <w:rsid w:val="001A7F83"/>
    <w:rsid w:val="001B02A9"/>
    <w:rsid w:val="001B05AF"/>
    <w:rsid w:val="001B09E7"/>
    <w:rsid w:val="001B0A6C"/>
    <w:rsid w:val="001B0E40"/>
    <w:rsid w:val="001B10CD"/>
    <w:rsid w:val="001B1224"/>
    <w:rsid w:val="001B148B"/>
    <w:rsid w:val="001B1697"/>
    <w:rsid w:val="001B17C6"/>
    <w:rsid w:val="001B1A81"/>
    <w:rsid w:val="001B1C93"/>
    <w:rsid w:val="001B20C8"/>
    <w:rsid w:val="001B27B5"/>
    <w:rsid w:val="001B3178"/>
    <w:rsid w:val="001B319E"/>
    <w:rsid w:val="001B3608"/>
    <w:rsid w:val="001B4174"/>
    <w:rsid w:val="001B41B6"/>
    <w:rsid w:val="001B4703"/>
    <w:rsid w:val="001B4966"/>
    <w:rsid w:val="001B49C7"/>
    <w:rsid w:val="001B4A6A"/>
    <w:rsid w:val="001B4BA2"/>
    <w:rsid w:val="001B56F0"/>
    <w:rsid w:val="001B57CA"/>
    <w:rsid w:val="001B57DD"/>
    <w:rsid w:val="001B5803"/>
    <w:rsid w:val="001B5A0E"/>
    <w:rsid w:val="001B5B0B"/>
    <w:rsid w:val="001B601E"/>
    <w:rsid w:val="001B6251"/>
    <w:rsid w:val="001B6D04"/>
    <w:rsid w:val="001B6FC8"/>
    <w:rsid w:val="001B6FF2"/>
    <w:rsid w:val="001B762E"/>
    <w:rsid w:val="001B7966"/>
    <w:rsid w:val="001B7C22"/>
    <w:rsid w:val="001B7C75"/>
    <w:rsid w:val="001B7C8F"/>
    <w:rsid w:val="001C05BE"/>
    <w:rsid w:val="001C05D0"/>
    <w:rsid w:val="001C0953"/>
    <w:rsid w:val="001C0B5B"/>
    <w:rsid w:val="001C1128"/>
    <w:rsid w:val="001C128D"/>
    <w:rsid w:val="001C130E"/>
    <w:rsid w:val="001C1DC0"/>
    <w:rsid w:val="001C22D3"/>
    <w:rsid w:val="001C24A3"/>
    <w:rsid w:val="001C29A9"/>
    <w:rsid w:val="001C29D6"/>
    <w:rsid w:val="001C2EFB"/>
    <w:rsid w:val="001C392C"/>
    <w:rsid w:val="001C3B3F"/>
    <w:rsid w:val="001C4A9F"/>
    <w:rsid w:val="001C4CBC"/>
    <w:rsid w:val="001C4FBC"/>
    <w:rsid w:val="001C5097"/>
    <w:rsid w:val="001C5256"/>
    <w:rsid w:val="001C5742"/>
    <w:rsid w:val="001C59FC"/>
    <w:rsid w:val="001C5A1B"/>
    <w:rsid w:val="001C5E58"/>
    <w:rsid w:val="001C60B6"/>
    <w:rsid w:val="001C624E"/>
    <w:rsid w:val="001C62BC"/>
    <w:rsid w:val="001C65B0"/>
    <w:rsid w:val="001C6D02"/>
    <w:rsid w:val="001C70E5"/>
    <w:rsid w:val="001C7112"/>
    <w:rsid w:val="001C7484"/>
    <w:rsid w:val="001C74C3"/>
    <w:rsid w:val="001C7527"/>
    <w:rsid w:val="001D01A1"/>
    <w:rsid w:val="001D0E48"/>
    <w:rsid w:val="001D124B"/>
    <w:rsid w:val="001D16C5"/>
    <w:rsid w:val="001D17D5"/>
    <w:rsid w:val="001D1AE7"/>
    <w:rsid w:val="001D2017"/>
    <w:rsid w:val="001D21CA"/>
    <w:rsid w:val="001D23EF"/>
    <w:rsid w:val="001D29BC"/>
    <w:rsid w:val="001D2A92"/>
    <w:rsid w:val="001D311E"/>
    <w:rsid w:val="001D3288"/>
    <w:rsid w:val="001D3802"/>
    <w:rsid w:val="001D3F5B"/>
    <w:rsid w:val="001D444F"/>
    <w:rsid w:val="001D46EA"/>
    <w:rsid w:val="001D4A32"/>
    <w:rsid w:val="001D5406"/>
    <w:rsid w:val="001D54D5"/>
    <w:rsid w:val="001D66AA"/>
    <w:rsid w:val="001D7046"/>
    <w:rsid w:val="001D7270"/>
    <w:rsid w:val="001D7302"/>
    <w:rsid w:val="001D748B"/>
    <w:rsid w:val="001D793F"/>
    <w:rsid w:val="001D7A53"/>
    <w:rsid w:val="001D7D35"/>
    <w:rsid w:val="001D7EF3"/>
    <w:rsid w:val="001E036B"/>
    <w:rsid w:val="001E0B73"/>
    <w:rsid w:val="001E11DE"/>
    <w:rsid w:val="001E17A0"/>
    <w:rsid w:val="001E1B56"/>
    <w:rsid w:val="001E21C4"/>
    <w:rsid w:val="001E2347"/>
    <w:rsid w:val="001E23EC"/>
    <w:rsid w:val="001E2A3C"/>
    <w:rsid w:val="001E2DCC"/>
    <w:rsid w:val="001E30D2"/>
    <w:rsid w:val="001E314A"/>
    <w:rsid w:val="001E371F"/>
    <w:rsid w:val="001E3871"/>
    <w:rsid w:val="001E3A07"/>
    <w:rsid w:val="001E3DE3"/>
    <w:rsid w:val="001E43B9"/>
    <w:rsid w:val="001E43F2"/>
    <w:rsid w:val="001E467F"/>
    <w:rsid w:val="001E4964"/>
    <w:rsid w:val="001E49E4"/>
    <w:rsid w:val="001E4A07"/>
    <w:rsid w:val="001E4A39"/>
    <w:rsid w:val="001E52AE"/>
    <w:rsid w:val="001E536A"/>
    <w:rsid w:val="001E53ED"/>
    <w:rsid w:val="001E53F4"/>
    <w:rsid w:val="001E588F"/>
    <w:rsid w:val="001E5EDE"/>
    <w:rsid w:val="001E65A8"/>
    <w:rsid w:val="001E662B"/>
    <w:rsid w:val="001E6728"/>
    <w:rsid w:val="001E6C89"/>
    <w:rsid w:val="001E6E89"/>
    <w:rsid w:val="001E6EC8"/>
    <w:rsid w:val="001E6F9C"/>
    <w:rsid w:val="001E7007"/>
    <w:rsid w:val="001E7729"/>
    <w:rsid w:val="001E788A"/>
    <w:rsid w:val="001E7998"/>
    <w:rsid w:val="001E7BD1"/>
    <w:rsid w:val="001F004C"/>
    <w:rsid w:val="001F0457"/>
    <w:rsid w:val="001F05F8"/>
    <w:rsid w:val="001F0A31"/>
    <w:rsid w:val="001F0DEB"/>
    <w:rsid w:val="001F0EE5"/>
    <w:rsid w:val="001F157E"/>
    <w:rsid w:val="001F1B69"/>
    <w:rsid w:val="001F2551"/>
    <w:rsid w:val="001F28ED"/>
    <w:rsid w:val="001F2CCC"/>
    <w:rsid w:val="001F2FB8"/>
    <w:rsid w:val="001F31B7"/>
    <w:rsid w:val="001F3849"/>
    <w:rsid w:val="001F3889"/>
    <w:rsid w:val="001F38D6"/>
    <w:rsid w:val="001F3B1C"/>
    <w:rsid w:val="001F3B93"/>
    <w:rsid w:val="001F409D"/>
    <w:rsid w:val="001F4300"/>
    <w:rsid w:val="001F44C8"/>
    <w:rsid w:val="001F47A0"/>
    <w:rsid w:val="001F47DA"/>
    <w:rsid w:val="001F4B86"/>
    <w:rsid w:val="001F4DDB"/>
    <w:rsid w:val="001F51DD"/>
    <w:rsid w:val="001F53E1"/>
    <w:rsid w:val="001F5504"/>
    <w:rsid w:val="001F5507"/>
    <w:rsid w:val="001F57D1"/>
    <w:rsid w:val="001F58EB"/>
    <w:rsid w:val="001F5D18"/>
    <w:rsid w:val="001F5D9F"/>
    <w:rsid w:val="001F5E06"/>
    <w:rsid w:val="001F5EBA"/>
    <w:rsid w:val="001F619E"/>
    <w:rsid w:val="001F6309"/>
    <w:rsid w:val="001F63DA"/>
    <w:rsid w:val="001F685E"/>
    <w:rsid w:val="001F6992"/>
    <w:rsid w:val="001F7163"/>
    <w:rsid w:val="001F71AF"/>
    <w:rsid w:val="001F73C7"/>
    <w:rsid w:val="001F75B2"/>
    <w:rsid w:val="001F7C19"/>
    <w:rsid w:val="001F7E12"/>
    <w:rsid w:val="001F7E29"/>
    <w:rsid w:val="002004FF"/>
    <w:rsid w:val="002006B2"/>
    <w:rsid w:val="002007F5"/>
    <w:rsid w:val="00200BC3"/>
    <w:rsid w:val="00200E15"/>
    <w:rsid w:val="00200F14"/>
    <w:rsid w:val="00201CD3"/>
    <w:rsid w:val="00201E47"/>
    <w:rsid w:val="00202158"/>
    <w:rsid w:val="00202370"/>
    <w:rsid w:val="00202522"/>
    <w:rsid w:val="002027C3"/>
    <w:rsid w:val="002028C4"/>
    <w:rsid w:val="002029A7"/>
    <w:rsid w:val="00202BEA"/>
    <w:rsid w:val="00202F87"/>
    <w:rsid w:val="00203290"/>
    <w:rsid w:val="00203593"/>
    <w:rsid w:val="00203728"/>
    <w:rsid w:val="00203744"/>
    <w:rsid w:val="00203CA9"/>
    <w:rsid w:val="002042B9"/>
    <w:rsid w:val="00204431"/>
    <w:rsid w:val="0020463E"/>
    <w:rsid w:val="00204681"/>
    <w:rsid w:val="0020473A"/>
    <w:rsid w:val="00204B0C"/>
    <w:rsid w:val="00204BCD"/>
    <w:rsid w:val="0020571B"/>
    <w:rsid w:val="002058E1"/>
    <w:rsid w:val="002058E9"/>
    <w:rsid w:val="00205CE4"/>
    <w:rsid w:val="00206121"/>
    <w:rsid w:val="002065C1"/>
    <w:rsid w:val="002067E4"/>
    <w:rsid w:val="0020691F"/>
    <w:rsid w:val="002069FE"/>
    <w:rsid w:val="00206E3E"/>
    <w:rsid w:val="00206E84"/>
    <w:rsid w:val="00207479"/>
    <w:rsid w:val="002077A0"/>
    <w:rsid w:val="00207CB8"/>
    <w:rsid w:val="00207DF5"/>
    <w:rsid w:val="0021018C"/>
    <w:rsid w:val="0021021C"/>
    <w:rsid w:val="0021029C"/>
    <w:rsid w:val="0021161A"/>
    <w:rsid w:val="00211718"/>
    <w:rsid w:val="00211791"/>
    <w:rsid w:val="002117AF"/>
    <w:rsid w:val="00211BAA"/>
    <w:rsid w:val="00211C73"/>
    <w:rsid w:val="00211E6A"/>
    <w:rsid w:val="00211FCE"/>
    <w:rsid w:val="0021222D"/>
    <w:rsid w:val="0021288D"/>
    <w:rsid w:val="00212A50"/>
    <w:rsid w:val="00212C6B"/>
    <w:rsid w:val="00212CC8"/>
    <w:rsid w:val="00212D43"/>
    <w:rsid w:val="00213245"/>
    <w:rsid w:val="00213493"/>
    <w:rsid w:val="002136CE"/>
    <w:rsid w:val="00213A79"/>
    <w:rsid w:val="00213AB4"/>
    <w:rsid w:val="00213E67"/>
    <w:rsid w:val="00213F71"/>
    <w:rsid w:val="00213F76"/>
    <w:rsid w:val="002144E8"/>
    <w:rsid w:val="00214809"/>
    <w:rsid w:val="0021496A"/>
    <w:rsid w:val="002149B2"/>
    <w:rsid w:val="002149D8"/>
    <w:rsid w:val="0021551A"/>
    <w:rsid w:val="00215644"/>
    <w:rsid w:val="0021580A"/>
    <w:rsid w:val="0021580C"/>
    <w:rsid w:val="00215983"/>
    <w:rsid w:val="00215BD0"/>
    <w:rsid w:val="00215F43"/>
    <w:rsid w:val="00216029"/>
    <w:rsid w:val="0021686B"/>
    <w:rsid w:val="00216F6C"/>
    <w:rsid w:val="002170EC"/>
    <w:rsid w:val="00217312"/>
    <w:rsid w:val="0021777D"/>
    <w:rsid w:val="002177BC"/>
    <w:rsid w:val="0021792C"/>
    <w:rsid w:val="00217A87"/>
    <w:rsid w:val="00217F5E"/>
    <w:rsid w:val="00220645"/>
    <w:rsid w:val="00220790"/>
    <w:rsid w:val="002207B1"/>
    <w:rsid w:val="002207CA"/>
    <w:rsid w:val="00220A63"/>
    <w:rsid w:val="00220B4A"/>
    <w:rsid w:val="00220BF2"/>
    <w:rsid w:val="00220D8C"/>
    <w:rsid w:val="00220F42"/>
    <w:rsid w:val="0022102C"/>
    <w:rsid w:val="0022111E"/>
    <w:rsid w:val="00221752"/>
    <w:rsid w:val="00221A28"/>
    <w:rsid w:val="00221ACA"/>
    <w:rsid w:val="00221C58"/>
    <w:rsid w:val="00221D06"/>
    <w:rsid w:val="00221E29"/>
    <w:rsid w:val="00221F33"/>
    <w:rsid w:val="00221F91"/>
    <w:rsid w:val="002222E4"/>
    <w:rsid w:val="00222329"/>
    <w:rsid w:val="00222A0F"/>
    <w:rsid w:val="00222BC3"/>
    <w:rsid w:val="0022309E"/>
    <w:rsid w:val="0022318C"/>
    <w:rsid w:val="0022320A"/>
    <w:rsid w:val="0022387F"/>
    <w:rsid w:val="00223995"/>
    <w:rsid w:val="002240B3"/>
    <w:rsid w:val="002240B4"/>
    <w:rsid w:val="00224965"/>
    <w:rsid w:val="0022499B"/>
    <w:rsid w:val="00224C45"/>
    <w:rsid w:val="00225EC1"/>
    <w:rsid w:val="00226546"/>
    <w:rsid w:val="002265F1"/>
    <w:rsid w:val="002268B8"/>
    <w:rsid w:val="002269D8"/>
    <w:rsid w:val="00226A90"/>
    <w:rsid w:val="002278EE"/>
    <w:rsid w:val="00227AB9"/>
    <w:rsid w:val="00227CA4"/>
    <w:rsid w:val="00227CDA"/>
    <w:rsid w:val="00230145"/>
    <w:rsid w:val="00230226"/>
    <w:rsid w:val="002302EF"/>
    <w:rsid w:val="00230840"/>
    <w:rsid w:val="002308A8"/>
    <w:rsid w:val="00230A82"/>
    <w:rsid w:val="0023116C"/>
    <w:rsid w:val="00231A71"/>
    <w:rsid w:val="00231F11"/>
    <w:rsid w:val="00232181"/>
    <w:rsid w:val="002322D5"/>
    <w:rsid w:val="002322EE"/>
    <w:rsid w:val="0023295A"/>
    <w:rsid w:val="00232C7C"/>
    <w:rsid w:val="00232EA1"/>
    <w:rsid w:val="002333DE"/>
    <w:rsid w:val="002336D7"/>
    <w:rsid w:val="002337A5"/>
    <w:rsid w:val="00233C4E"/>
    <w:rsid w:val="00233E0D"/>
    <w:rsid w:val="00233E58"/>
    <w:rsid w:val="00234150"/>
    <w:rsid w:val="0023417E"/>
    <w:rsid w:val="002341D8"/>
    <w:rsid w:val="002343FF"/>
    <w:rsid w:val="00234621"/>
    <w:rsid w:val="00234822"/>
    <w:rsid w:val="00234BD3"/>
    <w:rsid w:val="00234CEE"/>
    <w:rsid w:val="00234F4A"/>
    <w:rsid w:val="0023518F"/>
    <w:rsid w:val="00235EED"/>
    <w:rsid w:val="00235F3E"/>
    <w:rsid w:val="00236049"/>
    <w:rsid w:val="0023640F"/>
    <w:rsid w:val="002365DF"/>
    <w:rsid w:val="00236E3D"/>
    <w:rsid w:val="0023736F"/>
    <w:rsid w:val="002379C2"/>
    <w:rsid w:val="00237B8F"/>
    <w:rsid w:val="00237C16"/>
    <w:rsid w:val="00237EF0"/>
    <w:rsid w:val="00240062"/>
    <w:rsid w:val="00240758"/>
    <w:rsid w:val="00240FB2"/>
    <w:rsid w:val="002411DC"/>
    <w:rsid w:val="00241B1F"/>
    <w:rsid w:val="00241B2D"/>
    <w:rsid w:val="00241E44"/>
    <w:rsid w:val="00241E5E"/>
    <w:rsid w:val="002424D1"/>
    <w:rsid w:val="002425C9"/>
    <w:rsid w:val="0024279F"/>
    <w:rsid w:val="002429DE"/>
    <w:rsid w:val="00242DCF"/>
    <w:rsid w:val="00242F6F"/>
    <w:rsid w:val="002431BD"/>
    <w:rsid w:val="002434B9"/>
    <w:rsid w:val="002434C9"/>
    <w:rsid w:val="0024390D"/>
    <w:rsid w:val="002447B8"/>
    <w:rsid w:val="002447DF"/>
    <w:rsid w:val="002448B9"/>
    <w:rsid w:val="00244E4E"/>
    <w:rsid w:val="00245063"/>
    <w:rsid w:val="00245146"/>
    <w:rsid w:val="00245729"/>
    <w:rsid w:val="00245E95"/>
    <w:rsid w:val="00245EBD"/>
    <w:rsid w:val="00245EDE"/>
    <w:rsid w:val="00246281"/>
    <w:rsid w:val="002464A3"/>
    <w:rsid w:val="002465CD"/>
    <w:rsid w:val="00246708"/>
    <w:rsid w:val="00246987"/>
    <w:rsid w:val="00246D4A"/>
    <w:rsid w:val="00246DDA"/>
    <w:rsid w:val="002471EB"/>
    <w:rsid w:val="002475CB"/>
    <w:rsid w:val="00247868"/>
    <w:rsid w:val="00247FEE"/>
    <w:rsid w:val="00250943"/>
    <w:rsid w:val="00250CA7"/>
    <w:rsid w:val="0025127C"/>
    <w:rsid w:val="00251470"/>
    <w:rsid w:val="002515A4"/>
    <w:rsid w:val="002518CC"/>
    <w:rsid w:val="0025195A"/>
    <w:rsid w:val="00251DAB"/>
    <w:rsid w:val="0025202B"/>
    <w:rsid w:val="0025227E"/>
    <w:rsid w:val="002523BA"/>
    <w:rsid w:val="0025294D"/>
    <w:rsid w:val="00252AB5"/>
    <w:rsid w:val="00252F28"/>
    <w:rsid w:val="00252F65"/>
    <w:rsid w:val="002530F5"/>
    <w:rsid w:val="002531A2"/>
    <w:rsid w:val="002535D2"/>
    <w:rsid w:val="002535EA"/>
    <w:rsid w:val="00253AF0"/>
    <w:rsid w:val="00253C53"/>
    <w:rsid w:val="002540FA"/>
    <w:rsid w:val="002546F3"/>
    <w:rsid w:val="00254702"/>
    <w:rsid w:val="002548A1"/>
    <w:rsid w:val="002548DC"/>
    <w:rsid w:val="00254FF4"/>
    <w:rsid w:val="002550C1"/>
    <w:rsid w:val="002550CB"/>
    <w:rsid w:val="0025511F"/>
    <w:rsid w:val="002557C4"/>
    <w:rsid w:val="002558E6"/>
    <w:rsid w:val="00255B47"/>
    <w:rsid w:val="00255D9E"/>
    <w:rsid w:val="00256791"/>
    <w:rsid w:val="00256E8B"/>
    <w:rsid w:val="002572AB"/>
    <w:rsid w:val="00257F3E"/>
    <w:rsid w:val="00260073"/>
    <w:rsid w:val="002603C2"/>
    <w:rsid w:val="002607C5"/>
    <w:rsid w:val="00260815"/>
    <w:rsid w:val="002608DE"/>
    <w:rsid w:val="00260EAA"/>
    <w:rsid w:val="00260FC1"/>
    <w:rsid w:val="00261A21"/>
    <w:rsid w:val="00261F2E"/>
    <w:rsid w:val="002621A6"/>
    <w:rsid w:val="002621D7"/>
    <w:rsid w:val="002622DB"/>
    <w:rsid w:val="002623C2"/>
    <w:rsid w:val="002624E3"/>
    <w:rsid w:val="00262702"/>
    <w:rsid w:val="0026287B"/>
    <w:rsid w:val="00262935"/>
    <w:rsid w:val="00262BDE"/>
    <w:rsid w:val="00262CCC"/>
    <w:rsid w:val="00262DD8"/>
    <w:rsid w:val="00263057"/>
    <w:rsid w:val="00263117"/>
    <w:rsid w:val="0026339E"/>
    <w:rsid w:val="002633C1"/>
    <w:rsid w:val="0026346D"/>
    <w:rsid w:val="0026361B"/>
    <w:rsid w:val="00263CD1"/>
    <w:rsid w:val="0026479B"/>
    <w:rsid w:val="00264B0C"/>
    <w:rsid w:val="002655EF"/>
    <w:rsid w:val="00265FB0"/>
    <w:rsid w:val="00266420"/>
    <w:rsid w:val="002668EE"/>
    <w:rsid w:val="002669C3"/>
    <w:rsid w:val="00266C95"/>
    <w:rsid w:val="00266D0C"/>
    <w:rsid w:val="00267315"/>
    <w:rsid w:val="002676A4"/>
    <w:rsid w:val="0027046C"/>
    <w:rsid w:val="002704C8"/>
    <w:rsid w:val="002704F7"/>
    <w:rsid w:val="0027065C"/>
    <w:rsid w:val="00270974"/>
    <w:rsid w:val="002709CF"/>
    <w:rsid w:val="00270CFA"/>
    <w:rsid w:val="00270D7F"/>
    <w:rsid w:val="00270E79"/>
    <w:rsid w:val="0027102B"/>
    <w:rsid w:val="00271054"/>
    <w:rsid w:val="00271811"/>
    <w:rsid w:val="00271C20"/>
    <w:rsid w:val="00271D2D"/>
    <w:rsid w:val="00271DE5"/>
    <w:rsid w:val="00271E65"/>
    <w:rsid w:val="0027220A"/>
    <w:rsid w:val="002725A2"/>
    <w:rsid w:val="002726A6"/>
    <w:rsid w:val="00272E28"/>
    <w:rsid w:val="002732F0"/>
    <w:rsid w:val="0027369A"/>
    <w:rsid w:val="00273704"/>
    <w:rsid w:val="002737D7"/>
    <w:rsid w:val="002737DD"/>
    <w:rsid w:val="002741BE"/>
    <w:rsid w:val="00274237"/>
    <w:rsid w:val="00274BFE"/>
    <w:rsid w:val="00274CAF"/>
    <w:rsid w:val="00274D6A"/>
    <w:rsid w:val="00274DC6"/>
    <w:rsid w:val="00274FC5"/>
    <w:rsid w:val="002752D6"/>
    <w:rsid w:val="0027546F"/>
    <w:rsid w:val="0027563E"/>
    <w:rsid w:val="002759E4"/>
    <w:rsid w:val="00275A96"/>
    <w:rsid w:val="00275B9A"/>
    <w:rsid w:val="00275F28"/>
    <w:rsid w:val="00275F61"/>
    <w:rsid w:val="0027616E"/>
    <w:rsid w:val="00276637"/>
    <w:rsid w:val="00276E13"/>
    <w:rsid w:val="00276E53"/>
    <w:rsid w:val="002771BC"/>
    <w:rsid w:val="002771D3"/>
    <w:rsid w:val="00277387"/>
    <w:rsid w:val="00277404"/>
    <w:rsid w:val="00277577"/>
    <w:rsid w:val="002775CE"/>
    <w:rsid w:val="0027765B"/>
    <w:rsid w:val="00277B89"/>
    <w:rsid w:val="002802F3"/>
    <w:rsid w:val="002802F6"/>
    <w:rsid w:val="00280807"/>
    <w:rsid w:val="0028091C"/>
    <w:rsid w:val="00280C11"/>
    <w:rsid w:val="00280C4E"/>
    <w:rsid w:val="00280DB1"/>
    <w:rsid w:val="00281080"/>
    <w:rsid w:val="002811AC"/>
    <w:rsid w:val="00281F3C"/>
    <w:rsid w:val="002824CD"/>
    <w:rsid w:val="002825BB"/>
    <w:rsid w:val="0028271E"/>
    <w:rsid w:val="00282831"/>
    <w:rsid w:val="00283199"/>
    <w:rsid w:val="002835BA"/>
    <w:rsid w:val="002835C9"/>
    <w:rsid w:val="00283600"/>
    <w:rsid w:val="002838A1"/>
    <w:rsid w:val="002839DB"/>
    <w:rsid w:val="00283AEC"/>
    <w:rsid w:val="00283C91"/>
    <w:rsid w:val="002840ED"/>
    <w:rsid w:val="002842A1"/>
    <w:rsid w:val="0028456D"/>
    <w:rsid w:val="00284A9A"/>
    <w:rsid w:val="00285069"/>
    <w:rsid w:val="00285636"/>
    <w:rsid w:val="00285839"/>
    <w:rsid w:val="002858EF"/>
    <w:rsid w:val="00285AF1"/>
    <w:rsid w:val="00285D11"/>
    <w:rsid w:val="00285D88"/>
    <w:rsid w:val="00285F2B"/>
    <w:rsid w:val="0028602A"/>
    <w:rsid w:val="002860CB"/>
    <w:rsid w:val="00286159"/>
    <w:rsid w:val="00286268"/>
    <w:rsid w:val="0028628B"/>
    <w:rsid w:val="00286AAE"/>
    <w:rsid w:val="00286E0F"/>
    <w:rsid w:val="00286F74"/>
    <w:rsid w:val="002870E2"/>
    <w:rsid w:val="002871C6"/>
    <w:rsid w:val="002872C5"/>
    <w:rsid w:val="00287395"/>
    <w:rsid w:val="00287960"/>
    <w:rsid w:val="00287AF6"/>
    <w:rsid w:val="00287CAB"/>
    <w:rsid w:val="00287DF3"/>
    <w:rsid w:val="002901A3"/>
    <w:rsid w:val="00290C70"/>
    <w:rsid w:val="00290F1F"/>
    <w:rsid w:val="00291058"/>
    <w:rsid w:val="00292071"/>
    <w:rsid w:val="00292183"/>
    <w:rsid w:val="002921FB"/>
    <w:rsid w:val="0029222F"/>
    <w:rsid w:val="002925CB"/>
    <w:rsid w:val="002928E2"/>
    <w:rsid w:val="00292ED7"/>
    <w:rsid w:val="00293070"/>
    <w:rsid w:val="00293227"/>
    <w:rsid w:val="0029328D"/>
    <w:rsid w:val="00293A3A"/>
    <w:rsid w:val="00293E62"/>
    <w:rsid w:val="00294064"/>
    <w:rsid w:val="002941ED"/>
    <w:rsid w:val="00294518"/>
    <w:rsid w:val="0029464B"/>
    <w:rsid w:val="002948B1"/>
    <w:rsid w:val="00294FB9"/>
    <w:rsid w:val="00294FF7"/>
    <w:rsid w:val="0029504C"/>
    <w:rsid w:val="002950B8"/>
    <w:rsid w:val="002951C6"/>
    <w:rsid w:val="00295243"/>
    <w:rsid w:val="002955AF"/>
    <w:rsid w:val="002955BB"/>
    <w:rsid w:val="002958C2"/>
    <w:rsid w:val="0029602D"/>
    <w:rsid w:val="0029650D"/>
    <w:rsid w:val="0029736F"/>
    <w:rsid w:val="00297449"/>
    <w:rsid w:val="002977FD"/>
    <w:rsid w:val="00297FC6"/>
    <w:rsid w:val="002A03BF"/>
    <w:rsid w:val="002A0971"/>
    <w:rsid w:val="002A0B11"/>
    <w:rsid w:val="002A0D8F"/>
    <w:rsid w:val="002A15F4"/>
    <w:rsid w:val="002A161C"/>
    <w:rsid w:val="002A2055"/>
    <w:rsid w:val="002A266D"/>
    <w:rsid w:val="002A28CB"/>
    <w:rsid w:val="002A29DA"/>
    <w:rsid w:val="002A2BAC"/>
    <w:rsid w:val="002A2D1B"/>
    <w:rsid w:val="002A2DD3"/>
    <w:rsid w:val="002A2F03"/>
    <w:rsid w:val="002A322E"/>
    <w:rsid w:val="002A32BF"/>
    <w:rsid w:val="002A3556"/>
    <w:rsid w:val="002A42F3"/>
    <w:rsid w:val="002A47AE"/>
    <w:rsid w:val="002A48FF"/>
    <w:rsid w:val="002A4DC3"/>
    <w:rsid w:val="002A4F2E"/>
    <w:rsid w:val="002A54EF"/>
    <w:rsid w:val="002A55A8"/>
    <w:rsid w:val="002A5D05"/>
    <w:rsid w:val="002A6389"/>
    <w:rsid w:val="002A6429"/>
    <w:rsid w:val="002A6501"/>
    <w:rsid w:val="002A6CB4"/>
    <w:rsid w:val="002A6CCC"/>
    <w:rsid w:val="002A75B6"/>
    <w:rsid w:val="002A7B1A"/>
    <w:rsid w:val="002B02A2"/>
    <w:rsid w:val="002B0A5D"/>
    <w:rsid w:val="002B0C88"/>
    <w:rsid w:val="002B140F"/>
    <w:rsid w:val="002B16CA"/>
    <w:rsid w:val="002B19FB"/>
    <w:rsid w:val="002B1C11"/>
    <w:rsid w:val="002B1EFD"/>
    <w:rsid w:val="002B2766"/>
    <w:rsid w:val="002B27A1"/>
    <w:rsid w:val="002B29F8"/>
    <w:rsid w:val="002B2A4B"/>
    <w:rsid w:val="002B35D1"/>
    <w:rsid w:val="002B36AF"/>
    <w:rsid w:val="002B3C6B"/>
    <w:rsid w:val="002B3F05"/>
    <w:rsid w:val="002B3F9C"/>
    <w:rsid w:val="002B43F6"/>
    <w:rsid w:val="002B4472"/>
    <w:rsid w:val="002B4893"/>
    <w:rsid w:val="002B4F98"/>
    <w:rsid w:val="002B51E3"/>
    <w:rsid w:val="002B52C6"/>
    <w:rsid w:val="002B55CF"/>
    <w:rsid w:val="002B592E"/>
    <w:rsid w:val="002B5A18"/>
    <w:rsid w:val="002B5AF1"/>
    <w:rsid w:val="002B5DDB"/>
    <w:rsid w:val="002B615B"/>
    <w:rsid w:val="002B67F4"/>
    <w:rsid w:val="002B69D3"/>
    <w:rsid w:val="002B6BFF"/>
    <w:rsid w:val="002B6D08"/>
    <w:rsid w:val="002B6DDD"/>
    <w:rsid w:val="002B72A3"/>
    <w:rsid w:val="002B75F7"/>
    <w:rsid w:val="002B775F"/>
    <w:rsid w:val="002B7A60"/>
    <w:rsid w:val="002C0265"/>
    <w:rsid w:val="002C0444"/>
    <w:rsid w:val="002C06DD"/>
    <w:rsid w:val="002C0D5E"/>
    <w:rsid w:val="002C1160"/>
    <w:rsid w:val="002C1846"/>
    <w:rsid w:val="002C184D"/>
    <w:rsid w:val="002C1D03"/>
    <w:rsid w:val="002C1E55"/>
    <w:rsid w:val="002C2031"/>
    <w:rsid w:val="002C2634"/>
    <w:rsid w:val="002C282A"/>
    <w:rsid w:val="002C3072"/>
    <w:rsid w:val="002C351B"/>
    <w:rsid w:val="002C3EB3"/>
    <w:rsid w:val="002C44BE"/>
    <w:rsid w:val="002C47C8"/>
    <w:rsid w:val="002C48D8"/>
    <w:rsid w:val="002C48E3"/>
    <w:rsid w:val="002C4C10"/>
    <w:rsid w:val="002C4CBB"/>
    <w:rsid w:val="002C4D7A"/>
    <w:rsid w:val="002C4F8A"/>
    <w:rsid w:val="002C5163"/>
    <w:rsid w:val="002C559B"/>
    <w:rsid w:val="002C590E"/>
    <w:rsid w:val="002C5CE7"/>
    <w:rsid w:val="002C5D44"/>
    <w:rsid w:val="002C61DB"/>
    <w:rsid w:val="002C644E"/>
    <w:rsid w:val="002C64A8"/>
    <w:rsid w:val="002C65AB"/>
    <w:rsid w:val="002C6794"/>
    <w:rsid w:val="002C68F2"/>
    <w:rsid w:val="002C6F0A"/>
    <w:rsid w:val="002C7032"/>
    <w:rsid w:val="002C70F4"/>
    <w:rsid w:val="002C72A6"/>
    <w:rsid w:val="002C7BE1"/>
    <w:rsid w:val="002C7FD1"/>
    <w:rsid w:val="002D05CA"/>
    <w:rsid w:val="002D0AA9"/>
    <w:rsid w:val="002D0BA3"/>
    <w:rsid w:val="002D0D33"/>
    <w:rsid w:val="002D0E7F"/>
    <w:rsid w:val="002D13AA"/>
    <w:rsid w:val="002D1610"/>
    <w:rsid w:val="002D1755"/>
    <w:rsid w:val="002D1804"/>
    <w:rsid w:val="002D1A6D"/>
    <w:rsid w:val="002D2003"/>
    <w:rsid w:val="002D2425"/>
    <w:rsid w:val="002D2982"/>
    <w:rsid w:val="002D2BC7"/>
    <w:rsid w:val="002D2C0F"/>
    <w:rsid w:val="002D2F2F"/>
    <w:rsid w:val="002D3956"/>
    <w:rsid w:val="002D3F09"/>
    <w:rsid w:val="002D4535"/>
    <w:rsid w:val="002D4A06"/>
    <w:rsid w:val="002D4D27"/>
    <w:rsid w:val="002D502E"/>
    <w:rsid w:val="002D5D9D"/>
    <w:rsid w:val="002D68BA"/>
    <w:rsid w:val="002D6909"/>
    <w:rsid w:val="002D6B5C"/>
    <w:rsid w:val="002D6E17"/>
    <w:rsid w:val="002D6E87"/>
    <w:rsid w:val="002D7257"/>
    <w:rsid w:val="002D72F3"/>
    <w:rsid w:val="002D7611"/>
    <w:rsid w:val="002D7A4C"/>
    <w:rsid w:val="002E00BD"/>
    <w:rsid w:val="002E05A9"/>
    <w:rsid w:val="002E0630"/>
    <w:rsid w:val="002E064F"/>
    <w:rsid w:val="002E0841"/>
    <w:rsid w:val="002E10BF"/>
    <w:rsid w:val="002E1102"/>
    <w:rsid w:val="002E1433"/>
    <w:rsid w:val="002E1489"/>
    <w:rsid w:val="002E1639"/>
    <w:rsid w:val="002E1692"/>
    <w:rsid w:val="002E1ABF"/>
    <w:rsid w:val="002E2020"/>
    <w:rsid w:val="002E2174"/>
    <w:rsid w:val="002E2193"/>
    <w:rsid w:val="002E2739"/>
    <w:rsid w:val="002E2946"/>
    <w:rsid w:val="002E2AC8"/>
    <w:rsid w:val="002E36C3"/>
    <w:rsid w:val="002E37C0"/>
    <w:rsid w:val="002E3F4B"/>
    <w:rsid w:val="002E41B7"/>
    <w:rsid w:val="002E44A9"/>
    <w:rsid w:val="002E47CC"/>
    <w:rsid w:val="002E4859"/>
    <w:rsid w:val="002E487A"/>
    <w:rsid w:val="002E4993"/>
    <w:rsid w:val="002E4C8C"/>
    <w:rsid w:val="002E4F15"/>
    <w:rsid w:val="002E4F41"/>
    <w:rsid w:val="002E545A"/>
    <w:rsid w:val="002E5B07"/>
    <w:rsid w:val="002E5CD8"/>
    <w:rsid w:val="002E5CFA"/>
    <w:rsid w:val="002E6003"/>
    <w:rsid w:val="002E633D"/>
    <w:rsid w:val="002E659E"/>
    <w:rsid w:val="002E69EF"/>
    <w:rsid w:val="002E6B4D"/>
    <w:rsid w:val="002E6D40"/>
    <w:rsid w:val="002E6E0F"/>
    <w:rsid w:val="002E74AA"/>
    <w:rsid w:val="002E77FF"/>
    <w:rsid w:val="002E7A83"/>
    <w:rsid w:val="002E7CE6"/>
    <w:rsid w:val="002E7EC6"/>
    <w:rsid w:val="002F01AF"/>
    <w:rsid w:val="002F02CD"/>
    <w:rsid w:val="002F053E"/>
    <w:rsid w:val="002F0836"/>
    <w:rsid w:val="002F0999"/>
    <w:rsid w:val="002F119B"/>
    <w:rsid w:val="002F153A"/>
    <w:rsid w:val="002F1C61"/>
    <w:rsid w:val="002F1D9B"/>
    <w:rsid w:val="002F1FFA"/>
    <w:rsid w:val="002F2027"/>
    <w:rsid w:val="002F2380"/>
    <w:rsid w:val="002F24EF"/>
    <w:rsid w:val="002F2811"/>
    <w:rsid w:val="002F2815"/>
    <w:rsid w:val="002F2991"/>
    <w:rsid w:val="002F29EC"/>
    <w:rsid w:val="002F2B36"/>
    <w:rsid w:val="002F2BE6"/>
    <w:rsid w:val="002F2C81"/>
    <w:rsid w:val="002F2D1B"/>
    <w:rsid w:val="002F2F94"/>
    <w:rsid w:val="002F3D10"/>
    <w:rsid w:val="002F3E60"/>
    <w:rsid w:val="002F45F8"/>
    <w:rsid w:val="002F52C8"/>
    <w:rsid w:val="002F5474"/>
    <w:rsid w:val="002F57A8"/>
    <w:rsid w:val="002F592B"/>
    <w:rsid w:val="002F5B5B"/>
    <w:rsid w:val="002F5B68"/>
    <w:rsid w:val="002F5BFE"/>
    <w:rsid w:val="002F5C44"/>
    <w:rsid w:val="002F5D29"/>
    <w:rsid w:val="002F5FB6"/>
    <w:rsid w:val="002F623A"/>
    <w:rsid w:val="002F63B1"/>
    <w:rsid w:val="002F6758"/>
    <w:rsid w:val="002F6768"/>
    <w:rsid w:val="002F68DC"/>
    <w:rsid w:val="002F69CC"/>
    <w:rsid w:val="002F6D58"/>
    <w:rsid w:val="002F6E02"/>
    <w:rsid w:val="002F6E73"/>
    <w:rsid w:val="002F6ECF"/>
    <w:rsid w:val="002F77FC"/>
    <w:rsid w:val="002F7880"/>
    <w:rsid w:val="002F7C89"/>
    <w:rsid w:val="002F7DB3"/>
    <w:rsid w:val="0030033A"/>
    <w:rsid w:val="0030059F"/>
    <w:rsid w:val="00300698"/>
    <w:rsid w:val="00300ACB"/>
    <w:rsid w:val="00300B79"/>
    <w:rsid w:val="00301215"/>
    <w:rsid w:val="00301C0B"/>
    <w:rsid w:val="00301CBF"/>
    <w:rsid w:val="00302218"/>
    <w:rsid w:val="00302411"/>
    <w:rsid w:val="0030269E"/>
    <w:rsid w:val="003034F5"/>
    <w:rsid w:val="0030368D"/>
    <w:rsid w:val="00304462"/>
    <w:rsid w:val="00304670"/>
    <w:rsid w:val="0030478A"/>
    <w:rsid w:val="00304796"/>
    <w:rsid w:val="003047F4"/>
    <w:rsid w:val="0030489F"/>
    <w:rsid w:val="003049E8"/>
    <w:rsid w:val="00304E36"/>
    <w:rsid w:val="00304EAD"/>
    <w:rsid w:val="003050D4"/>
    <w:rsid w:val="00305253"/>
    <w:rsid w:val="003058A6"/>
    <w:rsid w:val="00306246"/>
    <w:rsid w:val="0030630A"/>
    <w:rsid w:val="003063CE"/>
    <w:rsid w:val="003066E0"/>
    <w:rsid w:val="003067D0"/>
    <w:rsid w:val="00306A68"/>
    <w:rsid w:val="003070A0"/>
    <w:rsid w:val="003070EB"/>
    <w:rsid w:val="00307261"/>
    <w:rsid w:val="00307BD7"/>
    <w:rsid w:val="00307EF1"/>
    <w:rsid w:val="00307FBA"/>
    <w:rsid w:val="00310357"/>
    <w:rsid w:val="003104AF"/>
    <w:rsid w:val="00310979"/>
    <w:rsid w:val="00310BFE"/>
    <w:rsid w:val="00310C67"/>
    <w:rsid w:val="00310E01"/>
    <w:rsid w:val="00310EAB"/>
    <w:rsid w:val="0031124B"/>
    <w:rsid w:val="00311A1C"/>
    <w:rsid w:val="00312045"/>
    <w:rsid w:val="00312125"/>
    <w:rsid w:val="003129BD"/>
    <w:rsid w:val="00312ACC"/>
    <w:rsid w:val="00313345"/>
    <w:rsid w:val="0031386B"/>
    <w:rsid w:val="00313887"/>
    <w:rsid w:val="00313B45"/>
    <w:rsid w:val="00313E5A"/>
    <w:rsid w:val="003140D7"/>
    <w:rsid w:val="00314112"/>
    <w:rsid w:val="00314116"/>
    <w:rsid w:val="00314791"/>
    <w:rsid w:val="00314C56"/>
    <w:rsid w:val="00314C5A"/>
    <w:rsid w:val="00314D56"/>
    <w:rsid w:val="00314DFD"/>
    <w:rsid w:val="00315024"/>
    <w:rsid w:val="00315E0F"/>
    <w:rsid w:val="0031611D"/>
    <w:rsid w:val="00316451"/>
    <w:rsid w:val="00316682"/>
    <w:rsid w:val="003168F1"/>
    <w:rsid w:val="00316BA3"/>
    <w:rsid w:val="00316D7D"/>
    <w:rsid w:val="00317C12"/>
    <w:rsid w:val="00320213"/>
    <w:rsid w:val="003203BF"/>
    <w:rsid w:val="0032065D"/>
    <w:rsid w:val="0032081F"/>
    <w:rsid w:val="00320B7D"/>
    <w:rsid w:val="00320D7E"/>
    <w:rsid w:val="00320FEC"/>
    <w:rsid w:val="003212A7"/>
    <w:rsid w:val="003214FF"/>
    <w:rsid w:val="00321934"/>
    <w:rsid w:val="00321BCD"/>
    <w:rsid w:val="00321DBC"/>
    <w:rsid w:val="00321FC8"/>
    <w:rsid w:val="003221AE"/>
    <w:rsid w:val="0032220C"/>
    <w:rsid w:val="00322E78"/>
    <w:rsid w:val="00322F63"/>
    <w:rsid w:val="003230C9"/>
    <w:rsid w:val="00323151"/>
    <w:rsid w:val="0032452F"/>
    <w:rsid w:val="00324563"/>
    <w:rsid w:val="003247D9"/>
    <w:rsid w:val="0032495B"/>
    <w:rsid w:val="00324C7B"/>
    <w:rsid w:val="00324E8F"/>
    <w:rsid w:val="00324FCD"/>
    <w:rsid w:val="00325802"/>
    <w:rsid w:val="00325C97"/>
    <w:rsid w:val="0032600B"/>
    <w:rsid w:val="003261E2"/>
    <w:rsid w:val="0032628A"/>
    <w:rsid w:val="00326364"/>
    <w:rsid w:val="0032681A"/>
    <w:rsid w:val="0032687B"/>
    <w:rsid w:val="00326A21"/>
    <w:rsid w:val="00326F36"/>
    <w:rsid w:val="00327247"/>
    <w:rsid w:val="0032729D"/>
    <w:rsid w:val="00327531"/>
    <w:rsid w:val="00327532"/>
    <w:rsid w:val="0032760B"/>
    <w:rsid w:val="00327627"/>
    <w:rsid w:val="00327E36"/>
    <w:rsid w:val="00327F50"/>
    <w:rsid w:val="003306EA"/>
    <w:rsid w:val="00330B79"/>
    <w:rsid w:val="00330C04"/>
    <w:rsid w:val="00330C58"/>
    <w:rsid w:val="003311F9"/>
    <w:rsid w:val="00331213"/>
    <w:rsid w:val="003312BD"/>
    <w:rsid w:val="003312FA"/>
    <w:rsid w:val="00331C05"/>
    <w:rsid w:val="00331E85"/>
    <w:rsid w:val="00331EC4"/>
    <w:rsid w:val="00331FED"/>
    <w:rsid w:val="00332071"/>
    <w:rsid w:val="003320F8"/>
    <w:rsid w:val="003324A5"/>
    <w:rsid w:val="0033390C"/>
    <w:rsid w:val="00333B14"/>
    <w:rsid w:val="00333CF5"/>
    <w:rsid w:val="00333DF1"/>
    <w:rsid w:val="00334182"/>
    <w:rsid w:val="0033472D"/>
    <w:rsid w:val="00334D99"/>
    <w:rsid w:val="00334EF1"/>
    <w:rsid w:val="00334F5F"/>
    <w:rsid w:val="00335161"/>
    <w:rsid w:val="003351F9"/>
    <w:rsid w:val="00335240"/>
    <w:rsid w:val="003353FB"/>
    <w:rsid w:val="003354B9"/>
    <w:rsid w:val="0033561D"/>
    <w:rsid w:val="00335846"/>
    <w:rsid w:val="003358B1"/>
    <w:rsid w:val="00335A06"/>
    <w:rsid w:val="00335A46"/>
    <w:rsid w:val="00335ED9"/>
    <w:rsid w:val="003363FA"/>
    <w:rsid w:val="003367B5"/>
    <w:rsid w:val="00336961"/>
    <w:rsid w:val="00337031"/>
    <w:rsid w:val="003370E6"/>
    <w:rsid w:val="0033733C"/>
    <w:rsid w:val="00337519"/>
    <w:rsid w:val="003377DB"/>
    <w:rsid w:val="00337D43"/>
    <w:rsid w:val="00337DEE"/>
    <w:rsid w:val="00337DFA"/>
    <w:rsid w:val="0034043E"/>
    <w:rsid w:val="00340AC5"/>
    <w:rsid w:val="00340D71"/>
    <w:rsid w:val="00340F0F"/>
    <w:rsid w:val="00340F7F"/>
    <w:rsid w:val="003414B8"/>
    <w:rsid w:val="003415E8"/>
    <w:rsid w:val="00341729"/>
    <w:rsid w:val="003417DA"/>
    <w:rsid w:val="0034191B"/>
    <w:rsid w:val="0034218E"/>
    <w:rsid w:val="00342340"/>
    <w:rsid w:val="00342357"/>
    <w:rsid w:val="0034272A"/>
    <w:rsid w:val="00342787"/>
    <w:rsid w:val="00342A00"/>
    <w:rsid w:val="00342A84"/>
    <w:rsid w:val="00343259"/>
    <w:rsid w:val="00343364"/>
    <w:rsid w:val="003433F1"/>
    <w:rsid w:val="0034344F"/>
    <w:rsid w:val="00343876"/>
    <w:rsid w:val="00343DA8"/>
    <w:rsid w:val="00343E75"/>
    <w:rsid w:val="003442E0"/>
    <w:rsid w:val="0034436F"/>
    <w:rsid w:val="0034460D"/>
    <w:rsid w:val="003448E3"/>
    <w:rsid w:val="003449D5"/>
    <w:rsid w:val="00344A35"/>
    <w:rsid w:val="00344AE3"/>
    <w:rsid w:val="00344EB9"/>
    <w:rsid w:val="0034534E"/>
    <w:rsid w:val="00345718"/>
    <w:rsid w:val="00345732"/>
    <w:rsid w:val="0034574C"/>
    <w:rsid w:val="00345CFD"/>
    <w:rsid w:val="00345E67"/>
    <w:rsid w:val="0034608E"/>
    <w:rsid w:val="00346257"/>
    <w:rsid w:val="00346308"/>
    <w:rsid w:val="003463B7"/>
    <w:rsid w:val="003468D6"/>
    <w:rsid w:val="00346C2B"/>
    <w:rsid w:val="00346D7A"/>
    <w:rsid w:val="00346E38"/>
    <w:rsid w:val="00346E39"/>
    <w:rsid w:val="003475DE"/>
    <w:rsid w:val="0034784E"/>
    <w:rsid w:val="00347A8B"/>
    <w:rsid w:val="00350055"/>
    <w:rsid w:val="003501CA"/>
    <w:rsid w:val="00350314"/>
    <w:rsid w:val="003508F9"/>
    <w:rsid w:val="0035093B"/>
    <w:rsid w:val="00350958"/>
    <w:rsid w:val="003512D8"/>
    <w:rsid w:val="00351557"/>
    <w:rsid w:val="0035168A"/>
    <w:rsid w:val="003518EB"/>
    <w:rsid w:val="00351A87"/>
    <w:rsid w:val="00351EFC"/>
    <w:rsid w:val="00352433"/>
    <w:rsid w:val="00352778"/>
    <w:rsid w:val="003529D6"/>
    <w:rsid w:val="00352C2D"/>
    <w:rsid w:val="00353004"/>
    <w:rsid w:val="00353194"/>
    <w:rsid w:val="00353328"/>
    <w:rsid w:val="003535F7"/>
    <w:rsid w:val="003536FC"/>
    <w:rsid w:val="003538B0"/>
    <w:rsid w:val="00353B40"/>
    <w:rsid w:val="00353BE1"/>
    <w:rsid w:val="00353D43"/>
    <w:rsid w:val="003542E1"/>
    <w:rsid w:val="00354303"/>
    <w:rsid w:val="00354571"/>
    <w:rsid w:val="0035475C"/>
    <w:rsid w:val="0035493A"/>
    <w:rsid w:val="00354D42"/>
    <w:rsid w:val="00355157"/>
    <w:rsid w:val="00355524"/>
    <w:rsid w:val="00355B5B"/>
    <w:rsid w:val="00355BA7"/>
    <w:rsid w:val="00355C14"/>
    <w:rsid w:val="003563F6"/>
    <w:rsid w:val="003567B7"/>
    <w:rsid w:val="00356D1A"/>
    <w:rsid w:val="00357186"/>
    <w:rsid w:val="0035720B"/>
    <w:rsid w:val="0035765A"/>
    <w:rsid w:val="00357DF3"/>
    <w:rsid w:val="00357F84"/>
    <w:rsid w:val="00357FCD"/>
    <w:rsid w:val="00357FE5"/>
    <w:rsid w:val="0036077A"/>
    <w:rsid w:val="003608B5"/>
    <w:rsid w:val="00361079"/>
    <w:rsid w:val="0036129F"/>
    <w:rsid w:val="003615FC"/>
    <w:rsid w:val="00361701"/>
    <w:rsid w:val="00361D37"/>
    <w:rsid w:val="003620B1"/>
    <w:rsid w:val="00362849"/>
    <w:rsid w:val="00362A0C"/>
    <w:rsid w:val="00363083"/>
    <w:rsid w:val="00363AFB"/>
    <w:rsid w:val="00363B0F"/>
    <w:rsid w:val="00363CC8"/>
    <w:rsid w:val="00363DC4"/>
    <w:rsid w:val="00363FC4"/>
    <w:rsid w:val="00364063"/>
    <w:rsid w:val="003640CF"/>
    <w:rsid w:val="00364561"/>
    <w:rsid w:val="003645EF"/>
    <w:rsid w:val="00364852"/>
    <w:rsid w:val="00364870"/>
    <w:rsid w:val="00364AA8"/>
    <w:rsid w:val="00364D5F"/>
    <w:rsid w:val="00365045"/>
    <w:rsid w:val="00365114"/>
    <w:rsid w:val="003655CC"/>
    <w:rsid w:val="00365828"/>
    <w:rsid w:val="00365DDF"/>
    <w:rsid w:val="003661C3"/>
    <w:rsid w:val="00366334"/>
    <w:rsid w:val="003663D0"/>
    <w:rsid w:val="003663FA"/>
    <w:rsid w:val="00366A81"/>
    <w:rsid w:val="00366C0E"/>
    <w:rsid w:val="00366D3A"/>
    <w:rsid w:val="00366E1A"/>
    <w:rsid w:val="0036705C"/>
    <w:rsid w:val="003670AF"/>
    <w:rsid w:val="003671D4"/>
    <w:rsid w:val="003671D7"/>
    <w:rsid w:val="003678E6"/>
    <w:rsid w:val="0036799B"/>
    <w:rsid w:val="00370013"/>
    <w:rsid w:val="00370468"/>
    <w:rsid w:val="0037097C"/>
    <w:rsid w:val="00370A27"/>
    <w:rsid w:val="003717C3"/>
    <w:rsid w:val="0037181E"/>
    <w:rsid w:val="003719B9"/>
    <w:rsid w:val="00371BFC"/>
    <w:rsid w:val="00371F84"/>
    <w:rsid w:val="00372067"/>
    <w:rsid w:val="00372179"/>
    <w:rsid w:val="00372294"/>
    <w:rsid w:val="00372492"/>
    <w:rsid w:val="00372791"/>
    <w:rsid w:val="00372AFB"/>
    <w:rsid w:val="00372BF1"/>
    <w:rsid w:val="00372C59"/>
    <w:rsid w:val="003730C9"/>
    <w:rsid w:val="003732A5"/>
    <w:rsid w:val="00373569"/>
    <w:rsid w:val="00373C5E"/>
    <w:rsid w:val="00373E1D"/>
    <w:rsid w:val="0037404D"/>
    <w:rsid w:val="003741AB"/>
    <w:rsid w:val="00374BBA"/>
    <w:rsid w:val="00374BFA"/>
    <w:rsid w:val="00374C21"/>
    <w:rsid w:val="00374DB7"/>
    <w:rsid w:val="00374EC7"/>
    <w:rsid w:val="0037539F"/>
    <w:rsid w:val="003754CE"/>
    <w:rsid w:val="003754EC"/>
    <w:rsid w:val="003755FA"/>
    <w:rsid w:val="003758E1"/>
    <w:rsid w:val="00375C7F"/>
    <w:rsid w:val="00376117"/>
    <w:rsid w:val="003761C4"/>
    <w:rsid w:val="003764A1"/>
    <w:rsid w:val="00376768"/>
    <w:rsid w:val="00376DDE"/>
    <w:rsid w:val="0037722B"/>
    <w:rsid w:val="00377497"/>
    <w:rsid w:val="00377874"/>
    <w:rsid w:val="00377AA1"/>
    <w:rsid w:val="00377AAD"/>
    <w:rsid w:val="00377AF3"/>
    <w:rsid w:val="00377B6E"/>
    <w:rsid w:val="00377D52"/>
    <w:rsid w:val="00380110"/>
    <w:rsid w:val="0038014F"/>
    <w:rsid w:val="003801A0"/>
    <w:rsid w:val="00380385"/>
    <w:rsid w:val="003803DC"/>
    <w:rsid w:val="003803DD"/>
    <w:rsid w:val="003804A3"/>
    <w:rsid w:val="00380C1C"/>
    <w:rsid w:val="00381114"/>
    <w:rsid w:val="0038118C"/>
    <w:rsid w:val="003811EA"/>
    <w:rsid w:val="0038124D"/>
    <w:rsid w:val="0038137C"/>
    <w:rsid w:val="003816BE"/>
    <w:rsid w:val="00381BB6"/>
    <w:rsid w:val="0038220C"/>
    <w:rsid w:val="0038253B"/>
    <w:rsid w:val="003828E3"/>
    <w:rsid w:val="00382FCD"/>
    <w:rsid w:val="0038366D"/>
    <w:rsid w:val="00383681"/>
    <w:rsid w:val="003836AA"/>
    <w:rsid w:val="00383FB7"/>
    <w:rsid w:val="00384775"/>
    <w:rsid w:val="00384BAA"/>
    <w:rsid w:val="00384E1E"/>
    <w:rsid w:val="00385104"/>
    <w:rsid w:val="0038528D"/>
    <w:rsid w:val="0038581D"/>
    <w:rsid w:val="00386386"/>
    <w:rsid w:val="003867A8"/>
    <w:rsid w:val="0038693A"/>
    <w:rsid w:val="003871F7"/>
    <w:rsid w:val="003876B9"/>
    <w:rsid w:val="00387856"/>
    <w:rsid w:val="003878AE"/>
    <w:rsid w:val="0038792B"/>
    <w:rsid w:val="00387D23"/>
    <w:rsid w:val="00390391"/>
    <w:rsid w:val="003908A5"/>
    <w:rsid w:val="00390951"/>
    <w:rsid w:val="00390A7F"/>
    <w:rsid w:val="00390B9A"/>
    <w:rsid w:val="003910D1"/>
    <w:rsid w:val="003913ED"/>
    <w:rsid w:val="00391EB9"/>
    <w:rsid w:val="00391FC7"/>
    <w:rsid w:val="00392029"/>
    <w:rsid w:val="003922B3"/>
    <w:rsid w:val="00392376"/>
    <w:rsid w:val="00392966"/>
    <w:rsid w:val="00392B4F"/>
    <w:rsid w:val="0039332D"/>
    <w:rsid w:val="0039344C"/>
    <w:rsid w:val="00393D5E"/>
    <w:rsid w:val="00393E22"/>
    <w:rsid w:val="003940BF"/>
    <w:rsid w:val="00394206"/>
    <w:rsid w:val="00394D10"/>
    <w:rsid w:val="00394D45"/>
    <w:rsid w:val="00395387"/>
    <w:rsid w:val="003953B7"/>
    <w:rsid w:val="00395599"/>
    <w:rsid w:val="0039573A"/>
    <w:rsid w:val="0039577B"/>
    <w:rsid w:val="003957D3"/>
    <w:rsid w:val="003958EE"/>
    <w:rsid w:val="00395931"/>
    <w:rsid w:val="00395F2C"/>
    <w:rsid w:val="00396AA2"/>
    <w:rsid w:val="00397014"/>
    <w:rsid w:val="00397473"/>
    <w:rsid w:val="003977A9"/>
    <w:rsid w:val="00397AF7"/>
    <w:rsid w:val="00397D5B"/>
    <w:rsid w:val="00397E9C"/>
    <w:rsid w:val="003A04F7"/>
    <w:rsid w:val="003A0723"/>
    <w:rsid w:val="003A0903"/>
    <w:rsid w:val="003A1AC6"/>
    <w:rsid w:val="003A21ED"/>
    <w:rsid w:val="003A237A"/>
    <w:rsid w:val="003A2409"/>
    <w:rsid w:val="003A2584"/>
    <w:rsid w:val="003A2A91"/>
    <w:rsid w:val="003A2C2A"/>
    <w:rsid w:val="003A2EE5"/>
    <w:rsid w:val="003A3058"/>
    <w:rsid w:val="003A30DD"/>
    <w:rsid w:val="003A323D"/>
    <w:rsid w:val="003A35D4"/>
    <w:rsid w:val="003A376B"/>
    <w:rsid w:val="003A3E6B"/>
    <w:rsid w:val="003A43C6"/>
    <w:rsid w:val="003A43D5"/>
    <w:rsid w:val="003A469A"/>
    <w:rsid w:val="003A4886"/>
    <w:rsid w:val="003A495E"/>
    <w:rsid w:val="003A4A49"/>
    <w:rsid w:val="003A4F5B"/>
    <w:rsid w:val="003A4F6C"/>
    <w:rsid w:val="003A54A7"/>
    <w:rsid w:val="003A54F7"/>
    <w:rsid w:val="003A5559"/>
    <w:rsid w:val="003A57F8"/>
    <w:rsid w:val="003A5940"/>
    <w:rsid w:val="003A68A3"/>
    <w:rsid w:val="003A690C"/>
    <w:rsid w:val="003A6971"/>
    <w:rsid w:val="003A6CD2"/>
    <w:rsid w:val="003A71F1"/>
    <w:rsid w:val="003A72CB"/>
    <w:rsid w:val="003A72EE"/>
    <w:rsid w:val="003A72F8"/>
    <w:rsid w:val="003A736E"/>
    <w:rsid w:val="003A74AE"/>
    <w:rsid w:val="003A7D4E"/>
    <w:rsid w:val="003A7D56"/>
    <w:rsid w:val="003B0201"/>
    <w:rsid w:val="003B099F"/>
    <w:rsid w:val="003B0A9F"/>
    <w:rsid w:val="003B0B10"/>
    <w:rsid w:val="003B0B41"/>
    <w:rsid w:val="003B0F93"/>
    <w:rsid w:val="003B1210"/>
    <w:rsid w:val="003B128A"/>
    <w:rsid w:val="003B1411"/>
    <w:rsid w:val="003B174F"/>
    <w:rsid w:val="003B17E9"/>
    <w:rsid w:val="003B194B"/>
    <w:rsid w:val="003B2230"/>
    <w:rsid w:val="003B255A"/>
    <w:rsid w:val="003B26AB"/>
    <w:rsid w:val="003B28FD"/>
    <w:rsid w:val="003B2905"/>
    <w:rsid w:val="003B2968"/>
    <w:rsid w:val="003B2B82"/>
    <w:rsid w:val="003B2C42"/>
    <w:rsid w:val="003B2E9F"/>
    <w:rsid w:val="003B3478"/>
    <w:rsid w:val="003B3672"/>
    <w:rsid w:val="003B3B88"/>
    <w:rsid w:val="003B40E7"/>
    <w:rsid w:val="003B4293"/>
    <w:rsid w:val="003B438B"/>
    <w:rsid w:val="003B455D"/>
    <w:rsid w:val="003B4560"/>
    <w:rsid w:val="003B4588"/>
    <w:rsid w:val="003B46D0"/>
    <w:rsid w:val="003B497C"/>
    <w:rsid w:val="003B4FC1"/>
    <w:rsid w:val="003B50C3"/>
    <w:rsid w:val="003B51F1"/>
    <w:rsid w:val="003B5212"/>
    <w:rsid w:val="003B529B"/>
    <w:rsid w:val="003B53A9"/>
    <w:rsid w:val="003B550E"/>
    <w:rsid w:val="003B58C4"/>
    <w:rsid w:val="003B5B3A"/>
    <w:rsid w:val="003B5C8F"/>
    <w:rsid w:val="003B5DA7"/>
    <w:rsid w:val="003B5F3B"/>
    <w:rsid w:val="003B6775"/>
    <w:rsid w:val="003B6CA7"/>
    <w:rsid w:val="003B6EB8"/>
    <w:rsid w:val="003B7484"/>
    <w:rsid w:val="003B7975"/>
    <w:rsid w:val="003C073A"/>
    <w:rsid w:val="003C07EA"/>
    <w:rsid w:val="003C129F"/>
    <w:rsid w:val="003C1381"/>
    <w:rsid w:val="003C1394"/>
    <w:rsid w:val="003C13A2"/>
    <w:rsid w:val="003C1654"/>
    <w:rsid w:val="003C1B04"/>
    <w:rsid w:val="003C2DBC"/>
    <w:rsid w:val="003C2FA8"/>
    <w:rsid w:val="003C3693"/>
    <w:rsid w:val="003C39E5"/>
    <w:rsid w:val="003C3B9E"/>
    <w:rsid w:val="003C4023"/>
    <w:rsid w:val="003C4D5E"/>
    <w:rsid w:val="003C4D6A"/>
    <w:rsid w:val="003C547B"/>
    <w:rsid w:val="003C54A3"/>
    <w:rsid w:val="003C559F"/>
    <w:rsid w:val="003C5A7B"/>
    <w:rsid w:val="003C5D90"/>
    <w:rsid w:val="003C619D"/>
    <w:rsid w:val="003C6798"/>
    <w:rsid w:val="003C67ED"/>
    <w:rsid w:val="003C6E15"/>
    <w:rsid w:val="003C7563"/>
    <w:rsid w:val="003C776C"/>
    <w:rsid w:val="003C7852"/>
    <w:rsid w:val="003C7B49"/>
    <w:rsid w:val="003C7CBA"/>
    <w:rsid w:val="003C7D8E"/>
    <w:rsid w:val="003C7EB8"/>
    <w:rsid w:val="003D02A1"/>
    <w:rsid w:val="003D0540"/>
    <w:rsid w:val="003D05DE"/>
    <w:rsid w:val="003D084A"/>
    <w:rsid w:val="003D0F86"/>
    <w:rsid w:val="003D13AE"/>
    <w:rsid w:val="003D1504"/>
    <w:rsid w:val="003D1A65"/>
    <w:rsid w:val="003D1A96"/>
    <w:rsid w:val="003D1ADD"/>
    <w:rsid w:val="003D1D60"/>
    <w:rsid w:val="003D2108"/>
    <w:rsid w:val="003D2490"/>
    <w:rsid w:val="003D26E6"/>
    <w:rsid w:val="003D2754"/>
    <w:rsid w:val="003D27FD"/>
    <w:rsid w:val="003D2871"/>
    <w:rsid w:val="003D28F6"/>
    <w:rsid w:val="003D2A5E"/>
    <w:rsid w:val="003D2F7B"/>
    <w:rsid w:val="003D3005"/>
    <w:rsid w:val="003D331D"/>
    <w:rsid w:val="003D34F9"/>
    <w:rsid w:val="003D38A0"/>
    <w:rsid w:val="003D3EA2"/>
    <w:rsid w:val="003D3ECC"/>
    <w:rsid w:val="003D3FB3"/>
    <w:rsid w:val="003D41EF"/>
    <w:rsid w:val="003D43A8"/>
    <w:rsid w:val="003D46FD"/>
    <w:rsid w:val="003D49DA"/>
    <w:rsid w:val="003D4A64"/>
    <w:rsid w:val="003D4BCB"/>
    <w:rsid w:val="003D4EB7"/>
    <w:rsid w:val="003D4F03"/>
    <w:rsid w:val="003D4F4C"/>
    <w:rsid w:val="003D4FF0"/>
    <w:rsid w:val="003D5083"/>
    <w:rsid w:val="003D523E"/>
    <w:rsid w:val="003D52A0"/>
    <w:rsid w:val="003D52A1"/>
    <w:rsid w:val="003D5327"/>
    <w:rsid w:val="003D539D"/>
    <w:rsid w:val="003D5A85"/>
    <w:rsid w:val="003D5BD3"/>
    <w:rsid w:val="003D5E13"/>
    <w:rsid w:val="003D5E8D"/>
    <w:rsid w:val="003D5F89"/>
    <w:rsid w:val="003D6018"/>
    <w:rsid w:val="003D6AA3"/>
    <w:rsid w:val="003D6BBA"/>
    <w:rsid w:val="003D7042"/>
    <w:rsid w:val="003D70AE"/>
    <w:rsid w:val="003D710C"/>
    <w:rsid w:val="003D7130"/>
    <w:rsid w:val="003D71CD"/>
    <w:rsid w:val="003D7351"/>
    <w:rsid w:val="003D77DD"/>
    <w:rsid w:val="003D7A2E"/>
    <w:rsid w:val="003D7ABD"/>
    <w:rsid w:val="003E008B"/>
    <w:rsid w:val="003E0150"/>
    <w:rsid w:val="003E0532"/>
    <w:rsid w:val="003E0BC3"/>
    <w:rsid w:val="003E0D5B"/>
    <w:rsid w:val="003E0F31"/>
    <w:rsid w:val="003E10AE"/>
    <w:rsid w:val="003E15E4"/>
    <w:rsid w:val="003E20E4"/>
    <w:rsid w:val="003E21B6"/>
    <w:rsid w:val="003E2253"/>
    <w:rsid w:val="003E2369"/>
    <w:rsid w:val="003E23DB"/>
    <w:rsid w:val="003E286A"/>
    <w:rsid w:val="003E287F"/>
    <w:rsid w:val="003E2C86"/>
    <w:rsid w:val="003E3020"/>
    <w:rsid w:val="003E360F"/>
    <w:rsid w:val="003E37E6"/>
    <w:rsid w:val="003E3942"/>
    <w:rsid w:val="003E3BE4"/>
    <w:rsid w:val="003E3C3E"/>
    <w:rsid w:val="003E3FBB"/>
    <w:rsid w:val="003E4155"/>
    <w:rsid w:val="003E4449"/>
    <w:rsid w:val="003E4DF2"/>
    <w:rsid w:val="003E5A42"/>
    <w:rsid w:val="003E5CB8"/>
    <w:rsid w:val="003E6093"/>
    <w:rsid w:val="003E6682"/>
    <w:rsid w:val="003E670E"/>
    <w:rsid w:val="003E67F5"/>
    <w:rsid w:val="003E6EDD"/>
    <w:rsid w:val="003E6FB1"/>
    <w:rsid w:val="003E6FE0"/>
    <w:rsid w:val="003E7133"/>
    <w:rsid w:val="003E7A88"/>
    <w:rsid w:val="003E7AAE"/>
    <w:rsid w:val="003F0047"/>
    <w:rsid w:val="003F09E8"/>
    <w:rsid w:val="003F0EDA"/>
    <w:rsid w:val="003F1148"/>
    <w:rsid w:val="003F182E"/>
    <w:rsid w:val="003F1B98"/>
    <w:rsid w:val="003F1F59"/>
    <w:rsid w:val="003F2073"/>
    <w:rsid w:val="003F20F9"/>
    <w:rsid w:val="003F2748"/>
    <w:rsid w:val="003F2A9C"/>
    <w:rsid w:val="003F2CF8"/>
    <w:rsid w:val="003F2F4E"/>
    <w:rsid w:val="003F312F"/>
    <w:rsid w:val="003F3691"/>
    <w:rsid w:val="003F3D08"/>
    <w:rsid w:val="003F46B4"/>
    <w:rsid w:val="003F4D0B"/>
    <w:rsid w:val="003F5304"/>
    <w:rsid w:val="003F5688"/>
    <w:rsid w:val="003F618E"/>
    <w:rsid w:val="003F6591"/>
    <w:rsid w:val="003F67DA"/>
    <w:rsid w:val="003F6CAF"/>
    <w:rsid w:val="003F6CB5"/>
    <w:rsid w:val="003F6EA7"/>
    <w:rsid w:val="003F7102"/>
    <w:rsid w:val="003F7480"/>
    <w:rsid w:val="003F7887"/>
    <w:rsid w:val="003F78B7"/>
    <w:rsid w:val="003F7A9D"/>
    <w:rsid w:val="003F7B76"/>
    <w:rsid w:val="003F7CB4"/>
    <w:rsid w:val="003F7D00"/>
    <w:rsid w:val="00400435"/>
    <w:rsid w:val="004006B2"/>
    <w:rsid w:val="0040074F"/>
    <w:rsid w:val="0040090D"/>
    <w:rsid w:val="004009D0"/>
    <w:rsid w:val="00400AA0"/>
    <w:rsid w:val="00400B7E"/>
    <w:rsid w:val="00400C59"/>
    <w:rsid w:val="00400CAA"/>
    <w:rsid w:val="00400F57"/>
    <w:rsid w:val="004015BB"/>
    <w:rsid w:val="0040191B"/>
    <w:rsid w:val="00401A17"/>
    <w:rsid w:val="00401FF3"/>
    <w:rsid w:val="00402166"/>
    <w:rsid w:val="00402226"/>
    <w:rsid w:val="004023E6"/>
    <w:rsid w:val="004024E9"/>
    <w:rsid w:val="00402557"/>
    <w:rsid w:val="00402EE7"/>
    <w:rsid w:val="00402F21"/>
    <w:rsid w:val="004039C4"/>
    <w:rsid w:val="00403DEA"/>
    <w:rsid w:val="00404207"/>
    <w:rsid w:val="00404879"/>
    <w:rsid w:val="004048C8"/>
    <w:rsid w:val="00404C2C"/>
    <w:rsid w:val="00404D93"/>
    <w:rsid w:val="004050F5"/>
    <w:rsid w:val="0040515F"/>
    <w:rsid w:val="004052BD"/>
    <w:rsid w:val="004053A5"/>
    <w:rsid w:val="00405474"/>
    <w:rsid w:val="004054CA"/>
    <w:rsid w:val="00405A86"/>
    <w:rsid w:val="00405BF9"/>
    <w:rsid w:val="00405E06"/>
    <w:rsid w:val="00405E70"/>
    <w:rsid w:val="0040603B"/>
    <w:rsid w:val="004064EF"/>
    <w:rsid w:val="00406522"/>
    <w:rsid w:val="00406713"/>
    <w:rsid w:val="004067EC"/>
    <w:rsid w:val="00406A7A"/>
    <w:rsid w:val="00406E4C"/>
    <w:rsid w:val="004070D0"/>
    <w:rsid w:val="004072DF"/>
    <w:rsid w:val="00407494"/>
    <w:rsid w:val="00407B8A"/>
    <w:rsid w:val="00407C75"/>
    <w:rsid w:val="00407D7A"/>
    <w:rsid w:val="00407E89"/>
    <w:rsid w:val="004104A8"/>
    <w:rsid w:val="004105B8"/>
    <w:rsid w:val="00410799"/>
    <w:rsid w:val="00410B4C"/>
    <w:rsid w:val="0041118F"/>
    <w:rsid w:val="0041146C"/>
    <w:rsid w:val="004117F7"/>
    <w:rsid w:val="004119F6"/>
    <w:rsid w:val="00411A37"/>
    <w:rsid w:val="00411A54"/>
    <w:rsid w:val="00411AEB"/>
    <w:rsid w:val="00411FE5"/>
    <w:rsid w:val="00412125"/>
    <w:rsid w:val="004125AA"/>
    <w:rsid w:val="00412621"/>
    <w:rsid w:val="00412AFA"/>
    <w:rsid w:val="00412B7F"/>
    <w:rsid w:val="00412FAC"/>
    <w:rsid w:val="00413097"/>
    <w:rsid w:val="00413468"/>
    <w:rsid w:val="00413798"/>
    <w:rsid w:val="004137E4"/>
    <w:rsid w:val="00413A8B"/>
    <w:rsid w:val="004141D1"/>
    <w:rsid w:val="0041434F"/>
    <w:rsid w:val="004145B4"/>
    <w:rsid w:val="00414690"/>
    <w:rsid w:val="00414A06"/>
    <w:rsid w:val="00414C5D"/>
    <w:rsid w:val="00414D8E"/>
    <w:rsid w:val="00414FF3"/>
    <w:rsid w:val="004151FB"/>
    <w:rsid w:val="0041550D"/>
    <w:rsid w:val="0041594C"/>
    <w:rsid w:val="004159DB"/>
    <w:rsid w:val="00415AA9"/>
    <w:rsid w:val="00415C3B"/>
    <w:rsid w:val="0041600F"/>
    <w:rsid w:val="004164FB"/>
    <w:rsid w:val="004166F8"/>
    <w:rsid w:val="00416BFA"/>
    <w:rsid w:val="00417456"/>
    <w:rsid w:val="004177C0"/>
    <w:rsid w:val="004178CC"/>
    <w:rsid w:val="00417CA5"/>
    <w:rsid w:val="00417F1A"/>
    <w:rsid w:val="00420248"/>
    <w:rsid w:val="0042036F"/>
    <w:rsid w:val="004209E6"/>
    <w:rsid w:val="00420ED7"/>
    <w:rsid w:val="00420F0C"/>
    <w:rsid w:val="004210E0"/>
    <w:rsid w:val="004217E6"/>
    <w:rsid w:val="00421810"/>
    <w:rsid w:val="004218A6"/>
    <w:rsid w:val="004218B7"/>
    <w:rsid w:val="00421C00"/>
    <w:rsid w:val="0042210D"/>
    <w:rsid w:val="00422CD0"/>
    <w:rsid w:val="00422DDF"/>
    <w:rsid w:val="0042330F"/>
    <w:rsid w:val="004235C8"/>
    <w:rsid w:val="00423856"/>
    <w:rsid w:val="00423E86"/>
    <w:rsid w:val="00424791"/>
    <w:rsid w:val="00424792"/>
    <w:rsid w:val="00424CBD"/>
    <w:rsid w:val="00424CF8"/>
    <w:rsid w:val="0042512B"/>
    <w:rsid w:val="00425267"/>
    <w:rsid w:val="00425786"/>
    <w:rsid w:val="00425816"/>
    <w:rsid w:val="0042586A"/>
    <w:rsid w:val="00425A5E"/>
    <w:rsid w:val="00425BB8"/>
    <w:rsid w:val="00425DDE"/>
    <w:rsid w:val="00425F76"/>
    <w:rsid w:val="004263B7"/>
    <w:rsid w:val="00426D0B"/>
    <w:rsid w:val="00426FBE"/>
    <w:rsid w:val="004274D7"/>
    <w:rsid w:val="004277C3"/>
    <w:rsid w:val="00427993"/>
    <w:rsid w:val="00427D68"/>
    <w:rsid w:val="00427F92"/>
    <w:rsid w:val="00427F96"/>
    <w:rsid w:val="004301F5"/>
    <w:rsid w:val="00430206"/>
    <w:rsid w:val="00430315"/>
    <w:rsid w:val="004303C1"/>
    <w:rsid w:val="0043069B"/>
    <w:rsid w:val="004307E2"/>
    <w:rsid w:val="00430879"/>
    <w:rsid w:val="00430983"/>
    <w:rsid w:val="00430D83"/>
    <w:rsid w:val="00430FD2"/>
    <w:rsid w:val="00431054"/>
    <w:rsid w:val="00431200"/>
    <w:rsid w:val="004313A4"/>
    <w:rsid w:val="004319B5"/>
    <w:rsid w:val="00431E84"/>
    <w:rsid w:val="00431EDE"/>
    <w:rsid w:val="004325F7"/>
    <w:rsid w:val="0043271B"/>
    <w:rsid w:val="00432A46"/>
    <w:rsid w:val="00432DC0"/>
    <w:rsid w:val="004333C6"/>
    <w:rsid w:val="0043341C"/>
    <w:rsid w:val="004336D0"/>
    <w:rsid w:val="004338EA"/>
    <w:rsid w:val="00433C86"/>
    <w:rsid w:val="00433FFF"/>
    <w:rsid w:val="004340A1"/>
    <w:rsid w:val="004345DB"/>
    <w:rsid w:val="00434A03"/>
    <w:rsid w:val="004352A0"/>
    <w:rsid w:val="00435316"/>
    <w:rsid w:val="00435436"/>
    <w:rsid w:val="004359A5"/>
    <w:rsid w:val="00435A5D"/>
    <w:rsid w:val="00435A9D"/>
    <w:rsid w:val="00435BD8"/>
    <w:rsid w:val="00436025"/>
    <w:rsid w:val="00436716"/>
    <w:rsid w:val="004369DC"/>
    <w:rsid w:val="00436A4E"/>
    <w:rsid w:val="00436BE7"/>
    <w:rsid w:val="00436C40"/>
    <w:rsid w:val="004370FA"/>
    <w:rsid w:val="00437C77"/>
    <w:rsid w:val="0044001E"/>
    <w:rsid w:val="00440250"/>
    <w:rsid w:val="00440CBF"/>
    <w:rsid w:val="00440CFF"/>
    <w:rsid w:val="004413B9"/>
    <w:rsid w:val="00441406"/>
    <w:rsid w:val="004416F7"/>
    <w:rsid w:val="00441A12"/>
    <w:rsid w:val="00441B3E"/>
    <w:rsid w:val="00441BE8"/>
    <w:rsid w:val="00441F20"/>
    <w:rsid w:val="0044212F"/>
    <w:rsid w:val="0044225D"/>
    <w:rsid w:val="00442338"/>
    <w:rsid w:val="00442633"/>
    <w:rsid w:val="00442894"/>
    <w:rsid w:val="00442B19"/>
    <w:rsid w:val="00442DF3"/>
    <w:rsid w:val="00442E05"/>
    <w:rsid w:val="00442FA2"/>
    <w:rsid w:val="00442FDD"/>
    <w:rsid w:val="0044310E"/>
    <w:rsid w:val="00443412"/>
    <w:rsid w:val="00443423"/>
    <w:rsid w:val="00443684"/>
    <w:rsid w:val="0044373D"/>
    <w:rsid w:val="004437D6"/>
    <w:rsid w:val="00443830"/>
    <w:rsid w:val="00443ECC"/>
    <w:rsid w:val="004440E2"/>
    <w:rsid w:val="00444131"/>
    <w:rsid w:val="0044443D"/>
    <w:rsid w:val="0044469F"/>
    <w:rsid w:val="00444A34"/>
    <w:rsid w:val="00444B36"/>
    <w:rsid w:val="00444C10"/>
    <w:rsid w:val="00444D45"/>
    <w:rsid w:val="004450E7"/>
    <w:rsid w:val="004457E0"/>
    <w:rsid w:val="00445A3C"/>
    <w:rsid w:val="00445AF2"/>
    <w:rsid w:val="00445AF4"/>
    <w:rsid w:val="00445D41"/>
    <w:rsid w:val="00445E50"/>
    <w:rsid w:val="00446761"/>
    <w:rsid w:val="00446A6E"/>
    <w:rsid w:val="00446CB1"/>
    <w:rsid w:val="00446DC4"/>
    <w:rsid w:val="00447B76"/>
    <w:rsid w:val="00447F89"/>
    <w:rsid w:val="00450113"/>
    <w:rsid w:val="00450951"/>
    <w:rsid w:val="004509CF"/>
    <w:rsid w:val="00450AC7"/>
    <w:rsid w:val="00450B41"/>
    <w:rsid w:val="00450CAE"/>
    <w:rsid w:val="00450EE7"/>
    <w:rsid w:val="004512D4"/>
    <w:rsid w:val="004513A9"/>
    <w:rsid w:val="004513BF"/>
    <w:rsid w:val="00451536"/>
    <w:rsid w:val="00451E38"/>
    <w:rsid w:val="00451F8C"/>
    <w:rsid w:val="004523D8"/>
    <w:rsid w:val="004525BE"/>
    <w:rsid w:val="0045291C"/>
    <w:rsid w:val="004529E2"/>
    <w:rsid w:val="00452C1B"/>
    <w:rsid w:val="00452C45"/>
    <w:rsid w:val="00452CEB"/>
    <w:rsid w:val="00452F82"/>
    <w:rsid w:val="004531A0"/>
    <w:rsid w:val="004531BC"/>
    <w:rsid w:val="0045367D"/>
    <w:rsid w:val="004537AB"/>
    <w:rsid w:val="00453A99"/>
    <w:rsid w:val="00453EEA"/>
    <w:rsid w:val="00453FC4"/>
    <w:rsid w:val="004542DA"/>
    <w:rsid w:val="004543EC"/>
    <w:rsid w:val="004544C4"/>
    <w:rsid w:val="00454717"/>
    <w:rsid w:val="004549C7"/>
    <w:rsid w:val="004549E1"/>
    <w:rsid w:val="00454A47"/>
    <w:rsid w:val="00454AA2"/>
    <w:rsid w:val="00454FD4"/>
    <w:rsid w:val="00454FFC"/>
    <w:rsid w:val="00455565"/>
    <w:rsid w:val="004555CE"/>
    <w:rsid w:val="004558D1"/>
    <w:rsid w:val="00455E75"/>
    <w:rsid w:val="004562F3"/>
    <w:rsid w:val="004563AF"/>
    <w:rsid w:val="00456691"/>
    <w:rsid w:val="00456EAE"/>
    <w:rsid w:val="00457208"/>
    <w:rsid w:val="00457A88"/>
    <w:rsid w:val="00457E7D"/>
    <w:rsid w:val="00460556"/>
    <w:rsid w:val="0046058F"/>
    <w:rsid w:val="00461567"/>
    <w:rsid w:val="004615CB"/>
    <w:rsid w:val="00461C58"/>
    <w:rsid w:val="00461DF5"/>
    <w:rsid w:val="0046205D"/>
    <w:rsid w:val="0046252B"/>
    <w:rsid w:val="004625CD"/>
    <w:rsid w:val="0046292F"/>
    <w:rsid w:val="00462ABD"/>
    <w:rsid w:val="00462E47"/>
    <w:rsid w:val="00462EDC"/>
    <w:rsid w:val="0046362B"/>
    <w:rsid w:val="004639C8"/>
    <w:rsid w:val="00463E37"/>
    <w:rsid w:val="004645B9"/>
    <w:rsid w:val="00464E92"/>
    <w:rsid w:val="00464FF5"/>
    <w:rsid w:val="0046520C"/>
    <w:rsid w:val="0046554D"/>
    <w:rsid w:val="00465B6F"/>
    <w:rsid w:val="00465DBB"/>
    <w:rsid w:val="0046634B"/>
    <w:rsid w:val="00466520"/>
    <w:rsid w:val="00466727"/>
    <w:rsid w:val="00466789"/>
    <w:rsid w:val="004668EF"/>
    <w:rsid w:val="004670EB"/>
    <w:rsid w:val="004670F2"/>
    <w:rsid w:val="00467261"/>
    <w:rsid w:val="004672D6"/>
    <w:rsid w:val="004674E4"/>
    <w:rsid w:val="004674FD"/>
    <w:rsid w:val="00467554"/>
    <w:rsid w:val="00467CBB"/>
    <w:rsid w:val="00467E40"/>
    <w:rsid w:val="00470262"/>
    <w:rsid w:val="00470B2C"/>
    <w:rsid w:val="00470DEB"/>
    <w:rsid w:val="00470DED"/>
    <w:rsid w:val="00470F67"/>
    <w:rsid w:val="0047174B"/>
    <w:rsid w:val="00471A84"/>
    <w:rsid w:val="00471E96"/>
    <w:rsid w:val="00472030"/>
    <w:rsid w:val="004721CC"/>
    <w:rsid w:val="004723EF"/>
    <w:rsid w:val="00472C3F"/>
    <w:rsid w:val="00473111"/>
    <w:rsid w:val="00473127"/>
    <w:rsid w:val="00473734"/>
    <w:rsid w:val="00473940"/>
    <w:rsid w:val="0047444B"/>
    <w:rsid w:val="00474910"/>
    <w:rsid w:val="00474A67"/>
    <w:rsid w:val="00474C81"/>
    <w:rsid w:val="00474CDE"/>
    <w:rsid w:val="00474E5E"/>
    <w:rsid w:val="00475046"/>
    <w:rsid w:val="00475083"/>
    <w:rsid w:val="0047568A"/>
    <w:rsid w:val="00475AC8"/>
    <w:rsid w:val="00475C84"/>
    <w:rsid w:val="00475F81"/>
    <w:rsid w:val="00476274"/>
    <w:rsid w:val="0047628D"/>
    <w:rsid w:val="004769FD"/>
    <w:rsid w:val="00476AA3"/>
    <w:rsid w:val="00476E0A"/>
    <w:rsid w:val="00477D48"/>
    <w:rsid w:val="0048029C"/>
    <w:rsid w:val="00480682"/>
    <w:rsid w:val="004808C0"/>
    <w:rsid w:val="004809AE"/>
    <w:rsid w:val="00481084"/>
    <w:rsid w:val="00481726"/>
    <w:rsid w:val="004817F9"/>
    <w:rsid w:val="0048184A"/>
    <w:rsid w:val="004819E1"/>
    <w:rsid w:val="00482262"/>
    <w:rsid w:val="004823B1"/>
    <w:rsid w:val="0048273B"/>
    <w:rsid w:val="00482B97"/>
    <w:rsid w:val="00482C83"/>
    <w:rsid w:val="00482DDF"/>
    <w:rsid w:val="00482EA5"/>
    <w:rsid w:val="00483058"/>
    <w:rsid w:val="004831A8"/>
    <w:rsid w:val="00483B18"/>
    <w:rsid w:val="00483CB4"/>
    <w:rsid w:val="00484512"/>
    <w:rsid w:val="004847C4"/>
    <w:rsid w:val="004847DE"/>
    <w:rsid w:val="00484D3E"/>
    <w:rsid w:val="00484EF3"/>
    <w:rsid w:val="0048508F"/>
    <w:rsid w:val="00485A8C"/>
    <w:rsid w:val="00486621"/>
    <w:rsid w:val="00486ACE"/>
    <w:rsid w:val="00486C45"/>
    <w:rsid w:val="00486C4B"/>
    <w:rsid w:val="00486C8F"/>
    <w:rsid w:val="00486CCE"/>
    <w:rsid w:val="00486F71"/>
    <w:rsid w:val="00487019"/>
    <w:rsid w:val="004872C7"/>
    <w:rsid w:val="00487330"/>
    <w:rsid w:val="004876BC"/>
    <w:rsid w:val="00487A6B"/>
    <w:rsid w:val="00487B08"/>
    <w:rsid w:val="00487D9B"/>
    <w:rsid w:val="00487F25"/>
    <w:rsid w:val="004908B5"/>
    <w:rsid w:val="00490D9F"/>
    <w:rsid w:val="00491034"/>
    <w:rsid w:val="00491D71"/>
    <w:rsid w:val="00491F73"/>
    <w:rsid w:val="004924B4"/>
    <w:rsid w:val="0049259B"/>
    <w:rsid w:val="00492A47"/>
    <w:rsid w:val="00492A71"/>
    <w:rsid w:val="00492B34"/>
    <w:rsid w:val="00492CEF"/>
    <w:rsid w:val="00492E1C"/>
    <w:rsid w:val="004932C5"/>
    <w:rsid w:val="0049331C"/>
    <w:rsid w:val="004936F4"/>
    <w:rsid w:val="00493B6A"/>
    <w:rsid w:val="00493F63"/>
    <w:rsid w:val="004946EF"/>
    <w:rsid w:val="0049496B"/>
    <w:rsid w:val="00494AE8"/>
    <w:rsid w:val="00495446"/>
    <w:rsid w:val="00495497"/>
    <w:rsid w:val="004956F7"/>
    <w:rsid w:val="00495F7C"/>
    <w:rsid w:val="00496419"/>
    <w:rsid w:val="00496603"/>
    <w:rsid w:val="00496B25"/>
    <w:rsid w:val="00496BC0"/>
    <w:rsid w:val="00496E48"/>
    <w:rsid w:val="0049723D"/>
    <w:rsid w:val="00497E2D"/>
    <w:rsid w:val="004A05D1"/>
    <w:rsid w:val="004A05D7"/>
    <w:rsid w:val="004A070E"/>
    <w:rsid w:val="004A07B8"/>
    <w:rsid w:val="004A07E4"/>
    <w:rsid w:val="004A08F9"/>
    <w:rsid w:val="004A0928"/>
    <w:rsid w:val="004A0D04"/>
    <w:rsid w:val="004A0D5D"/>
    <w:rsid w:val="004A109F"/>
    <w:rsid w:val="004A11AD"/>
    <w:rsid w:val="004A1278"/>
    <w:rsid w:val="004A1299"/>
    <w:rsid w:val="004A1344"/>
    <w:rsid w:val="004A15DE"/>
    <w:rsid w:val="004A1635"/>
    <w:rsid w:val="004A1DF0"/>
    <w:rsid w:val="004A20A4"/>
    <w:rsid w:val="004A21EA"/>
    <w:rsid w:val="004A23BA"/>
    <w:rsid w:val="004A2688"/>
    <w:rsid w:val="004A2919"/>
    <w:rsid w:val="004A2A8D"/>
    <w:rsid w:val="004A2ACC"/>
    <w:rsid w:val="004A2C75"/>
    <w:rsid w:val="004A2FD6"/>
    <w:rsid w:val="004A3935"/>
    <w:rsid w:val="004A3988"/>
    <w:rsid w:val="004A3CB2"/>
    <w:rsid w:val="004A3D46"/>
    <w:rsid w:val="004A3DEE"/>
    <w:rsid w:val="004A3EAD"/>
    <w:rsid w:val="004A42E4"/>
    <w:rsid w:val="004A45E1"/>
    <w:rsid w:val="004A467E"/>
    <w:rsid w:val="004A47E1"/>
    <w:rsid w:val="004A4958"/>
    <w:rsid w:val="004A4B2D"/>
    <w:rsid w:val="004A4B35"/>
    <w:rsid w:val="004A507A"/>
    <w:rsid w:val="004A5573"/>
    <w:rsid w:val="004A59C0"/>
    <w:rsid w:val="004A59DE"/>
    <w:rsid w:val="004A5EB2"/>
    <w:rsid w:val="004A5EC6"/>
    <w:rsid w:val="004A5F47"/>
    <w:rsid w:val="004A60BC"/>
    <w:rsid w:val="004A60E1"/>
    <w:rsid w:val="004A6105"/>
    <w:rsid w:val="004A6B5F"/>
    <w:rsid w:val="004A6E1B"/>
    <w:rsid w:val="004A703C"/>
    <w:rsid w:val="004A759E"/>
    <w:rsid w:val="004A7B15"/>
    <w:rsid w:val="004A7FF9"/>
    <w:rsid w:val="004B0471"/>
    <w:rsid w:val="004B0776"/>
    <w:rsid w:val="004B0883"/>
    <w:rsid w:val="004B0C43"/>
    <w:rsid w:val="004B0D5A"/>
    <w:rsid w:val="004B0E4D"/>
    <w:rsid w:val="004B0EA0"/>
    <w:rsid w:val="004B1102"/>
    <w:rsid w:val="004B1171"/>
    <w:rsid w:val="004B1200"/>
    <w:rsid w:val="004B15BD"/>
    <w:rsid w:val="004B16DD"/>
    <w:rsid w:val="004B17C5"/>
    <w:rsid w:val="004B19D1"/>
    <w:rsid w:val="004B1F1A"/>
    <w:rsid w:val="004B2023"/>
    <w:rsid w:val="004B21A7"/>
    <w:rsid w:val="004B21BE"/>
    <w:rsid w:val="004B27EA"/>
    <w:rsid w:val="004B2CEB"/>
    <w:rsid w:val="004B2D20"/>
    <w:rsid w:val="004B2DE9"/>
    <w:rsid w:val="004B3202"/>
    <w:rsid w:val="004B3679"/>
    <w:rsid w:val="004B367A"/>
    <w:rsid w:val="004B3AC6"/>
    <w:rsid w:val="004B3D4F"/>
    <w:rsid w:val="004B3D9C"/>
    <w:rsid w:val="004B3E6D"/>
    <w:rsid w:val="004B4067"/>
    <w:rsid w:val="004B40C3"/>
    <w:rsid w:val="004B421A"/>
    <w:rsid w:val="004B4346"/>
    <w:rsid w:val="004B45E1"/>
    <w:rsid w:val="004B47FF"/>
    <w:rsid w:val="004B4C8E"/>
    <w:rsid w:val="004B4D21"/>
    <w:rsid w:val="004B502A"/>
    <w:rsid w:val="004B526A"/>
    <w:rsid w:val="004B53DD"/>
    <w:rsid w:val="004B5765"/>
    <w:rsid w:val="004B5C66"/>
    <w:rsid w:val="004B5F62"/>
    <w:rsid w:val="004B6314"/>
    <w:rsid w:val="004B66D6"/>
    <w:rsid w:val="004B67B4"/>
    <w:rsid w:val="004B68CA"/>
    <w:rsid w:val="004B711F"/>
    <w:rsid w:val="004B71DB"/>
    <w:rsid w:val="004B7514"/>
    <w:rsid w:val="004C025C"/>
    <w:rsid w:val="004C069F"/>
    <w:rsid w:val="004C0850"/>
    <w:rsid w:val="004C0E5B"/>
    <w:rsid w:val="004C122A"/>
    <w:rsid w:val="004C1683"/>
    <w:rsid w:val="004C16A9"/>
    <w:rsid w:val="004C1A9A"/>
    <w:rsid w:val="004C1E8E"/>
    <w:rsid w:val="004C207A"/>
    <w:rsid w:val="004C239A"/>
    <w:rsid w:val="004C25C6"/>
    <w:rsid w:val="004C2964"/>
    <w:rsid w:val="004C2A06"/>
    <w:rsid w:val="004C2C68"/>
    <w:rsid w:val="004C3175"/>
    <w:rsid w:val="004C32ED"/>
    <w:rsid w:val="004C38EA"/>
    <w:rsid w:val="004C3A33"/>
    <w:rsid w:val="004C3C1D"/>
    <w:rsid w:val="004C3C75"/>
    <w:rsid w:val="004C3DAF"/>
    <w:rsid w:val="004C3DD1"/>
    <w:rsid w:val="004C3F8E"/>
    <w:rsid w:val="004C3FFF"/>
    <w:rsid w:val="004C41CE"/>
    <w:rsid w:val="004C4810"/>
    <w:rsid w:val="004C491B"/>
    <w:rsid w:val="004C4C01"/>
    <w:rsid w:val="004C50F9"/>
    <w:rsid w:val="004C5468"/>
    <w:rsid w:val="004C54B4"/>
    <w:rsid w:val="004C5672"/>
    <w:rsid w:val="004C65A8"/>
    <w:rsid w:val="004C67A8"/>
    <w:rsid w:val="004C6D54"/>
    <w:rsid w:val="004C76F0"/>
    <w:rsid w:val="004C791D"/>
    <w:rsid w:val="004C79EF"/>
    <w:rsid w:val="004C7B32"/>
    <w:rsid w:val="004C7C0B"/>
    <w:rsid w:val="004D0566"/>
    <w:rsid w:val="004D0752"/>
    <w:rsid w:val="004D07DF"/>
    <w:rsid w:val="004D108A"/>
    <w:rsid w:val="004D114A"/>
    <w:rsid w:val="004D1642"/>
    <w:rsid w:val="004D1EDB"/>
    <w:rsid w:val="004D1F15"/>
    <w:rsid w:val="004D21C2"/>
    <w:rsid w:val="004D2350"/>
    <w:rsid w:val="004D2478"/>
    <w:rsid w:val="004D27EF"/>
    <w:rsid w:val="004D282F"/>
    <w:rsid w:val="004D2A6A"/>
    <w:rsid w:val="004D2C8D"/>
    <w:rsid w:val="004D2D5F"/>
    <w:rsid w:val="004D3228"/>
    <w:rsid w:val="004D3341"/>
    <w:rsid w:val="004D34BE"/>
    <w:rsid w:val="004D3938"/>
    <w:rsid w:val="004D3DF0"/>
    <w:rsid w:val="004D4747"/>
    <w:rsid w:val="004D4B0C"/>
    <w:rsid w:val="004D4CBE"/>
    <w:rsid w:val="004D4CDC"/>
    <w:rsid w:val="004D4E90"/>
    <w:rsid w:val="004D54AD"/>
    <w:rsid w:val="004D55A3"/>
    <w:rsid w:val="004D59DC"/>
    <w:rsid w:val="004D59FC"/>
    <w:rsid w:val="004D5DCF"/>
    <w:rsid w:val="004D6776"/>
    <w:rsid w:val="004D69D1"/>
    <w:rsid w:val="004D6B04"/>
    <w:rsid w:val="004D6C75"/>
    <w:rsid w:val="004D6EC2"/>
    <w:rsid w:val="004D6F18"/>
    <w:rsid w:val="004D7F87"/>
    <w:rsid w:val="004D7FB1"/>
    <w:rsid w:val="004E035B"/>
    <w:rsid w:val="004E098B"/>
    <w:rsid w:val="004E09BF"/>
    <w:rsid w:val="004E1990"/>
    <w:rsid w:val="004E19CA"/>
    <w:rsid w:val="004E1F37"/>
    <w:rsid w:val="004E230D"/>
    <w:rsid w:val="004E2A15"/>
    <w:rsid w:val="004E2C5F"/>
    <w:rsid w:val="004E2E99"/>
    <w:rsid w:val="004E3807"/>
    <w:rsid w:val="004E3B6B"/>
    <w:rsid w:val="004E48F6"/>
    <w:rsid w:val="004E4940"/>
    <w:rsid w:val="004E4955"/>
    <w:rsid w:val="004E4A45"/>
    <w:rsid w:val="004E504C"/>
    <w:rsid w:val="004E51F3"/>
    <w:rsid w:val="004E5202"/>
    <w:rsid w:val="004E5298"/>
    <w:rsid w:val="004E529B"/>
    <w:rsid w:val="004E52FC"/>
    <w:rsid w:val="004E537B"/>
    <w:rsid w:val="004E5CAD"/>
    <w:rsid w:val="004E5CC5"/>
    <w:rsid w:val="004E640F"/>
    <w:rsid w:val="004E651C"/>
    <w:rsid w:val="004E69A4"/>
    <w:rsid w:val="004E6CC3"/>
    <w:rsid w:val="004E6F23"/>
    <w:rsid w:val="004E70E1"/>
    <w:rsid w:val="004E7147"/>
    <w:rsid w:val="004E7552"/>
    <w:rsid w:val="004E77C8"/>
    <w:rsid w:val="004E77FF"/>
    <w:rsid w:val="004E7D46"/>
    <w:rsid w:val="004F0432"/>
    <w:rsid w:val="004F07FF"/>
    <w:rsid w:val="004F098A"/>
    <w:rsid w:val="004F1930"/>
    <w:rsid w:val="004F1C96"/>
    <w:rsid w:val="004F1D46"/>
    <w:rsid w:val="004F21F9"/>
    <w:rsid w:val="004F2721"/>
    <w:rsid w:val="004F2D7B"/>
    <w:rsid w:val="004F2DAB"/>
    <w:rsid w:val="004F2F7E"/>
    <w:rsid w:val="004F388E"/>
    <w:rsid w:val="004F3E1B"/>
    <w:rsid w:val="004F3EC0"/>
    <w:rsid w:val="004F3F0B"/>
    <w:rsid w:val="004F40A5"/>
    <w:rsid w:val="004F4531"/>
    <w:rsid w:val="004F47E7"/>
    <w:rsid w:val="004F4A79"/>
    <w:rsid w:val="004F4AFC"/>
    <w:rsid w:val="004F4D4A"/>
    <w:rsid w:val="004F4E7B"/>
    <w:rsid w:val="004F4F1F"/>
    <w:rsid w:val="004F4F75"/>
    <w:rsid w:val="004F5197"/>
    <w:rsid w:val="004F558E"/>
    <w:rsid w:val="004F5B2C"/>
    <w:rsid w:val="004F5B96"/>
    <w:rsid w:val="004F616F"/>
    <w:rsid w:val="004F61C2"/>
    <w:rsid w:val="004F6384"/>
    <w:rsid w:val="004F658C"/>
    <w:rsid w:val="004F65EE"/>
    <w:rsid w:val="004F670E"/>
    <w:rsid w:val="004F6985"/>
    <w:rsid w:val="004F6A8A"/>
    <w:rsid w:val="004F6C42"/>
    <w:rsid w:val="004F6EB7"/>
    <w:rsid w:val="004F6ECC"/>
    <w:rsid w:val="004F756D"/>
    <w:rsid w:val="004F75E7"/>
    <w:rsid w:val="004F7EFF"/>
    <w:rsid w:val="00500253"/>
    <w:rsid w:val="00500683"/>
    <w:rsid w:val="005006EE"/>
    <w:rsid w:val="00500903"/>
    <w:rsid w:val="00501090"/>
    <w:rsid w:val="005013CA"/>
    <w:rsid w:val="0050174F"/>
    <w:rsid w:val="0050178E"/>
    <w:rsid w:val="00501B55"/>
    <w:rsid w:val="00502463"/>
    <w:rsid w:val="00502514"/>
    <w:rsid w:val="005027CE"/>
    <w:rsid w:val="00502D30"/>
    <w:rsid w:val="00502F78"/>
    <w:rsid w:val="0050352B"/>
    <w:rsid w:val="005039A1"/>
    <w:rsid w:val="005039E5"/>
    <w:rsid w:val="00503B39"/>
    <w:rsid w:val="00503F30"/>
    <w:rsid w:val="00504049"/>
    <w:rsid w:val="00504636"/>
    <w:rsid w:val="00504714"/>
    <w:rsid w:val="005048B8"/>
    <w:rsid w:val="00504DB4"/>
    <w:rsid w:val="0050521F"/>
    <w:rsid w:val="005052DB"/>
    <w:rsid w:val="00505A13"/>
    <w:rsid w:val="00505BA7"/>
    <w:rsid w:val="00505DBA"/>
    <w:rsid w:val="0050635E"/>
    <w:rsid w:val="00506A52"/>
    <w:rsid w:val="00506E9B"/>
    <w:rsid w:val="005076DB"/>
    <w:rsid w:val="005077E5"/>
    <w:rsid w:val="00507A8A"/>
    <w:rsid w:val="00507C2B"/>
    <w:rsid w:val="00507D92"/>
    <w:rsid w:val="00510044"/>
    <w:rsid w:val="005102D8"/>
    <w:rsid w:val="00510412"/>
    <w:rsid w:val="0051049F"/>
    <w:rsid w:val="005104AB"/>
    <w:rsid w:val="0051058A"/>
    <w:rsid w:val="00510864"/>
    <w:rsid w:val="00510876"/>
    <w:rsid w:val="005108BE"/>
    <w:rsid w:val="005109DA"/>
    <w:rsid w:val="005109EF"/>
    <w:rsid w:val="00510A60"/>
    <w:rsid w:val="00510F21"/>
    <w:rsid w:val="005110C6"/>
    <w:rsid w:val="005112DA"/>
    <w:rsid w:val="0051147D"/>
    <w:rsid w:val="0051156F"/>
    <w:rsid w:val="0051173E"/>
    <w:rsid w:val="00511810"/>
    <w:rsid w:val="00511E7D"/>
    <w:rsid w:val="00511F50"/>
    <w:rsid w:val="00512C0D"/>
    <w:rsid w:val="00512D25"/>
    <w:rsid w:val="00512F69"/>
    <w:rsid w:val="005138E3"/>
    <w:rsid w:val="005138F1"/>
    <w:rsid w:val="00513A48"/>
    <w:rsid w:val="00514234"/>
    <w:rsid w:val="0051425F"/>
    <w:rsid w:val="00514CFA"/>
    <w:rsid w:val="005157DA"/>
    <w:rsid w:val="005159B0"/>
    <w:rsid w:val="005159E9"/>
    <w:rsid w:val="00515BDA"/>
    <w:rsid w:val="00515D06"/>
    <w:rsid w:val="00515DB7"/>
    <w:rsid w:val="00515E2E"/>
    <w:rsid w:val="00515F5D"/>
    <w:rsid w:val="00515F9E"/>
    <w:rsid w:val="00515FB5"/>
    <w:rsid w:val="00516947"/>
    <w:rsid w:val="00516C1F"/>
    <w:rsid w:val="00516F37"/>
    <w:rsid w:val="005170D9"/>
    <w:rsid w:val="00517298"/>
    <w:rsid w:val="0051748A"/>
    <w:rsid w:val="005176C2"/>
    <w:rsid w:val="00517967"/>
    <w:rsid w:val="00517B0F"/>
    <w:rsid w:val="00517E18"/>
    <w:rsid w:val="00520579"/>
    <w:rsid w:val="00520682"/>
    <w:rsid w:val="0052131B"/>
    <w:rsid w:val="00521A68"/>
    <w:rsid w:val="005225E0"/>
    <w:rsid w:val="005227AF"/>
    <w:rsid w:val="005228C2"/>
    <w:rsid w:val="005228C8"/>
    <w:rsid w:val="005228F0"/>
    <w:rsid w:val="00522C97"/>
    <w:rsid w:val="00522CF9"/>
    <w:rsid w:val="00522E19"/>
    <w:rsid w:val="00522EEE"/>
    <w:rsid w:val="005230E7"/>
    <w:rsid w:val="005232E9"/>
    <w:rsid w:val="00523314"/>
    <w:rsid w:val="005235CA"/>
    <w:rsid w:val="00523641"/>
    <w:rsid w:val="0052370C"/>
    <w:rsid w:val="005240F1"/>
    <w:rsid w:val="0052427D"/>
    <w:rsid w:val="00524582"/>
    <w:rsid w:val="00524BB6"/>
    <w:rsid w:val="00524D20"/>
    <w:rsid w:val="00525094"/>
    <w:rsid w:val="005250B4"/>
    <w:rsid w:val="0052529E"/>
    <w:rsid w:val="00525491"/>
    <w:rsid w:val="005254E1"/>
    <w:rsid w:val="005256FC"/>
    <w:rsid w:val="005258B5"/>
    <w:rsid w:val="00525AE9"/>
    <w:rsid w:val="00525C98"/>
    <w:rsid w:val="00526069"/>
    <w:rsid w:val="0052624C"/>
    <w:rsid w:val="00526284"/>
    <w:rsid w:val="00526299"/>
    <w:rsid w:val="0052638F"/>
    <w:rsid w:val="0052682A"/>
    <w:rsid w:val="00526B06"/>
    <w:rsid w:val="00526B51"/>
    <w:rsid w:val="00526D60"/>
    <w:rsid w:val="005274E5"/>
    <w:rsid w:val="005279D2"/>
    <w:rsid w:val="00527AD7"/>
    <w:rsid w:val="00530217"/>
    <w:rsid w:val="00530764"/>
    <w:rsid w:val="00530AEA"/>
    <w:rsid w:val="00530C60"/>
    <w:rsid w:val="00530EBE"/>
    <w:rsid w:val="00530F79"/>
    <w:rsid w:val="00531E3C"/>
    <w:rsid w:val="00531E8A"/>
    <w:rsid w:val="00532370"/>
    <w:rsid w:val="0053237C"/>
    <w:rsid w:val="00532C74"/>
    <w:rsid w:val="00532CD8"/>
    <w:rsid w:val="0053309F"/>
    <w:rsid w:val="0053331D"/>
    <w:rsid w:val="005334DA"/>
    <w:rsid w:val="00533F31"/>
    <w:rsid w:val="0053418D"/>
    <w:rsid w:val="0053475E"/>
    <w:rsid w:val="005348BB"/>
    <w:rsid w:val="00534D74"/>
    <w:rsid w:val="005356AC"/>
    <w:rsid w:val="00535767"/>
    <w:rsid w:val="005359EB"/>
    <w:rsid w:val="00535B36"/>
    <w:rsid w:val="005360AC"/>
    <w:rsid w:val="00536399"/>
    <w:rsid w:val="00536AA8"/>
    <w:rsid w:val="00536D3D"/>
    <w:rsid w:val="00536F9C"/>
    <w:rsid w:val="00537076"/>
    <w:rsid w:val="005371A3"/>
    <w:rsid w:val="0053754E"/>
    <w:rsid w:val="005376D3"/>
    <w:rsid w:val="00537718"/>
    <w:rsid w:val="00537845"/>
    <w:rsid w:val="00537981"/>
    <w:rsid w:val="00537D5E"/>
    <w:rsid w:val="0054041D"/>
    <w:rsid w:val="00540470"/>
    <w:rsid w:val="0054093D"/>
    <w:rsid w:val="00540CCD"/>
    <w:rsid w:val="00540CE9"/>
    <w:rsid w:val="00540E86"/>
    <w:rsid w:val="00540EE5"/>
    <w:rsid w:val="0054122F"/>
    <w:rsid w:val="0054123A"/>
    <w:rsid w:val="00541CB2"/>
    <w:rsid w:val="005421A3"/>
    <w:rsid w:val="0054233A"/>
    <w:rsid w:val="00542403"/>
    <w:rsid w:val="005425DC"/>
    <w:rsid w:val="00542794"/>
    <w:rsid w:val="005428B0"/>
    <w:rsid w:val="00542AB3"/>
    <w:rsid w:val="00542FC9"/>
    <w:rsid w:val="00543170"/>
    <w:rsid w:val="005435E4"/>
    <w:rsid w:val="00543AB1"/>
    <w:rsid w:val="00543B0C"/>
    <w:rsid w:val="00543BA2"/>
    <w:rsid w:val="00543BFF"/>
    <w:rsid w:val="00543C74"/>
    <w:rsid w:val="00543CCF"/>
    <w:rsid w:val="00543F1E"/>
    <w:rsid w:val="0054440A"/>
    <w:rsid w:val="00544665"/>
    <w:rsid w:val="00544695"/>
    <w:rsid w:val="00544F14"/>
    <w:rsid w:val="00545235"/>
    <w:rsid w:val="005452D5"/>
    <w:rsid w:val="0054569D"/>
    <w:rsid w:val="00545B7C"/>
    <w:rsid w:val="00545C28"/>
    <w:rsid w:val="00546D98"/>
    <w:rsid w:val="00546E46"/>
    <w:rsid w:val="00546F87"/>
    <w:rsid w:val="00547044"/>
    <w:rsid w:val="005476C6"/>
    <w:rsid w:val="005477DA"/>
    <w:rsid w:val="00547C3E"/>
    <w:rsid w:val="00547EEF"/>
    <w:rsid w:val="005500CD"/>
    <w:rsid w:val="005504EA"/>
    <w:rsid w:val="00550816"/>
    <w:rsid w:val="00550AB4"/>
    <w:rsid w:val="00550C35"/>
    <w:rsid w:val="00550EF1"/>
    <w:rsid w:val="00550FE3"/>
    <w:rsid w:val="00551278"/>
    <w:rsid w:val="00551307"/>
    <w:rsid w:val="00551690"/>
    <w:rsid w:val="00551794"/>
    <w:rsid w:val="0055190D"/>
    <w:rsid w:val="00551E4F"/>
    <w:rsid w:val="00551E69"/>
    <w:rsid w:val="00552D16"/>
    <w:rsid w:val="00552F24"/>
    <w:rsid w:val="005532FB"/>
    <w:rsid w:val="005533D9"/>
    <w:rsid w:val="005537F7"/>
    <w:rsid w:val="00553B59"/>
    <w:rsid w:val="00553BE1"/>
    <w:rsid w:val="00553F54"/>
    <w:rsid w:val="005544E4"/>
    <w:rsid w:val="005546D2"/>
    <w:rsid w:val="00554D3B"/>
    <w:rsid w:val="005550BB"/>
    <w:rsid w:val="005553D0"/>
    <w:rsid w:val="00555A88"/>
    <w:rsid w:val="005569B8"/>
    <w:rsid w:val="00556B09"/>
    <w:rsid w:val="00556B66"/>
    <w:rsid w:val="00556EE6"/>
    <w:rsid w:val="00556F35"/>
    <w:rsid w:val="0055739C"/>
    <w:rsid w:val="0055753C"/>
    <w:rsid w:val="0055759E"/>
    <w:rsid w:val="005576F6"/>
    <w:rsid w:val="00557DF9"/>
    <w:rsid w:val="00560C88"/>
    <w:rsid w:val="00560ED2"/>
    <w:rsid w:val="00560FA4"/>
    <w:rsid w:val="00561421"/>
    <w:rsid w:val="005614C7"/>
    <w:rsid w:val="00561607"/>
    <w:rsid w:val="005619B0"/>
    <w:rsid w:val="00561D4F"/>
    <w:rsid w:val="00562502"/>
    <w:rsid w:val="00562B11"/>
    <w:rsid w:val="00562E7E"/>
    <w:rsid w:val="00562F80"/>
    <w:rsid w:val="005636B6"/>
    <w:rsid w:val="00563819"/>
    <w:rsid w:val="00563981"/>
    <w:rsid w:val="00564105"/>
    <w:rsid w:val="005644EC"/>
    <w:rsid w:val="0056460E"/>
    <w:rsid w:val="00564761"/>
    <w:rsid w:val="00565115"/>
    <w:rsid w:val="00565188"/>
    <w:rsid w:val="00565555"/>
    <w:rsid w:val="005655F3"/>
    <w:rsid w:val="0056564B"/>
    <w:rsid w:val="00565EDB"/>
    <w:rsid w:val="00565F01"/>
    <w:rsid w:val="005669F9"/>
    <w:rsid w:val="00566A44"/>
    <w:rsid w:val="00566BD6"/>
    <w:rsid w:val="00566E34"/>
    <w:rsid w:val="00566EDA"/>
    <w:rsid w:val="0056700A"/>
    <w:rsid w:val="0056709D"/>
    <w:rsid w:val="0056748E"/>
    <w:rsid w:val="0056757D"/>
    <w:rsid w:val="00567D67"/>
    <w:rsid w:val="00567D69"/>
    <w:rsid w:val="0057066C"/>
    <w:rsid w:val="00570744"/>
    <w:rsid w:val="0057083E"/>
    <w:rsid w:val="00570ADE"/>
    <w:rsid w:val="005711CB"/>
    <w:rsid w:val="0057122F"/>
    <w:rsid w:val="00571334"/>
    <w:rsid w:val="00571DB2"/>
    <w:rsid w:val="00571E78"/>
    <w:rsid w:val="005720E8"/>
    <w:rsid w:val="00572143"/>
    <w:rsid w:val="0057319B"/>
    <w:rsid w:val="005731AF"/>
    <w:rsid w:val="005733B5"/>
    <w:rsid w:val="005735B3"/>
    <w:rsid w:val="00573696"/>
    <w:rsid w:val="005740D3"/>
    <w:rsid w:val="00574431"/>
    <w:rsid w:val="005745B3"/>
    <w:rsid w:val="005747C9"/>
    <w:rsid w:val="00574EA3"/>
    <w:rsid w:val="00575704"/>
    <w:rsid w:val="005757A1"/>
    <w:rsid w:val="005757AA"/>
    <w:rsid w:val="00575943"/>
    <w:rsid w:val="00575BAA"/>
    <w:rsid w:val="00575C74"/>
    <w:rsid w:val="00575D8A"/>
    <w:rsid w:val="00576279"/>
    <w:rsid w:val="00576624"/>
    <w:rsid w:val="005769A8"/>
    <w:rsid w:val="00576FCC"/>
    <w:rsid w:val="0057734F"/>
    <w:rsid w:val="0057761D"/>
    <w:rsid w:val="00577B3A"/>
    <w:rsid w:val="00577B47"/>
    <w:rsid w:val="00577BAD"/>
    <w:rsid w:val="00577BE4"/>
    <w:rsid w:val="00577BF5"/>
    <w:rsid w:val="00577D97"/>
    <w:rsid w:val="0058000C"/>
    <w:rsid w:val="00580075"/>
    <w:rsid w:val="00580B27"/>
    <w:rsid w:val="00580B8D"/>
    <w:rsid w:val="00580CD5"/>
    <w:rsid w:val="00581494"/>
    <w:rsid w:val="00581517"/>
    <w:rsid w:val="00581C88"/>
    <w:rsid w:val="005823AA"/>
    <w:rsid w:val="00582437"/>
    <w:rsid w:val="00582641"/>
    <w:rsid w:val="00582671"/>
    <w:rsid w:val="00582988"/>
    <w:rsid w:val="005829D3"/>
    <w:rsid w:val="00582A73"/>
    <w:rsid w:val="00582C78"/>
    <w:rsid w:val="005838A6"/>
    <w:rsid w:val="00583F6C"/>
    <w:rsid w:val="0058426E"/>
    <w:rsid w:val="005845FB"/>
    <w:rsid w:val="00584776"/>
    <w:rsid w:val="00584DB5"/>
    <w:rsid w:val="005851DE"/>
    <w:rsid w:val="00585642"/>
    <w:rsid w:val="00585A5C"/>
    <w:rsid w:val="00585A9E"/>
    <w:rsid w:val="00585D68"/>
    <w:rsid w:val="00585DEF"/>
    <w:rsid w:val="00585E13"/>
    <w:rsid w:val="0058645C"/>
    <w:rsid w:val="00586787"/>
    <w:rsid w:val="005867A4"/>
    <w:rsid w:val="00586A81"/>
    <w:rsid w:val="00587265"/>
    <w:rsid w:val="00587390"/>
    <w:rsid w:val="00587635"/>
    <w:rsid w:val="00587AFC"/>
    <w:rsid w:val="00587C86"/>
    <w:rsid w:val="00587F1F"/>
    <w:rsid w:val="0059025A"/>
    <w:rsid w:val="00590507"/>
    <w:rsid w:val="00590732"/>
    <w:rsid w:val="00590B23"/>
    <w:rsid w:val="00590F89"/>
    <w:rsid w:val="00591221"/>
    <w:rsid w:val="005913B1"/>
    <w:rsid w:val="00591572"/>
    <w:rsid w:val="00591686"/>
    <w:rsid w:val="005918D7"/>
    <w:rsid w:val="00591C18"/>
    <w:rsid w:val="00591CC9"/>
    <w:rsid w:val="0059236B"/>
    <w:rsid w:val="005929C6"/>
    <w:rsid w:val="00592CBF"/>
    <w:rsid w:val="00592DA2"/>
    <w:rsid w:val="00592E03"/>
    <w:rsid w:val="00592F0D"/>
    <w:rsid w:val="005933E3"/>
    <w:rsid w:val="0059384F"/>
    <w:rsid w:val="00593AA3"/>
    <w:rsid w:val="00593E45"/>
    <w:rsid w:val="00594406"/>
    <w:rsid w:val="0059496B"/>
    <w:rsid w:val="00594A15"/>
    <w:rsid w:val="00594D15"/>
    <w:rsid w:val="0059500E"/>
    <w:rsid w:val="005951F4"/>
    <w:rsid w:val="00595461"/>
    <w:rsid w:val="00595465"/>
    <w:rsid w:val="00595619"/>
    <w:rsid w:val="0059583E"/>
    <w:rsid w:val="005959FA"/>
    <w:rsid w:val="00595A0F"/>
    <w:rsid w:val="00595B93"/>
    <w:rsid w:val="00595CD7"/>
    <w:rsid w:val="00595DE1"/>
    <w:rsid w:val="005964C1"/>
    <w:rsid w:val="00596854"/>
    <w:rsid w:val="00596AA4"/>
    <w:rsid w:val="00596C0C"/>
    <w:rsid w:val="005971F4"/>
    <w:rsid w:val="00597A81"/>
    <w:rsid w:val="00597C9E"/>
    <w:rsid w:val="005A0013"/>
    <w:rsid w:val="005A007A"/>
    <w:rsid w:val="005A0107"/>
    <w:rsid w:val="005A04DC"/>
    <w:rsid w:val="005A077C"/>
    <w:rsid w:val="005A0D81"/>
    <w:rsid w:val="005A1285"/>
    <w:rsid w:val="005A1700"/>
    <w:rsid w:val="005A1A42"/>
    <w:rsid w:val="005A1B5D"/>
    <w:rsid w:val="005A1C96"/>
    <w:rsid w:val="005A2484"/>
    <w:rsid w:val="005A24ED"/>
    <w:rsid w:val="005A252C"/>
    <w:rsid w:val="005A2758"/>
    <w:rsid w:val="005A2770"/>
    <w:rsid w:val="005A3A1F"/>
    <w:rsid w:val="005A3A2C"/>
    <w:rsid w:val="005A3E6D"/>
    <w:rsid w:val="005A427C"/>
    <w:rsid w:val="005A4F1E"/>
    <w:rsid w:val="005A5420"/>
    <w:rsid w:val="005A5A22"/>
    <w:rsid w:val="005A5C82"/>
    <w:rsid w:val="005A636F"/>
    <w:rsid w:val="005A6371"/>
    <w:rsid w:val="005A638B"/>
    <w:rsid w:val="005A6609"/>
    <w:rsid w:val="005A69FC"/>
    <w:rsid w:val="005A6BA4"/>
    <w:rsid w:val="005A7470"/>
    <w:rsid w:val="005A7610"/>
    <w:rsid w:val="005A7B31"/>
    <w:rsid w:val="005A7BDC"/>
    <w:rsid w:val="005B0127"/>
    <w:rsid w:val="005B0471"/>
    <w:rsid w:val="005B04D2"/>
    <w:rsid w:val="005B0784"/>
    <w:rsid w:val="005B0859"/>
    <w:rsid w:val="005B0CC2"/>
    <w:rsid w:val="005B0F26"/>
    <w:rsid w:val="005B0FF1"/>
    <w:rsid w:val="005B1112"/>
    <w:rsid w:val="005B16AB"/>
    <w:rsid w:val="005B16C7"/>
    <w:rsid w:val="005B1744"/>
    <w:rsid w:val="005B2090"/>
    <w:rsid w:val="005B22CE"/>
    <w:rsid w:val="005B24EC"/>
    <w:rsid w:val="005B2551"/>
    <w:rsid w:val="005B26C3"/>
    <w:rsid w:val="005B2C1D"/>
    <w:rsid w:val="005B2C64"/>
    <w:rsid w:val="005B3313"/>
    <w:rsid w:val="005B3B34"/>
    <w:rsid w:val="005B3BBE"/>
    <w:rsid w:val="005B3D77"/>
    <w:rsid w:val="005B3DDF"/>
    <w:rsid w:val="005B3F02"/>
    <w:rsid w:val="005B46DA"/>
    <w:rsid w:val="005B4710"/>
    <w:rsid w:val="005B48D8"/>
    <w:rsid w:val="005B4D6A"/>
    <w:rsid w:val="005B4F0D"/>
    <w:rsid w:val="005B5587"/>
    <w:rsid w:val="005B55B4"/>
    <w:rsid w:val="005B5620"/>
    <w:rsid w:val="005B575F"/>
    <w:rsid w:val="005B61E9"/>
    <w:rsid w:val="005B6926"/>
    <w:rsid w:val="005B69B4"/>
    <w:rsid w:val="005B6D80"/>
    <w:rsid w:val="005B6F9F"/>
    <w:rsid w:val="005B72C6"/>
    <w:rsid w:val="005B735C"/>
    <w:rsid w:val="005B75B7"/>
    <w:rsid w:val="005B7770"/>
    <w:rsid w:val="005B787A"/>
    <w:rsid w:val="005B7B5C"/>
    <w:rsid w:val="005B7CEB"/>
    <w:rsid w:val="005C0E15"/>
    <w:rsid w:val="005C0E86"/>
    <w:rsid w:val="005C0F80"/>
    <w:rsid w:val="005C0FEF"/>
    <w:rsid w:val="005C1449"/>
    <w:rsid w:val="005C14BD"/>
    <w:rsid w:val="005C14EE"/>
    <w:rsid w:val="005C1CCB"/>
    <w:rsid w:val="005C21CC"/>
    <w:rsid w:val="005C225F"/>
    <w:rsid w:val="005C23C4"/>
    <w:rsid w:val="005C2848"/>
    <w:rsid w:val="005C2989"/>
    <w:rsid w:val="005C29EF"/>
    <w:rsid w:val="005C2B99"/>
    <w:rsid w:val="005C2C8C"/>
    <w:rsid w:val="005C359A"/>
    <w:rsid w:val="005C3764"/>
    <w:rsid w:val="005C3AE3"/>
    <w:rsid w:val="005C3D52"/>
    <w:rsid w:val="005C4303"/>
    <w:rsid w:val="005C4498"/>
    <w:rsid w:val="005C4690"/>
    <w:rsid w:val="005C489A"/>
    <w:rsid w:val="005C4993"/>
    <w:rsid w:val="005C4A42"/>
    <w:rsid w:val="005C5253"/>
    <w:rsid w:val="005C5347"/>
    <w:rsid w:val="005C58D2"/>
    <w:rsid w:val="005C5B16"/>
    <w:rsid w:val="005C5FDA"/>
    <w:rsid w:val="005C63E1"/>
    <w:rsid w:val="005C678A"/>
    <w:rsid w:val="005C69AC"/>
    <w:rsid w:val="005C6A42"/>
    <w:rsid w:val="005C7560"/>
    <w:rsid w:val="005C7753"/>
    <w:rsid w:val="005C7AA9"/>
    <w:rsid w:val="005C7ADB"/>
    <w:rsid w:val="005C7D7B"/>
    <w:rsid w:val="005C7DC5"/>
    <w:rsid w:val="005D030D"/>
    <w:rsid w:val="005D03BB"/>
    <w:rsid w:val="005D0FF9"/>
    <w:rsid w:val="005D1295"/>
    <w:rsid w:val="005D16D4"/>
    <w:rsid w:val="005D1D4D"/>
    <w:rsid w:val="005D2002"/>
    <w:rsid w:val="005D27F0"/>
    <w:rsid w:val="005D29CB"/>
    <w:rsid w:val="005D2E82"/>
    <w:rsid w:val="005D2E9C"/>
    <w:rsid w:val="005D2ECF"/>
    <w:rsid w:val="005D2F64"/>
    <w:rsid w:val="005D32F0"/>
    <w:rsid w:val="005D382C"/>
    <w:rsid w:val="005D39D7"/>
    <w:rsid w:val="005D3A19"/>
    <w:rsid w:val="005D3C3B"/>
    <w:rsid w:val="005D3D64"/>
    <w:rsid w:val="005D3D7B"/>
    <w:rsid w:val="005D4042"/>
    <w:rsid w:val="005D44C9"/>
    <w:rsid w:val="005D4FB3"/>
    <w:rsid w:val="005D51E4"/>
    <w:rsid w:val="005D52D7"/>
    <w:rsid w:val="005D54B9"/>
    <w:rsid w:val="005D55A7"/>
    <w:rsid w:val="005D5855"/>
    <w:rsid w:val="005D5DA5"/>
    <w:rsid w:val="005D5FCC"/>
    <w:rsid w:val="005D63DB"/>
    <w:rsid w:val="005D643C"/>
    <w:rsid w:val="005D6A64"/>
    <w:rsid w:val="005D7727"/>
    <w:rsid w:val="005D7ED6"/>
    <w:rsid w:val="005E0047"/>
    <w:rsid w:val="005E02C3"/>
    <w:rsid w:val="005E065F"/>
    <w:rsid w:val="005E07AE"/>
    <w:rsid w:val="005E07CF"/>
    <w:rsid w:val="005E0840"/>
    <w:rsid w:val="005E0F9B"/>
    <w:rsid w:val="005E10B4"/>
    <w:rsid w:val="005E1362"/>
    <w:rsid w:val="005E1388"/>
    <w:rsid w:val="005E14E1"/>
    <w:rsid w:val="005E1F2D"/>
    <w:rsid w:val="005E215C"/>
    <w:rsid w:val="005E2D03"/>
    <w:rsid w:val="005E3329"/>
    <w:rsid w:val="005E34AA"/>
    <w:rsid w:val="005E35D1"/>
    <w:rsid w:val="005E37CB"/>
    <w:rsid w:val="005E3CAC"/>
    <w:rsid w:val="005E3DAC"/>
    <w:rsid w:val="005E4487"/>
    <w:rsid w:val="005E48A1"/>
    <w:rsid w:val="005E491B"/>
    <w:rsid w:val="005E4ABA"/>
    <w:rsid w:val="005E4C0E"/>
    <w:rsid w:val="005E530E"/>
    <w:rsid w:val="005E53EC"/>
    <w:rsid w:val="005E5AD4"/>
    <w:rsid w:val="005E5C34"/>
    <w:rsid w:val="005E5D3B"/>
    <w:rsid w:val="005E5ED8"/>
    <w:rsid w:val="005E62D4"/>
    <w:rsid w:val="005E6367"/>
    <w:rsid w:val="005E682D"/>
    <w:rsid w:val="005E6A04"/>
    <w:rsid w:val="005E731A"/>
    <w:rsid w:val="005E7962"/>
    <w:rsid w:val="005E7D73"/>
    <w:rsid w:val="005F00EF"/>
    <w:rsid w:val="005F089B"/>
    <w:rsid w:val="005F0B8F"/>
    <w:rsid w:val="005F0DC8"/>
    <w:rsid w:val="005F1579"/>
    <w:rsid w:val="005F1BB8"/>
    <w:rsid w:val="005F21C1"/>
    <w:rsid w:val="005F23A4"/>
    <w:rsid w:val="005F2DAA"/>
    <w:rsid w:val="005F2E9A"/>
    <w:rsid w:val="005F2F6F"/>
    <w:rsid w:val="005F316F"/>
    <w:rsid w:val="005F3170"/>
    <w:rsid w:val="005F349F"/>
    <w:rsid w:val="005F3CF9"/>
    <w:rsid w:val="005F3EF9"/>
    <w:rsid w:val="005F40E6"/>
    <w:rsid w:val="005F41D0"/>
    <w:rsid w:val="005F43A3"/>
    <w:rsid w:val="005F4850"/>
    <w:rsid w:val="005F4FA0"/>
    <w:rsid w:val="005F55D1"/>
    <w:rsid w:val="005F58C2"/>
    <w:rsid w:val="005F5B10"/>
    <w:rsid w:val="005F5F04"/>
    <w:rsid w:val="005F6BAD"/>
    <w:rsid w:val="005F758F"/>
    <w:rsid w:val="005F78A1"/>
    <w:rsid w:val="005F7E53"/>
    <w:rsid w:val="0060003E"/>
    <w:rsid w:val="00600084"/>
    <w:rsid w:val="0060012E"/>
    <w:rsid w:val="00601192"/>
    <w:rsid w:val="0060119F"/>
    <w:rsid w:val="0060155C"/>
    <w:rsid w:val="00601583"/>
    <w:rsid w:val="00601AF7"/>
    <w:rsid w:val="00601D10"/>
    <w:rsid w:val="00601EEA"/>
    <w:rsid w:val="00602A13"/>
    <w:rsid w:val="00602D3E"/>
    <w:rsid w:val="00602DCE"/>
    <w:rsid w:val="006036BF"/>
    <w:rsid w:val="00603751"/>
    <w:rsid w:val="00603883"/>
    <w:rsid w:val="00603B10"/>
    <w:rsid w:val="00603D65"/>
    <w:rsid w:val="00604468"/>
    <w:rsid w:val="00604674"/>
    <w:rsid w:val="0060479F"/>
    <w:rsid w:val="0060488E"/>
    <w:rsid w:val="00604F3F"/>
    <w:rsid w:val="00605014"/>
    <w:rsid w:val="00605139"/>
    <w:rsid w:val="0060581C"/>
    <w:rsid w:val="00605FBD"/>
    <w:rsid w:val="00606191"/>
    <w:rsid w:val="00606560"/>
    <w:rsid w:val="006065AF"/>
    <w:rsid w:val="0060666A"/>
    <w:rsid w:val="00606898"/>
    <w:rsid w:val="00607E9A"/>
    <w:rsid w:val="006101EF"/>
    <w:rsid w:val="006101F0"/>
    <w:rsid w:val="006107FD"/>
    <w:rsid w:val="00610F33"/>
    <w:rsid w:val="00611051"/>
    <w:rsid w:val="006116E5"/>
    <w:rsid w:val="00611B04"/>
    <w:rsid w:val="00611CB1"/>
    <w:rsid w:val="00611D04"/>
    <w:rsid w:val="00611DB0"/>
    <w:rsid w:val="00612084"/>
    <w:rsid w:val="00612591"/>
    <w:rsid w:val="00612B23"/>
    <w:rsid w:val="00612DE7"/>
    <w:rsid w:val="00612E09"/>
    <w:rsid w:val="00612F43"/>
    <w:rsid w:val="0061332A"/>
    <w:rsid w:val="006135DA"/>
    <w:rsid w:val="00613E12"/>
    <w:rsid w:val="00614513"/>
    <w:rsid w:val="00614615"/>
    <w:rsid w:val="00614C65"/>
    <w:rsid w:val="00614C97"/>
    <w:rsid w:val="0061562A"/>
    <w:rsid w:val="00615B6B"/>
    <w:rsid w:val="00615E91"/>
    <w:rsid w:val="00615FA6"/>
    <w:rsid w:val="0061629D"/>
    <w:rsid w:val="0061640D"/>
    <w:rsid w:val="00616CFD"/>
    <w:rsid w:val="00616E7B"/>
    <w:rsid w:val="00616F5D"/>
    <w:rsid w:val="00616FB0"/>
    <w:rsid w:val="00616FD2"/>
    <w:rsid w:val="00617297"/>
    <w:rsid w:val="006172CA"/>
    <w:rsid w:val="0061747B"/>
    <w:rsid w:val="006175AF"/>
    <w:rsid w:val="00617623"/>
    <w:rsid w:val="00617675"/>
    <w:rsid w:val="006176A7"/>
    <w:rsid w:val="00617A57"/>
    <w:rsid w:val="00617D65"/>
    <w:rsid w:val="00620160"/>
    <w:rsid w:val="006201BF"/>
    <w:rsid w:val="00620248"/>
    <w:rsid w:val="0062043D"/>
    <w:rsid w:val="006204CF"/>
    <w:rsid w:val="00620597"/>
    <w:rsid w:val="006208BE"/>
    <w:rsid w:val="00620C28"/>
    <w:rsid w:val="00620F67"/>
    <w:rsid w:val="006210D8"/>
    <w:rsid w:val="00621345"/>
    <w:rsid w:val="0062182A"/>
    <w:rsid w:val="00621C63"/>
    <w:rsid w:val="00621E74"/>
    <w:rsid w:val="0062254B"/>
    <w:rsid w:val="0062276E"/>
    <w:rsid w:val="00622844"/>
    <w:rsid w:val="00622BFC"/>
    <w:rsid w:val="00622C2B"/>
    <w:rsid w:val="00622CAA"/>
    <w:rsid w:val="00622CD6"/>
    <w:rsid w:val="00622CD9"/>
    <w:rsid w:val="00622F03"/>
    <w:rsid w:val="006232BD"/>
    <w:rsid w:val="0062398F"/>
    <w:rsid w:val="00623A21"/>
    <w:rsid w:val="00623A9E"/>
    <w:rsid w:val="006240D3"/>
    <w:rsid w:val="00624293"/>
    <w:rsid w:val="006245A6"/>
    <w:rsid w:val="006245E3"/>
    <w:rsid w:val="006247E4"/>
    <w:rsid w:val="00624952"/>
    <w:rsid w:val="00624CAC"/>
    <w:rsid w:val="00624FE7"/>
    <w:rsid w:val="006257A7"/>
    <w:rsid w:val="00625872"/>
    <w:rsid w:val="00625A1A"/>
    <w:rsid w:val="00625D11"/>
    <w:rsid w:val="0062647E"/>
    <w:rsid w:val="00626721"/>
    <w:rsid w:val="00626730"/>
    <w:rsid w:val="006274DF"/>
    <w:rsid w:val="00627936"/>
    <w:rsid w:val="00627CA3"/>
    <w:rsid w:val="0063001D"/>
    <w:rsid w:val="006300D8"/>
    <w:rsid w:val="0063035F"/>
    <w:rsid w:val="00630F30"/>
    <w:rsid w:val="0063105C"/>
    <w:rsid w:val="006310A9"/>
    <w:rsid w:val="006310F3"/>
    <w:rsid w:val="00631104"/>
    <w:rsid w:val="006314FF"/>
    <w:rsid w:val="00631551"/>
    <w:rsid w:val="00631A55"/>
    <w:rsid w:val="00631A68"/>
    <w:rsid w:val="00631B93"/>
    <w:rsid w:val="00631F03"/>
    <w:rsid w:val="006321BC"/>
    <w:rsid w:val="006329C2"/>
    <w:rsid w:val="00632C93"/>
    <w:rsid w:val="00633391"/>
    <w:rsid w:val="006335D0"/>
    <w:rsid w:val="00633717"/>
    <w:rsid w:val="006337D0"/>
    <w:rsid w:val="00633E5D"/>
    <w:rsid w:val="0063405C"/>
    <w:rsid w:val="006341BA"/>
    <w:rsid w:val="006342C4"/>
    <w:rsid w:val="00634335"/>
    <w:rsid w:val="00634451"/>
    <w:rsid w:val="006346F3"/>
    <w:rsid w:val="00635B54"/>
    <w:rsid w:val="00636488"/>
    <w:rsid w:val="006364DB"/>
    <w:rsid w:val="006364ED"/>
    <w:rsid w:val="00636C2D"/>
    <w:rsid w:val="00636DAC"/>
    <w:rsid w:val="006372A5"/>
    <w:rsid w:val="006374BA"/>
    <w:rsid w:val="00637755"/>
    <w:rsid w:val="00637F26"/>
    <w:rsid w:val="0064032A"/>
    <w:rsid w:val="006403BC"/>
    <w:rsid w:val="00640438"/>
    <w:rsid w:val="00640AE7"/>
    <w:rsid w:val="00640CD2"/>
    <w:rsid w:val="00640DC1"/>
    <w:rsid w:val="00641530"/>
    <w:rsid w:val="006416BA"/>
    <w:rsid w:val="0064183F"/>
    <w:rsid w:val="006418E2"/>
    <w:rsid w:val="00641CA9"/>
    <w:rsid w:val="0064204D"/>
    <w:rsid w:val="006422DC"/>
    <w:rsid w:val="00642501"/>
    <w:rsid w:val="00642686"/>
    <w:rsid w:val="00642ECF"/>
    <w:rsid w:val="00643173"/>
    <w:rsid w:val="0064323A"/>
    <w:rsid w:val="00643277"/>
    <w:rsid w:val="006436D6"/>
    <w:rsid w:val="0064392B"/>
    <w:rsid w:val="00643BA2"/>
    <w:rsid w:val="00643BFD"/>
    <w:rsid w:val="00643DF5"/>
    <w:rsid w:val="00643F94"/>
    <w:rsid w:val="006443E4"/>
    <w:rsid w:val="006449CB"/>
    <w:rsid w:val="00644E8E"/>
    <w:rsid w:val="0064505B"/>
    <w:rsid w:val="006454DF"/>
    <w:rsid w:val="006454EA"/>
    <w:rsid w:val="00645A14"/>
    <w:rsid w:val="00645CAF"/>
    <w:rsid w:val="0064632F"/>
    <w:rsid w:val="0064652B"/>
    <w:rsid w:val="006466EE"/>
    <w:rsid w:val="0064678A"/>
    <w:rsid w:val="006468F7"/>
    <w:rsid w:val="00646AA7"/>
    <w:rsid w:val="00646C12"/>
    <w:rsid w:val="00646ED4"/>
    <w:rsid w:val="006471EF"/>
    <w:rsid w:val="006472EF"/>
    <w:rsid w:val="006478C5"/>
    <w:rsid w:val="00647B07"/>
    <w:rsid w:val="00647C01"/>
    <w:rsid w:val="00647D77"/>
    <w:rsid w:val="00650840"/>
    <w:rsid w:val="006509C0"/>
    <w:rsid w:val="00650E67"/>
    <w:rsid w:val="00651181"/>
    <w:rsid w:val="006521EA"/>
    <w:rsid w:val="006524CA"/>
    <w:rsid w:val="006528B3"/>
    <w:rsid w:val="0065335C"/>
    <w:rsid w:val="0065346C"/>
    <w:rsid w:val="006536CD"/>
    <w:rsid w:val="0065380D"/>
    <w:rsid w:val="00653C31"/>
    <w:rsid w:val="00653D18"/>
    <w:rsid w:val="00653DBF"/>
    <w:rsid w:val="00653E24"/>
    <w:rsid w:val="00653FC6"/>
    <w:rsid w:val="0065401D"/>
    <w:rsid w:val="006540AA"/>
    <w:rsid w:val="006540E8"/>
    <w:rsid w:val="0065444E"/>
    <w:rsid w:val="006545DA"/>
    <w:rsid w:val="0065498E"/>
    <w:rsid w:val="00654D0A"/>
    <w:rsid w:val="00654D90"/>
    <w:rsid w:val="00654F06"/>
    <w:rsid w:val="00655151"/>
    <w:rsid w:val="0065566F"/>
    <w:rsid w:val="00655908"/>
    <w:rsid w:val="00655E1E"/>
    <w:rsid w:val="006565FA"/>
    <w:rsid w:val="00657166"/>
    <w:rsid w:val="00657704"/>
    <w:rsid w:val="0065799F"/>
    <w:rsid w:val="006605C0"/>
    <w:rsid w:val="006605F4"/>
    <w:rsid w:val="00660883"/>
    <w:rsid w:val="006608F1"/>
    <w:rsid w:val="00660AF3"/>
    <w:rsid w:val="00660B67"/>
    <w:rsid w:val="00660B8B"/>
    <w:rsid w:val="00660E00"/>
    <w:rsid w:val="00661394"/>
    <w:rsid w:val="00661559"/>
    <w:rsid w:val="006615DC"/>
    <w:rsid w:val="006616B1"/>
    <w:rsid w:val="006616C5"/>
    <w:rsid w:val="00661ACE"/>
    <w:rsid w:val="00661CC0"/>
    <w:rsid w:val="00661D43"/>
    <w:rsid w:val="006621A9"/>
    <w:rsid w:val="006621D4"/>
    <w:rsid w:val="0066271E"/>
    <w:rsid w:val="006628B5"/>
    <w:rsid w:val="00662CEF"/>
    <w:rsid w:val="00662DAE"/>
    <w:rsid w:val="00663316"/>
    <w:rsid w:val="0066363D"/>
    <w:rsid w:val="006639C3"/>
    <w:rsid w:val="00663B26"/>
    <w:rsid w:val="00663C6F"/>
    <w:rsid w:val="00664105"/>
    <w:rsid w:val="006641C2"/>
    <w:rsid w:val="00664BEA"/>
    <w:rsid w:val="00664F97"/>
    <w:rsid w:val="00664FFC"/>
    <w:rsid w:val="006652CA"/>
    <w:rsid w:val="00665432"/>
    <w:rsid w:val="00665AE8"/>
    <w:rsid w:val="00665B4B"/>
    <w:rsid w:val="00665FC6"/>
    <w:rsid w:val="006668DF"/>
    <w:rsid w:val="00666975"/>
    <w:rsid w:val="00666B4A"/>
    <w:rsid w:val="00666BDF"/>
    <w:rsid w:val="00666DBA"/>
    <w:rsid w:val="006670EF"/>
    <w:rsid w:val="006674E0"/>
    <w:rsid w:val="00667691"/>
    <w:rsid w:val="00667692"/>
    <w:rsid w:val="00667756"/>
    <w:rsid w:val="00667A72"/>
    <w:rsid w:val="00667D88"/>
    <w:rsid w:val="0067032D"/>
    <w:rsid w:val="00670791"/>
    <w:rsid w:val="00670AF8"/>
    <w:rsid w:val="00670C0A"/>
    <w:rsid w:val="00670CC1"/>
    <w:rsid w:val="00670E78"/>
    <w:rsid w:val="00671131"/>
    <w:rsid w:val="006711EC"/>
    <w:rsid w:val="006713EC"/>
    <w:rsid w:val="006713F7"/>
    <w:rsid w:val="006717DD"/>
    <w:rsid w:val="00671CE9"/>
    <w:rsid w:val="00671D4F"/>
    <w:rsid w:val="00671DFE"/>
    <w:rsid w:val="006720E3"/>
    <w:rsid w:val="006722E7"/>
    <w:rsid w:val="00672716"/>
    <w:rsid w:val="00672846"/>
    <w:rsid w:val="00672F04"/>
    <w:rsid w:val="0067341B"/>
    <w:rsid w:val="00673C21"/>
    <w:rsid w:val="00673C3C"/>
    <w:rsid w:val="00673E27"/>
    <w:rsid w:val="0067407E"/>
    <w:rsid w:val="00674147"/>
    <w:rsid w:val="006742A3"/>
    <w:rsid w:val="006743CC"/>
    <w:rsid w:val="006744E5"/>
    <w:rsid w:val="00674B12"/>
    <w:rsid w:val="00674C86"/>
    <w:rsid w:val="006750C3"/>
    <w:rsid w:val="00675811"/>
    <w:rsid w:val="00676231"/>
    <w:rsid w:val="0067623F"/>
    <w:rsid w:val="0067629D"/>
    <w:rsid w:val="006766E3"/>
    <w:rsid w:val="006769B7"/>
    <w:rsid w:val="00676A49"/>
    <w:rsid w:val="00676B89"/>
    <w:rsid w:val="00676D5F"/>
    <w:rsid w:val="006770F1"/>
    <w:rsid w:val="0067762B"/>
    <w:rsid w:val="00677778"/>
    <w:rsid w:val="006778EE"/>
    <w:rsid w:val="00677B0C"/>
    <w:rsid w:val="00677C51"/>
    <w:rsid w:val="00677EB4"/>
    <w:rsid w:val="0068050A"/>
    <w:rsid w:val="00680C33"/>
    <w:rsid w:val="00680FD8"/>
    <w:rsid w:val="006811BF"/>
    <w:rsid w:val="0068193C"/>
    <w:rsid w:val="00681962"/>
    <w:rsid w:val="00681AB1"/>
    <w:rsid w:val="00681D37"/>
    <w:rsid w:val="00681EFF"/>
    <w:rsid w:val="00681FD9"/>
    <w:rsid w:val="006821A6"/>
    <w:rsid w:val="006826AA"/>
    <w:rsid w:val="00682D07"/>
    <w:rsid w:val="00682E75"/>
    <w:rsid w:val="00682E9F"/>
    <w:rsid w:val="00682FBC"/>
    <w:rsid w:val="00683087"/>
    <w:rsid w:val="00683096"/>
    <w:rsid w:val="006832FB"/>
    <w:rsid w:val="0068368C"/>
    <w:rsid w:val="006839CC"/>
    <w:rsid w:val="00683B0A"/>
    <w:rsid w:val="00683F05"/>
    <w:rsid w:val="0068458A"/>
    <w:rsid w:val="00684854"/>
    <w:rsid w:val="00684BE1"/>
    <w:rsid w:val="006853BA"/>
    <w:rsid w:val="006855C9"/>
    <w:rsid w:val="00685637"/>
    <w:rsid w:val="006857A4"/>
    <w:rsid w:val="00685C65"/>
    <w:rsid w:val="00685EB6"/>
    <w:rsid w:val="00686170"/>
    <w:rsid w:val="00686370"/>
    <w:rsid w:val="00686481"/>
    <w:rsid w:val="00686980"/>
    <w:rsid w:val="0068698A"/>
    <w:rsid w:val="00687053"/>
    <w:rsid w:val="0068757E"/>
    <w:rsid w:val="00687614"/>
    <w:rsid w:val="00687685"/>
    <w:rsid w:val="00687C63"/>
    <w:rsid w:val="00687D56"/>
    <w:rsid w:val="00690031"/>
    <w:rsid w:val="00690413"/>
    <w:rsid w:val="00690514"/>
    <w:rsid w:val="00690651"/>
    <w:rsid w:val="00690B59"/>
    <w:rsid w:val="00691271"/>
    <w:rsid w:val="006912DC"/>
    <w:rsid w:val="006917EE"/>
    <w:rsid w:val="00691ECC"/>
    <w:rsid w:val="00691F52"/>
    <w:rsid w:val="00691F75"/>
    <w:rsid w:val="006920DB"/>
    <w:rsid w:val="006923CE"/>
    <w:rsid w:val="00692449"/>
    <w:rsid w:val="00692582"/>
    <w:rsid w:val="0069277D"/>
    <w:rsid w:val="006929FA"/>
    <w:rsid w:val="00692B3B"/>
    <w:rsid w:val="00692C51"/>
    <w:rsid w:val="00692D79"/>
    <w:rsid w:val="0069324E"/>
    <w:rsid w:val="00693513"/>
    <w:rsid w:val="00693D63"/>
    <w:rsid w:val="00693E53"/>
    <w:rsid w:val="006940B3"/>
    <w:rsid w:val="006940EC"/>
    <w:rsid w:val="00694245"/>
    <w:rsid w:val="006944BB"/>
    <w:rsid w:val="006946DA"/>
    <w:rsid w:val="00694703"/>
    <w:rsid w:val="00694862"/>
    <w:rsid w:val="006948E5"/>
    <w:rsid w:val="0069497D"/>
    <w:rsid w:val="00694F68"/>
    <w:rsid w:val="0069508C"/>
    <w:rsid w:val="0069568F"/>
    <w:rsid w:val="00695A28"/>
    <w:rsid w:val="00695AEF"/>
    <w:rsid w:val="00695FE2"/>
    <w:rsid w:val="00696166"/>
    <w:rsid w:val="00696AED"/>
    <w:rsid w:val="00697449"/>
    <w:rsid w:val="0069758A"/>
    <w:rsid w:val="00697A55"/>
    <w:rsid w:val="006A0D01"/>
    <w:rsid w:val="006A0DF0"/>
    <w:rsid w:val="006A0E25"/>
    <w:rsid w:val="006A0EE9"/>
    <w:rsid w:val="006A10A0"/>
    <w:rsid w:val="006A130D"/>
    <w:rsid w:val="006A143B"/>
    <w:rsid w:val="006A1B77"/>
    <w:rsid w:val="006A1D58"/>
    <w:rsid w:val="006A1F5F"/>
    <w:rsid w:val="006A228F"/>
    <w:rsid w:val="006A267A"/>
    <w:rsid w:val="006A29CD"/>
    <w:rsid w:val="006A2A13"/>
    <w:rsid w:val="006A2A7A"/>
    <w:rsid w:val="006A2EC6"/>
    <w:rsid w:val="006A30C2"/>
    <w:rsid w:val="006A339F"/>
    <w:rsid w:val="006A3753"/>
    <w:rsid w:val="006A39F4"/>
    <w:rsid w:val="006A3B8B"/>
    <w:rsid w:val="006A4041"/>
    <w:rsid w:val="006A4044"/>
    <w:rsid w:val="006A4738"/>
    <w:rsid w:val="006A4A2C"/>
    <w:rsid w:val="006A4AD4"/>
    <w:rsid w:val="006A4C8C"/>
    <w:rsid w:val="006A5288"/>
    <w:rsid w:val="006A5402"/>
    <w:rsid w:val="006A54F6"/>
    <w:rsid w:val="006A5590"/>
    <w:rsid w:val="006A58D0"/>
    <w:rsid w:val="006A5B89"/>
    <w:rsid w:val="006A5D2D"/>
    <w:rsid w:val="006A5DCD"/>
    <w:rsid w:val="006A5DDF"/>
    <w:rsid w:val="006A60C9"/>
    <w:rsid w:val="006A6448"/>
    <w:rsid w:val="006A6518"/>
    <w:rsid w:val="006A6FDB"/>
    <w:rsid w:val="006A7323"/>
    <w:rsid w:val="006A77B1"/>
    <w:rsid w:val="006A7F17"/>
    <w:rsid w:val="006B05E3"/>
    <w:rsid w:val="006B0BBC"/>
    <w:rsid w:val="006B0F33"/>
    <w:rsid w:val="006B114F"/>
    <w:rsid w:val="006B123D"/>
    <w:rsid w:val="006B1461"/>
    <w:rsid w:val="006B1918"/>
    <w:rsid w:val="006B1BF3"/>
    <w:rsid w:val="006B22B5"/>
    <w:rsid w:val="006B22FF"/>
    <w:rsid w:val="006B2921"/>
    <w:rsid w:val="006B2B7A"/>
    <w:rsid w:val="006B2BEC"/>
    <w:rsid w:val="006B2F43"/>
    <w:rsid w:val="006B32A6"/>
    <w:rsid w:val="006B340E"/>
    <w:rsid w:val="006B37A6"/>
    <w:rsid w:val="006B37E1"/>
    <w:rsid w:val="006B3BC2"/>
    <w:rsid w:val="006B43A2"/>
    <w:rsid w:val="006B4B1F"/>
    <w:rsid w:val="006B517A"/>
    <w:rsid w:val="006B53C6"/>
    <w:rsid w:val="006B55D1"/>
    <w:rsid w:val="006B56E6"/>
    <w:rsid w:val="006B5C0F"/>
    <w:rsid w:val="006B5FE7"/>
    <w:rsid w:val="006B6233"/>
    <w:rsid w:val="006B62A2"/>
    <w:rsid w:val="006B6686"/>
    <w:rsid w:val="006B6ACB"/>
    <w:rsid w:val="006B6BE3"/>
    <w:rsid w:val="006B73CA"/>
    <w:rsid w:val="006B75AF"/>
    <w:rsid w:val="006B7627"/>
    <w:rsid w:val="006B7A15"/>
    <w:rsid w:val="006B7AB6"/>
    <w:rsid w:val="006B7E2D"/>
    <w:rsid w:val="006B7FEC"/>
    <w:rsid w:val="006C018F"/>
    <w:rsid w:val="006C1620"/>
    <w:rsid w:val="006C16FF"/>
    <w:rsid w:val="006C1896"/>
    <w:rsid w:val="006C18B1"/>
    <w:rsid w:val="006C1A77"/>
    <w:rsid w:val="006C1AE6"/>
    <w:rsid w:val="006C1B65"/>
    <w:rsid w:val="006C1B8F"/>
    <w:rsid w:val="006C1C21"/>
    <w:rsid w:val="006C1FA1"/>
    <w:rsid w:val="006C215F"/>
    <w:rsid w:val="006C21D2"/>
    <w:rsid w:val="006C24F1"/>
    <w:rsid w:val="006C2BD3"/>
    <w:rsid w:val="006C2C11"/>
    <w:rsid w:val="006C2E7C"/>
    <w:rsid w:val="006C3119"/>
    <w:rsid w:val="006C3597"/>
    <w:rsid w:val="006C36A9"/>
    <w:rsid w:val="006C38CF"/>
    <w:rsid w:val="006C3A56"/>
    <w:rsid w:val="006C3B40"/>
    <w:rsid w:val="006C3BC5"/>
    <w:rsid w:val="006C45BE"/>
    <w:rsid w:val="006C482D"/>
    <w:rsid w:val="006C483B"/>
    <w:rsid w:val="006C4D8F"/>
    <w:rsid w:val="006C4D9B"/>
    <w:rsid w:val="006C4FF8"/>
    <w:rsid w:val="006C5187"/>
    <w:rsid w:val="006C5633"/>
    <w:rsid w:val="006C56FD"/>
    <w:rsid w:val="006C57F9"/>
    <w:rsid w:val="006C5A19"/>
    <w:rsid w:val="006C5A73"/>
    <w:rsid w:val="006C5C8D"/>
    <w:rsid w:val="006C6023"/>
    <w:rsid w:val="006C605B"/>
    <w:rsid w:val="006C6061"/>
    <w:rsid w:val="006C6287"/>
    <w:rsid w:val="006C62BA"/>
    <w:rsid w:val="006C6693"/>
    <w:rsid w:val="006C6A91"/>
    <w:rsid w:val="006C7449"/>
    <w:rsid w:val="006C777B"/>
    <w:rsid w:val="006C77B1"/>
    <w:rsid w:val="006C7910"/>
    <w:rsid w:val="006C7981"/>
    <w:rsid w:val="006C798A"/>
    <w:rsid w:val="006C7CA2"/>
    <w:rsid w:val="006D000F"/>
    <w:rsid w:val="006D041B"/>
    <w:rsid w:val="006D05C5"/>
    <w:rsid w:val="006D06C8"/>
    <w:rsid w:val="006D0A3E"/>
    <w:rsid w:val="006D0CCC"/>
    <w:rsid w:val="006D12F9"/>
    <w:rsid w:val="006D2137"/>
    <w:rsid w:val="006D23EC"/>
    <w:rsid w:val="006D24C0"/>
    <w:rsid w:val="006D25E5"/>
    <w:rsid w:val="006D25FA"/>
    <w:rsid w:val="006D32F7"/>
    <w:rsid w:val="006D39F5"/>
    <w:rsid w:val="006D3C69"/>
    <w:rsid w:val="006D409F"/>
    <w:rsid w:val="006D464A"/>
    <w:rsid w:val="006D480A"/>
    <w:rsid w:val="006D4DA4"/>
    <w:rsid w:val="006D4E82"/>
    <w:rsid w:val="006D4FA8"/>
    <w:rsid w:val="006D50B0"/>
    <w:rsid w:val="006D56A9"/>
    <w:rsid w:val="006D5C37"/>
    <w:rsid w:val="006D5F41"/>
    <w:rsid w:val="006D6976"/>
    <w:rsid w:val="006D6B46"/>
    <w:rsid w:val="006D6CBD"/>
    <w:rsid w:val="006D71C0"/>
    <w:rsid w:val="006D747A"/>
    <w:rsid w:val="006D7547"/>
    <w:rsid w:val="006D75DC"/>
    <w:rsid w:val="006D7C44"/>
    <w:rsid w:val="006E0254"/>
    <w:rsid w:val="006E0505"/>
    <w:rsid w:val="006E06F3"/>
    <w:rsid w:val="006E0AF4"/>
    <w:rsid w:val="006E0C82"/>
    <w:rsid w:val="006E0CD4"/>
    <w:rsid w:val="006E0F0F"/>
    <w:rsid w:val="006E0FCB"/>
    <w:rsid w:val="006E1395"/>
    <w:rsid w:val="006E1407"/>
    <w:rsid w:val="006E14F2"/>
    <w:rsid w:val="006E196B"/>
    <w:rsid w:val="006E1BFD"/>
    <w:rsid w:val="006E1F99"/>
    <w:rsid w:val="006E21CC"/>
    <w:rsid w:val="006E2440"/>
    <w:rsid w:val="006E24AE"/>
    <w:rsid w:val="006E2856"/>
    <w:rsid w:val="006E295A"/>
    <w:rsid w:val="006E2D30"/>
    <w:rsid w:val="006E3256"/>
    <w:rsid w:val="006E3398"/>
    <w:rsid w:val="006E3A7A"/>
    <w:rsid w:val="006E3C7E"/>
    <w:rsid w:val="006E404B"/>
    <w:rsid w:val="006E40D9"/>
    <w:rsid w:val="006E482F"/>
    <w:rsid w:val="006E48C4"/>
    <w:rsid w:val="006E4E4A"/>
    <w:rsid w:val="006E5103"/>
    <w:rsid w:val="006E521E"/>
    <w:rsid w:val="006E5C34"/>
    <w:rsid w:val="006E5EA2"/>
    <w:rsid w:val="006E68F2"/>
    <w:rsid w:val="006E6A16"/>
    <w:rsid w:val="006E6BA5"/>
    <w:rsid w:val="006E6F96"/>
    <w:rsid w:val="006E7021"/>
    <w:rsid w:val="006E714B"/>
    <w:rsid w:val="006E74FC"/>
    <w:rsid w:val="006E76F1"/>
    <w:rsid w:val="006E7845"/>
    <w:rsid w:val="006E7B59"/>
    <w:rsid w:val="006E7C81"/>
    <w:rsid w:val="006E7CED"/>
    <w:rsid w:val="006E7DEE"/>
    <w:rsid w:val="006E7F11"/>
    <w:rsid w:val="006F002F"/>
    <w:rsid w:val="006F03FC"/>
    <w:rsid w:val="006F11D8"/>
    <w:rsid w:val="006F12C7"/>
    <w:rsid w:val="006F1493"/>
    <w:rsid w:val="006F1543"/>
    <w:rsid w:val="006F1710"/>
    <w:rsid w:val="006F25F5"/>
    <w:rsid w:val="006F29F7"/>
    <w:rsid w:val="006F2E7C"/>
    <w:rsid w:val="006F3016"/>
    <w:rsid w:val="006F32B1"/>
    <w:rsid w:val="006F3840"/>
    <w:rsid w:val="006F390D"/>
    <w:rsid w:val="006F40D2"/>
    <w:rsid w:val="006F4131"/>
    <w:rsid w:val="006F43A2"/>
    <w:rsid w:val="006F4981"/>
    <w:rsid w:val="006F4B75"/>
    <w:rsid w:val="006F4D61"/>
    <w:rsid w:val="006F4FFB"/>
    <w:rsid w:val="006F5361"/>
    <w:rsid w:val="006F5580"/>
    <w:rsid w:val="006F612D"/>
    <w:rsid w:val="006F64BD"/>
    <w:rsid w:val="006F71D4"/>
    <w:rsid w:val="006F72AB"/>
    <w:rsid w:val="006F72F5"/>
    <w:rsid w:val="006F7506"/>
    <w:rsid w:val="006F75F8"/>
    <w:rsid w:val="006F7642"/>
    <w:rsid w:val="006F76C0"/>
    <w:rsid w:val="006F7A1F"/>
    <w:rsid w:val="006F7E76"/>
    <w:rsid w:val="00700020"/>
    <w:rsid w:val="00700656"/>
    <w:rsid w:val="00700681"/>
    <w:rsid w:val="00700BF6"/>
    <w:rsid w:val="00700CC5"/>
    <w:rsid w:val="00700DBC"/>
    <w:rsid w:val="0070159C"/>
    <w:rsid w:val="00701B52"/>
    <w:rsid w:val="00702073"/>
    <w:rsid w:val="00702083"/>
    <w:rsid w:val="007022F6"/>
    <w:rsid w:val="0070230B"/>
    <w:rsid w:val="007024D7"/>
    <w:rsid w:val="0070253B"/>
    <w:rsid w:val="0070253C"/>
    <w:rsid w:val="0070263A"/>
    <w:rsid w:val="007029B7"/>
    <w:rsid w:val="00702B4D"/>
    <w:rsid w:val="00702C1D"/>
    <w:rsid w:val="00702D30"/>
    <w:rsid w:val="00702E95"/>
    <w:rsid w:val="00703259"/>
    <w:rsid w:val="00703CD2"/>
    <w:rsid w:val="00703D04"/>
    <w:rsid w:val="00704086"/>
    <w:rsid w:val="00704484"/>
    <w:rsid w:val="0070461B"/>
    <w:rsid w:val="007051F3"/>
    <w:rsid w:val="0070525F"/>
    <w:rsid w:val="007054D6"/>
    <w:rsid w:val="007058C6"/>
    <w:rsid w:val="0070608B"/>
    <w:rsid w:val="00706C92"/>
    <w:rsid w:val="00706E35"/>
    <w:rsid w:val="00706FBE"/>
    <w:rsid w:val="00707122"/>
    <w:rsid w:val="007075E9"/>
    <w:rsid w:val="00707804"/>
    <w:rsid w:val="00707CF3"/>
    <w:rsid w:val="00710089"/>
    <w:rsid w:val="0071022E"/>
    <w:rsid w:val="00710370"/>
    <w:rsid w:val="00710729"/>
    <w:rsid w:val="007109BF"/>
    <w:rsid w:val="00710E06"/>
    <w:rsid w:val="00711806"/>
    <w:rsid w:val="00711852"/>
    <w:rsid w:val="00711E2C"/>
    <w:rsid w:val="0071214D"/>
    <w:rsid w:val="007121CC"/>
    <w:rsid w:val="007127B5"/>
    <w:rsid w:val="007128DF"/>
    <w:rsid w:val="00712A69"/>
    <w:rsid w:val="00712B6E"/>
    <w:rsid w:val="00713223"/>
    <w:rsid w:val="0071328D"/>
    <w:rsid w:val="007132B2"/>
    <w:rsid w:val="007132C7"/>
    <w:rsid w:val="007136A8"/>
    <w:rsid w:val="00713856"/>
    <w:rsid w:val="00713EDD"/>
    <w:rsid w:val="0071400F"/>
    <w:rsid w:val="00714183"/>
    <w:rsid w:val="007143A1"/>
    <w:rsid w:val="007146F1"/>
    <w:rsid w:val="00714BA6"/>
    <w:rsid w:val="007152C5"/>
    <w:rsid w:val="00715510"/>
    <w:rsid w:val="007155DA"/>
    <w:rsid w:val="00715820"/>
    <w:rsid w:val="00715F75"/>
    <w:rsid w:val="007162BB"/>
    <w:rsid w:val="00716370"/>
    <w:rsid w:val="00716840"/>
    <w:rsid w:val="00716F48"/>
    <w:rsid w:val="0071795D"/>
    <w:rsid w:val="00720025"/>
    <w:rsid w:val="00720105"/>
    <w:rsid w:val="0072052C"/>
    <w:rsid w:val="0072077E"/>
    <w:rsid w:val="00720843"/>
    <w:rsid w:val="00720E97"/>
    <w:rsid w:val="007215B9"/>
    <w:rsid w:val="00721A2D"/>
    <w:rsid w:val="00721CA3"/>
    <w:rsid w:val="00721CAF"/>
    <w:rsid w:val="007224D9"/>
    <w:rsid w:val="00722F0E"/>
    <w:rsid w:val="007233AD"/>
    <w:rsid w:val="00723638"/>
    <w:rsid w:val="007241CF"/>
    <w:rsid w:val="00724250"/>
    <w:rsid w:val="0072486A"/>
    <w:rsid w:val="007249A1"/>
    <w:rsid w:val="00724C8C"/>
    <w:rsid w:val="00724E56"/>
    <w:rsid w:val="00724F36"/>
    <w:rsid w:val="007250B3"/>
    <w:rsid w:val="00725219"/>
    <w:rsid w:val="007253C1"/>
    <w:rsid w:val="007256D2"/>
    <w:rsid w:val="0072572F"/>
    <w:rsid w:val="00726217"/>
    <w:rsid w:val="007269D8"/>
    <w:rsid w:val="007273BA"/>
    <w:rsid w:val="007276AF"/>
    <w:rsid w:val="0072783D"/>
    <w:rsid w:val="00727BD8"/>
    <w:rsid w:val="00727D6F"/>
    <w:rsid w:val="00727DF5"/>
    <w:rsid w:val="00727F11"/>
    <w:rsid w:val="00731479"/>
    <w:rsid w:val="007318DD"/>
    <w:rsid w:val="007327A5"/>
    <w:rsid w:val="007328A9"/>
    <w:rsid w:val="00732FCC"/>
    <w:rsid w:val="00733275"/>
    <w:rsid w:val="00733934"/>
    <w:rsid w:val="00733992"/>
    <w:rsid w:val="00733A2D"/>
    <w:rsid w:val="00733AB8"/>
    <w:rsid w:val="00733C00"/>
    <w:rsid w:val="00733C35"/>
    <w:rsid w:val="00733DE1"/>
    <w:rsid w:val="00734273"/>
    <w:rsid w:val="00734676"/>
    <w:rsid w:val="00734FC6"/>
    <w:rsid w:val="0073546A"/>
    <w:rsid w:val="00735712"/>
    <w:rsid w:val="007359CC"/>
    <w:rsid w:val="00735A60"/>
    <w:rsid w:val="00735C59"/>
    <w:rsid w:val="00735F47"/>
    <w:rsid w:val="007365DD"/>
    <w:rsid w:val="00736ABF"/>
    <w:rsid w:val="00736DBD"/>
    <w:rsid w:val="00736F36"/>
    <w:rsid w:val="00737000"/>
    <w:rsid w:val="00737123"/>
    <w:rsid w:val="0073733B"/>
    <w:rsid w:val="007378FC"/>
    <w:rsid w:val="007400A7"/>
    <w:rsid w:val="0074017A"/>
    <w:rsid w:val="00740411"/>
    <w:rsid w:val="0074055D"/>
    <w:rsid w:val="00740745"/>
    <w:rsid w:val="007409AF"/>
    <w:rsid w:val="00740B75"/>
    <w:rsid w:val="007411A3"/>
    <w:rsid w:val="0074142C"/>
    <w:rsid w:val="00741490"/>
    <w:rsid w:val="007414E3"/>
    <w:rsid w:val="00741627"/>
    <w:rsid w:val="00741B86"/>
    <w:rsid w:val="00742351"/>
    <w:rsid w:val="007426EF"/>
    <w:rsid w:val="00742A73"/>
    <w:rsid w:val="00742E62"/>
    <w:rsid w:val="0074301B"/>
    <w:rsid w:val="00743108"/>
    <w:rsid w:val="007434BB"/>
    <w:rsid w:val="00743869"/>
    <w:rsid w:val="0074390D"/>
    <w:rsid w:val="00743CE1"/>
    <w:rsid w:val="00744044"/>
    <w:rsid w:val="00744087"/>
    <w:rsid w:val="0074464D"/>
    <w:rsid w:val="00744DDD"/>
    <w:rsid w:val="00744EFD"/>
    <w:rsid w:val="00745039"/>
    <w:rsid w:val="007450A4"/>
    <w:rsid w:val="007453CE"/>
    <w:rsid w:val="007453F4"/>
    <w:rsid w:val="007455FF"/>
    <w:rsid w:val="00745785"/>
    <w:rsid w:val="007458BD"/>
    <w:rsid w:val="00745BBA"/>
    <w:rsid w:val="00745DD3"/>
    <w:rsid w:val="00746013"/>
    <w:rsid w:val="00746033"/>
    <w:rsid w:val="0074663F"/>
    <w:rsid w:val="0074690D"/>
    <w:rsid w:val="007469E1"/>
    <w:rsid w:val="00746BA6"/>
    <w:rsid w:val="00746EE9"/>
    <w:rsid w:val="00746F38"/>
    <w:rsid w:val="00747044"/>
    <w:rsid w:val="0074766D"/>
    <w:rsid w:val="00747946"/>
    <w:rsid w:val="00747B41"/>
    <w:rsid w:val="00750682"/>
    <w:rsid w:val="00750C42"/>
    <w:rsid w:val="00750F49"/>
    <w:rsid w:val="0075105D"/>
    <w:rsid w:val="00751158"/>
    <w:rsid w:val="007512A6"/>
    <w:rsid w:val="0075130D"/>
    <w:rsid w:val="00751910"/>
    <w:rsid w:val="0075191F"/>
    <w:rsid w:val="00751B1C"/>
    <w:rsid w:val="00751BF8"/>
    <w:rsid w:val="00751C2E"/>
    <w:rsid w:val="00751C64"/>
    <w:rsid w:val="00751CEB"/>
    <w:rsid w:val="00751EA6"/>
    <w:rsid w:val="00751F37"/>
    <w:rsid w:val="00752776"/>
    <w:rsid w:val="007529A6"/>
    <w:rsid w:val="00752C94"/>
    <w:rsid w:val="00753000"/>
    <w:rsid w:val="007539A1"/>
    <w:rsid w:val="00753AF9"/>
    <w:rsid w:val="00753B96"/>
    <w:rsid w:val="0075445E"/>
    <w:rsid w:val="00754852"/>
    <w:rsid w:val="00754D89"/>
    <w:rsid w:val="00754F09"/>
    <w:rsid w:val="00755102"/>
    <w:rsid w:val="00755118"/>
    <w:rsid w:val="00755240"/>
    <w:rsid w:val="007553DB"/>
    <w:rsid w:val="00755A68"/>
    <w:rsid w:val="00755AD8"/>
    <w:rsid w:val="00755D68"/>
    <w:rsid w:val="00755DF5"/>
    <w:rsid w:val="0075609F"/>
    <w:rsid w:val="00756146"/>
    <w:rsid w:val="00756191"/>
    <w:rsid w:val="00756589"/>
    <w:rsid w:val="00756835"/>
    <w:rsid w:val="00756933"/>
    <w:rsid w:val="0075717D"/>
    <w:rsid w:val="0075770A"/>
    <w:rsid w:val="0075794E"/>
    <w:rsid w:val="00760A54"/>
    <w:rsid w:val="00760AEA"/>
    <w:rsid w:val="00760B07"/>
    <w:rsid w:val="00760CED"/>
    <w:rsid w:val="00760E1D"/>
    <w:rsid w:val="007610D9"/>
    <w:rsid w:val="00761519"/>
    <w:rsid w:val="007619AE"/>
    <w:rsid w:val="00761BC0"/>
    <w:rsid w:val="00761BFA"/>
    <w:rsid w:val="00762252"/>
    <w:rsid w:val="00762336"/>
    <w:rsid w:val="00762A0A"/>
    <w:rsid w:val="00762A7B"/>
    <w:rsid w:val="00762FA3"/>
    <w:rsid w:val="0076325C"/>
    <w:rsid w:val="00763806"/>
    <w:rsid w:val="0076380B"/>
    <w:rsid w:val="007640F7"/>
    <w:rsid w:val="00764953"/>
    <w:rsid w:val="00764A18"/>
    <w:rsid w:val="007650B0"/>
    <w:rsid w:val="00765176"/>
    <w:rsid w:val="00765276"/>
    <w:rsid w:val="0076547A"/>
    <w:rsid w:val="00765981"/>
    <w:rsid w:val="00765A3F"/>
    <w:rsid w:val="00765C90"/>
    <w:rsid w:val="00765F28"/>
    <w:rsid w:val="00766259"/>
    <w:rsid w:val="00766532"/>
    <w:rsid w:val="00766592"/>
    <w:rsid w:val="007665A6"/>
    <w:rsid w:val="0076671E"/>
    <w:rsid w:val="00766953"/>
    <w:rsid w:val="00766E67"/>
    <w:rsid w:val="007671A3"/>
    <w:rsid w:val="00767272"/>
    <w:rsid w:val="0076731D"/>
    <w:rsid w:val="00767649"/>
    <w:rsid w:val="00767CA5"/>
    <w:rsid w:val="00767D80"/>
    <w:rsid w:val="007700CB"/>
    <w:rsid w:val="00770881"/>
    <w:rsid w:val="00770A81"/>
    <w:rsid w:val="00770B72"/>
    <w:rsid w:val="00770BF2"/>
    <w:rsid w:val="00771674"/>
    <w:rsid w:val="00771AC9"/>
    <w:rsid w:val="0077213D"/>
    <w:rsid w:val="0077279B"/>
    <w:rsid w:val="007728D9"/>
    <w:rsid w:val="00772F48"/>
    <w:rsid w:val="00773099"/>
    <w:rsid w:val="00773131"/>
    <w:rsid w:val="0077338A"/>
    <w:rsid w:val="00773908"/>
    <w:rsid w:val="00773EF5"/>
    <w:rsid w:val="00773F18"/>
    <w:rsid w:val="00774380"/>
    <w:rsid w:val="00774470"/>
    <w:rsid w:val="00774746"/>
    <w:rsid w:val="007749E4"/>
    <w:rsid w:val="00774A86"/>
    <w:rsid w:val="00774B0B"/>
    <w:rsid w:val="00774EA8"/>
    <w:rsid w:val="00775325"/>
    <w:rsid w:val="007754BF"/>
    <w:rsid w:val="0077554D"/>
    <w:rsid w:val="00775AEE"/>
    <w:rsid w:val="00775BDD"/>
    <w:rsid w:val="0077605D"/>
    <w:rsid w:val="007760C7"/>
    <w:rsid w:val="007761FB"/>
    <w:rsid w:val="00776413"/>
    <w:rsid w:val="007769A1"/>
    <w:rsid w:val="00776DE5"/>
    <w:rsid w:val="0077716F"/>
    <w:rsid w:val="00777430"/>
    <w:rsid w:val="0077749C"/>
    <w:rsid w:val="007777D5"/>
    <w:rsid w:val="00777BA7"/>
    <w:rsid w:val="00777D8B"/>
    <w:rsid w:val="00777DFB"/>
    <w:rsid w:val="00777EDB"/>
    <w:rsid w:val="0078020C"/>
    <w:rsid w:val="0078092A"/>
    <w:rsid w:val="00780A27"/>
    <w:rsid w:val="00780DEE"/>
    <w:rsid w:val="007810DE"/>
    <w:rsid w:val="007813F1"/>
    <w:rsid w:val="0078145D"/>
    <w:rsid w:val="007818DD"/>
    <w:rsid w:val="00781AE7"/>
    <w:rsid w:val="00781B6E"/>
    <w:rsid w:val="00781D4C"/>
    <w:rsid w:val="00782199"/>
    <w:rsid w:val="0078239A"/>
    <w:rsid w:val="007825C4"/>
    <w:rsid w:val="00782729"/>
    <w:rsid w:val="00782BB3"/>
    <w:rsid w:val="00782D15"/>
    <w:rsid w:val="00782D5F"/>
    <w:rsid w:val="0078315F"/>
    <w:rsid w:val="0078338C"/>
    <w:rsid w:val="00783445"/>
    <w:rsid w:val="007834A6"/>
    <w:rsid w:val="0078355C"/>
    <w:rsid w:val="007838B9"/>
    <w:rsid w:val="00784556"/>
    <w:rsid w:val="00785552"/>
    <w:rsid w:val="007855AB"/>
    <w:rsid w:val="00785982"/>
    <w:rsid w:val="00785AA3"/>
    <w:rsid w:val="00785CDF"/>
    <w:rsid w:val="007860B8"/>
    <w:rsid w:val="00786290"/>
    <w:rsid w:val="007862E4"/>
    <w:rsid w:val="0078683E"/>
    <w:rsid w:val="00786D83"/>
    <w:rsid w:val="00786F99"/>
    <w:rsid w:val="007871B5"/>
    <w:rsid w:val="007872E6"/>
    <w:rsid w:val="00787451"/>
    <w:rsid w:val="00787679"/>
    <w:rsid w:val="007876EB"/>
    <w:rsid w:val="00787888"/>
    <w:rsid w:val="00787DE8"/>
    <w:rsid w:val="007904DA"/>
    <w:rsid w:val="007906C8"/>
    <w:rsid w:val="0079070F"/>
    <w:rsid w:val="007908B0"/>
    <w:rsid w:val="00790B28"/>
    <w:rsid w:val="00790C83"/>
    <w:rsid w:val="007914C9"/>
    <w:rsid w:val="007914CF"/>
    <w:rsid w:val="00791522"/>
    <w:rsid w:val="0079165E"/>
    <w:rsid w:val="0079168B"/>
    <w:rsid w:val="0079168F"/>
    <w:rsid w:val="0079174E"/>
    <w:rsid w:val="00791FA9"/>
    <w:rsid w:val="00792540"/>
    <w:rsid w:val="00792772"/>
    <w:rsid w:val="007929BC"/>
    <w:rsid w:val="0079301E"/>
    <w:rsid w:val="00793999"/>
    <w:rsid w:val="00793A8F"/>
    <w:rsid w:val="00793DA8"/>
    <w:rsid w:val="007954A6"/>
    <w:rsid w:val="00795FFE"/>
    <w:rsid w:val="00796037"/>
    <w:rsid w:val="007964EE"/>
    <w:rsid w:val="0079779B"/>
    <w:rsid w:val="00797A7A"/>
    <w:rsid w:val="007A0673"/>
    <w:rsid w:val="007A0714"/>
    <w:rsid w:val="007A0878"/>
    <w:rsid w:val="007A0CBB"/>
    <w:rsid w:val="007A14A7"/>
    <w:rsid w:val="007A1580"/>
    <w:rsid w:val="007A168A"/>
    <w:rsid w:val="007A176D"/>
    <w:rsid w:val="007A1B2B"/>
    <w:rsid w:val="007A1CCD"/>
    <w:rsid w:val="007A20B4"/>
    <w:rsid w:val="007A234A"/>
    <w:rsid w:val="007A2603"/>
    <w:rsid w:val="007A27B4"/>
    <w:rsid w:val="007A297C"/>
    <w:rsid w:val="007A2ADD"/>
    <w:rsid w:val="007A2B14"/>
    <w:rsid w:val="007A2F2D"/>
    <w:rsid w:val="007A2FA8"/>
    <w:rsid w:val="007A3036"/>
    <w:rsid w:val="007A30A9"/>
    <w:rsid w:val="007A330F"/>
    <w:rsid w:val="007A337D"/>
    <w:rsid w:val="007A3587"/>
    <w:rsid w:val="007A3E72"/>
    <w:rsid w:val="007A4871"/>
    <w:rsid w:val="007A4A65"/>
    <w:rsid w:val="007A5418"/>
    <w:rsid w:val="007A5502"/>
    <w:rsid w:val="007A56DE"/>
    <w:rsid w:val="007A5DFD"/>
    <w:rsid w:val="007A60A0"/>
    <w:rsid w:val="007A6654"/>
    <w:rsid w:val="007A67D0"/>
    <w:rsid w:val="007A6D03"/>
    <w:rsid w:val="007A701C"/>
    <w:rsid w:val="007A7216"/>
    <w:rsid w:val="007A7300"/>
    <w:rsid w:val="007A7418"/>
    <w:rsid w:val="007B0132"/>
    <w:rsid w:val="007B03B0"/>
    <w:rsid w:val="007B0556"/>
    <w:rsid w:val="007B06CB"/>
    <w:rsid w:val="007B0A51"/>
    <w:rsid w:val="007B0C9F"/>
    <w:rsid w:val="007B0D78"/>
    <w:rsid w:val="007B0E76"/>
    <w:rsid w:val="007B10E7"/>
    <w:rsid w:val="007B1206"/>
    <w:rsid w:val="007B1336"/>
    <w:rsid w:val="007B16BC"/>
    <w:rsid w:val="007B170E"/>
    <w:rsid w:val="007B1C4F"/>
    <w:rsid w:val="007B1DFC"/>
    <w:rsid w:val="007B1E94"/>
    <w:rsid w:val="007B244D"/>
    <w:rsid w:val="007B2720"/>
    <w:rsid w:val="007B2749"/>
    <w:rsid w:val="007B274D"/>
    <w:rsid w:val="007B2A7F"/>
    <w:rsid w:val="007B2B75"/>
    <w:rsid w:val="007B324A"/>
    <w:rsid w:val="007B327D"/>
    <w:rsid w:val="007B3485"/>
    <w:rsid w:val="007B36F4"/>
    <w:rsid w:val="007B3991"/>
    <w:rsid w:val="007B3CBA"/>
    <w:rsid w:val="007B442F"/>
    <w:rsid w:val="007B483A"/>
    <w:rsid w:val="007B48F3"/>
    <w:rsid w:val="007B4A38"/>
    <w:rsid w:val="007B4A66"/>
    <w:rsid w:val="007B4BF1"/>
    <w:rsid w:val="007B4C3D"/>
    <w:rsid w:val="007B5025"/>
    <w:rsid w:val="007B5122"/>
    <w:rsid w:val="007B5965"/>
    <w:rsid w:val="007B5BAF"/>
    <w:rsid w:val="007B621F"/>
    <w:rsid w:val="007B6448"/>
    <w:rsid w:val="007B67F3"/>
    <w:rsid w:val="007B680D"/>
    <w:rsid w:val="007B6981"/>
    <w:rsid w:val="007B726C"/>
    <w:rsid w:val="007B7476"/>
    <w:rsid w:val="007B763F"/>
    <w:rsid w:val="007B76A1"/>
    <w:rsid w:val="007B7749"/>
    <w:rsid w:val="007B7E43"/>
    <w:rsid w:val="007C002F"/>
    <w:rsid w:val="007C02B1"/>
    <w:rsid w:val="007C02CA"/>
    <w:rsid w:val="007C06D1"/>
    <w:rsid w:val="007C07A4"/>
    <w:rsid w:val="007C0813"/>
    <w:rsid w:val="007C0BAB"/>
    <w:rsid w:val="007C0C22"/>
    <w:rsid w:val="007C0C3E"/>
    <w:rsid w:val="007C0F9D"/>
    <w:rsid w:val="007C1251"/>
    <w:rsid w:val="007C1BB7"/>
    <w:rsid w:val="007C2988"/>
    <w:rsid w:val="007C2AFF"/>
    <w:rsid w:val="007C3346"/>
    <w:rsid w:val="007C3412"/>
    <w:rsid w:val="007C34A3"/>
    <w:rsid w:val="007C35F9"/>
    <w:rsid w:val="007C3A6B"/>
    <w:rsid w:val="007C4788"/>
    <w:rsid w:val="007C48D5"/>
    <w:rsid w:val="007C4A64"/>
    <w:rsid w:val="007C4F3B"/>
    <w:rsid w:val="007C5176"/>
    <w:rsid w:val="007C56BF"/>
    <w:rsid w:val="007C56F5"/>
    <w:rsid w:val="007C575F"/>
    <w:rsid w:val="007C5860"/>
    <w:rsid w:val="007C5E2D"/>
    <w:rsid w:val="007C6124"/>
    <w:rsid w:val="007C6272"/>
    <w:rsid w:val="007C62B2"/>
    <w:rsid w:val="007C62E8"/>
    <w:rsid w:val="007C6777"/>
    <w:rsid w:val="007C6877"/>
    <w:rsid w:val="007C6BBD"/>
    <w:rsid w:val="007C6C88"/>
    <w:rsid w:val="007C6CD9"/>
    <w:rsid w:val="007C74F2"/>
    <w:rsid w:val="007C764C"/>
    <w:rsid w:val="007C7740"/>
    <w:rsid w:val="007C7B5D"/>
    <w:rsid w:val="007C7BB8"/>
    <w:rsid w:val="007D005A"/>
    <w:rsid w:val="007D00C3"/>
    <w:rsid w:val="007D02C0"/>
    <w:rsid w:val="007D037F"/>
    <w:rsid w:val="007D04A9"/>
    <w:rsid w:val="007D0897"/>
    <w:rsid w:val="007D0A7F"/>
    <w:rsid w:val="007D115B"/>
    <w:rsid w:val="007D137E"/>
    <w:rsid w:val="007D1593"/>
    <w:rsid w:val="007D17F3"/>
    <w:rsid w:val="007D1821"/>
    <w:rsid w:val="007D1AE4"/>
    <w:rsid w:val="007D1E15"/>
    <w:rsid w:val="007D1E3E"/>
    <w:rsid w:val="007D2067"/>
    <w:rsid w:val="007D22AB"/>
    <w:rsid w:val="007D25CF"/>
    <w:rsid w:val="007D27CE"/>
    <w:rsid w:val="007D29B5"/>
    <w:rsid w:val="007D2A33"/>
    <w:rsid w:val="007D321A"/>
    <w:rsid w:val="007D325A"/>
    <w:rsid w:val="007D3282"/>
    <w:rsid w:val="007D3518"/>
    <w:rsid w:val="007D3A31"/>
    <w:rsid w:val="007D3BA4"/>
    <w:rsid w:val="007D3E69"/>
    <w:rsid w:val="007D412E"/>
    <w:rsid w:val="007D41D0"/>
    <w:rsid w:val="007D42BD"/>
    <w:rsid w:val="007D4452"/>
    <w:rsid w:val="007D4669"/>
    <w:rsid w:val="007D4ED7"/>
    <w:rsid w:val="007D4FF8"/>
    <w:rsid w:val="007D52EB"/>
    <w:rsid w:val="007D5AE1"/>
    <w:rsid w:val="007D5D92"/>
    <w:rsid w:val="007D5E89"/>
    <w:rsid w:val="007D6168"/>
    <w:rsid w:val="007D6679"/>
    <w:rsid w:val="007D67B4"/>
    <w:rsid w:val="007D6FD3"/>
    <w:rsid w:val="007D766E"/>
    <w:rsid w:val="007D7759"/>
    <w:rsid w:val="007D7EB6"/>
    <w:rsid w:val="007E0102"/>
    <w:rsid w:val="007E079A"/>
    <w:rsid w:val="007E0912"/>
    <w:rsid w:val="007E0D3B"/>
    <w:rsid w:val="007E0E02"/>
    <w:rsid w:val="007E0F7B"/>
    <w:rsid w:val="007E0F95"/>
    <w:rsid w:val="007E0FCA"/>
    <w:rsid w:val="007E1187"/>
    <w:rsid w:val="007E1317"/>
    <w:rsid w:val="007E16A5"/>
    <w:rsid w:val="007E191B"/>
    <w:rsid w:val="007E1A25"/>
    <w:rsid w:val="007E1D0F"/>
    <w:rsid w:val="007E2104"/>
    <w:rsid w:val="007E230A"/>
    <w:rsid w:val="007E2E54"/>
    <w:rsid w:val="007E328E"/>
    <w:rsid w:val="007E37B2"/>
    <w:rsid w:val="007E384D"/>
    <w:rsid w:val="007E3D21"/>
    <w:rsid w:val="007E3DA5"/>
    <w:rsid w:val="007E3E6B"/>
    <w:rsid w:val="007E4232"/>
    <w:rsid w:val="007E4376"/>
    <w:rsid w:val="007E488B"/>
    <w:rsid w:val="007E491B"/>
    <w:rsid w:val="007E5132"/>
    <w:rsid w:val="007E526C"/>
    <w:rsid w:val="007E52E5"/>
    <w:rsid w:val="007E553C"/>
    <w:rsid w:val="007E5B38"/>
    <w:rsid w:val="007E5FC4"/>
    <w:rsid w:val="007E62F6"/>
    <w:rsid w:val="007E675F"/>
    <w:rsid w:val="007E6917"/>
    <w:rsid w:val="007E7006"/>
    <w:rsid w:val="007E7017"/>
    <w:rsid w:val="007E701A"/>
    <w:rsid w:val="007E7204"/>
    <w:rsid w:val="007E7407"/>
    <w:rsid w:val="007E741A"/>
    <w:rsid w:val="007E763F"/>
    <w:rsid w:val="007E7B25"/>
    <w:rsid w:val="007E7D66"/>
    <w:rsid w:val="007F00E2"/>
    <w:rsid w:val="007F0305"/>
    <w:rsid w:val="007F09DD"/>
    <w:rsid w:val="007F0AE9"/>
    <w:rsid w:val="007F0F89"/>
    <w:rsid w:val="007F155A"/>
    <w:rsid w:val="007F1A2C"/>
    <w:rsid w:val="007F1A76"/>
    <w:rsid w:val="007F1DCA"/>
    <w:rsid w:val="007F1E7B"/>
    <w:rsid w:val="007F206D"/>
    <w:rsid w:val="007F22A1"/>
    <w:rsid w:val="007F22DC"/>
    <w:rsid w:val="007F24FB"/>
    <w:rsid w:val="007F257A"/>
    <w:rsid w:val="007F29CC"/>
    <w:rsid w:val="007F2E28"/>
    <w:rsid w:val="007F2FEB"/>
    <w:rsid w:val="007F3204"/>
    <w:rsid w:val="007F33F2"/>
    <w:rsid w:val="007F4083"/>
    <w:rsid w:val="007F453B"/>
    <w:rsid w:val="007F47DA"/>
    <w:rsid w:val="007F4D1C"/>
    <w:rsid w:val="007F4D83"/>
    <w:rsid w:val="007F5009"/>
    <w:rsid w:val="007F53A7"/>
    <w:rsid w:val="007F5BBA"/>
    <w:rsid w:val="007F5BE5"/>
    <w:rsid w:val="007F60D5"/>
    <w:rsid w:val="007F6C40"/>
    <w:rsid w:val="007F73DC"/>
    <w:rsid w:val="007F78BC"/>
    <w:rsid w:val="007F792C"/>
    <w:rsid w:val="007F7C29"/>
    <w:rsid w:val="007F7D0B"/>
    <w:rsid w:val="008000D8"/>
    <w:rsid w:val="00800207"/>
    <w:rsid w:val="00800C16"/>
    <w:rsid w:val="00800D5B"/>
    <w:rsid w:val="00800E01"/>
    <w:rsid w:val="00800E46"/>
    <w:rsid w:val="008014C0"/>
    <w:rsid w:val="008014FA"/>
    <w:rsid w:val="00801B75"/>
    <w:rsid w:val="00801C8B"/>
    <w:rsid w:val="00801EA6"/>
    <w:rsid w:val="00801F58"/>
    <w:rsid w:val="008021D8"/>
    <w:rsid w:val="00802372"/>
    <w:rsid w:val="00802CD2"/>
    <w:rsid w:val="00802D61"/>
    <w:rsid w:val="00803035"/>
    <w:rsid w:val="008032E3"/>
    <w:rsid w:val="008034D1"/>
    <w:rsid w:val="008035EC"/>
    <w:rsid w:val="00803659"/>
    <w:rsid w:val="0080380A"/>
    <w:rsid w:val="008038FF"/>
    <w:rsid w:val="00803972"/>
    <w:rsid w:val="00803C1C"/>
    <w:rsid w:val="00803D25"/>
    <w:rsid w:val="00803D6E"/>
    <w:rsid w:val="0080423A"/>
    <w:rsid w:val="008045AE"/>
    <w:rsid w:val="00804CCB"/>
    <w:rsid w:val="00804D29"/>
    <w:rsid w:val="008052F5"/>
    <w:rsid w:val="008058F8"/>
    <w:rsid w:val="00805FBD"/>
    <w:rsid w:val="00806B79"/>
    <w:rsid w:val="008074E9"/>
    <w:rsid w:val="008074EB"/>
    <w:rsid w:val="0080761A"/>
    <w:rsid w:val="008076CF"/>
    <w:rsid w:val="0080780E"/>
    <w:rsid w:val="00807A4B"/>
    <w:rsid w:val="00807AD9"/>
    <w:rsid w:val="00807C7B"/>
    <w:rsid w:val="00810761"/>
    <w:rsid w:val="008107D4"/>
    <w:rsid w:val="00810BFF"/>
    <w:rsid w:val="00811208"/>
    <w:rsid w:val="008118A1"/>
    <w:rsid w:val="00811A56"/>
    <w:rsid w:val="008122E8"/>
    <w:rsid w:val="0081244B"/>
    <w:rsid w:val="008130FA"/>
    <w:rsid w:val="008134CE"/>
    <w:rsid w:val="0081365C"/>
    <w:rsid w:val="00813F35"/>
    <w:rsid w:val="00814526"/>
    <w:rsid w:val="008147D3"/>
    <w:rsid w:val="00814F68"/>
    <w:rsid w:val="00814FA6"/>
    <w:rsid w:val="008150FF"/>
    <w:rsid w:val="0081520B"/>
    <w:rsid w:val="008154C5"/>
    <w:rsid w:val="008157DC"/>
    <w:rsid w:val="008158DF"/>
    <w:rsid w:val="00815A2C"/>
    <w:rsid w:val="00815A63"/>
    <w:rsid w:val="008162B4"/>
    <w:rsid w:val="008164E9"/>
    <w:rsid w:val="00816894"/>
    <w:rsid w:val="00816F80"/>
    <w:rsid w:val="00816FFA"/>
    <w:rsid w:val="0081743C"/>
    <w:rsid w:val="00817471"/>
    <w:rsid w:val="0081776C"/>
    <w:rsid w:val="00820621"/>
    <w:rsid w:val="00820C71"/>
    <w:rsid w:val="0082122E"/>
    <w:rsid w:val="00821352"/>
    <w:rsid w:val="008214FE"/>
    <w:rsid w:val="008216D8"/>
    <w:rsid w:val="0082175C"/>
    <w:rsid w:val="0082192B"/>
    <w:rsid w:val="00821B62"/>
    <w:rsid w:val="00821D07"/>
    <w:rsid w:val="00821DDB"/>
    <w:rsid w:val="00821E95"/>
    <w:rsid w:val="008223B3"/>
    <w:rsid w:val="008224F9"/>
    <w:rsid w:val="00822B05"/>
    <w:rsid w:val="0082308B"/>
    <w:rsid w:val="008231D4"/>
    <w:rsid w:val="008234AE"/>
    <w:rsid w:val="00823550"/>
    <w:rsid w:val="00823672"/>
    <w:rsid w:val="00823865"/>
    <w:rsid w:val="00823C54"/>
    <w:rsid w:val="00823F1A"/>
    <w:rsid w:val="008240C7"/>
    <w:rsid w:val="0082421D"/>
    <w:rsid w:val="008243D0"/>
    <w:rsid w:val="00824768"/>
    <w:rsid w:val="00824B9D"/>
    <w:rsid w:val="00825186"/>
    <w:rsid w:val="0082529D"/>
    <w:rsid w:val="00825508"/>
    <w:rsid w:val="0082568B"/>
    <w:rsid w:val="008258FF"/>
    <w:rsid w:val="00825AAD"/>
    <w:rsid w:val="00825B6A"/>
    <w:rsid w:val="00825C4C"/>
    <w:rsid w:val="0082629F"/>
    <w:rsid w:val="00826326"/>
    <w:rsid w:val="00826543"/>
    <w:rsid w:val="00826AB1"/>
    <w:rsid w:val="00827262"/>
    <w:rsid w:val="00827489"/>
    <w:rsid w:val="00827601"/>
    <w:rsid w:val="008276D3"/>
    <w:rsid w:val="00827E7A"/>
    <w:rsid w:val="008300CB"/>
    <w:rsid w:val="008300E2"/>
    <w:rsid w:val="00830212"/>
    <w:rsid w:val="008302F6"/>
    <w:rsid w:val="00830386"/>
    <w:rsid w:val="0083044D"/>
    <w:rsid w:val="00830451"/>
    <w:rsid w:val="00830B61"/>
    <w:rsid w:val="00830BFB"/>
    <w:rsid w:val="00830F3C"/>
    <w:rsid w:val="00831147"/>
    <w:rsid w:val="00831329"/>
    <w:rsid w:val="00831606"/>
    <w:rsid w:val="0083178C"/>
    <w:rsid w:val="008319E2"/>
    <w:rsid w:val="00831BE2"/>
    <w:rsid w:val="00832283"/>
    <w:rsid w:val="0083253E"/>
    <w:rsid w:val="0083261F"/>
    <w:rsid w:val="0083274C"/>
    <w:rsid w:val="00832861"/>
    <w:rsid w:val="00832DFA"/>
    <w:rsid w:val="00832F73"/>
    <w:rsid w:val="00833001"/>
    <w:rsid w:val="00833179"/>
    <w:rsid w:val="00833304"/>
    <w:rsid w:val="00833FC1"/>
    <w:rsid w:val="00834009"/>
    <w:rsid w:val="008340E7"/>
    <w:rsid w:val="008342FB"/>
    <w:rsid w:val="0083444A"/>
    <w:rsid w:val="00834542"/>
    <w:rsid w:val="008345B8"/>
    <w:rsid w:val="008347B4"/>
    <w:rsid w:val="008347CF"/>
    <w:rsid w:val="008348A1"/>
    <w:rsid w:val="00834B92"/>
    <w:rsid w:val="00834BAD"/>
    <w:rsid w:val="00834D4C"/>
    <w:rsid w:val="0083534A"/>
    <w:rsid w:val="008355FF"/>
    <w:rsid w:val="008357A6"/>
    <w:rsid w:val="00835B64"/>
    <w:rsid w:val="00835D49"/>
    <w:rsid w:val="00836374"/>
    <w:rsid w:val="008366AD"/>
    <w:rsid w:val="00836820"/>
    <w:rsid w:val="008368CD"/>
    <w:rsid w:val="00836902"/>
    <w:rsid w:val="00836E89"/>
    <w:rsid w:val="00837028"/>
    <w:rsid w:val="0083747F"/>
    <w:rsid w:val="008377A4"/>
    <w:rsid w:val="00837E5E"/>
    <w:rsid w:val="00840177"/>
    <w:rsid w:val="008401EB"/>
    <w:rsid w:val="00840444"/>
    <w:rsid w:val="008404E8"/>
    <w:rsid w:val="00840706"/>
    <w:rsid w:val="00840AD3"/>
    <w:rsid w:val="00841356"/>
    <w:rsid w:val="008418F2"/>
    <w:rsid w:val="00841AB7"/>
    <w:rsid w:val="00841B15"/>
    <w:rsid w:val="00841E3F"/>
    <w:rsid w:val="00841E72"/>
    <w:rsid w:val="00841F0D"/>
    <w:rsid w:val="0084224B"/>
    <w:rsid w:val="008426B6"/>
    <w:rsid w:val="0084271D"/>
    <w:rsid w:val="008429AE"/>
    <w:rsid w:val="00842EBD"/>
    <w:rsid w:val="00842F5B"/>
    <w:rsid w:val="0084331F"/>
    <w:rsid w:val="008434DF"/>
    <w:rsid w:val="0084392E"/>
    <w:rsid w:val="00843C02"/>
    <w:rsid w:val="0084430A"/>
    <w:rsid w:val="0084460B"/>
    <w:rsid w:val="0084484D"/>
    <w:rsid w:val="00844CE4"/>
    <w:rsid w:val="00844D55"/>
    <w:rsid w:val="00844DE3"/>
    <w:rsid w:val="00844F04"/>
    <w:rsid w:val="0084508A"/>
    <w:rsid w:val="0084511E"/>
    <w:rsid w:val="00845568"/>
    <w:rsid w:val="00845BE7"/>
    <w:rsid w:val="008467AD"/>
    <w:rsid w:val="008469F3"/>
    <w:rsid w:val="00846E66"/>
    <w:rsid w:val="00846F7E"/>
    <w:rsid w:val="00847169"/>
    <w:rsid w:val="00847288"/>
    <w:rsid w:val="00847632"/>
    <w:rsid w:val="0084782E"/>
    <w:rsid w:val="008479B3"/>
    <w:rsid w:val="00847BDF"/>
    <w:rsid w:val="00847C18"/>
    <w:rsid w:val="008500FF"/>
    <w:rsid w:val="008505BA"/>
    <w:rsid w:val="00850641"/>
    <w:rsid w:val="0085097C"/>
    <w:rsid w:val="00850A48"/>
    <w:rsid w:val="00850B08"/>
    <w:rsid w:val="00850E2D"/>
    <w:rsid w:val="00850E52"/>
    <w:rsid w:val="00850ED8"/>
    <w:rsid w:val="008512E9"/>
    <w:rsid w:val="00851509"/>
    <w:rsid w:val="00851743"/>
    <w:rsid w:val="008517F4"/>
    <w:rsid w:val="00851B31"/>
    <w:rsid w:val="00851C71"/>
    <w:rsid w:val="008522CF"/>
    <w:rsid w:val="008525AD"/>
    <w:rsid w:val="008529C7"/>
    <w:rsid w:val="00852A73"/>
    <w:rsid w:val="00852BDA"/>
    <w:rsid w:val="00852F59"/>
    <w:rsid w:val="00852FCA"/>
    <w:rsid w:val="0085338F"/>
    <w:rsid w:val="00853454"/>
    <w:rsid w:val="0085349F"/>
    <w:rsid w:val="00853635"/>
    <w:rsid w:val="008538FC"/>
    <w:rsid w:val="0085390A"/>
    <w:rsid w:val="00853A0C"/>
    <w:rsid w:val="00853FEE"/>
    <w:rsid w:val="00854534"/>
    <w:rsid w:val="0085490F"/>
    <w:rsid w:val="00854B0C"/>
    <w:rsid w:val="00855667"/>
    <w:rsid w:val="00855795"/>
    <w:rsid w:val="008558C4"/>
    <w:rsid w:val="00855B68"/>
    <w:rsid w:val="00855DE8"/>
    <w:rsid w:val="00856153"/>
    <w:rsid w:val="008568BC"/>
    <w:rsid w:val="008570C2"/>
    <w:rsid w:val="00857312"/>
    <w:rsid w:val="00857713"/>
    <w:rsid w:val="00857980"/>
    <w:rsid w:val="00857AC6"/>
    <w:rsid w:val="00857B2C"/>
    <w:rsid w:val="00857C49"/>
    <w:rsid w:val="00857EEC"/>
    <w:rsid w:val="0086070D"/>
    <w:rsid w:val="008607C3"/>
    <w:rsid w:val="00860958"/>
    <w:rsid w:val="00860C81"/>
    <w:rsid w:val="0086112B"/>
    <w:rsid w:val="00861C2F"/>
    <w:rsid w:val="008621F5"/>
    <w:rsid w:val="00862809"/>
    <w:rsid w:val="00862C05"/>
    <w:rsid w:val="00862F47"/>
    <w:rsid w:val="008633E7"/>
    <w:rsid w:val="00863AFC"/>
    <w:rsid w:val="00863B15"/>
    <w:rsid w:val="00863B51"/>
    <w:rsid w:val="00863DBF"/>
    <w:rsid w:val="00864136"/>
    <w:rsid w:val="00864146"/>
    <w:rsid w:val="0086451E"/>
    <w:rsid w:val="00864685"/>
    <w:rsid w:val="008647A7"/>
    <w:rsid w:val="008649AF"/>
    <w:rsid w:val="00864A6D"/>
    <w:rsid w:val="00865834"/>
    <w:rsid w:val="00866108"/>
    <w:rsid w:val="00866AA7"/>
    <w:rsid w:val="00866ADA"/>
    <w:rsid w:val="00866B33"/>
    <w:rsid w:val="00866DB5"/>
    <w:rsid w:val="0086751B"/>
    <w:rsid w:val="0086764B"/>
    <w:rsid w:val="008677EA"/>
    <w:rsid w:val="00867D41"/>
    <w:rsid w:val="00867FF1"/>
    <w:rsid w:val="008703FA"/>
    <w:rsid w:val="008704F5"/>
    <w:rsid w:val="008709BE"/>
    <w:rsid w:val="00870BBF"/>
    <w:rsid w:val="00870BF2"/>
    <w:rsid w:val="00870C8A"/>
    <w:rsid w:val="00870E80"/>
    <w:rsid w:val="00870EF0"/>
    <w:rsid w:val="008713C9"/>
    <w:rsid w:val="00871827"/>
    <w:rsid w:val="00871856"/>
    <w:rsid w:val="008718D6"/>
    <w:rsid w:val="00871BCD"/>
    <w:rsid w:val="008725FE"/>
    <w:rsid w:val="00872893"/>
    <w:rsid w:val="008729DE"/>
    <w:rsid w:val="00872C14"/>
    <w:rsid w:val="008734F9"/>
    <w:rsid w:val="008735AB"/>
    <w:rsid w:val="008735AD"/>
    <w:rsid w:val="008737B0"/>
    <w:rsid w:val="008739C5"/>
    <w:rsid w:val="00873AE8"/>
    <w:rsid w:val="00873B91"/>
    <w:rsid w:val="00874C60"/>
    <w:rsid w:val="00874D6D"/>
    <w:rsid w:val="00874E14"/>
    <w:rsid w:val="00875AF4"/>
    <w:rsid w:val="00875C21"/>
    <w:rsid w:val="00875C43"/>
    <w:rsid w:val="00875CDE"/>
    <w:rsid w:val="00876774"/>
    <w:rsid w:val="00876DCE"/>
    <w:rsid w:val="00876FE3"/>
    <w:rsid w:val="00877046"/>
    <w:rsid w:val="00877083"/>
    <w:rsid w:val="008770E6"/>
    <w:rsid w:val="008770E9"/>
    <w:rsid w:val="00877121"/>
    <w:rsid w:val="00877451"/>
    <w:rsid w:val="00877993"/>
    <w:rsid w:val="0088026E"/>
    <w:rsid w:val="0088029A"/>
    <w:rsid w:val="00880429"/>
    <w:rsid w:val="00880D64"/>
    <w:rsid w:val="00880DF8"/>
    <w:rsid w:val="008810B7"/>
    <w:rsid w:val="00881116"/>
    <w:rsid w:val="008814AC"/>
    <w:rsid w:val="00881591"/>
    <w:rsid w:val="00881929"/>
    <w:rsid w:val="00881DAB"/>
    <w:rsid w:val="008820B9"/>
    <w:rsid w:val="008820E0"/>
    <w:rsid w:val="00882652"/>
    <w:rsid w:val="008826D3"/>
    <w:rsid w:val="008836EF"/>
    <w:rsid w:val="008837C6"/>
    <w:rsid w:val="008839C6"/>
    <w:rsid w:val="00883A12"/>
    <w:rsid w:val="00883F75"/>
    <w:rsid w:val="0088424A"/>
    <w:rsid w:val="00884263"/>
    <w:rsid w:val="00884278"/>
    <w:rsid w:val="008848C5"/>
    <w:rsid w:val="00884B2A"/>
    <w:rsid w:val="0088504F"/>
    <w:rsid w:val="0088527C"/>
    <w:rsid w:val="00885B79"/>
    <w:rsid w:val="00885D44"/>
    <w:rsid w:val="00886177"/>
    <w:rsid w:val="00886331"/>
    <w:rsid w:val="00886502"/>
    <w:rsid w:val="00886A36"/>
    <w:rsid w:val="00886F71"/>
    <w:rsid w:val="0088704D"/>
    <w:rsid w:val="0088704F"/>
    <w:rsid w:val="0088707A"/>
    <w:rsid w:val="00887252"/>
    <w:rsid w:val="00887B62"/>
    <w:rsid w:val="00887D5C"/>
    <w:rsid w:val="00887E81"/>
    <w:rsid w:val="00887F4D"/>
    <w:rsid w:val="00887FEE"/>
    <w:rsid w:val="008905A4"/>
    <w:rsid w:val="00890655"/>
    <w:rsid w:val="00890C20"/>
    <w:rsid w:val="00891023"/>
    <w:rsid w:val="008910F4"/>
    <w:rsid w:val="00891201"/>
    <w:rsid w:val="0089122D"/>
    <w:rsid w:val="00891AE0"/>
    <w:rsid w:val="00891B8C"/>
    <w:rsid w:val="00891D58"/>
    <w:rsid w:val="00891EA8"/>
    <w:rsid w:val="0089222C"/>
    <w:rsid w:val="008923CC"/>
    <w:rsid w:val="00892712"/>
    <w:rsid w:val="008927F8"/>
    <w:rsid w:val="00892CD4"/>
    <w:rsid w:val="00893E4D"/>
    <w:rsid w:val="008942E3"/>
    <w:rsid w:val="00894E83"/>
    <w:rsid w:val="0089509C"/>
    <w:rsid w:val="008952C8"/>
    <w:rsid w:val="0089550F"/>
    <w:rsid w:val="0089567D"/>
    <w:rsid w:val="00895CBB"/>
    <w:rsid w:val="00895CC7"/>
    <w:rsid w:val="008967CB"/>
    <w:rsid w:val="00896B59"/>
    <w:rsid w:val="00896E90"/>
    <w:rsid w:val="0089701E"/>
    <w:rsid w:val="00897535"/>
    <w:rsid w:val="00897695"/>
    <w:rsid w:val="00897A68"/>
    <w:rsid w:val="008A0017"/>
    <w:rsid w:val="008A013A"/>
    <w:rsid w:val="008A0A40"/>
    <w:rsid w:val="008A0AA1"/>
    <w:rsid w:val="008A0E54"/>
    <w:rsid w:val="008A1091"/>
    <w:rsid w:val="008A1629"/>
    <w:rsid w:val="008A16B6"/>
    <w:rsid w:val="008A18C9"/>
    <w:rsid w:val="008A196D"/>
    <w:rsid w:val="008A1B5A"/>
    <w:rsid w:val="008A1C46"/>
    <w:rsid w:val="008A1E03"/>
    <w:rsid w:val="008A215D"/>
    <w:rsid w:val="008A22D1"/>
    <w:rsid w:val="008A25C7"/>
    <w:rsid w:val="008A2662"/>
    <w:rsid w:val="008A26F4"/>
    <w:rsid w:val="008A2726"/>
    <w:rsid w:val="008A29D1"/>
    <w:rsid w:val="008A2A4B"/>
    <w:rsid w:val="008A2E5F"/>
    <w:rsid w:val="008A31C9"/>
    <w:rsid w:val="008A332D"/>
    <w:rsid w:val="008A3B5D"/>
    <w:rsid w:val="008A3D85"/>
    <w:rsid w:val="008A3DF3"/>
    <w:rsid w:val="008A405B"/>
    <w:rsid w:val="008A4322"/>
    <w:rsid w:val="008A4480"/>
    <w:rsid w:val="008A451F"/>
    <w:rsid w:val="008A47C6"/>
    <w:rsid w:val="008A484A"/>
    <w:rsid w:val="008A4CED"/>
    <w:rsid w:val="008A55EF"/>
    <w:rsid w:val="008A63C0"/>
    <w:rsid w:val="008A65BA"/>
    <w:rsid w:val="008A66D0"/>
    <w:rsid w:val="008A6E11"/>
    <w:rsid w:val="008A6E3A"/>
    <w:rsid w:val="008A7184"/>
    <w:rsid w:val="008A761E"/>
    <w:rsid w:val="008A767A"/>
    <w:rsid w:val="008A7C66"/>
    <w:rsid w:val="008A7C99"/>
    <w:rsid w:val="008A7F23"/>
    <w:rsid w:val="008B002B"/>
    <w:rsid w:val="008B02B7"/>
    <w:rsid w:val="008B0555"/>
    <w:rsid w:val="008B0EEA"/>
    <w:rsid w:val="008B0F23"/>
    <w:rsid w:val="008B143F"/>
    <w:rsid w:val="008B15EE"/>
    <w:rsid w:val="008B15FA"/>
    <w:rsid w:val="008B1ECC"/>
    <w:rsid w:val="008B203E"/>
    <w:rsid w:val="008B20B9"/>
    <w:rsid w:val="008B2292"/>
    <w:rsid w:val="008B22A5"/>
    <w:rsid w:val="008B22D0"/>
    <w:rsid w:val="008B244F"/>
    <w:rsid w:val="008B27B0"/>
    <w:rsid w:val="008B2EC4"/>
    <w:rsid w:val="008B2EE7"/>
    <w:rsid w:val="008B30A4"/>
    <w:rsid w:val="008B3210"/>
    <w:rsid w:val="008B3429"/>
    <w:rsid w:val="008B3FA3"/>
    <w:rsid w:val="008B42F4"/>
    <w:rsid w:val="008B467B"/>
    <w:rsid w:val="008B4EA0"/>
    <w:rsid w:val="008B4EEB"/>
    <w:rsid w:val="008B5433"/>
    <w:rsid w:val="008B5542"/>
    <w:rsid w:val="008B5DB2"/>
    <w:rsid w:val="008B61FB"/>
    <w:rsid w:val="008B6244"/>
    <w:rsid w:val="008B6359"/>
    <w:rsid w:val="008B6898"/>
    <w:rsid w:val="008B6FE2"/>
    <w:rsid w:val="008B7082"/>
    <w:rsid w:val="008B76AA"/>
    <w:rsid w:val="008B78A5"/>
    <w:rsid w:val="008B7B26"/>
    <w:rsid w:val="008B7B79"/>
    <w:rsid w:val="008B7DA6"/>
    <w:rsid w:val="008C00B3"/>
    <w:rsid w:val="008C037E"/>
    <w:rsid w:val="008C052C"/>
    <w:rsid w:val="008C05B2"/>
    <w:rsid w:val="008C061B"/>
    <w:rsid w:val="008C063F"/>
    <w:rsid w:val="008C0C1C"/>
    <w:rsid w:val="008C0C85"/>
    <w:rsid w:val="008C0EE8"/>
    <w:rsid w:val="008C1620"/>
    <w:rsid w:val="008C163A"/>
    <w:rsid w:val="008C1BF2"/>
    <w:rsid w:val="008C2BD3"/>
    <w:rsid w:val="008C312C"/>
    <w:rsid w:val="008C3227"/>
    <w:rsid w:val="008C3B0F"/>
    <w:rsid w:val="008C3C27"/>
    <w:rsid w:val="008C3FC0"/>
    <w:rsid w:val="008C4008"/>
    <w:rsid w:val="008C415F"/>
    <w:rsid w:val="008C42A3"/>
    <w:rsid w:val="008C4378"/>
    <w:rsid w:val="008C4983"/>
    <w:rsid w:val="008C4B42"/>
    <w:rsid w:val="008C4BE1"/>
    <w:rsid w:val="008C52BF"/>
    <w:rsid w:val="008C534C"/>
    <w:rsid w:val="008C5379"/>
    <w:rsid w:val="008C549A"/>
    <w:rsid w:val="008C568F"/>
    <w:rsid w:val="008C5694"/>
    <w:rsid w:val="008C595C"/>
    <w:rsid w:val="008C59E4"/>
    <w:rsid w:val="008C5BDB"/>
    <w:rsid w:val="008C6241"/>
    <w:rsid w:val="008C6953"/>
    <w:rsid w:val="008C6EDD"/>
    <w:rsid w:val="008C7008"/>
    <w:rsid w:val="008C717B"/>
    <w:rsid w:val="008C7333"/>
    <w:rsid w:val="008C7395"/>
    <w:rsid w:val="008C75DB"/>
    <w:rsid w:val="008C792D"/>
    <w:rsid w:val="008C7972"/>
    <w:rsid w:val="008C7F92"/>
    <w:rsid w:val="008D0056"/>
    <w:rsid w:val="008D00DC"/>
    <w:rsid w:val="008D02BE"/>
    <w:rsid w:val="008D0B8D"/>
    <w:rsid w:val="008D0C6C"/>
    <w:rsid w:val="008D0EE9"/>
    <w:rsid w:val="008D1420"/>
    <w:rsid w:val="008D176B"/>
    <w:rsid w:val="008D1959"/>
    <w:rsid w:val="008D19BF"/>
    <w:rsid w:val="008D2207"/>
    <w:rsid w:val="008D2580"/>
    <w:rsid w:val="008D2B8F"/>
    <w:rsid w:val="008D3007"/>
    <w:rsid w:val="008D3289"/>
    <w:rsid w:val="008D3436"/>
    <w:rsid w:val="008D3DC9"/>
    <w:rsid w:val="008D3E9A"/>
    <w:rsid w:val="008D3EA0"/>
    <w:rsid w:val="008D4BE8"/>
    <w:rsid w:val="008D4E58"/>
    <w:rsid w:val="008D569E"/>
    <w:rsid w:val="008D5758"/>
    <w:rsid w:val="008D62C6"/>
    <w:rsid w:val="008D67D3"/>
    <w:rsid w:val="008D69AF"/>
    <w:rsid w:val="008D6B1C"/>
    <w:rsid w:val="008D6B6D"/>
    <w:rsid w:val="008D6D1D"/>
    <w:rsid w:val="008D71B8"/>
    <w:rsid w:val="008D729F"/>
    <w:rsid w:val="008D743A"/>
    <w:rsid w:val="008D7566"/>
    <w:rsid w:val="008D79C3"/>
    <w:rsid w:val="008D7CB2"/>
    <w:rsid w:val="008D7F7B"/>
    <w:rsid w:val="008E0024"/>
    <w:rsid w:val="008E07B5"/>
    <w:rsid w:val="008E08B5"/>
    <w:rsid w:val="008E1038"/>
    <w:rsid w:val="008E1097"/>
    <w:rsid w:val="008E137A"/>
    <w:rsid w:val="008E13B3"/>
    <w:rsid w:val="008E17A4"/>
    <w:rsid w:val="008E1BC2"/>
    <w:rsid w:val="008E2083"/>
    <w:rsid w:val="008E289B"/>
    <w:rsid w:val="008E2A29"/>
    <w:rsid w:val="008E2B58"/>
    <w:rsid w:val="008E2C49"/>
    <w:rsid w:val="008E2E35"/>
    <w:rsid w:val="008E3092"/>
    <w:rsid w:val="008E36E7"/>
    <w:rsid w:val="008E3793"/>
    <w:rsid w:val="008E37FA"/>
    <w:rsid w:val="008E3EE0"/>
    <w:rsid w:val="008E4B2A"/>
    <w:rsid w:val="008E5E76"/>
    <w:rsid w:val="008E630A"/>
    <w:rsid w:val="008E63CA"/>
    <w:rsid w:val="008E6E32"/>
    <w:rsid w:val="008E7293"/>
    <w:rsid w:val="008E7600"/>
    <w:rsid w:val="008E7A23"/>
    <w:rsid w:val="008E7BF2"/>
    <w:rsid w:val="008E7CB0"/>
    <w:rsid w:val="008F004A"/>
    <w:rsid w:val="008F019A"/>
    <w:rsid w:val="008F01CF"/>
    <w:rsid w:val="008F07F8"/>
    <w:rsid w:val="008F0BE9"/>
    <w:rsid w:val="008F0C95"/>
    <w:rsid w:val="008F12F5"/>
    <w:rsid w:val="008F1336"/>
    <w:rsid w:val="008F1422"/>
    <w:rsid w:val="008F17D7"/>
    <w:rsid w:val="008F196A"/>
    <w:rsid w:val="008F1A27"/>
    <w:rsid w:val="008F1C0D"/>
    <w:rsid w:val="008F1E99"/>
    <w:rsid w:val="008F207B"/>
    <w:rsid w:val="008F21EB"/>
    <w:rsid w:val="008F2648"/>
    <w:rsid w:val="008F26C0"/>
    <w:rsid w:val="008F27E8"/>
    <w:rsid w:val="008F28C9"/>
    <w:rsid w:val="008F2D2E"/>
    <w:rsid w:val="008F2F25"/>
    <w:rsid w:val="008F362A"/>
    <w:rsid w:val="008F3A93"/>
    <w:rsid w:val="008F3D45"/>
    <w:rsid w:val="008F3E05"/>
    <w:rsid w:val="008F3FAC"/>
    <w:rsid w:val="008F5157"/>
    <w:rsid w:val="008F51D8"/>
    <w:rsid w:val="008F5269"/>
    <w:rsid w:val="008F531F"/>
    <w:rsid w:val="008F53CE"/>
    <w:rsid w:val="008F5747"/>
    <w:rsid w:val="008F58A6"/>
    <w:rsid w:val="008F5A8E"/>
    <w:rsid w:val="008F5B2E"/>
    <w:rsid w:val="008F5BF1"/>
    <w:rsid w:val="008F6051"/>
    <w:rsid w:val="008F66E3"/>
    <w:rsid w:val="008F6E21"/>
    <w:rsid w:val="008F6F76"/>
    <w:rsid w:val="008F73C8"/>
    <w:rsid w:val="008F7916"/>
    <w:rsid w:val="008F7C6B"/>
    <w:rsid w:val="009001A6"/>
    <w:rsid w:val="0090037E"/>
    <w:rsid w:val="009005E3"/>
    <w:rsid w:val="009006E0"/>
    <w:rsid w:val="009007B4"/>
    <w:rsid w:val="00900F5A"/>
    <w:rsid w:val="009012BB"/>
    <w:rsid w:val="009013F9"/>
    <w:rsid w:val="00901584"/>
    <w:rsid w:val="009018CC"/>
    <w:rsid w:val="00901A92"/>
    <w:rsid w:val="00901B55"/>
    <w:rsid w:val="00901B83"/>
    <w:rsid w:val="0090201A"/>
    <w:rsid w:val="009021F6"/>
    <w:rsid w:val="009023D1"/>
    <w:rsid w:val="0090316B"/>
    <w:rsid w:val="00903B43"/>
    <w:rsid w:val="00904038"/>
    <w:rsid w:val="009046C6"/>
    <w:rsid w:val="00904A49"/>
    <w:rsid w:val="00904AD4"/>
    <w:rsid w:val="00904CC5"/>
    <w:rsid w:val="00904E63"/>
    <w:rsid w:val="00904FDD"/>
    <w:rsid w:val="00905243"/>
    <w:rsid w:val="0090553E"/>
    <w:rsid w:val="00905609"/>
    <w:rsid w:val="00905D52"/>
    <w:rsid w:val="00905E86"/>
    <w:rsid w:val="0090637F"/>
    <w:rsid w:val="0090649C"/>
    <w:rsid w:val="00907165"/>
    <w:rsid w:val="009078B3"/>
    <w:rsid w:val="00907AC7"/>
    <w:rsid w:val="00907CFF"/>
    <w:rsid w:val="00907D70"/>
    <w:rsid w:val="00907DE8"/>
    <w:rsid w:val="00907E21"/>
    <w:rsid w:val="00910011"/>
    <w:rsid w:val="009105DB"/>
    <w:rsid w:val="00910B4B"/>
    <w:rsid w:val="00910DA1"/>
    <w:rsid w:val="00910DAA"/>
    <w:rsid w:val="0091104E"/>
    <w:rsid w:val="009114DA"/>
    <w:rsid w:val="00911586"/>
    <w:rsid w:val="009117A5"/>
    <w:rsid w:val="009119DD"/>
    <w:rsid w:val="00911B2E"/>
    <w:rsid w:val="00911BF8"/>
    <w:rsid w:val="00911C97"/>
    <w:rsid w:val="009121AD"/>
    <w:rsid w:val="0091253D"/>
    <w:rsid w:val="00912880"/>
    <w:rsid w:val="00912A08"/>
    <w:rsid w:val="009130AB"/>
    <w:rsid w:val="009131AD"/>
    <w:rsid w:val="009135C4"/>
    <w:rsid w:val="00913D6B"/>
    <w:rsid w:val="00913D8D"/>
    <w:rsid w:val="0091419E"/>
    <w:rsid w:val="00914269"/>
    <w:rsid w:val="0091427D"/>
    <w:rsid w:val="00914B53"/>
    <w:rsid w:val="00914C9E"/>
    <w:rsid w:val="00915001"/>
    <w:rsid w:val="0091502D"/>
    <w:rsid w:val="00915139"/>
    <w:rsid w:val="0091529B"/>
    <w:rsid w:val="009155D9"/>
    <w:rsid w:val="0091590C"/>
    <w:rsid w:val="00915927"/>
    <w:rsid w:val="00915B27"/>
    <w:rsid w:val="00915F51"/>
    <w:rsid w:val="00915FD7"/>
    <w:rsid w:val="00916147"/>
    <w:rsid w:val="00916369"/>
    <w:rsid w:val="009168DD"/>
    <w:rsid w:val="00916E23"/>
    <w:rsid w:val="009175C3"/>
    <w:rsid w:val="009177D5"/>
    <w:rsid w:val="00917A1A"/>
    <w:rsid w:val="00917B0F"/>
    <w:rsid w:val="00917CFF"/>
    <w:rsid w:val="00917FD8"/>
    <w:rsid w:val="0092008B"/>
    <w:rsid w:val="009202FF"/>
    <w:rsid w:val="00921053"/>
    <w:rsid w:val="009210D2"/>
    <w:rsid w:val="00921492"/>
    <w:rsid w:val="00921575"/>
    <w:rsid w:val="00921AE9"/>
    <w:rsid w:val="00921C0F"/>
    <w:rsid w:val="00921D7C"/>
    <w:rsid w:val="009222A0"/>
    <w:rsid w:val="009226AE"/>
    <w:rsid w:val="00922735"/>
    <w:rsid w:val="00922C45"/>
    <w:rsid w:val="009231DD"/>
    <w:rsid w:val="009232B0"/>
    <w:rsid w:val="0092334F"/>
    <w:rsid w:val="009233BB"/>
    <w:rsid w:val="0092380F"/>
    <w:rsid w:val="009238BA"/>
    <w:rsid w:val="009238F5"/>
    <w:rsid w:val="00923971"/>
    <w:rsid w:val="0092406E"/>
    <w:rsid w:val="00925B3A"/>
    <w:rsid w:val="00925BFF"/>
    <w:rsid w:val="00926094"/>
    <w:rsid w:val="009260E9"/>
    <w:rsid w:val="00926107"/>
    <w:rsid w:val="00926182"/>
    <w:rsid w:val="009261A1"/>
    <w:rsid w:val="009265E3"/>
    <w:rsid w:val="00926715"/>
    <w:rsid w:val="0092693B"/>
    <w:rsid w:val="00926A88"/>
    <w:rsid w:val="00926C3D"/>
    <w:rsid w:val="00926CBE"/>
    <w:rsid w:val="00926ED6"/>
    <w:rsid w:val="0092719C"/>
    <w:rsid w:val="009272D1"/>
    <w:rsid w:val="00927351"/>
    <w:rsid w:val="00927372"/>
    <w:rsid w:val="00927A78"/>
    <w:rsid w:val="00927B0C"/>
    <w:rsid w:val="00927C67"/>
    <w:rsid w:val="00927D93"/>
    <w:rsid w:val="00927FFC"/>
    <w:rsid w:val="00930468"/>
    <w:rsid w:val="00930795"/>
    <w:rsid w:val="00930C09"/>
    <w:rsid w:val="009319A1"/>
    <w:rsid w:val="009319F8"/>
    <w:rsid w:val="00931C5E"/>
    <w:rsid w:val="009321F4"/>
    <w:rsid w:val="0093227E"/>
    <w:rsid w:val="009322C8"/>
    <w:rsid w:val="0093234E"/>
    <w:rsid w:val="009324F0"/>
    <w:rsid w:val="00932924"/>
    <w:rsid w:val="00932B25"/>
    <w:rsid w:val="00932DAE"/>
    <w:rsid w:val="00932FEB"/>
    <w:rsid w:val="00933281"/>
    <w:rsid w:val="0093344A"/>
    <w:rsid w:val="009335F1"/>
    <w:rsid w:val="00933AC1"/>
    <w:rsid w:val="00933B2B"/>
    <w:rsid w:val="00933C82"/>
    <w:rsid w:val="00933C9B"/>
    <w:rsid w:val="00933D97"/>
    <w:rsid w:val="00933E85"/>
    <w:rsid w:val="00933F77"/>
    <w:rsid w:val="00933FD3"/>
    <w:rsid w:val="0093425A"/>
    <w:rsid w:val="00934574"/>
    <w:rsid w:val="00934EE6"/>
    <w:rsid w:val="00935052"/>
    <w:rsid w:val="009356CE"/>
    <w:rsid w:val="00935721"/>
    <w:rsid w:val="00935D3F"/>
    <w:rsid w:val="009363AD"/>
    <w:rsid w:val="0093669F"/>
    <w:rsid w:val="00936C5E"/>
    <w:rsid w:val="00937043"/>
    <w:rsid w:val="00937117"/>
    <w:rsid w:val="00937400"/>
    <w:rsid w:val="0093778D"/>
    <w:rsid w:val="009377D3"/>
    <w:rsid w:val="00937A67"/>
    <w:rsid w:val="00937AF9"/>
    <w:rsid w:val="00937EC9"/>
    <w:rsid w:val="00937ECB"/>
    <w:rsid w:val="00940113"/>
    <w:rsid w:val="0094027E"/>
    <w:rsid w:val="009405B5"/>
    <w:rsid w:val="00940885"/>
    <w:rsid w:val="00940A15"/>
    <w:rsid w:val="00941053"/>
    <w:rsid w:val="009421EB"/>
    <w:rsid w:val="0094222D"/>
    <w:rsid w:val="009424A0"/>
    <w:rsid w:val="0094269D"/>
    <w:rsid w:val="00942B86"/>
    <w:rsid w:val="00942F87"/>
    <w:rsid w:val="00943332"/>
    <w:rsid w:val="00943347"/>
    <w:rsid w:val="009433D2"/>
    <w:rsid w:val="009438C7"/>
    <w:rsid w:val="00943DD3"/>
    <w:rsid w:val="00943FF9"/>
    <w:rsid w:val="00944344"/>
    <w:rsid w:val="009444C7"/>
    <w:rsid w:val="00944519"/>
    <w:rsid w:val="009445DA"/>
    <w:rsid w:val="009445E7"/>
    <w:rsid w:val="009446E3"/>
    <w:rsid w:val="00944829"/>
    <w:rsid w:val="00944867"/>
    <w:rsid w:val="00944B50"/>
    <w:rsid w:val="00944D71"/>
    <w:rsid w:val="009457E1"/>
    <w:rsid w:val="00945CC9"/>
    <w:rsid w:val="00945F21"/>
    <w:rsid w:val="00946064"/>
    <w:rsid w:val="0094617E"/>
    <w:rsid w:val="009469A2"/>
    <w:rsid w:val="00946C1A"/>
    <w:rsid w:val="00947364"/>
    <w:rsid w:val="009504EC"/>
    <w:rsid w:val="0095056D"/>
    <w:rsid w:val="00950899"/>
    <w:rsid w:val="00950986"/>
    <w:rsid w:val="00950D83"/>
    <w:rsid w:val="00950E27"/>
    <w:rsid w:val="00950EF8"/>
    <w:rsid w:val="00950F78"/>
    <w:rsid w:val="009516A1"/>
    <w:rsid w:val="00951CF4"/>
    <w:rsid w:val="00951F10"/>
    <w:rsid w:val="00951F1F"/>
    <w:rsid w:val="009521EE"/>
    <w:rsid w:val="009526F5"/>
    <w:rsid w:val="00952DB2"/>
    <w:rsid w:val="00952F78"/>
    <w:rsid w:val="009538CB"/>
    <w:rsid w:val="00953FA5"/>
    <w:rsid w:val="009541F4"/>
    <w:rsid w:val="00954594"/>
    <w:rsid w:val="00954A66"/>
    <w:rsid w:val="00954E3D"/>
    <w:rsid w:val="00954F51"/>
    <w:rsid w:val="00955275"/>
    <w:rsid w:val="00955FBD"/>
    <w:rsid w:val="00956402"/>
    <w:rsid w:val="00956777"/>
    <w:rsid w:val="00956AE7"/>
    <w:rsid w:val="00956EC5"/>
    <w:rsid w:val="00957016"/>
    <w:rsid w:val="009571D0"/>
    <w:rsid w:val="009574CA"/>
    <w:rsid w:val="009577EE"/>
    <w:rsid w:val="009577F7"/>
    <w:rsid w:val="00957D80"/>
    <w:rsid w:val="00957E83"/>
    <w:rsid w:val="00957F14"/>
    <w:rsid w:val="0096020D"/>
    <w:rsid w:val="009606CE"/>
    <w:rsid w:val="0096079C"/>
    <w:rsid w:val="0096096A"/>
    <w:rsid w:val="00960AFC"/>
    <w:rsid w:val="0096120B"/>
    <w:rsid w:val="009618C3"/>
    <w:rsid w:val="00961C70"/>
    <w:rsid w:val="00962222"/>
    <w:rsid w:val="009623A1"/>
    <w:rsid w:val="00962453"/>
    <w:rsid w:val="00962A56"/>
    <w:rsid w:val="00962E4F"/>
    <w:rsid w:val="00962EF5"/>
    <w:rsid w:val="00962F9D"/>
    <w:rsid w:val="00963067"/>
    <w:rsid w:val="0096338A"/>
    <w:rsid w:val="009635BC"/>
    <w:rsid w:val="009636D1"/>
    <w:rsid w:val="00963BF5"/>
    <w:rsid w:val="00963C4D"/>
    <w:rsid w:val="00963E02"/>
    <w:rsid w:val="00963EBF"/>
    <w:rsid w:val="0096447C"/>
    <w:rsid w:val="00965152"/>
    <w:rsid w:val="0096523B"/>
    <w:rsid w:val="00965268"/>
    <w:rsid w:val="009655C9"/>
    <w:rsid w:val="00965AB8"/>
    <w:rsid w:val="00965C17"/>
    <w:rsid w:val="00965CA1"/>
    <w:rsid w:val="00965D71"/>
    <w:rsid w:val="00965F04"/>
    <w:rsid w:val="00965F64"/>
    <w:rsid w:val="00965F92"/>
    <w:rsid w:val="00966113"/>
    <w:rsid w:val="009661A0"/>
    <w:rsid w:val="009664AC"/>
    <w:rsid w:val="009665CE"/>
    <w:rsid w:val="009667E8"/>
    <w:rsid w:val="0096680B"/>
    <w:rsid w:val="0096685A"/>
    <w:rsid w:val="0096686A"/>
    <w:rsid w:val="00966F53"/>
    <w:rsid w:val="009672A3"/>
    <w:rsid w:val="00967420"/>
    <w:rsid w:val="00967CF5"/>
    <w:rsid w:val="00967CFC"/>
    <w:rsid w:val="00967D7E"/>
    <w:rsid w:val="00967E37"/>
    <w:rsid w:val="00967EC4"/>
    <w:rsid w:val="00970400"/>
    <w:rsid w:val="009706B3"/>
    <w:rsid w:val="00970B38"/>
    <w:rsid w:val="00970DF9"/>
    <w:rsid w:val="00970E67"/>
    <w:rsid w:val="00970F13"/>
    <w:rsid w:val="00971113"/>
    <w:rsid w:val="009713D6"/>
    <w:rsid w:val="009719EC"/>
    <w:rsid w:val="00971E52"/>
    <w:rsid w:val="009728DB"/>
    <w:rsid w:val="00972A50"/>
    <w:rsid w:val="00972C9D"/>
    <w:rsid w:val="00972CC2"/>
    <w:rsid w:val="009730B9"/>
    <w:rsid w:val="009732AD"/>
    <w:rsid w:val="009736CE"/>
    <w:rsid w:val="0097384C"/>
    <w:rsid w:val="009738B3"/>
    <w:rsid w:val="00973B90"/>
    <w:rsid w:val="00974470"/>
    <w:rsid w:val="00974947"/>
    <w:rsid w:val="00974A10"/>
    <w:rsid w:val="00974B80"/>
    <w:rsid w:val="00974BA9"/>
    <w:rsid w:val="00974CA8"/>
    <w:rsid w:val="00974DEB"/>
    <w:rsid w:val="00974E18"/>
    <w:rsid w:val="00975042"/>
    <w:rsid w:val="00975386"/>
    <w:rsid w:val="009754C0"/>
    <w:rsid w:val="009754DA"/>
    <w:rsid w:val="00975569"/>
    <w:rsid w:val="00975759"/>
    <w:rsid w:val="00975787"/>
    <w:rsid w:val="009759DE"/>
    <w:rsid w:val="00975AD0"/>
    <w:rsid w:val="00975E7B"/>
    <w:rsid w:val="0097650D"/>
    <w:rsid w:val="00976824"/>
    <w:rsid w:val="00976D67"/>
    <w:rsid w:val="009770ED"/>
    <w:rsid w:val="00977546"/>
    <w:rsid w:val="00977658"/>
    <w:rsid w:val="009777CB"/>
    <w:rsid w:val="00977BBB"/>
    <w:rsid w:val="0098017B"/>
    <w:rsid w:val="0098087D"/>
    <w:rsid w:val="009809B5"/>
    <w:rsid w:val="00980CD1"/>
    <w:rsid w:val="00980E68"/>
    <w:rsid w:val="009810A4"/>
    <w:rsid w:val="009812B0"/>
    <w:rsid w:val="00981356"/>
    <w:rsid w:val="00981486"/>
    <w:rsid w:val="00981B97"/>
    <w:rsid w:val="009822C6"/>
    <w:rsid w:val="00982665"/>
    <w:rsid w:val="0098293F"/>
    <w:rsid w:val="00983A52"/>
    <w:rsid w:val="00983DD4"/>
    <w:rsid w:val="00983F97"/>
    <w:rsid w:val="009841EA"/>
    <w:rsid w:val="00984760"/>
    <w:rsid w:val="009847DF"/>
    <w:rsid w:val="00985942"/>
    <w:rsid w:val="00985C95"/>
    <w:rsid w:val="00985EF6"/>
    <w:rsid w:val="00985F8F"/>
    <w:rsid w:val="00986527"/>
    <w:rsid w:val="009866B1"/>
    <w:rsid w:val="009867BA"/>
    <w:rsid w:val="009869C2"/>
    <w:rsid w:val="00986DB3"/>
    <w:rsid w:val="00987397"/>
    <w:rsid w:val="0098741C"/>
    <w:rsid w:val="0098757A"/>
    <w:rsid w:val="00987597"/>
    <w:rsid w:val="00987EB5"/>
    <w:rsid w:val="009900D5"/>
    <w:rsid w:val="0099104B"/>
    <w:rsid w:val="00991073"/>
    <w:rsid w:val="00991206"/>
    <w:rsid w:val="0099165B"/>
    <w:rsid w:val="00991917"/>
    <w:rsid w:val="009919CC"/>
    <w:rsid w:val="00991AD1"/>
    <w:rsid w:val="00992149"/>
    <w:rsid w:val="00992769"/>
    <w:rsid w:val="009928CB"/>
    <w:rsid w:val="009928F1"/>
    <w:rsid w:val="009938DC"/>
    <w:rsid w:val="00993949"/>
    <w:rsid w:val="00993988"/>
    <w:rsid w:val="00993A57"/>
    <w:rsid w:val="00993B40"/>
    <w:rsid w:val="00993E2E"/>
    <w:rsid w:val="009944AB"/>
    <w:rsid w:val="00994503"/>
    <w:rsid w:val="00994623"/>
    <w:rsid w:val="00994822"/>
    <w:rsid w:val="009949B1"/>
    <w:rsid w:val="009949C6"/>
    <w:rsid w:val="00994B74"/>
    <w:rsid w:val="00994CA1"/>
    <w:rsid w:val="009952FA"/>
    <w:rsid w:val="00995392"/>
    <w:rsid w:val="00995662"/>
    <w:rsid w:val="00995B45"/>
    <w:rsid w:val="00995CB2"/>
    <w:rsid w:val="00995D40"/>
    <w:rsid w:val="00995F2E"/>
    <w:rsid w:val="009961A4"/>
    <w:rsid w:val="00996252"/>
    <w:rsid w:val="0099669C"/>
    <w:rsid w:val="00996E71"/>
    <w:rsid w:val="009979AD"/>
    <w:rsid w:val="00997A4A"/>
    <w:rsid w:val="00997A68"/>
    <w:rsid w:val="00997AFC"/>
    <w:rsid w:val="00997B73"/>
    <w:rsid w:val="009A0854"/>
    <w:rsid w:val="009A135D"/>
    <w:rsid w:val="009A178F"/>
    <w:rsid w:val="009A1889"/>
    <w:rsid w:val="009A1900"/>
    <w:rsid w:val="009A1D86"/>
    <w:rsid w:val="009A1E6A"/>
    <w:rsid w:val="009A1EAE"/>
    <w:rsid w:val="009A226B"/>
    <w:rsid w:val="009A2DD0"/>
    <w:rsid w:val="009A352C"/>
    <w:rsid w:val="009A3569"/>
    <w:rsid w:val="009A360E"/>
    <w:rsid w:val="009A3D71"/>
    <w:rsid w:val="009A3EE6"/>
    <w:rsid w:val="009A4320"/>
    <w:rsid w:val="009A483C"/>
    <w:rsid w:val="009A4BD8"/>
    <w:rsid w:val="009A4C46"/>
    <w:rsid w:val="009A51AE"/>
    <w:rsid w:val="009A5311"/>
    <w:rsid w:val="009A5B87"/>
    <w:rsid w:val="009A5DB5"/>
    <w:rsid w:val="009A6070"/>
    <w:rsid w:val="009A60BA"/>
    <w:rsid w:val="009A60DE"/>
    <w:rsid w:val="009A61D8"/>
    <w:rsid w:val="009A64AD"/>
    <w:rsid w:val="009A6519"/>
    <w:rsid w:val="009A6544"/>
    <w:rsid w:val="009A6685"/>
    <w:rsid w:val="009A671B"/>
    <w:rsid w:val="009A6765"/>
    <w:rsid w:val="009A68F0"/>
    <w:rsid w:val="009A6B97"/>
    <w:rsid w:val="009A6CEF"/>
    <w:rsid w:val="009A6E70"/>
    <w:rsid w:val="009A70D9"/>
    <w:rsid w:val="009A7496"/>
    <w:rsid w:val="009A7CDF"/>
    <w:rsid w:val="009B05C0"/>
    <w:rsid w:val="009B06A9"/>
    <w:rsid w:val="009B0A84"/>
    <w:rsid w:val="009B0AE0"/>
    <w:rsid w:val="009B0DB3"/>
    <w:rsid w:val="009B18ED"/>
    <w:rsid w:val="009B1D22"/>
    <w:rsid w:val="009B2216"/>
    <w:rsid w:val="009B22DC"/>
    <w:rsid w:val="009B2894"/>
    <w:rsid w:val="009B2FDE"/>
    <w:rsid w:val="009B33E7"/>
    <w:rsid w:val="009B3685"/>
    <w:rsid w:val="009B374C"/>
    <w:rsid w:val="009B3929"/>
    <w:rsid w:val="009B3B6A"/>
    <w:rsid w:val="009B3CB4"/>
    <w:rsid w:val="009B44D7"/>
    <w:rsid w:val="009B474D"/>
    <w:rsid w:val="009B4B4C"/>
    <w:rsid w:val="009B4B9A"/>
    <w:rsid w:val="009B53F8"/>
    <w:rsid w:val="009B543B"/>
    <w:rsid w:val="009B5471"/>
    <w:rsid w:val="009B5B9C"/>
    <w:rsid w:val="009B5F90"/>
    <w:rsid w:val="009B5FFE"/>
    <w:rsid w:val="009B62F6"/>
    <w:rsid w:val="009B6466"/>
    <w:rsid w:val="009B6B96"/>
    <w:rsid w:val="009B71B2"/>
    <w:rsid w:val="009B766C"/>
    <w:rsid w:val="009B7829"/>
    <w:rsid w:val="009B7916"/>
    <w:rsid w:val="009B7D54"/>
    <w:rsid w:val="009C0502"/>
    <w:rsid w:val="009C05B7"/>
    <w:rsid w:val="009C0656"/>
    <w:rsid w:val="009C06F0"/>
    <w:rsid w:val="009C0E21"/>
    <w:rsid w:val="009C0F0B"/>
    <w:rsid w:val="009C1302"/>
    <w:rsid w:val="009C13E6"/>
    <w:rsid w:val="009C14D9"/>
    <w:rsid w:val="009C15C3"/>
    <w:rsid w:val="009C174A"/>
    <w:rsid w:val="009C17BC"/>
    <w:rsid w:val="009C1A5D"/>
    <w:rsid w:val="009C1D95"/>
    <w:rsid w:val="009C1DCB"/>
    <w:rsid w:val="009C201A"/>
    <w:rsid w:val="009C2481"/>
    <w:rsid w:val="009C2803"/>
    <w:rsid w:val="009C2D98"/>
    <w:rsid w:val="009C3137"/>
    <w:rsid w:val="009C323F"/>
    <w:rsid w:val="009C36A8"/>
    <w:rsid w:val="009C37D0"/>
    <w:rsid w:val="009C3918"/>
    <w:rsid w:val="009C3958"/>
    <w:rsid w:val="009C403B"/>
    <w:rsid w:val="009C4179"/>
    <w:rsid w:val="009C433B"/>
    <w:rsid w:val="009C43F0"/>
    <w:rsid w:val="009C48FD"/>
    <w:rsid w:val="009C5070"/>
    <w:rsid w:val="009C51E2"/>
    <w:rsid w:val="009C56EB"/>
    <w:rsid w:val="009C59BD"/>
    <w:rsid w:val="009C5A40"/>
    <w:rsid w:val="009C5F08"/>
    <w:rsid w:val="009C60B4"/>
    <w:rsid w:val="009C60D5"/>
    <w:rsid w:val="009C6825"/>
    <w:rsid w:val="009C691E"/>
    <w:rsid w:val="009C6C8F"/>
    <w:rsid w:val="009C75A0"/>
    <w:rsid w:val="009C7921"/>
    <w:rsid w:val="009C79A4"/>
    <w:rsid w:val="009C7DBF"/>
    <w:rsid w:val="009C7E4F"/>
    <w:rsid w:val="009D0358"/>
    <w:rsid w:val="009D035D"/>
    <w:rsid w:val="009D05A1"/>
    <w:rsid w:val="009D090C"/>
    <w:rsid w:val="009D0C41"/>
    <w:rsid w:val="009D115C"/>
    <w:rsid w:val="009D1440"/>
    <w:rsid w:val="009D184E"/>
    <w:rsid w:val="009D1970"/>
    <w:rsid w:val="009D1AEE"/>
    <w:rsid w:val="009D1C68"/>
    <w:rsid w:val="009D1C7B"/>
    <w:rsid w:val="009D2060"/>
    <w:rsid w:val="009D20B9"/>
    <w:rsid w:val="009D2442"/>
    <w:rsid w:val="009D27F5"/>
    <w:rsid w:val="009D2E98"/>
    <w:rsid w:val="009D2F6F"/>
    <w:rsid w:val="009D303F"/>
    <w:rsid w:val="009D331D"/>
    <w:rsid w:val="009D34F2"/>
    <w:rsid w:val="009D3842"/>
    <w:rsid w:val="009D41D3"/>
    <w:rsid w:val="009D44F8"/>
    <w:rsid w:val="009D4663"/>
    <w:rsid w:val="009D4709"/>
    <w:rsid w:val="009D4C05"/>
    <w:rsid w:val="009D4D73"/>
    <w:rsid w:val="009D5192"/>
    <w:rsid w:val="009D51B8"/>
    <w:rsid w:val="009D5223"/>
    <w:rsid w:val="009D5991"/>
    <w:rsid w:val="009D5A52"/>
    <w:rsid w:val="009D5CA2"/>
    <w:rsid w:val="009D5E89"/>
    <w:rsid w:val="009D60B2"/>
    <w:rsid w:val="009D667A"/>
    <w:rsid w:val="009D6DE1"/>
    <w:rsid w:val="009D6F72"/>
    <w:rsid w:val="009D723E"/>
    <w:rsid w:val="009D75E6"/>
    <w:rsid w:val="009D75ED"/>
    <w:rsid w:val="009D78B3"/>
    <w:rsid w:val="009D79B4"/>
    <w:rsid w:val="009D7FCA"/>
    <w:rsid w:val="009E049B"/>
    <w:rsid w:val="009E05AF"/>
    <w:rsid w:val="009E0920"/>
    <w:rsid w:val="009E0B82"/>
    <w:rsid w:val="009E0CF9"/>
    <w:rsid w:val="009E0D22"/>
    <w:rsid w:val="009E0FFB"/>
    <w:rsid w:val="009E11D6"/>
    <w:rsid w:val="009E1293"/>
    <w:rsid w:val="009E1936"/>
    <w:rsid w:val="009E19C2"/>
    <w:rsid w:val="009E1B20"/>
    <w:rsid w:val="009E1C80"/>
    <w:rsid w:val="009E25A9"/>
    <w:rsid w:val="009E2718"/>
    <w:rsid w:val="009E2771"/>
    <w:rsid w:val="009E2799"/>
    <w:rsid w:val="009E279A"/>
    <w:rsid w:val="009E2BF8"/>
    <w:rsid w:val="009E2CBB"/>
    <w:rsid w:val="009E2D40"/>
    <w:rsid w:val="009E2E6D"/>
    <w:rsid w:val="009E2E9E"/>
    <w:rsid w:val="009E3238"/>
    <w:rsid w:val="009E33D7"/>
    <w:rsid w:val="009E3514"/>
    <w:rsid w:val="009E35C4"/>
    <w:rsid w:val="009E3A6B"/>
    <w:rsid w:val="009E3E8D"/>
    <w:rsid w:val="009E4316"/>
    <w:rsid w:val="009E4348"/>
    <w:rsid w:val="009E45CC"/>
    <w:rsid w:val="009E466F"/>
    <w:rsid w:val="009E4698"/>
    <w:rsid w:val="009E4A1A"/>
    <w:rsid w:val="009E4F76"/>
    <w:rsid w:val="009E4FE1"/>
    <w:rsid w:val="009E5725"/>
    <w:rsid w:val="009E5822"/>
    <w:rsid w:val="009E5DB2"/>
    <w:rsid w:val="009E5FB9"/>
    <w:rsid w:val="009E6038"/>
    <w:rsid w:val="009E6232"/>
    <w:rsid w:val="009E68E6"/>
    <w:rsid w:val="009E6A06"/>
    <w:rsid w:val="009E6C41"/>
    <w:rsid w:val="009E6F70"/>
    <w:rsid w:val="009E748C"/>
    <w:rsid w:val="009E7AF2"/>
    <w:rsid w:val="009F01A2"/>
    <w:rsid w:val="009F101E"/>
    <w:rsid w:val="009F1925"/>
    <w:rsid w:val="009F1AE5"/>
    <w:rsid w:val="009F1C7C"/>
    <w:rsid w:val="009F2196"/>
    <w:rsid w:val="009F2199"/>
    <w:rsid w:val="009F27EE"/>
    <w:rsid w:val="009F2951"/>
    <w:rsid w:val="009F2D52"/>
    <w:rsid w:val="009F3369"/>
    <w:rsid w:val="009F3945"/>
    <w:rsid w:val="009F3DA3"/>
    <w:rsid w:val="009F429E"/>
    <w:rsid w:val="009F44E7"/>
    <w:rsid w:val="009F458F"/>
    <w:rsid w:val="009F4685"/>
    <w:rsid w:val="009F4947"/>
    <w:rsid w:val="009F49B3"/>
    <w:rsid w:val="009F4CA3"/>
    <w:rsid w:val="009F4DCC"/>
    <w:rsid w:val="009F4E93"/>
    <w:rsid w:val="009F5061"/>
    <w:rsid w:val="009F5214"/>
    <w:rsid w:val="009F58B8"/>
    <w:rsid w:val="009F5A34"/>
    <w:rsid w:val="009F5BA9"/>
    <w:rsid w:val="009F6523"/>
    <w:rsid w:val="009F6629"/>
    <w:rsid w:val="009F670F"/>
    <w:rsid w:val="009F679C"/>
    <w:rsid w:val="009F67B2"/>
    <w:rsid w:val="009F68BC"/>
    <w:rsid w:val="009F69C2"/>
    <w:rsid w:val="009F6E27"/>
    <w:rsid w:val="009F6EE9"/>
    <w:rsid w:val="009F702C"/>
    <w:rsid w:val="009F75C7"/>
    <w:rsid w:val="009F7800"/>
    <w:rsid w:val="009F7D9A"/>
    <w:rsid w:val="009F7F58"/>
    <w:rsid w:val="009F7FEB"/>
    <w:rsid w:val="00A0034E"/>
    <w:rsid w:val="00A0063F"/>
    <w:rsid w:val="00A00770"/>
    <w:rsid w:val="00A00DF0"/>
    <w:rsid w:val="00A00E49"/>
    <w:rsid w:val="00A0142E"/>
    <w:rsid w:val="00A014D5"/>
    <w:rsid w:val="00A01542"/>
    <w:rsid w:val="00A022EE"/>
    <w:rsid w:val="00A02394"/>
    <w:rsid w:val="00A037F5"/>
    <w:rsid w:val="00A03903"/>
    <w:rsid w:val="00A03D5A"/>
    <w:rsid w:val="00A03E1D"/>
    <w:rsid w:val="00A03EB1"/>
    <w:rsid w:val="00A03F1D"/>
    <w:rsid w:val="00A0440D"/>
    <w:rsid w:val="00A0445C"/>
    <w:rsid w:val="00A04610"/>
    <w:rsid w:val="00A04B2B"/>
    <w:rsid w:val="00A04BF3"/>
    <w:rsid w:val="00A0505A"/>
    <w:rsid w:val="00A05B02"/>
    <w:rsid w:val="00A05B3A"/>
    <w:rsid w:val="00A05C0E"/>
    <w:rsid w:val="00A05D2E"/>
    <w:rsid w:val="00A05D82"/>
    <w:rsid w:val="00A05DBE"/>
    <w:rsid w:val="00A05F0A"/>
    <w:rsid w:val="00A06498"/>
    <w:rsid w:val="00A0708F"/>
    <w:rsid w:val="00A07245"/>
    <w:rsid w:val="00A075CA"/>
    <w:rsid w:val="00A07731"/>
    <w:rsid w:val="00A07AE1"/>
    <w:rsid w:val="00A07D8E"/>
    <w:rsid w:val="00A100B0"/>
    <w:rsid w:val="00A100BB"/>
    <w:rsid w:val="00A10D6F"/>
    <w:rsid w:val="00A10F3F"/>
    <w:rsid w:val="00A11375"/>
    <w:rsid w:val="00A1159D"/>
    <w:rsid w:val="00A115C5"/>
    <w:rsid w:val="00A122CB"/>
    <w:rsid w:val="00A135F7"/>
    <w:rsid w:val="00A13625"/>
    <w:rsid w:val="00A138DB"/>
    <w:rsid w:val="00A13939"/>
    <w:rsid w:val="00A13C6E"/>
    <w:rsid w:val="00A13DA0"/>
    <w:rsid w:val="00A14015"/>
    <w:rsid w:val="00A14304"/>
    <w:rsid w:val="00A147CB"/>
    <w:rsid w:val="00A147D2"/>
    <w:rsid w:val="00A14AFB"/>
    <w:rsid w:val="00A14C4B"/>
    <w:rsid w:val="00A15269"/>
    <w:rsid w:val="00A15372"/>
    <w:rsid w:val="00A153D0"/>
    <w:rsid w:val="00A153EB"/>
    <w:rsid w:val="00A155FC"/>
    <w:rsid w:val="00A15755"/>
    <w:rsid w:val="00A15E24"/>
    <w:rsid w:val="00A161BC"/>
    <w:rsid w:val="00A1620B"/>
    <w:rsid w:val="00A162A3"/>
    <w:rsid w:val="00A16703"/>
    <w:rsid w:val="00A16767"/>
    <w:rsid w:val="00A16AA8"/>
    <w:rsid w:val="00A16C14"/>
    <w:rsid w:val="00A16FE8"/>
    <w:rsid w:val="00A172D0"/>
    <w:rsid w:val="00A17537"/>
    <w:rsid w:val="00A177AE"/>
    <w:rsid w:val="00A17995"/>
    <w:rsid w:val="00A17A5E"/>
    <w:rsid w:val="00A17CA9"/>
    <w:rsid w:val="00A202D2"/>
    <w:rsid w:val="00A207E1"/>
    <w:rsid w:val="00A20C8A"/>
    <w:rsid w:val="00A20DE7"/>
    <w:rsid w:val="00A20E49"/>
    <w:rsid w:val="00A20F49"/>
    <w:rsid w:val="00A210B9"/>
    <w:rsid w:val="00A21484"/>
    <w:rsid w:val="00A21575"/>
    <w:rsid w:val="00A21673"/>
    <w:rsid w:val="00A21718"/>
    <w:rsid w:val="00A2171D"/>
    <w:rsid w:val="00A219FB"/>
    <w:rsid w:val="00A21A03"/>
    <w:rsid w:val="00A21C00"/>
    <w:rsid w:val="00A21C19"/>
    <w:rsid w:val="00A21FF8"/>
    <w:rsid w:val="00A22263"/>
    <w:rsid w:val="00A223AC"/>
    <w:rsid w:val="00A22847"/>
    <w:rsid w:val="00A22A17"/>
    <w:rsid w:val="00A22AF7"/>
    <w:rsid w:val="00A232B1"/>
    <w:rsid w:val="00A236D9"/>
    <w:rsid w:val="00A239AA"/>
    <w:rsid w:val="00A23C7A"/>
    <w:rsid w:val="00A23CA0"/>
    <w:rsid w:val="00A23D42"/>
    <w:rsid w:val="00A23DC1"/>
    <w:rsid w:val="00A23FF5"/>
    <w:rsid w:val="00A24210"/>
    <w:rsid w:val="00A24414"/>
    <w:rsid w:val="00A245FA"/>
    <w:rsid w:val="00A24CDA"/>
    <w:rsid w:val="00A24D16"/>
    <w:rsid w:val="00A2525E"/>
    <w:rsid w:val="00A25A5F"/>
    <w:rsid w:val="00A26362"/>
    <w:rsid w:val="00A2674D"/>
    <w:rsid w:val="00A277B0"/>
    <w:rsid w:val="00A277F6"/>
    <w:rsid w:val="00A279FC"/>
    <w:rsid w:val="00A27BCE"/>
    <w:rsid w:val="00A307D4"/>
    <w:rsid w:val="00A30838"/>
    <w:rsid w:val="00A3117C"/>
    <w:rsid w:val="00A31422"/>
    <w:rsid w:val="00A318EF"/>
    <w:rsid w:val="00A31C35"/>
    <w:rsid w:val="00A31ECA"/>
    <w:rsid w:val="00A32455"/>
    <w:rsid w:val="00A324D0"/>
    <w:rsid w:val="00A325EF"/>
    <w:rsid w:val="00A329A8"/>
    <w:rsid w:val="00A32C02"/>
    <w:rsid w:val="00A33392"/>
    <w:rsid w:val="00A334BD"/>
    <w:rsid w:val="00A335E5"/>
    <w:rsid w:val="00A33A5F"/>
    <w:rsid w:val="00A33ACA"/>
    <w:rsid w:val="00A33B7C"/>
    <w:rsid w:val="00A34097"/>
    <w:rsid w:val="00A340BF"/>
    <w:rsid w:val="00A344C4"/>
    <w:rsid w:val="00A3451E"/>
    <w:rsid w:val="00A34AC7"/>
    <w:rsid w:val="00A34CC6"/>
    <w:rsid w:val="00A34D87"/>
    <w:rsid w:val="00A34F8B"/>
    <w:rsid w:val="00A35030"/>
    <w:rsid w:val="00A350AE"/>
    <w:rsid w:val="00A353B9"/>
    <w:rsid w:val="00A356A2"/>
    <w:rsid w:val="00A358C2"/>
    <w:rsid w:val="00A358E0"/>
    <w:rsid w:val="00A35D44"/>
    <w:rsid w:val="00A361CD"/>
    <w:rsid w:val="00A3640A"/>
    <w:rsid w:val="00A3684F"/>
    <w:rsid w:val="00A36CD6"/>
    <w:rsid w:val="00A376D5"/>
    <w:rsid w:val="00A377D1"/>
    <w:rsid w:val="00A378C5"/>
    <w:rsid w:val="00A37A04"/>
    <w:rsid w:val="00A37A13"/>
    <w:rsid w:val="00A37DE6"/>
    <w:rsid w:val="00A37ECD"/>
    <w:rsid w:val="00A40832"/>
    <w:rsid w:val="00A40940"/>
    <w:rsid w:val="00A40A1F"/>
    <w:rsid w:val="00A40C86"/>
    <w:rsid w:val="00A40F08"/>
    <w:rsid w:val="00A415CA"/>
    <w:rsid w:val="00A41B18"/>
    <w:rsid w:val="00A41E14"/>
    <w:rsid w:val="00A4203C"/>
    <w:rsid w:val="00A4223B"/>
    <w:rsid w:val="00A42463"/>
    <w:rsid w:val="00A42484"/>
    <w:rsid w:val="00A428AE"/>
    <w:rsid w:val="00A42CB3"/>
    <w:rsid w:val="00A42E78"/>
    <w:rsid w:val="00A43299"/>
    <w:rsid w:val="00A43492"/>
    <w:rsid w:val="00A439C5"/>
    <w:rsid w:val="00A43A24"/>
    <w:rsid w:val="00A43DF0"/>
    <w:rsid w:val="00A43E8C"/>
    <w:rsid w:val="00A44341"/>
    <w:rsid w:val="00A444BC"/>
    <w:rsid w:val="00A445BE"/>
    <w:rsid w:val="00A445E9"/>
    <w:rsid w:val="00A44A81"/>
    <w:rsid w:val="00A44BCB"/>
    <w:rsid w:val="00A44C56"/>
    <w:rsid w:val="00A44EAE"/>
    <w:rsid w:val="00A45401"/>
    <w:rsid w:val="00A455D6"/>
    <w:rsid w:val="00A4576A"/>
    <w:rsid w:val="00A458B0"/>
    <w:rsid w:val="00A45BFC"/>
    <w:rsid w:val="00A45C9C"/>
    <w:rsid w:val="00A45DC6"/>
    <w:rsid w:val="00A46240"/>
    <w:rsid w:val="00A46703"/>
    <w:rsid w:val="00A469A3"/>
    <w:rsid w:val="00A46EC0"/>
    <w:rsid w:val="00A47115"/>
    <w:rsid w:val="00A471C0"/>
    <w:rsid w:val="00A471FB"/>
    <w:rsid w:val="00A475B6"/>
    <w:rsid w:val="00A4776C"/>
    <w:rsid w:val="00A47876"/>
    <w:rsid w:val="00A47A32"/>
    <w:rsid w:val="00A47C36"/>
    <w:rsid w:val="00A504ED"/>
    <w:rsid w:val="00A50A4D"/>
    <w:rsid w:val="00A50C81"/>
    <w:rsid w:val="00A50ED8"/>
    <w:rsid w:val="00A5100A"/>
    <w:rsid w:val="00A51128"/>
    <w:rsid w:val="00A51756"/>
    <w:rsid w:val="00A5184A"/>
    <w:rsid w:val="00A520AF"/>
    <w:rsid w:val="00A5288F"/>
    <w:rsid w:val="00A52B07"/>
    <w:rsid w:val="00A52EDD"/>
    <w:rsid w:val="00A532D9"/>
    <w:rsid w:val="00A533F8"/>
    <w:rsid w:val="00A534B5"/>
    <w:rsid w:val="00A53712"/>
    <w:rsid w:val="00A5372B"/>
    <w:rsid w:val="00A539F0"/>
    <w:rsid w:val="00A53D1C"/>
    <w:rsid w:val="00A53E00"/>
    <w:rsid w:val="00A53E59"/>
    <w:rsid w:val="00A53FB1"/>
    <w:rsid w:val="00A53FBA"/>
    <w:rsid w:val="00A5402F"/>
    <w:rsid w:val="00A5430B"/>
    <w:rsid w:val="00A54332"/>
    <w:rsid w:val="00A54465"/>
    <w:rsid w:val="00A54607"/>
    <w:rsid w:val="00A547D4"/>
    <w:rsid w:val="00A54B97"/>
    <w:rsid w:val="00A54E39"/>
    <w:rsid w:val="00A54FFD"/>
    <w:rsid w:val="00A550B7"/>
    <w:rsid w:val="00A55171"/>
    <w:rsid w:val="00A554F1"/>
    <w:rsid w:val="00A555FB"/>
    <w:rsid w:val="00A5567D"/>
    <w:rsid w:val="00A556C4"/>
    <w:rsid w:val="00A5593F"/>
    <w:rsid w:val="00A55A13"/>
    <w:rsid w:val="00A55EF1"/>
    <w:rsid w:val="00A56301"/>
    <w:rsid w:val="00A5634B"/>
    <w:rsid w:val="00A5662D"/>
    <w:rsid w:val="00A567EA"/>
    <w:rsid w:val="00A56B93"/>
    <w:rsid w:val="00A56F00"/>
    <w:rsid w:val="00A56F96"/>
    <w:rsid w:val="00A570DF"/>
    <w:rsid w:val="00A5716D"/>
    <w:rsid w:val="00A57186"/>
    <w:rsid w:val="00A57AA6"/>
    <w:rsid w:val="00A57BE7"/>
    <w:rsid w:val="00A601CB"/>
    <w:rsid w:val="00A60245"/>
    <w:rsid w:val="00A60A00"/>
    <w:rsid w:val="00A60DD2"/>
    <w:rsid w:val="00A610FB"/>
    <w:rsid w:val="00A61495"/>
    <w:rsid w:val="00A61724"/>
    <w:rsid w:val="00A618B3"/>
    <w:rsid w:val="00A618D7"/>
    <w:rsid w:val="00A61AF8"/>
    <w:rsid w:val="00A61F8D"/>
    <w:rsid w:val="00A6265F"/>
    <w:rsid w:val="00A6273F"/>
    <w:rsid w:val="00A62B53"/>
    <w:rsid w:val="00A62B91"/>
    <w:rsid w:val="00A62EAD"/>
    <w:rsid w:val="00A62F66"/>
    <w:rsid w:val="00A62FEA"/>
    <w:rsid w:val="00A6301B"/>
    <w:rsid w:val="00A632F8"/>
    <w:rsid w:val="00A638DC"/>
    <w:rsid w:val="00A63A60"/>
    <w:rsid w:val="00A64234"/>
    <w:rsid w:val="00A645B1"/>
    <w:rsid w:val="00A64A3F"/>
    <w:rsid w:val="00A64B62"/>
    <w:rsid w:val="00A6575B"/>
    <w:rsid w:val="00A65820"/>
    <w:rsid w:val="00A65A6B"/>
    <w:rsid w:val="00A664B7"/>
    <w:rsid w:val="00A66A87"/>
    <w:rsid w:val="00A66F78"/>
    <w:rsid w:val="00A66F8E"/>
    <w:rsid w:val="00A67016"/>
    <w:rsid w:val="00A67277"/>
    <w:rsid w:val="00A67340"/>
    <w:rsid w:val="00A675A7"/>
    <w:rsid w:val="00A67D56"/>
    <w:rsid w:val="00A7030F"/>
    <w:rsid w:val="00A7046C"/>
    <w:rsid w:val="00A709FD"/>
    <w:rsid w:val="00A70A6F"/>
    <w:rsid w:val="00A70B93"/>
    <w:rsid w:val="00A70DA4"/>
    <w:rsid w:val="00A70F6B"/>
    <w:rsid w:val="00A710CC"/>
    <w:rsid w:val="00A7137E"/>
    <w:rsid w:val="00A71659"/>
    <w:rsid w:val="00A71B89"/>
    <w:rsid w:val="00A71B9D"/>
    <w:rsid w:val="00A720B4"/>
    <w:rsid w:val="00A721DD"/>
    <w:rsid w:val="00A72352"/>
    <w:rsid w:val="00A7299B"/>
    <w:rsid w:val="00A72AE0"/>
    <w:rsid w:val="00A72BCE"/>
    <w:rsid w:val="00A72DD1"/>
    <w:rsid w:val="00A7300B"/>
    <w:rsid w:val="00A7371B"/>
    <w:rsid w:val="00A73DC8"/>
    <w:rsid w:val="00A7414A"/>
    <w:rsid w:val="00A743B7"/>
    <w:rsid w:val="00A75433"/>
    <w:rsid w:val="00A75704"/>
    <w:rsid w:val="00A757A8"/>
    <w:rsid w:val="00A75BD3"/>
    <w:rsid w:val="00A76042"/>
    <w:rsid w:val="00A7607D"/>
    <w:rsid w:val="00A7649D"/>
    <w:rsid w:val="00A76784"/>
    <w:rsid w:val="00A768E0"/>
    <w:rsid w:val="00A76A9C"/>
    <w:rsid w:val="00A77A12"/>
    <w:rsid w:val="00A77B32"/>
    <w:rsid w:val="00A77D34"/>
    <w:rsid w:val="00A77E17"/>
    <w:rsid w:val="00A80101"/>
    <w:rsid w:val="00A80338"/>
    <w:rsid w:val="00A80A0E"/>
    <w:rsid w:val="00A810F0"/>
    <w:rsid w:val="00A812C2"/>
    <w:rsid w:val="00A8172F"/>
    <w:rsid w:val="00A8177D"/>
    <w:rsid w:val="00A81CF2"/>
    <w:rsid w:val="00A81D23"/>
    <w:rsid w:val="00A81E70"/>
    <w:rsid w:val="00A8232E"/>
    <w:rsid w:val="00A8239C"/>
    <w:rsid w:val="00A827B1"/>
    <w:rsid w:val="00A8286E"/>
    <w:rsid w:val="00A829BB"/>
    <w:rsid w:val="00A82ED1"/>
    <w:rsid w:val="00A82F4D"/>
    <w:rsid w:val="00A83632"/>
    <w:rsid w:val="00A838AA"/>
    <w:rsid w:val="00A83C2C"/>
    <w:rsid w:val="00A83CCA"/>
    <w:rsid w:val="00A840E4"/>
    <w:rsid w:val="00A84632"/>
    <w:rsid w:val="00A84737"/>
    <w:rsid w:val="00A8479E"/>
    <w:rsid w:val="00A84A34"/>
    <w:rsid w:val="00A84AEB"/>
    <w:rsid w:val="00A84F33"/>
    <w:rsid w:val="00A85172"/>
    <w:rsid w:val="00A85591"/>
    <w:rsid w:val="00A856D1"/>
    <w:rsid w:val="00A85897"/>
    <w:rsid w:val="00A85A8E"/>
    <w:rsid w:val="00A85AEE"/>
    <w:rsid w:val="00A862AE"/>
    <w:rsid w:val="00A86580"/>
    <w:rsid w:val="00A86623"/>
    <w:rsid w:val="00A86678"/>
    <w:rsid w:val="00A867DE"/>
    <w:rsid w:val="00A86DFD"/>
    <w:rsid w:val="00A871F5"/>
    <w:rsid w:val="00A876EC"/>
    <w:rsid w:val="00A8795A"/>
    <w:rsid w:val="00A90170"/>
    <w:rsid w:val="00A90697"/>
    <w:rsid w:val="00A906D2"/>
    <w:rsid w:val="00A9095D"/>
    <w:rsid w:val="00A90B53"/>
    <w:rsid w:val="00A90BDB"/>
    <w:rsid w:val="00A90FF9"/>
    <w:rsid w:val="00A9189C"/>
    <w:rsid w:val="00A91CDD"/>
    <w:rsid w:val="00A91F47"/>
    <w:rsid w:val="00A92183"/>
    <w:rsid w:val="00A924C1"/>
    <w:rsid w:val="00A9297F"/>
    <w:rsid w:val="00A92A2B"/>
    <w:rsid w:val="00A92CD9"/>
    <w:rsid w:val="00A934C4"/>
    <w:rsid w:val="00A9380E"/>
    <w:rsid w:val="00A93816"/>
    <w:rsid w:val="00A93C97"/>
    <w:rsid w:val="00A93DD4"/>
    <w:rsid w:val="00A9442C"/>
    <w:rsid w:val="00A948B4"/>
    <w:rsid w:val="00A94B84"/>
    <w:rsid w:val="00A94D7E"/>
    <w:rsid w:val="00A94F6B"/>
    <w:rsid w:val="00A9513C"/>
    <w:rsid w:val="00A95723"/>
    <w:rsid w:val="00A95881"/>
    <w:rsid w:val="00A9599D"/>
    <w:rsid w:val="00A95AC6"/>
    <w:rsid w:val="00A95B26"/>
    <w:rsid w:val="00A95FA5"/>
    <w:rsid w:val="00A9608B"/>
    <w:rsid w:val="00A96256"/>
    <w:rsid w:val="00A963A7"/>
    <w:rsid w:val="00A97350"/>
    <w:rsid w:val="00A9737B"/>
    <w:rsid w:val="00A97532"/>
    <w:rsid w:val="00A9788C"/>
    <w:rsid w:val="00A97A63"/>
    <w:rsid w:val="00A97E39"/>
    <w:rsid w:val="00A97E83"/>
    <w:rsid w:val="00A97EAE"/>
    <w:rsid w:val="00A97FEC"/>
    <w:rsid w:val="00AA0205"/>
    <w:rsid w:val="00AA033E"/>
    <w:rsid w:val="00AA081C"/>
    <w:rsid w:val="00AA0914"/>
    <w:rsid w:val="00AA0945"/>
    <w:rsid w:val="00AA0BA4"/>
    <w:rsid w:val="00AA0D8E"/>
    <w:rsid w:val="00AA185D"/>
    <w:rsid w:val="00AA1957"/>
    <w:rsid w:val="00AA19DB"/>
    <w:rsid w:val="00AA1BB1"/>
    <w:rsid w:val="00AA208C"/>
    <w:rsid w:val="00AA2115"/>
    <w:rsid w:val="00AA2141"/>
    <w:rsid w:val="00AA2194"/>
    <w:rsid w:val="00AA21D6"/>
    <w:rsid w:val="00AA2964"/>
    <w:rsid w:val="00AA301E"/>
    <w:rsid w:val="00AA3625"/>
    <w:rsid w:val="00AA36E1"/>
    <w:rsid w:val="00AA3870"/>
    <w:rsid w:val="00AA3A97"/>
    <w:rsid w:val="00AA3F5A"/>
    <w:rsid w:val="00AA3FB5"/>
    <w:rsid w:val="00AA4158"/>
    <w:rsid w:val="00AA4237"/>
    <w:rsid w:val="00AA45F2"/>
    <w:rsid w:val="00AA4B6A"/>
    <w:rsid w:val="00AA4C4E"/>
    <w:rsid w:val="00AA4E30"/>
    <w:rsid w:val="00AA4ECC"/>
    <w:rsid w:val="00AA4EFC"/>
    <w:rsid w:val="00AA4FEC"/>
    <w:rsid w:val="00AA521D"/>
    <w:rsid w:val="00AA52DE"/>
    <w:rsid w:val="00AA5A63"/>
    <w:rsid w:val="00AA60A9"/>
    <w:rsid w:val="00AA6573"/>
    <w:rsid w:val="00AA68A9"/>
    <w:rsid w:val="00AA6C9F"/>
    <w:rsid w:val="00AA6F6F"/>
    <w:rsid w:val="00AA70D4"/>
    <w:rsid w:val="00AA71EA"/>
    <w:rsid w:val="00AA7424"/>
    <w:rsid w:val="00AA79C5"/>
    <w:rsid w:val="00AA79C7"/>
    <w:rsid w:val="00AA7F0E"/>
    <w:rsid w:val="00AA7FC4"/>
    <w:rsid w:val="00AB004E"/>
    <w:rsid w:val="00AB0086"/>
    <w:rsid w:val="00AB07F5"/>
    <w:rsid w:val="00AB0B15"/>
    <w:rsid w:val="00AB0DBC"/>
    <w:rsid w:val="00AB0FFD"/>
    <w:rsid w:val="00AB108A"/>
    <w:rsid w:val="00AB16AF"/>
    <w:rsid w:val="00AB23C9"/>
    <w:rsid w:val="00AB29F3"/>
    <w:rsid w:val="00AB2A0D"/>
    <w:rsid w:val="00AB2E25"/>
    <w:rsid w:val="00AB3068"/>
    <w:rsid w:val="00AB3A09"/>
    <w:rsid w:val="00AB413D"/>
    <w:rsid w:val="00AB41D8"/>
    <w:rsid w:val="00AB4461"/>
    <w:rsid w:val="00AB45EB"/>
    <w:rsid w:val="00AB47C0"/>
    <w:rsid w:val="00AB4A04"/>
    <w:rsid w:val="00AB4F4E"/>
    <w:rsid w:val="00AB529D"/>
    <w:rsid w:val="00AB543E"/>
    <w:rsid w:val="00AB5760"/>
    <w:rsid w:val="00AB5D12"/>
    <w:rsid w:val="00AB6062"/>
    <w:rsid w:val="00AB62E8"/>
    <w:rsid w:val="00AB6386"/>
    <w:rsid w:val="00AB6D30"/>
    <w:rsid w:val="00AB6D9A"/>
    <w:rsid w:val="00AB70CB"/>
    <w:rsid w:val="00AB73B7"/>
    <w:rsid w:val="00AB748E"/>
    <w:rsid w:val="00AB76A8"/>
    <w:rsid w:val="00AC0BC2"/>
    <w:rsid w:val="00AC0C1F"/>
    <w:rsid w:val="00AC10ED"/>
    <w:rsid w:val="00AC1172"/>
    <w:rsid w:val="00AC1241"/>
    <w:rsid w:val="00AC14E0"/>
    <w:rsid w:val="00AC19CD"/>
    <w:rsid w:val="00AC1B6B"/>
    <w:rsid w:val="00AC1D25"/>
    <w:rsid w:val="00AC1F0A"/>
    <w:rsid w:val="00AC1FCD"/>
    <w:rsid w:val="00AC2494"/>
    <w:rsid w:val="00AC2613"/>
    <w:rsid w:val="00AC265A"/>
    <w:rsid w:val="00AC2664"/>
    <w:rsid w:val="00AC26F9"/>
    <w:rsid w:val="00AC30DC"/>
    <w:rsid w:val="00AC3659"/>
    <w:rsid w:val="00AC3EB7"/>
    <w:rsid w:val="00AC3F5C"/>
    <w:rsid w:val="00AC4081"/>
    <w:rsid w:val="00AC45C1"/>
    <w:rsid w:val="00AC4764"/>
    <w:rsid w:val="00AC478B"/>
    <w:rsid w:val="00AC47C6"/>
    <w:rsid w:val="00AC47E4"/>
    <w:rsid w:val="00AC4A92"/>
    <w:rsid w:val="00AC4CF4"/>
    <w:rsid w:val="00AC4E4E"/>
    <w:rsid w:val="00AC5045"/>
    <w:rsid w:val="00AC545F"/>
    <w:rsid w:val="00AC54F2"/>
    <w:rsid w:val="00AC5539"/>
    <w:rsid w:val="00AC5564"/>
    <w:rsid w:val="00AC55BE"/>
    <w:rsid w:val="00AC56C5"/>
    <w:rsid w:val="00AC5EFD"/>
    <w:rsid w:val="00AC6133"/>
    <w:rsid w:val="00AC683E"/>
    <w:rsid w:val="00AC6F18"/>
    <w:rsid w:val="00AC6FE1"/>
    <w:rsid w:val="00AC7899"/>
    <w:rsid w:val="00AD01DC"/>
    <w:rsid w:val="00AD0203"/>
    <w:rsid w:val="00AD021B"/>
    <w:rsid w:val="00AD0733"/>
    <w:rsid w:val="00AD073A"/>
    <w:rsid w:val="00AD090A"/>
    <w:rsid w:val="00AD0924"/>
    <w:rsid w:val="00AD09D0"/>
    <w:rsid w:val="00AD0C46"/>
    <w:rsid w:val="00AD0CCE"/>
    <w:rsid w:val="00AD0D1B"/>
    <w:rsid w:val="00AD134B"/>
    <w:rsid w:val="00AD16EF"/>
    <w:rsid w:val="00AD1832"/>
    <w:rsid w:val="00AD1845"/>
    <w:rsid w:val="00AD18A1"/>
    <w:rsid w:val="00AD18C5"/>
    <w:rsid w:val="00AD22E7"/>
    <w:rsid w:val="00AD248A"/>
    <w:rsid w:val="00AD2696"/>
    <w:rsid w:val="00AD2D22"/>
    <w:rsid w:val="00AD383A"/>
    <w:rsid w:val="00AD39B8"/>
    <w:rsid w:val="00AD3ACA"/>
    <w:rsid w:val="00AD4445"/>
    <w:rsid w:val="00AD464F"/>
    <w:rsid w:val="00AD4EDB"/>
    <w:rsid w:val="00AD526B"/>
    <w:rsid w:val="00AD52BD"/>
    <w:rsid w:val="00AD57FF"/>
    <w:rsid w:val="00AD58C3"/>
    <w:rsid w:val="00AD5A1F"/>
    <w:rsid w:val="00AD5A9F"/>
    <w:rsid w:val="00AD5C54"/>
    <w:rsid w:val="00AD651C"/>
    <w:rsid w:val="00AD6637"/>
    <w:rsid w:val="00AD66BD"/>
    <w:rsid w:val="00AD67C8"/>
    <w:rsid w:val="00AD6BAE"/>
    <w:rsid w:val="00AD6E00"/>
    <w:rsid w:val="00AD7145"/>
    <w:rsid w:val="00AD732C"/>
    <w:rsid w:val="00AD7352"/>
    <w:rsid w:val="00AE08DB"/>
    <w:rsid w:val="00AE0A4F"/>
    <w:rsid w:val="00AE0D6F"/>
    <w:rsid w:val="00AE0DCF"/>
    <w:rsid w:val="00AE0F86"/>
    <w:rsid w:val="00AE0FF8"/>
    <w:rsid w:val="00AE10AC"/>
    <w:rsid w:val="00AE11CB"/>
    <w:rsid w:val="00AE163C"/>
    <w:rsid w:val="00AE19B4"/>
    <w:rsid w:val="00AE1DDE"/>
    <w:rsid w:val="00AE1E5D"/>
    <w:rsid w:val="00AE1F4A"/>
    <w:rsid w:val="00AE2909"/>
    <w:rsid w:val="00AE2A7C"/>
    <w:rsid w:val="00AE3100"/>
    <w:rsid w:val="00AE3103"/>
    <w:rsid w:val="00AE31A3"/>
    <w:rsid w:val="00AE3328"/>
    <w:rsid w:val="00AE38BA"/>
    <w:rsid w:val="00AE3CE3"/>
    <w:rsid w:val="00AE3D78"/>
    <w:rsid w:val="00AE3F10"/>
    <w:rsid w:val="00AE46AA"/>
    <w:rsid w:val="00AE4BF1"/>
    <w:rsid w:val="00AE4D22"/>
    <w:rsid w:val="00AE521E"/>
    <w:rsid w:val="00AE5524"/>
    <w:rsid w:val="00AE5636"/>
    <w:rsid w:val="00AE5691"/>
    <w:rsid w:val="00AE5743"/>
    <w:rsid w:val="00AE5AF5"/>
    <w:rsid w:val="00AE5B2C"/>
    <w:rsid w:val="00AE6106"/>
    <w:rsid w:val="00AE62CF"/>
    <w:rsid w:val="00AE6571"/>
    <w:rsid w:val="00AE68BB"/>
    <w:rsid w:val="00AE68CE"/>
    <w:rsid w:val="00AE69C1"/>
    <w:rsid w:val="00AE6BA5"/>
    <w:rsid w:val="00AE6BE3"/>
    <w:rsid w:val="00AE7074"/>
    <w:rsid w:val="00AE7247"/>
    <w:rsid w:val="00AE742F"/>
    <w:rsid w:val="00AE7A7D"/>
    <w:rsid w:val="00AF0058"/>
    <w:rsid w:val="00AF04D3"/>
    <w:rsid w:val="00AF077F"/>
    <w:rsid w:val="00AF0A85"/>
    <w:rsid w:val="00AF0BE4"/>
    <w:rsid w:val="00AF1BD8"/>
    <w:rsid w:val="00AF1BFD"/>
    <w:rsid w:val="00AF1E8B"/>
    <w:rsid w:val="00AF2087"/>
    <w:rsid w:val="00AF218F"/>
    <w:rsid w:val="00AF21B6"/>
    <w:rsid w:val="00AF2A11"/>
    <w:rsid w:val="00AF2E24"/>
    <w:rsid w:val="00AF2E41"/>
    <w:rsid w:val="00AF2FC1"/>
    <w:rsid w:val="00AF308F"/>
    <w:rsid w:val="00AF3C4A"/>
    <w:rsid w:val="00AF3E07"/>
    <w:rsid w:val="00AF3E6C"/>
    <w:rsid w:val="00AF4257"/>
    <w:rsid w:val="00AF425D"/>
    <w:rsid w:val="00AF4508"/>
    <w:rsid w:val="00AF48ED"/>
    <w:rsid w:val="00AF50F2"/>
    <w:rsid w:val="00AF569D"/>
    <w:rsid w:val="00AF599E"/>
    <w:rsid w:val="00AF601F"/>
    <w:rsid w:val="00AF612E"/>
    <w:rsid w:val="00AF64EB"/>
    <w:rsid w:val="00AF6680"/>
    <w:rsid w:val="00AF6D15"/>
    <w:rsid w:val="00AF6F2B"/>
    <w:rsid w:val="00AF725D"/>
    <w:rsid w:val="00AF737B"/>
    <w:rsid w:val="00AF78CA"/>
    <w:rsid w:val="00AF7C2E"/>
    <w:rsid w:val="00B0014E"/>
    <w:rsid w:val="00B00278"/>
    <w:rsid w:val="00B0039D"/>
    <w:rsid w:val="00B00C2D"/>
    <w:rsid w:val="00B00D86"/>
    <w:rsid w:val="00B0117C"/>
    <w:rsid w:val="00B01255"/>
    <w:rsid w:val="00B014F8"/>
    <w:rsid w:val="00B01524"/>
    <w:rsid w:val="00B016F5"/>
    <w:rsid w:val="00B0172D"/>
    <w:rsid w:val="00B017BF"/>
    <w:rsid w:val="00B01920"/>
    <w:rsid w:val="00B01C08"/>
    <w:rsid w:val="00B01E60"/>
    <w:rsid w:val="00B01F49"/>
    <w:rsid w:val="00B02229"/>
    <w:rsid w:val="00B023F9"/>
    <w:rsid w:val="00B02519"/>
    <w:rsid w:val="00B02589"/>
    <w:rsid w:val="00B0262D"/>
    <w:rsid w:val="00B02868"/>
    <w:rsid w:val="00B0290C"/>
    <w:rsid w:val="00B02B14"/>
    <w:rsid w:val="00B02D32"/>
    <w:rsid w:val="00B03014"/>
    <w:rsid w:val="00B030DD"/>
    <w:rsid w:val="00B0359F"/>
    <w:rsid w:val="00B03BE0"/>
    <w:rsid w:val="00B03F7A"/>
    <w:rsid w:val="00B04583"/>
    <w:rsid w:val="00B047F3"/>
    <w:rsid w:val="00B04A1B"/>
    <w:rsid w:val="00B04BE6"/>
    <w:rsid w:val="00B04C96"/>
    <w:rsid w:val="00B04DEA"/>
    <w:rsid w:val="00B04FFF"/>
    <w:rsid w:val="00B05191"/>
    <w:rsid w:val="00B05B1F"/>
    <w:rsid w:val="00B05B36"/>
    <w:rsid w:val="00B05CBE"/>
    <w:rsid w:val="00B05DEE"/>
    <w:rsid w:val="00B05E9D"/>
    <w:rsid w:val="00B062C9"/>
    <w:rsid w:val="00B0693A"/>
    <w:rsid w:val="00B06A9C"/>
    <w:rsid w:val="00B06D39"/>
    <w:rsid w:val="00B07142"/>
    <w:rsid w:val="00B0716C"/>
    <w:rsid w:val="00B07436"/>
    <w:rsid w:val="00B07561"/>
    <w:rsid w:val="00B07A04"/>
    <w:rsid w:val="00B10199"/>
    <w:rsid w:val="00B101E4"/>
    <w:rsid w:val="00B1046A"/>
    <w:rsid w:val="00B105B9"/>
    <w:rsid w:val="00B1097A"/>
    <w:rsid w:val="00B10CCE"/>
    <w:rsid w:val="00B10E8A"/>
    <w:rsid w:val="00B11625"/>
    <w:rsid w:val="00B1169B"/>
    <w:rsid w:val="00B1177B"/>
    <w:rsid w:val="00B11A0A"/>
    <w:rsid w:val="00B11C4A"/>
    <w:rsid w:val="00B11D32"/>
    <w:rsid w:val="00B123C1"/>
    <w:rsid w:val="00B1273A"/>
    <w:rsid w:val="00B12A96"/>
    <w:rsid w:val="00B12B1C"/>
    <w:rsid w:val="00B12C8A"/>
    <w:rsid w:val="00B13509"/>
    <w:rsid w:val="00B13B16"/>
    <w:rsid w:val="00B13D76"/>
    <w:rsid w:val="00B13DC2"/>
    <w:rsid w:val="00B13ED6"/>
    <w:rsid w:val="00B13EEA"/>
    <w:rsid w:val="00B13FF9"/>
    <w:rsid w:val="00B14134"/>
    <w:rsid w:val="00B14228"/>
    <w:rsid w:val="00B1464E"/>
    <w:rsid w:val="00B14891"/>
    <w:rsid w:val="00B15146"/>
    <w:rsid w:val="00B15A40"/>
    <w:rsid w:val="00B15F71"/>
    <w:rsid w:val="00B1643C"/>
    <w:rsid w:val="00B1643E"/>
    <w:rsid w:val="00B164D9"/>
    <w:rsid w:val="00B168A6"/>
    <w:rsid w:val="00B16A1F"/>
    <w:rsid w:val="00B16D62"/>
    <w:rsid w:val="00B16E76"/>
    <w:rsid w:val="00B16F49"/>
    <w:rsid w:val="00B1746B"/>
    <w:rsid w:val="00B17677"/>
    <w:rsid w:val="00B17730"/>
    <w:rsid w:val="00B17BBD"/>
    <w:rsid w:val="00B201C3"/>
    <w:rsid w:val="00B20662"/>
    <w:rsid w:val="00B20785"/>
    <w:rsid w:val="00B20B2C"/>
    <w:rsid w:val="00B2138F"/>
    <w:rsid w:val="00B217C4"/>
    <w:rsid w:val="00B218DE"/>
    <w:rsid w:val="00B2199E"/>
    <w:rsid w:val="00B21AA4"/>
    <w:rsid w:val="00B21B90"/>
    <w:rsid w:val="00B21C95"/>
    <w:rsid w:val="00B220D1"/>
    <w:rsid w:val="00B22153"/>
    <w:rsid w:val="00B22773"/>
    <w:rsid w:val="00B22A15"/>
    <w:rsid w:val="00B22DBD"/>
    <w:rsid w:val="00B23296"/>
    <w:rsid w:val="00B23826"/>
    <w:rsid w:val="00B23D2A"/>
    <w:rsid w:val="00B23DBA"/>
    <w:rsid w:val="00B23E1E"/>
    <w:rsid w:val="00B24134"/>
    <w:rsid w:val="00B24406"/>
    <w:rsid w:val="00B2443D"/>
    <w:rsid w:val="00B246F9"/>
    <w:rsid w:val="00B24789"/>
    <w:rsid w:val="00B249DE"/>
    <w:rsid w:val="00B24AFA"/>
    <w:rsid w:val="00B24E6B"/>
    <w:rsid w:val="00B24F0E"/>
    <w:rsid w:val="00B254F1"/>
    <w:rsid w:val="00B25578"/>
    <w:rsid w:val="00B2559F"/>
    <w:rsid w:val="00B2572C"/>
    <w:rsid w:val="00B25820"/>
    <w:rsid w:val="00B258AD"/>
    <w:rsid w:val="00B259C4"/>
    <w:rsid w:val="00B25A3E"/>
    <w:rsid w:val="00B25C4D"/>
    <w:rsid w:val="00B25E47"/>
    <w:rsid w:val="00B25F31"/>
    <w:rsid w:val="00B260A9"/>
    <w:rsid w:val="00B264EA"/>
    <w:rsid w:val="00B265B1"/>
    <w:rsid w:val="00B26606"/>
    <w:rsid w:val="00B2672D"/>
    <w:rsid w:val="00B2673B"/>
    <w:rsid w:val="00B26F0D"/>
    <w:rsid w:val="00B27027"/>
    <w:rsid w:val="00B27293"/>
    <w:rsid w:val="00B275F0"/>
    <w:rsid w:val="00B27AD2"/>
    <w:rsid w:val="00B27DD9"/>
    <w:rsid w:val="00B27F63"/>
    <w:rsid w:val="00B3029B"/>
    <w:rsid w:val="00B30E04"/>
    <w:rsid w:val="00B31201"/>
    <w:rsid w:val="00B313A1"/>
    <w:rsid w:val="00B31445"/>
    <w:rsid w:val="00B315AA"/>
    <w:rsid w:val="00B317C1"/>
    <w:rsid w:val="00B32220"/>
    <w:rsid w:val="00B32754"/>
    <w:rsid w:val="00B32B41"/>
    <w:rsid w:val="00B32C5A"/>
    <w:rsid w:val="00B32FCC"/>
    <w:rsid w:val="00B333D5"/>
    <w:rsid w:val="00B336FB"/>
    <w:rsid w:val="00B33AF5"/>
    <w:rsid w:val="00B34573"/>
    <w:rsid w:val="00B34757"/>
    <w:rsid w:val="00B34B20"/>
    <w:rsid w:val="00B34B38"/>
    <w:rsid w:val="00B34CEF"/>
    <w:rsid w:val="00B34F5A"/>
    <w:rsid w:val="00B35495"/>
    <w:rsid w:val="00B3562B"/>
    <w:rsid w:val="00B35C4E"/>
    <w:rsid w:val="00B35FBF"/>
    <w:rsid w:val="00B3663C"/>
    <w:rsid w:val="00B366B7"/>
    <w:rsid w:val="00B36701"/>
    <w:rsid w:val="00B36C5A"/>
    <w:rsid w:val="00B374BA"/>
    <w:rsid w:val="00B375F0"/>
    <w:rsid w:val="00B37708"/>
    <w:rsid w:val="00B377CB"/>
    <w:rsid w:val="00B379A1"/>
    <w:rsid w:val="00B37A32"/>
    <w:rsid w:val="00B37D63"/>
    <w:rsid w:val="00B4037F"/>
    <w:rsid w:val="00B40435"/>
    <w:rsid w:val="00B4058A"/>
    <w:rsid w:val="00B40F6E"/>
    <w:rsid w:val="00B40F8F"/>
    <w:rsid w:val="00B40FE4"/>
    <w:rsid w:val="00B417A1"/>
    <w:rsid w:val="00B4180C"/>
    <w:rsid w:val="00B41853"/>
    <w:rsid w:val="00B41A2F"/>
    <w:rsid w:val="00B41C6C"/>
    <w:rsid w:val="00B420FA"/>
    <w:rsid w:val="00B42432"/>
    <w:rsid w:val="00B42696"/>
    <w:rsid w:val="00B4275A"/>
    <w:rsid w:val="00B42B30"/>
    <w:rsid w:val="00B42C90"/>
    <w:rsid w:val="00B42E0E"/>
    <w:rsid w:val="00B430C3"/>
    <w:rsid w:val="00B430FD"/>
    <w:rsid w:val="00B43222"/>
    <w:rsid w:val="00B43415"/>
    <w:rsid w:val="00B436E5"/>
    <w:rsid w:val="00B4381B"/>
    <w:rsid w:val="00B43E46"/>
    <w:rsid w:val="00B43F98"/>
    <w:rsid w:val="00B443D7"/>
    <w:rsid w:val="00B44808"/>
    <w:rsid w:val="00B4487E"/>
    <w:rsid w:val="00B44979"/>
    <w:rsid w:val="00B44A7B"/>
    <w:rsid w:val="00B44AB9"/>
    <w:rsid w:val="00B44E75"/>
    <w:rsid w:val="00B44F1F"/>
    <w:rsid w:val="00B45017"/>
    <w:rsid w:val="00B451FB"/>
    <w:rsid w:val="00B45B3C"/>
    <w:rsid w:val="00B45B52"/>
    <w:rsid w:val="00B464F7"/>
    <w:rsid w:val="00B4694E"/>
    <w:rsid w:val="00B46DBC"/>
    <w:rsid w:val="00B46E04"/>
    <w:rsid w:val="00B47403"/>
    <w:rsid w:val="00B47538"/>
    <w:rsid w:val="00B47BE2"/>
    <w:rsid w:val="00B47E92"/>
    <w:rsid w:val="00B47EDC"/>
    <w:rsid w:val="00B50376"/>
    <w:rsid w:val="00B50593"/>
    <w:rsid w:val="00B508F4"/>
    <w:rsid w:val="00B50A29"/>
    <w:rsid w:val="00B50ADC"/>
    <w:rsid w:val="00B50C20"/>
    <w:rsid w:val="00B50E2D"/>
    <w:rsid w:val="00B50F8D"/>
    <w:rsid w:val="00B5100D"/>
    <w:rsid w:val="00B5144D"/>
    <w:rsid w:val="00B51456"/>
    <w:rsid w:val="00B51665"/>
    <w:rsid w:val="00B51AD2"/>
    <w:rsid w:val="00B51CD8"/>
    <w:rsid w:val="00B5201F"/>
    <w:rsid w:val="00B52063"/>
    <w:rsid w:val="00B520DC"/>
    <w:rsid w:val="00B5245F"/>
    <w:rsid w:val="00B52611"/>
    <w:rsid w:val="00B53302"/>
    <w:rsid w:val="00B533F9"/>
    <w:rsid w:val="00B53627"/>
    <w:rsid w:val="00B53C95"/>
    <w:rsid w:val="00B53F57"/>
    <w:rsid w:val="00B54008"/>
    <w:rsid w:val="00B540D9"/>
    <w:rsid w:val="00B54431"/>
    <w:rsid w:val="00B54E30"/>
    <w:rsid w:val="00B55079"/>
    <w:rsid w:val="00B5526F"/>
    <w:rsid w:val="00B5558E"/>
    <w:rsid w:val="00B5567F"/>
    <w:rsid w:val="00B55A08"/>
    <w:rsid w:val="00B55ACD"/>
    <w:rsid w:val="00B55ACF"/>
    <w:rsid w:val="00B55AD5"/>
    <w:rsid w:val="00B55D67"/>
    <w:rsid w:val="00B55D9E"/>
    <w:rsid w:val="00B564CF"/>
    <w:rsid w:val="00B567A8"/>
    <w:rsid w:val="00B569BB"/>
    <w:rsid w:val="00B56D12"/>
    <w:rsid w:val="00B56D88"/>
    <w:rsid w:val="00B571DA"/>
    <w:rsid w:val="00B573BF"/>
    <w:rsid w:val="00B5742A"/>
    <w:rsid w:val="00B57450"/>
    <w:rsid w:val="00B60346"/>
    <w:rsid w:val="00B6063E"/>
    <w:rsid w:val="00B61B1C"/>
    <w:rsid w:val="00B6205B"/>
    <w:rsid w:val="00B620A2"/>
    <w:rsid w:val="00B6216A"/>
    <w:rsid w:val="00B62214"/>
    <w:rsid w:val="00B6234C"/>
    <w:rsid w:val="00B62D84"/>
    <w:rsid w:val="00B62DD9"/>
    <w:rsid w:val="00B62EB8"/>
    <w:rsid w:val="00B62FB1"/>
    <w:rsid w:val="00B631C3"/>
    <w:rsid w:val="00B63A79"/>
    <w:rsid w:val="00B63ABC"/>
    <w:rsid w:val="00B63C61"/>
    <w:rsid w:val="00B63F62"/>
    <w:rsid w:val="00B64242"/>
    <w:rsid w:val="00B64693"/>
    <w:rsid w:val="00B64DFD"/>
    <w:rsid w:val="00B64FC9"/>
    <w:rsid w:val="00B6539C"/>
    <w:rsid w:val="00B659AB"/>
    <w:rsid w:val="00B65A28"/>
    <w:rsid w:val="00B65DFA"/>
    <w:rsid w:val="00B65E82"/>
    <w:rsid w:val="00B65E95"/>
    <w:rsid w:val="00B66005"/>
    <w:rsid w:val="00B661C1"/>
    <w:rsid w:val="00B6633F"/>
    <w:rsid w:val="00B663A9"/>
    <w:rsid w:val="00B66418"/>
    <w:rsid w:val="00B66EC3"/>
    <w:rsid w:val="00B6717D"/>
    <w:rsid w:val="00B674D4"/>
    <w:rsid w:val="00B67967"/>
    <w:rsid w:val="00B67A93"/>
    <w:rsid w:val="00B67C91"/>
    <w:rsid w:val="00B67DFA"/>
    <w:rsid w:val="00B7093E"/>
    <w:rsid w:val="00B709BB"/>
    <w:rsid w:val="00B7122C"/>
    <w:rsid w:val="00B7170E"/>
    <w:rsid w:val="00B71805"/>
    <w:rsid w:val="00B71C47"/>
    <w:rsid w:val="00B72120"/>
    <w:rsid w:val="00B72C18"/>
    <w:rsid w:val="00B73614"/>
    <w:rsid w:val="00B737AC"/>
    <w:rsid w:val="00B738CB"/>
    <w:rsid w:val="00B738FE"/>
    <w:rsid w:val="00B73B39"/>
    <w:rsid w:val="00B73DF7"/>
    <w:rsid w:val="00B73E91"/>
    <w:rsid w:val="00B73FA5"/>
    <w:rsid w:val="00B74546"/>
    <w:rsid w:val="00B7479C"/>
    <w:rsid w:val="00B74B54"/>
    <w:rsid w:val="00B74E75"/>
    <w:rsid w:val="00B74EFF"/>
    <w:rsid w:val="00B75061"/>
    <w:rsid w:val="00B759FA"/>
    <w:rsid w:val="00B75B16"/>
    <w:rsid w:val="00B75BE0"/>
    <w:rsid w:val="00B75EA5"/>
    <w:rsid w:val="00B75F3E"/>
    <w:rsid w:val="00B768A4"/>
    <w:rsid w:val="00B76A49"/>
    <w:rsid w:val="00B76B44"/>
    <w:rsid w:val="00B77299"/>
    <w:rsid w:val="00B7744D"/>
    <w:rsid w:val="00B7789B"/>
    <w:rsid w:val="00B77A0E"/>
    <w:rsid w:val="00B800D3"/>
    <w:rsid w:val="00B802EC"/>
    <w:rsid w:val="00B80735"/>
    <w:rsid w:val="00B80EF5"/>
    <w:rsid w:val="00B8101A"/>
    <w:rsid w:val="00B810E4"/>
    <w:rsid w:val="00B8143A"/>
    <w:rsid w:val="00B8165D"/>
    <w:rsid w:val="00B81D13"/>
    <w:rsid w:val="00B8203D"/>
    <w:rsid w:val="00B8260C"/>
    <w:rsid w:val="00B82737"/>
    <w:rsid w:val="00B82996"/>
    <w:rsid w:val="00B82C4A"/>
    <w:rsid w:val="00B82DFC"/>
    <w:rsid w:val="00B82F77"/>
    <w:rsid w:val="00B82FF2"/>
    <w:rsid w:val="00B830E3"/>
    <w:rsid w:val="00B834E6"/>
    <w:rsid w:val="00B8354A"/>
    <w:rsid w:val="00B838AC"/>
    <w:rsid w:val="00B83A09"/>
    <w:rsid w:val="00B83AB4"/>
    <w:rsid w:val="00B83F04"/>
    <w:rsid w:val="00B83F3F"/>
    <w:rsid w:val="00B83FF3"/>
    <w:rsid w:val="00B84562"/>
    <w:rsid w:val="00B848CE"/>
    <w:rsid w:val="00B84EF3"/>
    <w:rsid w:val="00B850FB"/>
    <w:rsid w:val="00B852EC"/>
    <w:rsid w:val="00B856BC"/>
    <w:rsid w:val="00B85AF3"/>
    <w:rsid w:val="00B85D0D"/>
    <w:rsid w:val="00B85EC3"/>
    <w:rsid w:val="00B85FD4"/>
    <w:rsid w:val="00B86937"/>
    <w:rsid w:val="00B86EE8"/>
    <w:rsid w:val="00B87447"/>
    <w:rsid w:val="00B879B1"/>
    <w:rsid w:val="00B87E83"/>
    <w:rsid w:val="00B905CF"/>
    <w:rsid w:val="00B90CDC"/>
    <w:rsid w:val="00B90D9C"/>
    <w:rsid w:val="00B91081"/>
    <w:rsid w:val="00B91323"/>
    <w:rsid w:val="00B91402"/>
    <w:rsid w:val="00B9148F"/>
    <w:rsid w:val="00B918B7"/>
    <w:rsid w:val="00B91D4D"/>
    <w:rsid w:val="00B91FE7"/>
    <w:rsid w:val="00B920EE"/>
    <w:rsid w:val="00B92340"/>
    <w:rsid w:val="00B92B2D"/>
    <w:rsid w:val="00B92BBF"/>
    <w:rsid w:val="00B930E2"/>
    <w:rsid w:val="00B932BA"/>
    <w:rsid w:val="00B934F8"/>
    <w:rsid w:val="00B9352C"/>
    <w:rsid w:val="00B93C36"/>
    <w:rsid w:val="00B93C4C"/>
    <w:rsid w:val="00B93C87"/>
    <w:rsid w:val="00B93D3A"/>
    <w:rsid w:val="00B93F03"/>
    <w:rsid w:val="00B93F98"/>
    <w:rsid w:val="00B93FE9"/>
    <w:rsid w:val="00B944C5"/>
    <w:rsid w:val="00B94625"/>
    <w:rsid w:val="00B94798"/>
    <w:rsid w:val="00B94895"/>
    <w:rsid w:val="00B94A3C"/>
    <w:rsid w:val="00B94FA1"/>
    <w:rsid w:val="00B955B9"/>
    <w:rsid w:val="00B9597D"/>
    <w:rsid w:val="00B95C67"/>
    <w:rsid w:val="00B95EEC"/>
    <w:rsid w:val="00B960F1"/>
    <w:rsid w:val="00B962AB"/>
    <w:rsid w:val="00B96509"/>
    <w:rsid w:val="00B96BBF"/>
    <w:rsid w:val="00B96D28"/>
    <w:rsid w:val="00B96E83"/>
    <w:rsid w:val="00B97151"/>
    <w:rsid w:val="00B97165"/>
    <w:rsid w:val="00B97965"/>
    <w:rsid w:val="00BA023F"/>
    <w:rsid w:val="00BA06F2"/>
    <w:rsid w:val="00BA0F71"/>
    <w:rsid w:val="00BA1346"/>
    <w:rsid w:val="00BA1831"/>
    <w:rsid w:val="00BA1A2B"/>
    <w:rsid w:val="00BA1BDA"/>
    <w:rsid w:val="00BA1C58"/>
    <w:rsid w:val="00BA1D34"/>
    <w:rsid w:val="00BA1F25"/>
    <w:rsid w:val="00BA1F8F"/>
    <w:rsid w:val="00BA213F"/>
    <w:rsid w:val="00BA245A"/>
    <w:rsid w:val="00BA2681"/>
    <w:rsid w:val="00BA27FC"/>
    <w:rsid w:val="00BA3075"/>
    <w:rsid w:val="00BA317E"/>
    <w:rsid w:val="00BA416A"/>
    <w:rsid w:val="00BA4A9C"/>
    <w:rsid w:val="00BA4B6D"/>
    <w:rsid w:val="00BA4E12"/>
    <w:rsid w:val="00BA4E86"/>
    <w:rsid w:val="00BA5302"/>
    <w:rsid w:val="00BA5432"/>
    <w:rsid w:val="00BA5689"/>
    <w:rsid w:val="00BA5B70"/>
    <w:rsid w:val="00BA5E94"/>
    <w:rsid w:val="00BA6117"/>
    <w:rsid w:val="00BA6425"/>
    <w:rsid w:val="00BA64DE"/>
    <w:rsid w:val="00BA651E"/>
    <w:rsid w:val="00BA6818"/>
    <w:rsid w:val="00BA68AB"/>
    <w:rsid w:val="00BA6B97"/>
    <w:rsid w:val="00BA6EF0"/>
    <w:rsid w:val="00BA709B"/>
    <w:rsid w:val="00BA731F"/>
    <w:rsid w:val="00BA7478"/>
    <w:rsid w:val="00BA7CCF"/>
    <w:rsid w:val="00BA7D89"/>
    <w:rsid w:val="00BB09FF"/>
    <w:rsid w:val="00BB0B79"/>
    <w:rsid w:val="00BB1314"/>
    <w:rsid w:val="00BB1337"/>
    <w:rsid w:val="00BB1365"/>
    <w:rsid w:val="00BB14DE"/>
    <w:rsid w:val="00BB171F"/>
    <w:rsid w:val="00BB1771"/>
    <w:rsid w:val="00BB1895"/>
    <w:rsid w:val="00BB1CEA"/>
    <w:rsid w:val="00BB1D88"/>
    <w:rsid w:val="00BB25A1"/>
    <w:rsid w:val="00BB26DA"/>
    <w:rsid w:val="00BB26F6"/>
    <w:rsid w:val="00BB28D1"/>
    <w:rsid w:val="00BB28EE"/>
    <w:rsid w:val="00BB2CA5"/>
    <w:rsid w:val="00BB3012"/>
    <w:rsid w:val="00BB3520"/>
    <w:rsid w:val="00BB3753"/>
    <w:rsid w:val="00BB3ABF"/>
    <w:rsid w:val="00BB3B01"/>
    <w:rsid w:val="00BB3C72"/>
    <w:rsid w:val="00BB3DEA"/>
    <w:rsid w:val="00BB4157"/>
    <w:rsid w:val="00BB43BA"/>
    <w:rsid w:val="00BB448A"/>
    <w:rsid w:val="00BB44BD"/>
    <w:rsid w:val="00BB46F9"/>
    <w:rsid w:val="00BB4B0E"/>
    <w:rsid w:val="00BB4B44"/>
    <w:rsid w:val="00BB4CC7"/>
    <w:rsid w:val="00BB4D58"/>
    <w:rsid w:val="00BB530E"/>
    <w:rsid w:val="00BB592A"/>
    <w:rsid w:val="00BB5A1B"/>
    <w:rsid w:val="00BB5C0C"/>
    <w:rsid w:val="00BB5C6E"/>
    <w:rsid w:val="00BB5D72"/>
    <w:rsid w:val="00BB65A3"/>
    <w:rsid w:val="00BB6876"/>
    <w:rsid w:val="00BB6F6F"/>
    <w:rsid w:val="00BB709B"/>
    <w:rsid w:val="00BB71DB"/>
    <w:rsid w:val="00BB7292"/>
    <w:rsid w:val="00BB75A4"/>
    <w:rsid w:val="00BB781A"/>
    <w:rsid w:val="00BB78F5"/>
    <w:rsid w:val="00BB7999"/>
    <w:rsid w:val="00BC0199"/>
    <w:rsid w:val="00BC0295"/>
    <w:rsid w:val="00BC2282"/>
    <w:rsid w:val="00BC2292"/>
    <w:rsid w:val="00BC22B6"/>
    <w:rsid w:val="00BC2348"/>
    <w:rsid w:val="00BC2359"/>
    <w:rsid w:val="00BC23F2"/>
    <w:rsid w:val="00BC26AF"/>
    <w:rsid w:val="00BC2B5F"/>
    <w:rsid w:val="00BC2BB3"/>
    <w:rsid w:val="00BC2E0C"/>
    <w:rsid w:val="00BC2EC9"/>
    <w:rsid w:val="00BC3084"/>
    <w:rsid w:val="00BC319D"/>
    <w:rsid w:val="00BC33E2"/>
    <w:rsid w:val="00BC37EF"/>
    <w:rsid w:val="00BC39DC"/>
    <w:rsid w:val="00BC3DAD"/>
    <w:rsid w:val="00BC4658"/>
    <w:rsid w:val="00BC497A"/>
    <w:rsid w:val="00BC4D27"/>
    <w:rsid w:val="00BC5D79"/>
    <w:rsid w:val="00BC601D"/>
    <w:rsid w:val="00BC6067"/>
    <w:rsid w:val="00BC63D7"/>
    <w:rsid w:val="00BC6525"/>
    <w:rsid w:val="00BC6887"/>
    <w:rsid w:val="00BC6D0A"/>
    <w:rsid w:val="00BC7153"/>
    <w:rsid w:val="00BC72FE"/>
    <w:rsid w:val="00BC7C1E"/>
    <w:rsid w:val="00BC7EF1"/>
    <w:rsid w:val="00BC7F3C"/>
    <w:rsid w:val="00BC7F79"/>
    <w:rsid w:val="00BD0183"/>
    <w:rsid w:val="00BD0433"/>
    <w:rsid w:val="00BD060C"/>
    <w:rsid w:val="00BD0CC1"/>
    <w:rsid w:val="00BD0E62"/>
    <w:rsid w:val="00BD1494"/>
    <w:rsid w:val="00BD160A"/>
    <w:rsid w:val="00BD162F"/>
    <w:rsid w:val="00BD1930"/>
    <w:rsid w:val="00BD24C2"/>
    <w:rsid w:val="00BD2AFD"/>
    <w:rsid w:val="00BD2BEC"/>
    <w:rsid w:val="00BD2C2C"/>
    <w:rsid w:val="00BD3205"/>
    <w:rsid w:val="00BD3467"/>
    <w:rsid w:val="00BD3779"/>
    <w:rsid w:val="00BD378B"/>
    <w:rsid w:val="00BD39A3"/>
    <w:rsid w:val="00BD3C72"/>
    <w:rsid w:val="00BD3D44"/>
    <w:rsid w:val="00BD3E58"/>
    <w:rsid w:val="00BD4274"/>
    <w:rsid w:val="00BD48EE"/>
    <w:rsid w:val="00BD49F8"/>
    <w:rsid w:val="00BD49FB"/>
    <w:rsid w:val="00BD5555"/>
    <w:rsid w:val="00BD5C16"/>
    <w:rsid w:val="00BD5D79"/>
    <w:rsid w:val="00BD6211"/>
    <w:rsid w:val="00BD6609"/>
    <w:rsid w:val="00BD674C"/>
    <w:rsid w:val="00BD6ED4"/>
    <w:rsid w:val="00BD6F26"/>
    <w:rsid w:val="00BD7250"/>
    <w:rsid w:val="00BD7416"/>
    <w:rsid w:val="00BD7CDA"/>
    <w:rsid w:val="00BD7E36"/>
    <w:rsid w:val="00BD7F77"/>
    <w:rsid w:val="00BE0227"/>
    <w:rsid w:val="00BE02A4"/>
    <w:rsid w:val="00BE0387"/>
    <w:rsid w:val="00BE053E"/>
    <w:rsid w:val="00BE09B4"/>
    <w:rsid w:val="00BE0AE4"/>
    <w:rsid w:val="00BE0BC5"/>
    <w:rsid w:val="00BE0C7F"/>
    <w:rsid w:val="00BE116A"/>
    <w:rsid w:val="00BE1741"/>
    <w:rsid w:val="00BE1A1C"/>
    <w:rsid w:val="00BE20C7"/>
    <w:rsid w:val="00BE3180"/>
    <w:rsid w:val="00BE3406"/>
    <w:rsid w:val="00BE343D"/>
    <w:rsid w:val="00BE34A3"/>
    <w:rsid w:val="00BE34B2"/>
    <w:rsid w:val="00BE35A8"/>
    <w:rsid w:val="00BE3716"/>
    <w:rsid w:val="00BE3D1A"/>
    <w:rsid w:val="00BE3EFC"/>
    <w:rsid w:val="00BE408D"/>
    <w:rsid w:val="00BE40C7"/>
    <w:rsid w:val="00BE414D"/>
    <w:rsid w:val="00BE4263"/>
    <w:rsid w:val="00BE42A0"/>
    <w:rsid w:val="00BE44BC"/>
    <w:rsid w:val="00BE474F"/>
    <w:rsid w:val="00BE4B4E"/>
    <w:rsid w:val="00BE4BF0"/>
    <w:rsid w:val="00BE4C85"/>
    <w:rsid w:val="00BE4CFF"/>
    <w:rsid w:val="00BE54DE"/>
    <w:rsid w:val="00BE5827"/>
    <w:rsid w:val="00BE5F2B"/>
    <w:rsid w:val="00BE6267"/>
    <w:rsid w:val="00BE630C"/>
    <w:rsid w:val="00BF00E7"/>
    <w:rsid w:val="00BF010F"/>
    <w:rsid w:val="00BF018F"/>
    <w:rsid w:val="00BF021E"/>
    <w:rsid w:val="00BF0515"/>
    <w:rsid w:val="00BF0572"/>
    <w:rsid w:val="00BF0D8D"/>
    <w:rsid w:val="00BF0DE9"/>
    <w:rsid w:val="00BF0E46"/>
    <w:rsid w:val="00BF139D"/>
    <w:rsid w:val="00BF1B4A"/>
    <w:rsid w:val="00BF1EC1"/>
    <w:rsid w:val="00BF1FCB"/>
    <w:rsid w:val="00BF2168"/>
    <w:rsid w:val="00BF2190"/>
    <w:rsid w:val="00BF2A91"/>
    <w:rsid w:val="00BF2E0A"/>
    <w:rsid w:val="00BF2FAB"/>
    <w:rsid w:val="00BF3647"/>
    <w:rsid w:val="00BF36C2"/>
    <w:rsid w:val="00BF3E04"/>
    <w:rsid w:val="00BF40D2"/>
    <w:rsid w:val="00BF45BC"/>
    <w:rsid w:val="00BF4621"/>
    <w:rsid w:val="00BF4AAF"/>
    <w:rsid w:val="00BF4AB2"/>
    <w:rsid w:val="00BF4AB8"/>
    <w:rsid w:val="00BF5079"/>
    <w:rsid w:val="00BF5311"/>
    <w:rsid w:val="00BF55D1"/>
    <w:rsid w:val="00BF5750"/>
    <w:rsid w:val="00BF59CB"/>
    <w:rsid w:val="00BF5B5E"/>
    <w:rsid w:val="00BF5BD6"/>
    <w:rsid w:val="00BF5C2E"/>
    <w:rsid w:val="00BF5C36"/>
    <w:rsid w:val="00BF5F6B"/>
    <w:rsid w:val="00BF5FD4"/>
    <w:rsid w:val="00BF6255"/>
    <w:rsid w:val="00BF6483"/>
    <w:rsid w:val="00BF657A"/>
    <w:rsid w:val="00BF672A"/>
    <w:rsid w:val="00BF6917"/>
    <w:rsid w:val="00BF6BE4"/>
    <w:rsid w:val="00BF6D2E"/>
    <w:rsid w:val="00BF6F1E"/>
    <w:rsid w:val="00BF79D5"/>
    <w:rsid w:val="00BF7B60"/>
    <w:rsid w:val="00C00248"/>
    <w:rsid w:val="00C0033C"/>
    <w:rsid w:val="00C005CE"/>
    <w:rsid w:val="00C007B7"/>
    <w:rsid w:val="00C00851"/>
    <w:rsid w:val="00C00CF8"/>
    <w:rsid w:val="00C00EF8"/>
    <w:rsid w:val="00C0119B"/>
    <w:rsid w:val="00C0137F"/>
    <w:rsid w:val="00C013D8"/>
    <w:rsid w:val="00C01862"/>
    <w:rsid w:val="00C01894"/>
    <w:rsid w:val="00C0191A"/>
    <w:rsid w:val="00C01BAB"/>
    <w:rsid w:val="00C01D0D"/>
    <w:rsid w:val="00C01E6A"/>
    <w:rsid w:val="00C02BC0"/>
    <w:rsid w:val="00C02E1E"/>
    <w:rsid w:val="00C0300C"/>
    <w:rsid w:val="00C03BE5"/>
    <w:rsid w:val="00C03D3B"/>
    <w:rsid w:val="00C03F20"/>
    <w:rsid w:val="00C03F95"/>
    <w:rsid w:val="00C0433B"/>
    <w:rsid w:val="00C04694"/>
    <w:rsid w:val="00C04B41"/>
    <w:rsid w:val="00C04BB6"/>
    <w:rsid w:val="00C05618"/>
    <w:rsid w:val="00C05AFC"/>
    <w:rsid w:val="00C0634B"/>
    <w:rsid w:val="00C07090"/>
    <w:rsid w:val="00C0712B"/>
    <w:rsid w:val="00C07294"/>
    <w:rsid w:val="00C073AF"/>
    <w:rsid w:val="00C073D6"/>
    <w:rsid w:val="00C079C4"/>
    <w:rsid w:val="00C07AD0"/>
    <w:rsid w:val="00C07C17"/>
    <w:rsid w:val="00C07C8B"/>
    <w:rsid w:val="00C1019B"/>
    <w:rsid w:val="00C103A9"/>
    <w:rsid w:val="00C1076C"/>
    <w:rsid w:val="00C1087C"/>
    <w:rsid w:val="00C108FC"/>
    <w:rsid w:val="00C10A39"/>
    <w:rsid w:val="00C10ADC"/>
    <w:rsid w:val="00C10D32"/>
    <w:rsid w:val="00C11141"/>
    <w:rsid w:val="00C11294"/>
    <w:rsid w:val="00C11369"/>
    <w:rsid w:val="00C11587"/>
    <w:rsid w:val="00C11730"/>
    <w:rsid w:val="00C11835"/>
    <w:rsid w:val="00C11A51"/>
    <w:rsid w:val="00C11A7D"/>
    <w:rsid w:val="00C11AAB"/>
    <w:rsid w:val="00C11CC0"/>
    <w:rsid w:val="00C11DCA"/>
    <w:rsid w:val="00C11F34"/>
    <w:rsid w:val="00C12021"/>
    <w:rsid w:val="00C1204A"/>
    <w:rsid w:val="00C12656"/>
    <w:rsid w:val="00C1290E"/>
    <w:rsid w:val="00C12DE7"/>
    <w:rsid w:val="00C12E0D"/>
    <w:rsid w:val="00C12FDF"/>
    <w:rsid w:val="00C13236"/>
    <w:rsid w:val="00C13490"/>
    <w:rsid w:val="00C136C7"/>
    <w:rsid w:val="00C13806"/>
    <w:rsid w:val="00C1392C"/>
    <w:rsid w:val="00C139C5"/>
    <w:rsid w:val="00C13A72"/>
    <w:rsid w:val="00C141CD"/>
    <w:rsid w:val="00C141E9"/>
    <w:rsid w:val="00C143A8"/>
    <w:rsid w:val="00C14961"/>
    <w:rsid w:val="00C15359"/>
    <w:rsid w:val="00C153C7"/>
    <w:rsid w:val="00C15491"/>
    <w:rsid w:val="00C155F5"/>
    <w:rsid w:val="00C157D2"/>
    <w:rsid w:val="00C1680D"/>
    <w:rsid w:val="00C16E1D"/>
    <w:rsid w:val="00C1749B"/>
    <w:rsid w:val="00C17A7F"/>
    <w:rsid w:val="00C17AE5"/>
    <w:rsid w:val="00C17EE9"/>
    <w:rsid w:val="00C20083"/>
    <w:rsid w:val="00C207B6"/>
    <w:rsid w:val="00C207F3"/>
    <w:rsid w:val="00C20B90"/>
    <w:rsid w:val="00C20DB5"/>
    <w:rsid w:val="00C21474"/>
    <w:rsid w:val="00C21990"/>
    <w:rsid w:val="00C21C8A"/>
    <w:rsid w:val="00C220DF"/>
    <w:rsid w:val="00C225A6"/>
    <w:rsid w:val="00C2286F"/>
    <w:rsid w:val="00C22C85"/>
    <w:rsid w:val="00C22F22"/>
    <w:rsid w:val="00C23096"/>
    <w:rsid w:val="00C232EA"/>
    <w:rsid w:val="00C2367D"/>
    <w:rsid w:val="00C23AA8"/>
    <w:rsid w:val="00C246D3"/>
    <w:rsid w:val="00C249DA"/>
    <w:rsid w:val="00C2523C"/>
    <w:rsid w:val="00C2541C"/>
    <w:rsid w:val="00C259FB"/>
    <w:rsid w:val="00C25A7A"/>
    <w:rsid w:val="00C2615B"/>
    <w:rsid w:val="00C261FE"/>
    <w:rsid w:val="00C26274"/>
    <w:rsid w:val="00C2689B"/>
    <w:rsid w:val="00C268C2"/>
    <w:rsid w:val="00C2698D"/>
    <w:rsid w:val="00C269AC"/>
    <w:rsid w:val="00C26B83"/>
    <w:rsid w:val="00C27132"/>
    <w:rsid w:val="00C27B90"/>
    <w:rsid w:val="00C27C42"/>
    <w:rsid w:val="00C301E8"/>
    <w:rsid w:val="00C30E2E"/>
    <w:rsid w:val="00C30E4C"/>
    <w:rsid w:val="00C3136A"/>
    <w:rsid w:val="00C321C8"/>
    <w:rsid w:val="00C32213"/>
    <w:rsid w:val="00C324D9"/>
    <w:rsid w:val="00C329EF"/>
    <w:rsid w:val="00C32A6F"/>
    <w:rsid w:val="00C32D66"/>
    <w:rsid w:val="00C330F5"/>
    <w:rsid w:val="00C331EE"/>
    <w:rsid w:val="00C33371"/>
    <w:rsid w:val="00C3354B"/>
    <w:rsid w:val="00C3356C"/>
    <w:rsid w:val="00C33B32"/>
    <w:rsid w:val="00C33BD9"/>
    <w:rsid w:val="00C33EAF"/>
    <w:rsid w:val="00C33F06"/>
    <w:rsid w:val="00C3431B"/>
    <w:rsid w:val="00C34EB3"/>
    <w:rsid w:val="00C35351"/>
    <w:rsid w:val="00C354A3"/>
    <w:rsid w:val="00C35665"/>
    <w:rsid w:val="00C3592C"/>
    <w:rsid w:val="00C359C6"/>
    <w:rsid w:val="00C35A9D"/>
    <w:rsid w:val="00C35EFE"/>
    <w:rsid w:val="00C35F94"/>
    <w:rsid w:val="00C36214"/>
    <w:rsid w:val="00C366CD"/>
    <w:rsid w:val="00C366D8"/>
    <w:rsid w:val="00C37061"/>
    <w:rsid w:val="00C3737C"/>
    <w:rsid w:val="00C37B7A"/>
    <w:rsid w:val="00C37BF7"/>
    <w:rsid w:val="00C403AD"/>
    <w:rsid w:val="00C40740"/>
    <w:rsid w:val="00C40D6F"/>
    <w:rsid w:val="00C41170"/>
    <w:rsid w:val="00C41498"/>
    <w:rsid w:val="00C4194C"/>
    <w:rsid w:val="00C41EA7"/>
    <w:rsid w:val="00C4237A"/>
    <w:rsid w:val="00C42E16"/>
    <w:rsid w:val="00C4335F"/>
    <w:rsid w:val="00C43401"/>
    <w:rsid w:val="00C4459A"/>
    <w:rsid w:val="00C445FD"/>
    <w:rsid w:val="00C4470C"/>
    <w:rsid w:val="00C4492B"/>
    <w:rsid w:val="00C44955"/>
    <w:rsid w:val="00C44AFD"/>
    <w:rsid w:val="00C44C58"/>
    <w:rsid w:val="00C44E78"/>
    <w:rsid w:val="00C44FE2"/>
    <w:rsid w:val="00C4530A"/>
    <w:rsid w:val="00C453D0"/>
    <w:rsid w:val="00C454C4"/>
    <w:rsid w:val="00C45BF1"/>
    <w:rsid w:val="00C45C81"/>
    <w:rsid w:val="00C45EB9"/>
    <w:rsid w:val="00C46091"/>
    <w:rsid w:val="00C46451"/>
    <w:rsid w:val="00C4655F"/>
    <w:rsid w:val="00C4687A"/>
    <w:rsid w:val="00C46B7A"/>
    <w:rsid w:val="00C47493"/>
    <w:rsid w:val="00C475CD"/>
    <w:rsid w:val="00C47808"/>
    <w:rsid w:val="00C47A84"/>
    <w:rsid w:val="00C47BCE"/>
    <w:rsid w:val="00C500EF"/>
    <w:rsid w:val="00C502DB"/>
    <w:rsid w:val="00C506FF"/>
    <w:rsid w:val="00C50813"/>
    <w:rsid w:val="00C509A4"/>
    <w:rsid w:val="00C50E0F"/>
    <w:rsid w:val="00C50FE0"/>
    <w:rsid w:val="00C5100D"/>
    <w:rsid w:val="00C51261"/>
    <w:rsid w:val="00C517BA"/>
    <w:rsid w:val="00C51DBC"/>
    <w:rsid w:val="00C525AD"/>
    <w:rsid w:val="00C52859"/>
    <w:rsid w:val="00C52E26"/>
    <w:rsid w:val="00C53689"/>
    <w:rsid w:val="00C53862"/>
    <w:rsid w:val="00C5397F"/>
    <w:rsid w:val="00C53B45"/>
    <w:rsid w:val="00C53D84"/>
    <w:rsid w:val="00C54412"/>
    <w:rsid w:val="00C54582"/>
    <w:rsid w:val="00C54633"/>
    <w:rsid w:val="00C546D0"/>
    <w:rsid w:val="00C54968"/>
    <w:rsid w:val="00C54DB7"/>
    <w:rsid w:val="00C550DD"/>
    <w:rsid w:val="00C5576C"/>
    <w:rsid w:val="00C55AB4"/>
    <w:rsid w:val="00C561AB"/>
    <w:rsid w:val="00C564C6"/>
    <w:rsid w:val="00C56676"/>
    <w:rsid w:val="00C566BC"/>
    <w:rsid w:val="00C5691E"/>
    <w:rsid w:val="00C56A9A"/>
    <w:rsid w:val="00C56CB0"/>
    <w:rsid w:val="00C570A1"/>
    <w:rsid w:val="00C5786D"/>
    <w:rsid w:val="00C57ED6"/>
    <w:rsid w:val="00C606B6"/>
    <w:rsid w:val="00C6096A"/>
    <w:rsid w:val="00C60D7A"/>
    <w:rsid w:val="00C61375"/>
    <w:rsid w:val="00C614DC"/>
    <w:rsid w:val="00C61635"/>
    <w:rsid w:val="00C61873"/>
    <w:rsid w:val="00C61A48"/>
    <w:rsid w:val="00C61DF5"/>
    <w:rsid w:val="00C61FC4"/>
    <w:rsid w:val="00C62721"/>
    <w:rsid w:val="00C62A20"/>
    <w:rsid w:val="00C62A47"/>
    <w:rsid w:val="00C62A56"/>
    <w:rsid w:val="00C62AC2"/>
    <w:rsid w:val="00C63741"/>
    <w:rsid w:val="00C63852"/>
    <w:rsid w:val="00C6390C"/>
    <w:rsid w:val="00C64064"/>
    <w:rsid w:val="00C6443D"/>
    <w:rsid w:val="00C64744"/>
    <w:rsid w:val="00C64834"/>
    <w:rsid w:val="00C64C53"/>
    <w:rsid w:val="00C64EA8"/>
    <w:rsid w:val="00C64F7D"/>
    <w:rsid w:val="00C655DE"/>
    <w:rsid w:val="00C657BA"/>
    <w:rsid w:val="00C657BD"/>
    <w:rsid w:val="00C6586F"/>
    <w:rsid w:val="00C65ECA"/>
    <w:rsid w:val="00C6694D"/>
    <w:rsid w:val="00C66AA6"/>
    <w:rsid w:val="00C66B61"/>
    <w:rsid w:val="00C67528"/>
    <w:rsid w:val="00C676A5"/>
    <w:rsid w:val="00C67D49"/>
    <w:rsid w:val="00C67E61"/>
    <w:rsid w:val="00C67EA9"/>
    <w:rsid w:val="00C70743"/>
    <w:rsid w:val="00C70F92"/>
    <w:rsid w:val="00C70FEB"/>
    <w:rsid w:val="00C710B3"/>
    <w:rsid w:val="00C71261"/>
    <w:rsid w:val="00C7144E"/>
    <w:rsid w:val="00C714E7"/>
    <w:rsid w:val="00C71A8D"/>
    <w:rsid w:val="00C71E36"/>
    <w:rsid w:val="00C71EBB"/>
    <w:rsid w:val="00C720B7"/>
    <w:rsid w:val="00C7216D"/>
    <w:rsid w:val="00C724D2"/>
    <w:rsid w:val="00C728F7"/>
    <w:rsid w:val="00C72EC2"/>
    <w:rsid w:val="00C732B5"/>
    <w:rsid w:val="00C73796"/>
    <w:rsid w:val="00C73B90"/>
    <w:rsid w:val="00C73CB1"/>
    <w:rsid w:val="00C74067"/>
    <w:rsid w:val="00C7421A"/>
    <w:rsid w:val="00C74370"/>
    <w:rsid w:val="00C74454"/>
    <w:rsid w:val="00C746D8"/>
    <w:rsid w:val="00C747F7"/>
    <w:rsid w:val="00C74CD7"/>
    <w:rsid w:val="00C74FEC"/>
    <w:rsid w:val="00C75333"/>
    <w:rsid w:val="00C75354"/>
    <w:rsid w:val="00C75695"/>
    <w:rsid w:val="00C75870"/>
    <w:rsid w:val="00C75B02"/>
    <w:rsid w:val="00C75DD1"/>
    <w:rsid w:val="00C75E97"/>
    <w:rsid w:val="00C75EB7"/>
    <w:rsid w:val="00C760A2"/>
    <w:rsid w:val="00C763D3"/>
    <w:rsid w:val="00C76841"/>
    <w:rsid w:val="00C76C51"/>
    <w:rsid w:val="00C76F0B"/>
    <w:rsid w:val="00C773F0"/>
    <w:rsid w:val="00C776E0"/>
    <w:rsid w:val="00C77A52"/>
    <w:rsid w:val="00C77C21"/>
    <w:rsid w:val="00C77D65"/>
    <w:rsid w:val="00C80080"/>
    <w:rsid w:val="00C802E9"/>
    <w:rsid w:val="00C80381"/>
    <w:rsid w:val="00C808EB"/>
    <w:rsid w:val="00C80C31"/>
    <w:rsid w:val="00C80E30"/>
    <w:rsid w:val="00C815C4"/>
    <w:rsid w:val="00C818DD"/>
    <w:rsid w:val="00C81BEC"/>
    <w:rsid w:val="00C81CE1"/>
    <w:rsid w:val="00C81E64"/>
    <w:rsid w:val="00C81FC9"/>
    <w:rsid w:val="00C820F8"/>
    <w:rsid w:val="00C8295B"/>
    <w:rsid w:val="00C829E4"/>
    <w:rsid w:val="00C82A2A"/>
    <w:rsid w:val="00C82BB8"/>
    <w:rsid w:val="00C82C5F"/>
    <w:rsid w:val="00C82CA1"/>
    <w:rsid w:val="00C82E31"/>
    <w:rsid w:val="00C8312D"/>
    <w:rsid w:val="00C8371E"/>
    <w:rsid w:val="00C83891"/>
    <w:rsid w:val="00C83A71"/>
    <w:rsid w:val="00C83C3F"/>
    <w:rsid w:val="00C83F6C"/>
    <w:rsid w:val="00C83FBE"/>
    <w:rsid w:val="00C84122"/>
    <w:rsid w:val="00C841B0"/>
    <w:rsid w:val="00C8435B"/>
    <w:rsid w:val="00C84713"/>
    <w:rsid w:val="00C84A60"/>
    <w:rsid w:val="00C84BC1"/>
    <w:rsid w:val="00C85024"/>
    <w:rsid w:val="00C851BE"/>
    <w:rsid w:val="00C85292"/>
    <w:rsid w:val="00C85E3B"/>
    <w:rsid w:val="00C86114"/>
    <w:rsid w:val="00C86276"/>
    <w:rsid w:val="00C86357"/>
    <w:rsid w:val="00C86C26"/>
    <w:rsid w:val="00C8709C"/>
    <w:rsid w:val="00C876F8"/>
    <w:rsid w:val="00C87744"/>
    <w:rsid w:val="00C87F14"/>
    <w:rsid w:val="00C87FEF"/>
    <w:rsid w:val="00C90205"/>
    <w:rsid w:val="00C90450"/>
    <w:rsid w:val="00C908EF"/>
    <w:rsid w:val="00C909AF"/>
    <w:rsid w:val="00C90D67"/>
    <w:rsid w:val="00C91031"/>
    <w:rsid w:val="00C910DB"/>
    <w:rsid w:val="00C91A7A"/>
    <w:rsid w:val="00C91FFB"/>
    <w:rsid w:val="00C921FF"/>
    <w:rsid w:val="00C92D73"/>
    <w:rsid w:val="00C92DD7"/>
    <w:rsid w:val="00C93780"/>
    <w:rsid w:val="00C937AA"/>
    <w:rsid w:val="00C93C4D"/>
    <w:rsid w:val="00C940EF"/>
    <w:rsid w:val="00C945C6"/>
    <w:rsid w:val="00C94646"/>
    <w:rsid w:val="00C94B1A"/>
    <w:rsid w:val="00C94CE4"/>
    <w:rsid w:val="00C9524B"/>
    <w:rsid w:val="00C953E3"/>
    <w:rsid w:val="00C95446"/>
    <w:rsid w:val="00C955E4"/>
    <w:rsid w:val="00C956DD"/>
    <w:rsid w:val="00C957D6"/>
    <w:rsid w:val="00C95A42"/>
    <w:rsid w:val="00C95CF8"/>
    <w:rsid w:val="00C95DF8"/>
    <w:rsid w:val="00C964FA"/>
    <w:rsid w:val="00C96725"/>
    <w:rsid w:val="00C96A75"/>
    <w:rsid w:val="00C96F71"/>
    <w:rsid w:val="00C97623"/>
    <w:rsid w:val="00C9767D"/>
    <w:rsid w:val="00C978D2"/>
    <w:rsid w:val="00CA0597"/>
    <w:rsid w:val="00CA078F"/>
    <w:rsid w:val="00CA0B69"/>
    <w:rsid w:val="00CA0C8F"/>
    <w:rsid w:val="00CA0D8A"/>
    <w:rsid w:val="00CA12BF"/>
    <w:rsid w:val="00CA1BB3"/>
    <w:rsid w:val="00CA1DCB"/>
    <w:rsid w:val="00CA21E5"/>
    <w:rsid w:val="00CA249B"/>
    <w:rsid w:val="00CA2572"/>
    <w:rsid w:val="00CA2621"/>
    <w:rsid w:val="00CA2B67"/>
    <w:rsid w:val="00CA2CC9"/>
    <w:rsid w:val="00CA2DE3"/>
    <w:rsid w:val="00CA2E9D"/>
    <w:rsid w:val="00CA3554"/>
    <w:rsid w:val="00CA3DF7"/>
    <w:rsid w:val="00CA3EAE"/>
    <w:rsid w:val="00CA403A"/>
    <w:rsid w:val="00CA4193"/>
    <w:rsid w:val="00CA424C"/>
    <w:rsid w:val="00CA4366"/>
    <w:rsid w:val="00CA46ED"/>
    <w:rsid w:val="00CA4E97"/>
    <w:rsid w:val="00CA4F71"/>
    <w:rsid w:val="00CA4F9B"/>
    <w:rsid w:val="00CA5040"/>
    <w:rsid w:val="00CA515F"/>
    <w:rsid w:val="00CA5278"/>
    <w:rsid w:val="00CA5365"/>
    <w:rsid w:val="00CA54BF"/>
    <w:rsid w:val="00CA565F"/>
    <w:rsid w:val="00CA5AC5"/>
    <w:rsid w:val="00CA5C4F"/>
    <w:rsid w:val="00CA5D15"/>
    <w:rsid w:val="00CA5E64"/>
    <w:rsid w:val="00CA64CF"/>
    <w:rsid w:val="00CA6A0F"/>
    <w:rsid w:val="00CA747D"/>
    <w:rsid w:val="00CA75EE"/>
    <w:rsid w:val="00CA7B4E"/>
    <w:rsid w:val="00CA7D05"/>
    <w:rsid w:val="00CB02BA"/>
    <w:rsid w:val="00CB0388"/>
    <w:rsid w:val="00CB04B9"/>
    <w:rsid w:val="00CB0C09"/>
    <w:rsid w:val="00CB0F0D"/>
    <w:rsid w:val="00CB114B"/>
    <w:rsid w:val="00CB16EF"/>
    <w:rsid w:val="00CB170E"/>
    <w:rsid w:val="00CB1CC7"/>
    <w:rsid w:val="00CB21F7"/>
    <w:rsid w:val="00CB240C"/>
    <w:rsid w:val="00CB2469"/>
    <w:rsid w:val="00CB24EB"/>
    <w:rsid w:val="00CB2733"/>
    <w:rsid w:val="00CB29A7"/>
    <w:rsid w:val="00CB2B1B"/>
    <w:rsid w:val="00CB2B43"/>
    <w:rsid w:val="00CB2BA4"/>
    <w:rsid w:val="00CB2BE2"/>
    <w:rsid w:val="00CB2C31"/>
    <w:rsid w:val="00CB2C69"/>
    <w:rsid w:val="00CB3057"/>
    <w:rsid w:val="00CB3202"/>
    <w:rsid w:val="00CB3288"/>
    <w:rsid w:val="00CB35DB"/>
    <w:rsid w:val="00CB3C76"/>
    <w:rsid w:val="00CB3D5A"/>
    <w:rsid w:val="00CB40EE"/>
    <w:rsid w:val="00CB44AF"/>
    <w:rsid w:val="00CB4870"/>
    <w:rsid w:val="00CB4E57"/>
    <w:rsid w:val="00CB5143"/>
    <w:rsid w:val="00CB5208"/>
    <w:rsid w:val="00CB539C"/>
    <w:rsid w:val="00CB53E2"/>
    <w:rsid w:val="00CB575B"/>
    <w:rsid w:val="00CB5982"/>
    <w:rsid w:val="00CB5AD3"/>
    <w:rsid w:val="00CB73B9"/>
    <w:rsid w:val="00CB7921"/>
    <w:rsid w:val="00CB7B98"/>
    <w:rsid w:val="00CB7BBB"/>
    <w:rsid w:val="00CB7C88"/>
    <w:rsid w:val="00CB7F83"/>
    <w:rsid w:val="00CC0181"/>
    <w:rsid w:val="00CC021E"/>
    <w:rsid w:val="00CC0279"/>
    <w:rsid w:val="00CC0288"/>
    <w:rsid w:val="00CC036B"/>
    <w:rsid w:val="00CC071C"/>
    <w:rsid w:val="00CC087B"/>
    <w:rsid w:val="00CC1124"/>
    <w:rsid w:val="00CC1183"/>
    <w:rsid w:val="00CC13C8"/>
    <w:rsid w:val="00CC1A61"/>
    <w:rsid w:val="00CC1B78"/>
    <w:rsid w:val="00CC1D7D"/>
    <w:rsid w:val="00CC1DE7"/>
    <w:rsid w:val="00CC2055"/>
    <w:rsid w:val="00CC2165"/>
    <w:rsid w:val="00CC22E2"/>
    <w:rsid w:val="00CC2916"/>
    <w:rsid w:val="00CC3292"/>
    <w:rsid w:val="00CC3312"/>
    <w:rsid w:val="00CC3641"/>
    <w:rsid w:val="00CC36E5"/>
    <w:rsid w:val="00CC3BFE"/>
    <w:rsid w:val="00CC3C71"/>
    <w:rsid w:val="00CC3D63"/>
    <w:rsid w:val="00CC4018"/>
    <w:rsid w:val="00CC417D"/>
    <w:rsid w:val="00CC42EB"/>
    <w:rsid w:val="00CC4421"/>
    <w:rsid w:val="00CC4677"/>
    <w:rsid w:val="00CC479D"/>
    <w:rsid w:val="00CC48D6"/>
    <w:rsid w:val="00CC4E2D"/>
    <w:rsid w:val="00CC5934"/>
    <w:rsid w:val="00CC59BB"/>
    <w:rsid w:val="00CC5AB1"/>
    <w:rsid w:val="00CC5B43"/>
    <w:rsid w:val="00CC5B9A"/>
    <w:rsid w:val="00CC5D29"/>
    <w:rsid w:val="00CC6093"/>
    <w:rsid w:val="00CC6F9E"/>
    <w:rsid w:val="00CC73FA"/>
    <w:rsid w:val="00CC79C9"/>
    <w:rsid w:val="00CC7A17"/>
    <w:rsid w:val="00CD03A8"/>
    <w:rsid w:val="00CD0426"/>
    <w:rsid w:val="00CD052F"/>
    <w:rsid w:val="00CD0946"/>
    <w:rsid w:val="00CD0979"/>
    <w:rsid w:val="00CD0EC0"/>
    <w:rsid w:val="00CD138F"/>
    <w:rsid w:val="00CD162D"/>
    <w:rsid w:val="00CD17AC"/>
    <w:rsid w:val="00CD1BE7"/>
    <w:rsid w:val="00CD1F06"/>
    <w:rsid w:val="00CD21B2"/>
    <w:rsid w:val="00CD2395"/>
    <w:rsid w:val="00CD2560"/>
    <w:rsid w:val="00CD2F52"/>
    <w:rsid w:val="00CD35E0"/>
    <w:rsid w:val="00CD3E30"/>
    <w:rsid w:val="00CD3F85"/>
    <w:rsid w:val="00CD40B0"/>
    <w:rsid w:val="00CD4250"/>
    <w:rsid w:val="00CD42BB"/>
    <w:rsid w:val="00CD42D3"/>
    <w:rsid w:val="00CD438F"/>
    <w:rsid w:val="00CD4841"/>
    <w:rsid w:val="00CD547D"/>
    <w:rsid w:val="00CD6A4B"/>
    <w:rsid w:val="00CD6BDF"/>
    <w:rsid w:val="00CD6E78"/>
    <w:rsid w:val="00CD7261"/>
    <w:rsid w:val="00CD7453"/>
    <w:rsid w:val="00CD762F"/>
    <w:rsid w:val="00CD7763"/>
    <w:rsid w:val="00CD7AA8"/>
    <w:rsid w:val="00CE007A"/>
    <w:rsid w:val="00CE045E"/>
    <w:rsid w:val="00CE0765"/>
    <w:rsid w:val="00CE0957"/>
    <w:rsid w:val="00CE0FDF"/>
    <w:rsid w:val="00CE11B5"/>
    <w:rsid w:val="00CE144B"/>
    <w:rsid w:val="00CE151B"/>
    <w:rsid w:val="00CE1573"/>
    <w:rsid w:val="00CE16EE"/>
    <w:rsid w:val="00CE193A"/>
    <w:rsid w:val="00CE1949"/>
    <w:rsid w:val="00CE199C"/>
    <w:rsid w:val="00CE21D3"/>
    <w:rsid w:val="00CE2920"/>
    <w:rsid w:val="00CE2DD1"/>
    <w:rsid w:val="00CE2E09"/>
    <w:rsid w:val="00CE3181"/>
    <w:rsid w:val="00CE32F5"/>
    <w:rsid w:val="00CE33D6"/>
    <w:rsid w:val="00CE3417"/>
    <w:rsid w:val="00CE3800"/>
    <w:rsid w:val="00CE48CC"/>
    <w:rsid w:val="00CE4A11"/>
    <w:rsid w:val="00CE4C3D"/>
    <w:rsid w:val="00CE4F49"/>
    <w:rsid w:val="00CE5163"/>
    <w:rsid w:val="00CE589B"/>
    <w:rsid w:val="00CE5A2D"/>
    <w:rsid w:val="00CE5B38"/>
    <w:rsid w:val="00CE6012"/>
    <w:rsid w:val="00CE619B"/>
    <w:rsid w:val="00CE647E"/>
    <w:rsid w:val="00CE64CA"/>
    <w:rsid w:val="00CE6C06"/>
    <w:rsid w:val="00CE6DA1"/>
    <w:rsid w:val="00CE6E6C"/>
    <w:rsid w:val="00CE6EA5"/>
    <w:rsid w:val="00CE6F39"/>
    <w:rsid w:val="00CE7022"/>
    <w:rsid w:val="00CE717B"/>
    <w:rsid w:val="00CE71AD"/>
    <w:rsid w:val="00CE7472"/>
    <w:rsid w:val="00CE778F"/>
    <w:rsid w:val="00CF025C"/>
    <w:rsid w:val="00CF0339"/>
    <w:rsid w:val="00CF06E9"/>
    <w:rsid w:val="00CF095E"/>
    <w:rsid w:val="00CF0A31"/>
    <w:rsid w:val="00CF0A6F"/>
    <w:rsid w:val="00CF0AEB"/>
    <w:rsid w:val="00CF1145"/>
    <w:rsid w:val="00CF1152"/>
    <w:rsid w:val="00CF1286"/>
    <w:rsid w:val="00CF1A60"/>
    <w:rsid w:val="00CF1A7B"/>
    <w:rsid w:val="00CF1CB3"/>
    <w:rsid w:val="00CF21EE"/>
    <w:rsid w:val="00CF2413"/>
    <w:rsid w:val="00CF3333"/>
    <w:rsid w:val="00CF3569"/>
    <w:rsid w:val="00CF36A2"/>
    <w:rsid w:val="00CF3832"/>
    <w:rsid w:val="00CF3929"/>
    <w:rsid w:val="00CF441C"/>
    <w:rsid w:val="00CF470E"/>
    <w:rsid w:val="00CF4AD2"/>
    <w:rsid w:val="00CF4CF3"/>
    <w:rsid w:val="00CF4D0C"/>
    <w:rsid w:val="00CF5B49"/>
    <w:rsid w:val="00CF5FEC"/>
    <w:rsid w:val="00CF610C"/>
    <w:rsid w:val="00CF61A3"/>
    <w:rsid w:val="00CF62A5"/>
    <w:rsid w:val="00CF6373"/>
    <w:rsid w:val="00CF637E"/>
    <w:rsid w:val="00CF6606"/>
    <w:rsid w:val="00CF6BCC"/>
    <w:rsid w:val="00CF6CA2"/>
    <w:rsid w:val="00CF6E97"/>
    <w:rsid w:val="00CF7270"/>
    <w:rsid w:val="00CF7505"/>
    <w:rsid w:val="00CF7A75"/>
    <w:rsid w:val="00D00512"/>
    <w:rsid w:val="00D0084F"/>
    <w:rsid w:val="00D00A1C"/>
    <w:rsid w:val="00D01767"/>
    <w:rsid w:val="00D01E0B"/>
    <w:rsid w:val="00D01F0F"/>
    <w:rsid w:val="00D01F26"/>
    <w:rsid w:val="00D022FF"/>
    <w:rsid w:val="00D026D4"/>
    <w:rsid w:val="00D02754"/>
    <w:rsid w:val="00D02A18"/>
    <w:rsid w:val="00D02B9F"/>
    <w:rsid w:val="00D0331F"/>
    <w:rsid w:val="00D03336"/>
    <w:rsid w:val="00D03903"/>
    <w:rsid w:val="00D03CF2"/>
    <w:rsid w:val="00D03F13"/>
    <w:rsid w:val="00D04863"/>
    <w:rsid w:val="00D0499B"/>
    <w:rsid w:val="00D04A5F"/>
    <w:rsid w:val="00D04B50"/>
    <w:rsid w:val="00D04E6C"/>
    <w:rsid w:val="00D054A4"/>
    <w:rsid w:val="00D05753"/>
    <w:rsid w:val="00D05900"/>
    <w:rsid w:val="00D066BF"/>
    <w:rsid w:val="00D06BB7"/>
    <w:rsid w:val="00D06CE4"/>
    <w:rsid w:val="00D06ECE"/>
    <w:rsid w:val="00D07138"/>
    <w:rsid w:val="00D078FA"/>
    <w:rsid w:val="00D07F13"/>
    <w:rsid w:val="00D10120"/>
    <w:rsid w:val="00D105F1"/>
    <w:rsid w:val="00D107C2"/>
    <w:rsid w:val="00D10ABA"/>
    <w:rsid w:val="00D10C5B"/>
    <w:rsid w:val="00D10FE9"/>
    <w:rsid w:val="00D110BA"/>
    <w:rsid w:val="00D113D0"/>
    <w:rsid w:val="00D114D1"/>
    <w:rsid w:val="00D115ED"/>
    <w:rsid w:val="00D11DF9"/>
    <w:rsid w:val="00D125EC"/>
    <w:rsid w:val="00D12675"/>
    <w:rsid w:val="00D1283B"/>
    <w:rsid w:val="00D12904"/>
    <w:rsid w:val="00D12B95"/>
    <w:rsid w:val="00D1316B"/>
    <w:rsid w:val="00D13D04"/>
    <w:rsid w:val="00D1405F"/>
    <w:rsid w:val="00D14156"/>
    <w:rsid w:val="00D145BE"/>
    <w:rsid w:val="00D14646"/>
    <w:rsid w:val="00D1474C"/>
    <w:rsid w:val="00D14A03"/>
    <w:rsid w:val="00D14DF9"/>
    <w:rsid w:val="00D14E69"/>
    <w:rsid w:val="00D15CDD"/>
    <w:rsid w:val="00D15D24"/>
    <w:rsid w:val="00D15DD2"/>
    <w:rsid w:val="00D16166"/>
    <w:rsid w:val="00D164E5"/>
    <w:rsid w:val="00D167DD"/>
    <w:rsid w:val="00D16911"/>
    <w:rsid w:val="00D16ED8"/>
    <w:rsid w:val="00D16EF1"/>
    <w:rsid w:val="00D1730C"/>
    <w:rsid w:val="00D176E0"/>
    <w:rsid w:val="00D17744"/>
    <w:rsid w:val="00D178E8"/>
    <w:rsid w:val="00D17AB4"/>
    <w:rsid w:val="00D17C32"/>
    <w:rsid w:val="00D20141"/>
    <w:rsid w:val="00D202F6"/>
    <w:rsid w:val="00D20B6E"/>
    <w:rsid w:val="00D20F56"/>
    <w:rsid w:val="00D21182"/>
    <w:rsid w:val="00D2130C"/>
    <w:rsid w:val="00D216C4"/>
    <w:rsid w:val="00D21736"/>
    <w:rsid w:val="00D219D8"/>
    <w:rsid w:val="00D219F4"/>
    <w:rsid w:val="00D21A6B"/>
    <w:rsid w:val="00D21DBD"/>
    <w:rsid w:val="00D2211B"/>
    <w:rsid w:val="00D22309"/>
    <w:rsid w:val="00D2234F"/>
    <w:rsid w:val="00D223AD"/>
    <w:rsid w:val="00D2257C"/>
    <w:rsid w:val="00D2263D"/>
    <w:rsid w:val="00D22909"/>
    <w:rsid w:val="00D232F2"/>
    <w:rsid w:val="00D23337"/>
    <w:rsid w:val="00D23491"/>
    <w:rsid w:val="00D235A4"/>
    <w:rsid w:val="00D2366E"/>
    <w:rsid w:val="00D23EC2"/>
    <w:rsid w:val="00D24112"/>
    <w:rsid w:val="00D24C50"/>
    <w:rsid w:val="00D24E3A"/>
    <w:rsid w:val="00D24FCE"/>
    <w:rsid w:val="00D25497"/>
    <w:rsid w:val="00D25879"/>
    <w:rsid w:val="00D25B03"/>
    <w:rsid w:val="00D2607B"/>
    <w:rsid w:val="00D2638C"/>
    <w:rsid w:val="00D26963"/>
    <w:rsid w:val="00D2696B"/>
    <w:rsid w:val="00D26E2E"/>
    <w:rsid w:val="00D27030"/>
    <w:rsid w:val="00D27A94"/>
    <w:rsid w:val="00D27DC7"/>
    <w:rsid w:val="00D27DDD"/>
    <w:rsid w:val="00D308E7"/>
    <w:rsid w:val="00D30A32"/>
    <w:rsid w:val="00D30DC0"/>
    <w:rsid w:val="00D30E33"/>
    <w:rsid w:val="00D3137F"/>
    <w:rsid w:val="00D3191D"/>
    <w:rsid w:val="00D31AB4"/>
    <w:rsid w:val="00D31B31"/>
    <w:rsid w:val="00D324F5"/>
    <w:rsid w:val="00D32BA0"/>
    <w:rsid w:val="00D32F08"/>
    <w:rsid w:val="00D33150"/>
    <w:rsid w:val="00D33380"/>
    <w:rsid w:val="00D33809"/>
    <w:rsid w:val="00D33877"/>
    <w:rsid w:val="00D338C1"/>
    <w:rsid w:val="00D339D8"/>
    <w:rsid w:val="00D33B54"/>
    <w:rsid w:val="00D33CC4"/>
    <w:rsid w:val="00D3407A"/>
    <w:rsid w:val="00D34847"/>
    <w:rsid w:val="00D34860"/>
    <w:rsid w:val="00D34D45"/>
    <w:rsid w:val="00D34D62"/>
    <w:rsid w:val="00D3514B"/>
    <w:rsid w:val="00D35274"/>
    <w:rsid w:val="00D354D8"/>
    <w:rsid w:val="00D35CCB"/>
    <w:rsid w:val="00D35EFE"/>
    <w:rsid w:val="00D3609F"/>
    <w:rsid w:val="00D362C4"/>
    <w:rsid w:val="00D36312"/>
    <w:rsid w:val="00D36322"/>
    <w:rsid w:val="00D3691B"/>
    <w:rsid w:val="00D36A5F"/>
    <w:rsid w:val="00D36E03"/>
    <w:rsid w:val="00D37229"/>
    <w:rsid w:val="00D373C2"/>
    <w:rsid w:val="00D3790F"/>
    <w:rsid w:val="00D379A1"/>
    <w:rsid w:val="00D37AA5"/>
    <w:rsid w:val="00D37CF7"/>
    <w:rsid w:val="00D37EA4"/>
    <w:rsid w:val="00D37F8A"/>
    <w:rsid w:val="00D401CC"/>
    <w:rsid w:val="00D40384"/>
    <w:rsid w:val="00D40478"/>
    <w:rsid w:val="00D404A8"/>
    <w:rsid w:val="00D4069E"/>
    <w:rsid w:val="00D40786"/>
    <w:rsid w:val="00D407E0"/>
    <w:rsid w:val="00D4084C"/>
    <w:rsid w:val="00D408D9"/>
    <w:rsid w:val="00D40E57"/>
    <w:rsid w:val="00D420EA"/>
    <w:rsid w:val="00D42914"/>
    <w:rsid w:val="00D42D03"/>
    <w:rsid w:val="00D42E02"/>
    <w:rsid w:val="00D4329D"/>
    <w:rsid w:val="00D43888"/>
    <w:rsid w:val="00D43A2E"/>
    <w:rsid w:val="00D4440C"/>
    <w:rsid w:val="00D44551"/>
    <w:rsid w:val="00D445D5"/>
    <w:rsid w:val="00D44619"/>
    <w:rsid w:val="00D44A94"/>
    <w:rsid w:val="00D44C2E"/>
    <w:rsid w:val="00D44E98"/>
    <w:rsid w:val="00D451B1"/>
    <w:rsid w:val="00D45778"/>
    <w:rsid w:val="00D45AE6"/>
    <w:rsid w:val="00D46258"/>
    <w:rsid w:val="00D466FB"/>
    <w:rsid w:val="00D468A4"/>
    <w:rsid w:val="00D46BF9"/>
    <w:rsid w:val="00D46D86"/>
    <w:rsid w:val="00D46DB8"/>
    <w:rsid w:val="00D46FA3"/>
    <w:rsid w:val="00D470D3"/>
    <w:rsid w:val="00D47339"/>
    <w:rsid w:val="00D4756B"/>
    <w:rsid w:val="00D47741"/>
    <w:rsid w:val="00D4792B"/>
    <w:rsid w:val="00D47E58"/>
    <w:rsid w:val="00D5066E"/>
    <w:rsid w:val="00D5078C"/>
    <w:rsid w:val="00D5149B"/>
    <w:rsid w:val="00D51B4D"/>
    <w:rsid w:val="00D5205E"/>
    <w:rsid w:val="00D521AB"/>
    <w:rsid w:val="00D5241E"/>
    <w:rsid w:val="00D524F0"/>
    <w:rsid w:val="00D526FE"/>
    <w:rsid w:val="00D52B8C"/>
    <w:rsid w:val="00D52CF9"/>
    <w:rsid w:val="00D52DB4"/>
    <w:rsid w:val="00D52DDA"/>
    <w:rsid w:val="00D52EFE"/>
    <w:rsid w:val="00D52FC2"/>
    <w:rsid w:val="00D535F6"/>
    <w:rsid w:val="00D53B46"/>
    <w:rsid w:val="00D53D2E"/>
    <w:rsid w:val="00D5450E"/>
    <w:rsid w:val="00D549AD"/>
    <w:rsid w:val="00D54A63"/>
    <w:rsid w:val="00D552F3"/>
    <w:rsid w:val="00D559B5"/>
    <w:rsid w:val="00D55C0F"/>
    <w:rsid w:val="00D55F37"/>
    <w:rsid w:val="00D56532"/>
    <w:rsid w:val="00D56FDB"/>
    <w:rsid w:val="00D572F2"/>
    <w:rsid w:val="00D574A3"/>
    <w:rsid w:val="00D57679"/>
    <w:rsid w:val="00D57941"/>
    <w:rsid w:val="00D57B1B"/>
    <w:rsid w:val="00D60158"/>
    <w:rsid w:val="00D60331"/>
    <w:rsid w:val="00D60986"/>
    <w:rsid w:val="00D609AC"/>
    <w:rsid w:val="00D6109C"/>
    <w:rsid w:val="00D61148"/>
    <w:rsid w:val="00D61DBD"/>
    <w:rsid w:val="00D61F17"/>
    <w:rsid w:val="00D61FC1"/>
    <w:rsid w:val="00D6224C"/>
    <w:rsid w:val="00D6238F"/>
    <w:rsid w:val="00D6283C"/>
    <w:rsid w:val="00D62CE1"/>
    <w:rsid w:val="00D62DCB"/>
    <w:rsid w:val="00D6309C"/>
    <w:rsid w:val="00D630E6"/>
    <w:rsid w:val="00D6330D"/>
    <w:rsid w:val="00D63635"/>
    <w:rsid w:val="00D63720"/>
    <w:rsid w:val="00D63D66"/>
    <w:rsid w:val="00D63FD6"/>
    <w:rsid w:val="00D646F9"/>
    <w:rsid w:val="00D647EB"/>
    <w:rsid w:val="00D64803"/>
    <w:rsid w:val="00D64A81"/>
    <w:rsid w:val="00D64D89"/>
    <w:rsid w:val="00D65527"/>
    <w:rsid w:val="00D65647"/>
    <w:rsid w:val="00D65AB8"/>
    <w:rsid w:val="00D65EA7"/>
    <w:rsid w:val="00D65F88"/>
    <w:rsid w:val="00D665E0"/>
    <w:rsid w:val="00D668C6"/>
    <w:rsid w:val="00D66D96"/>
    <w:rsid w:val="00D66DCB"/>
    <w:rsid w:val="00D66DFB"/>
    <w:rsid w:val="00D6788A"/>
    <w:rsid w:val="00D67969"/>
    <w:rsid w:val="00D7016C"/>
    <w:rsid w:val="00D704E3"/>
    <w:rsid w:val="00D70951"/>
    <w:rsid w:val="00D70EA1"/>
    <w:rsid w:val="00D71285"/>
    <w:rsid w:val="00D715F5"/>
    <w:rsid w:val="00D7196F"/>
    <w:rsid w:val="00D71D09"/>
    <w:rsid w:val="00D71E13"/>
    <w:rsid w:val="00D720AF"/>
    <w:rsid w:val="00D72300"/>
    <w:rsid w:val="00D72369"/>
    <w:rsid w:val="00D7242A"/>
    <w:rsid w:val="00D72A34"/>
    <w:rsid w:val="00D72ECC"/>
    <w:rsid w:val="00D72F99"/>
    <w:rsid w:val="00D7304C"/>
    <w:rsid w:val="00D7333E"/>
    <w:rsid w:val="00D736C1"/>
    <w:rsid w:val="00D74355"/>
    <w:rsid w:val="00D74387"/>
    <w:rsid w:val="00D74A69"/>
    <w:rsid w:val="00D74DBC"/>
    <w:rsid w:val="00D75995"/>
    <w:rsid w:val="00D75EC4"/>
    <w:rsid w:val="00D75FF9"/>
    <w:rsid w:val="00D761B0"/>
    <w:rsid w:val="00D767A0"/>
    <w:rsid w:val="00D768BB"/>
    <w:rsid w:val="00D768EB"/>
    <w:rsid w:val="00D76C48"/>
    <w:rsid w:val="00D76CFC"/>
    <w:rsid w:val="00D77052"/>
    <w:rsid w:val="00D7712A"/>
    <w:rsid w:val="00D771AF"/>
    <w:rsid w:val="00D775BE"/>
    <w:rsid w:val="00D77781"/>
    <w:rsid w:val="00D779CD"/>
    <w:rsid w:val="00D779FE"/>
    <w:rsid w:val="00D8040F"/>
    <w:rsid w:val="00D80478"/>
    <w:rsid w:val="00D80E46"/>
    <w:rsid w:val="00D80FE4"/>
    <w:rsid w:val="00D8143B"/>
    <w:rsid w:val="00D81490"/>
    <w:rsid w:val="00D81975"/>
    <w:rsid w:val="00D81BDC"/>
    <w:rsid w:val="00D81FC3"/>
    <w:rsid w:val="00D82063"/>
    <w:rsid w:val="00D82708"/>
    <w:rsid w:val="00D83132"/>
    <w:rsid w:val="00D832AD"/>
    <w:rsid w:val="00D83784"/>
    <w:rsid w:val="00D83B7F"/>
    <w:rsid w:val="00D83C21"/>
    <w:rsid w:val="00D83E29"/>
    <w:rsid w:val="00D83E2B"/>
    <w:rsid w:val="00D83EB3"/>
    <w:rsid w:val="00D83F8E"/>
    <w:rsid w:val="00D83FD8"/>
    <w:rsid w:val="00D84707"/>
    <w:rsid w:val="00D8552D"/>
    <w:rsid w:val="00D8569E"/>
    <w:rsid w:val="00D85956"/>
    <w:rsid w:val="00D859DD"/>
    <w:rsid w:val="00D85D5F"/>
    <w:rsid w:val="00D8610A"/>
    <w:rsid w:val="00D86272"/>
    <w:rsid w:val="00D8666F"/>
    <w:rsid w:val="00D86F9F"/>
    <w:rsid w:val="00D870BF"/>
    <w:rsid w:val="00D871D7"/>
    <w:rsid w:val="00D87335"/>
    <w:rsid w:val="00D873C6"/>
    <w:rsid w:val="00D8744B"/>
    <w:rsid w:val="00D87DF4"/>
    <w:rsid w:val="00D90250"/>
    <w:rsid w:val="00D90831"/>
    <w:rsid w:val="00D909FE"/>
    <w:rsid w:val="00D90D3B"/>
    <w:rsid w:val="00D90D55"/>
    <w:rsid w:val="00D9153B"/>
    <w:rsid w:val="00D91897"/>
    <w:rsid w:val="00D91F47"/>
    <w:rsid w:val="00D920C4"/>
    <w:rsid w:val="00D92114"/>
    <w:rsid w:val="00D92226"/>
    <w:rsid w:val="00D9258B"/>
    <w:rsid w:val="00D92C14"/>
    <w:rsid w:val="00D92DEF"/>
    <w:rsid w:val="00D92F44"/>
    <w:rsid w:val="00D92FD8"/>
    <w:rsid w:val="00D934E2"/>
    <w:rsid w:val="00D934ED"/>
    <w:rsid w:val="00D94524"/>
    <w:rsid w:val="00D945A9"/>
    <w:rsid w:val="00D94773"/>
    <w:rsid w:val="00D94983"/>
    <w:rsid w:val="00D94BA3"/>
    <w:rsid w:val="00D94D01"/>
    <w:rsid w:val="00D94E3C"/>
    <w:rsid w:val="00D9500B"/>
    <w:rsid w:val="00D95589"/>
    <w:rsid w:val="00D959C6"/>
    <w:rsid w:val="00D95E91"/>
    <w:rsid w:val="00D96127"/>
    <w:rsid w:val="00D96168"/>
    <w:rsid w:val="00D96433"/>
    <w:rsid w:val="00D971D1"/>
    <w:rsid w:val="00D97A76"/>
    <w:rsid w:val="00D97B6D"/>
    <w:rsid w:val="00D97BA7"/>
    <w:rsid w:val="00D97C45"/>
    <w:rsid w:val="00D97F64"/>
    <w:rsid w:val="00DA002B"/>
    <w:rsid w:val="00DA05F3"/>
    <w:rsid w:val="00DA0A8B"/>
    <w:rsid w:val="00DA0EE5"/>
    <w:rsid w:val="00DA116D"/>
    <w:rsid w:val="00DA13BB"/>
    <w:rsid w:val="00DA16C4"/>
    <w:rsid w:val="00DA1BF2"/>
    <w:rsid w:val="00DA25EB"/>
    <w:rsid w:val="00DA28F0"/>
    <w:rsid w:val="00DA2953"/>
    <w:rsid w:val="00DA298D"/>
    <w:rsid w:val="00DA2C50"/>
    <w:rsid w:val="00DA2D8E"/>
    <w:rsid w:val="00DA3D5F"/>
    <w:rsid w:val="00DA3E23"/>
    <w:rsid w:val="00DA3E76"/>
    <w:rsid w:val="00DA3F08"/>
    <w:rsid w:val="00DA41ED"/>
    <w:rsid w:val="00DA47EA"/>
    <w:rsid w:val="00DA491B"/>
    <w:rsid w:val="00DA4964"/>
    <w:rsid w:val="00DA4DEC"/>
    <w:rsid w:val="00DA5464"/>
    <w:rsid w:val="00DA54EC"/>
    <w:rsid w:val="00DA57EA"/>
    <w:rsid w:val="00DA588F"/>
    <w:rsid w:val="00DA58BD"/>
    <w:rsid w:val="00DA5BDE"/>
    <w:rsid w:val="00DA5D68"/>
    <w:rsid w:val="00DA5F72"/>
    <w:rsid w:val="00DA6643"/>
    <w:rsid w:val="00DA6E31"/>
    <w:rsid w:val="00DA6FB5"/>
    <w:rsid w:val="00DA7098"/>
    <w:rsid w:val="00DA7242"/>
    <w:rsid w:val="00DA7288"/>
    <w:rsid w:val="00DA7729"/>
    <w:rsid w:val="00DA77FD"/>
    <w:rsid w:val="00DA7824"/>
    <w:rsid w:val="00DA78DF"/>
    <w:rsid w:val="00DA7B14"/>
    <w:rsid w:val="00DA7B3D"/>
    <w:rsid w:val="00DA7B6A"/>
    <w:rsid w:val="00DA7E21"/>
    <w:rsid w:val="00DB021F"/>
    <w:rsid w:val="00DB080F"/>
    <w:rsid w:val="00DB0E7F"/>
    <w:rsid w:val="00DB0F5B"/>
    <w:rsid w:val="00DB1995"/>
    <w:rsid w:val="00DB1C03"/>
    <w:rsid w:val="00DB2236"/>
    <w:rsid w:val="00DB2320"/>
    <w:rsid w:val="00DB23DC"/>
    <w:rsid w:val="00DB2438"/>
    <w:rsid w:val="00DB2605"/>
    <w:rsid w:val="00DB2828"/>
    <w:rsid w:val="00DB29BF"/>
    <w:rsid w:val="00DB2E47"/>
    <w:rsid w:val="00DB2EC1"/>
    <w:rsid w:val="00DB2F5B"/>
    <w:rsid w:val="00DB35D1"/>
    <w:rsid w:val="00DB3978"/>
    <w:rsid w:val="00DB3B8D"/>
    <w:rsid w:val="00DB4A67"/>
    <w:rsid w:val="00DB5328"/>
    <w:rsid w:val="00DB56E1"/>
    <w:rsid w:val="00DB5D27"/>
    <w:rsid w:val="00DB5D2E"/>
    <w:rsid w:val="00DB60CD"/>
    <w:rsid w:val="00DB636C"/>
    <w:rsid w:val="00DB653D"/>
    <w:rsid w:val="00DB6548"/>
    <w:rsid w:val="00DB6614"/>
    <w:rsid w:val="00DB697F"/>
    <w:rsid w:val="00DB6A75"/>
    <w:rsid w:val="00DB6B58"/>
    <w:rsid w:val="00DB71CB"/>
    <w:rsid w:val="00DB7293"/>
    <w:rsid w:val="00DB730B"/>
    <w:rsid w:val="00DB7315"/>
    <w:rsid w:val="00DB73B1"/>
    <w:rsid w:val="00DB7449"/>
    <w:rsid w:val="00DB75A1"/>
    <w:rsid w:val="00DB78A8"/>
    <w:rsid w:val="00DB7A33"/>
    <w:rsid w:val="00DB7B4F"/>
    <w:rsid w:val="00DB7C4C"/>
    <w:rsid w:val="00DC023F"/>
    <w:rsid w:val="00DC04A5"/>
    <w:rsid w:val="00DC0A24"/>
    <w:rsid w:val="00DC0A95"/>
    <w:rsid w:val="00DC0FB4"/>
    <w:rsid w:val="00DC1838"/>
    <w:rsid w:val="00DC184A"/>
    <w:rsid w:val="00DC199E"/>
    <w:rsid w:val="00DC199F"/>
    <w:rsid w:val="00DC1AC9"/>
    <w:rsid w:val="00DC2551"/>
    <w:rsid w:val="00DC2602"/>
    <w:rsid w:val="00DC26F7"/>
    <w:rsid w:val="00DC3637"/>
    <w:rsid w:val="00DC3A97"/>
    <w:rsid w:val="00DC3FC5"/>
    <w:rsid w:val="00DC44CF"/>
    <w:rsid w:val="00DC45DE"/>
    <w:rsid w:val="00DC4664"/>
    <w:rsid w:val="00DC4BB1"/>
    <w:rsid w:val="00DC4C47"/>
    <w:rsid w:val="00DC4DB2"/>
    <w:rsid w:val="00DC50DF"/>
    <w:rsid w:val="00DC5119"/>
    <w:rsid w:val="00DC532B"/>
    <w:rsid w:val="00DC5970"/>
    <w:rsid w:val="00DC5AEE"/>
    <w:rsid w:val="00DC5CC0"/>
    <w:rsid w:val="00DC5E23"/>
    <w:rsid w:val="00DC5FFD"/>
    <w:rsid w:val="00DC6373"/>
    <w:rsid w:val="00DC6487"/>
    <w:rsid w:val="00DC667B"/>
    <w:rsid w:val="00DC6969"/>
    <w:rsid w:val="00DC6DCB"/>
    <w:rsid w:val="00DC6F2A"/>
    <w:rsid w:val="00DC769E"/>
    <w:rsid w:val="00DC7732"/>
    <w:rsid w:val="00DC7D39"/>
    <w:rsid w:val="00DC7D60"/>
    <w:rsid w:val="00DC7E3E"/>
    <w:rsid w:val="00DC7F04"/>
    <w:rsid w:val="00DD0205"/>
    <w:rsid w:val="00DD02B8"/>
    <w:rsid w:val="00DD06BD"/>
    <w:rsid w:val="00DD07FF"/>
    <w:rsid w:val="00DD0A7B"/>
    <w:rsid w:val="00DD0E2B"/>
    <w:rsid w:val="00DD0EEF"/>
    <w:rsid w:val="00DD0F63"/>
    <w:rsid w:val="00DD10EC"/>
    <w:rsid w:val="00DD1125"/>
    <w:rsid w:val="00DD119A"/>
    <w:rsid w:val="00DD143E"/>
    <w:rsid w:val="00DD19A6"/>
    <w:rsid w:val="00DD1A57"/>
    <w:rsid w:val="00DD1B09"/>
    <w:rsid w:val="00DD1BA4"/>
    <w:rsid w:val="00DD1FB1"/>
    <w:rsid w:val="00DD28E3"/>
    <w:rsid w:val="00DD2A03"/>
    <w:rsid w:val="00DD30FE"/>
    <w:rsid w:val="00DD3367"/>
    <w:rsid w:val="00DD3708"/>
    <w:rsid w:val="00DD3A1B"/>
    <w:rsid w:val="00DD3AE7"/>
    <w:rsid w:val="00DD3F19"/>
    <w:rsid w:val="00DD3F8D"/>
    <w:rsid w:val="00DD3FE1"/>
    <w:rsid w:val="00DD4464"/>
    <w:rsid w:val="00DD4B26"/>
    <w:rsid w:val="00DD4C02"/>
    <w:rsid w:val="00DD599A"/>
    <w:rsid w:val="00DD617E"/>
    <w:rsid w:val="00DD6359"/>
    <w:rsid w:val="00DD6AA8"/>
    <w:rsid w:val="00DD6B08"/>
    <w:rsid w:val="00DD72AD"/>
    <w:rsid w:val="00DD79B2"/>
    <w:rsid w:val="00DE0216"/>
    <w:rsid w:val="00DE086C"/>
    <w:rsid w:val="00DE0BE5"/>
    <w:rsid w:val="00DE0D87"/>
    <w:rsid w:val="00DE1311"/>
    <w:rsid w:val="00DE14D8"/>
    <w:rsid w:val="00DE1823"/>
    <w:rsid w:val="00DE191D"/>
    <w:rsid w:val="00DE1B7D"/>
    <w:rsid w:val="00DE1CD0"/>
    <w:rsid w:val="00DE1E63"/>
    <w:rsid w:val="00DE1FBD"/>
    <w:rsid w:val="00DE2247"/>
    <w:rsid w:val="00DE2E38"/>
    <w:rsid w:val="00DE334F"/>
    <w:rsid w:val="00DE35AD"/>
    <w:rsid w:val="00DE3883"/>
    <w:rsid w:val="00DE393E"/>
    <w:rsid w:val="00DE3DF1"/>
    <w:rsid w:val="00DE3E49"/>
    <w:rsid w:val="00DE3EB6"/>
    <w:rsid w:val="00DE3F2D"/>
    <w:rsid w:val="00DE43ED"/>
    <w:rsid w:val="00DE441C"/>
    <w:rsid w:val="00DE441D"/>
    <w:rsid w:val="00DE4A5B"/>
    <w:rsid w:val="00DE4F46"/>
    <w:rsid w:val="00DE5052"/>
    <w:rsid w:val="00DE5481"/>
    <w:rsid w:val="00DE54AA"/>
    <w:rsid w:val="00DE5551"/>
    <w:rsid w:val="00DE579C"/>
    <w:rsid w:val="00DE5A51"/>
    <w:rsid w:val="00DE5BF1"/>
    <w:rsid w:val="00DE60B8"/>
    <w:rsid w:val="00DE60C0"/>
    <w:rsid w:val="00DE63BF"/>
    <w:rsid w:val="00DE682E"/>
    <w:rsid w:val="00DE68AB"/>
    <w:rsid w:val="00DE7087"/>
    <w:rsid w:val="00DE74CB"/>
    <w:rsid w:val="00DE78BA"/>
    <w:rsid w:val="00DE7B96"/>
    <w:rsid w:val="00DF00C8"/>
    <w:rsid w:val="00DF05CD"/>
    <w:rsid w:val="00DF06AF"/>
    <w:rsid w:val="00DF08A9"/>
    <w:rsid w:val="00DF09EE"/>
    <w:rsid w:val="00DF0E3A"/>
    <w:rsid w:val="00DF1649"/>
    <w:rsid w:val="00DF2440"/>
    <w:rsid w:val="00DF26EA"/>
    <w:rsid w:val="00DF2C20"/>
    <w:rsid w:val="00DF3248"/>
    <w:rsid w:val="00DF3857"/>
    <w:rsid w:val="00DF3C85"/>
    <w:rsid w:val="00DF3E01"/>
    <w:rsid w:val="00DF438E"/>
    <w:rsid w:val="00DF4454"/>
    <w:rsid w:val="00DF4501"/>
    <w:rsid w:val="00DF4595"/>
    <w:rsid w:val="00DF4FB4"/>
    <w:rsid w:val="00DF520D"/>
    <w:rsid w:val="00DF53A0"/>
    <w:rsid w:val="00DF5511"/>
    <w:rsid w:val="00DF55AC"/>
    <w:rsid w:val="00DF55CB"/>
    <w:rsid w:val="00DF5751"/>
    <w:rsid w:val="00DF635F"/>
    <w:rsid w:val="00DF67FE"/>
    <w:rsid w:val="00DF6CB6"/>
    <w:rsid w:val="00DF6D95"/>
    <w:rsid w:val="00DF6ED6"/>
    <w:rsid w:val="00DF7127"/>
    <w:rsid w:val="00DF72B5"/>
    <w:rsid w:val="00DF7333"/>
    <w:rsid w:val="00DF77A0"/>
    <w:rsid w:val="00DF7920"/>
    <w:rsid w:val="00DF7B7D"/>
    <w:rsid w:val="00DF7CF7"/>
    <w:rsid w:val="00DF7DEA"/>
    <w:rsid w:val="00DF7FAB"/>
    <w:rsid w:val="00E0005A"/>
    <w:rsid w:val="00E00247"/>
    <w:rsid w:val="00E0038D"/>
    <w:rsid w:val="00E01138"/>
    <w:rsid w:val="00E012D7"/>
    <w:rsid w:val="00E013F4"/>
    <w:rsid w:val="00E0145C"/>
    <w:rsid w:val="00E019DF"/>
    <w:rsid w:val="00E01BBA"/>
    <w:rsid w:val="00E01C37"/>
    <w:rsid w:val="00E021B1"/>
    <w:rsid w:val="00E021CC"/>
    <w:rsid w:val="00E02579"/>
    <w:rsid w:val="00E02683"/>
    <w:rsid w:val="00E0391C"/>
    <w:rsid w:val="00E042A5"/>
    <w:rsid w:val="00E04420"/>
    <w:rsid w:val="00E049EE"/>
    <w:rsid w:val="00E04B27"/>
    <w:rsid w:val="00E04CD5"/>
    <w:rsid w:val="00E0504A"/>
    <w:rsid w:val="00E051DD"/>
    <w:rsid w:val="00E05527"/>
    <w:rsid w:val="00E0588B"/>
    <w:rsid w:val="00E05ACE"/>
    <w:rsid w:val="00E05F38"/>
    <w:rsid w:val="00E05FB2"/>
    <w:rsid w:val="00E06CEE"/>
    <w:rsid w:val="00E06E0A"/>
    <w:rsid w:val="00E07105"/>
    <w:rsid w:val="00E0716C"/>
    <w:rsid w:val="00E073AB"/>
    <w:rsid w:val="00E073BE"/>
    <w:rsid w:val="00E073DA"/>
    <w:rsid w:val="00E07434"/>
    <w:rsid w:val="00E075CD"/>
    <w:rsid w:val="00E07A63"/>
    <w:rsid w:val="00E07E3E"/>
    <w:rsid w:val="00E07E68"/>
    <w:rsid w:val="00E110F5"/>
    <w:rsid w:val="00E113C8"/>
    <w:rsid w:val="00E1149B"/>
    <w:rsid w:val="00E1189C"/>
    <w:rsid w:val="00E11B46"/>
    <w:rsid w:val="00E11DEE"/>
    <w:rsid w:val="00E11E26"/>
    <w:rsid w:val="00E1214E"/>
    <w:rsid w:val="00E131FB"/>
    <w:rsid w:val="00E13490"/>
    <w:rsid w:val="00E134BB"/>
    <w:rsid w:val="00E13ADC"/>
    <w:rsid w:val="00E140BD"/>
    <w:rsid w:val="00E14560"/>
    <w:rsid w:val="00E14739"/>
    <w:rsid w:val="00E148CA"/>
    <w:rsid w:val="00E14944"/>
    <w:rsid w:val="00E1512B"/>
    <w:rsid w:val="00E15601"/>
    <w:rsid w:val="00E156CB"/>
    <w:rsid w:val="00E15B2C"/>
    <w:rsid w:val="00E15B6C"/>
    <w:rsid w:val="00E15B81"/>
    <w:rsid w:val="00E15BDC"/>
    <w:rsid w:val="00E15DCE"/>
    <w:rsid w:val="00E16582"/>
    <w:rsid w:val="00E165E2"/>
    <w:rsid w:val="00E1664B"/>
    <w:rsid w:val="00E16981"/>
    <w:rsid w:val="00E16C6B"/>
    <w:rsid w:val="00E16D26"/>
    <w:rsid w:val="00E16F1D"/>
    <w:rsid w:val="00E1734D"/>
    <w:rsid w:val="00E17482"/>
    <w:rsid w:val="00E174CC"/>
    <w:rsid w:val="00E1764E"/>
    <w:rsid w:val="00E178A5"/>
    <w:rsid w:val="00E178C4"/>
    <w:rsid w:val="00E17B10"/>
    <w:rsid w:val="00E20244"/>
    <w:rsid w:val="00E2046F"/>
    <w:rsid w:val="00E2047F"/>
    <w:rsid w:val="00E20623"/>
    <w:rsid w:val="00E20A4A"/>
    <w:rsid w:val="00E21834"/>
    <w:rsid w:val="00E2183B"/>
    <w:rsid w:val="00E21904"/>
    <w:rsid w:val="00E21F21"/>
    <w:rsid w:val="00E2292C"/>
    <w:rsid w:val="00E229A7"/>
    <w:rsid w:val="00E229D2"/>
    <w:rsid w:val="00E22ABC"/>
    <w:rsid w:val="00E22BBA"/>
    <w:rsid w:val="00E22E10"/>
    <w:rsid w:val="00E22E8B"/>
    <w:rsid w:val="00E23A04"/>
    <w:rsid w:val="00E23B18"/>
    <w:rsid w:val="00E23BE8"/>
    <w:rsid w:val="00E23EFF"/>
    <w:rsid w:val="00E240D2"/>
    <w:rsid w:val="00E24FE7"/>
    <w:rsid w:val="00E25102"/>
    <w:rsid w:val="00E2538A"/>
    <w:rsid w:val="00E25636"/>
    <w:rsid w:val="00E257B2"/>
    <w:rsid w:val="00E259D8"/>
    <w:rsid w:val="00E25D32"/>
    <w:rsid w:val="00E25E7D"/>
    <w:rsid w:val="00E25EE1"/>
    <w:rsid w:val="00E2618D"/>
    <w:rsid w:val="00E2648A"/>
    <w:rsid w:val="00E26729"/>
    <w:rsid w:val="00E269ED"/>
    <w:rsid w:val="00E2719B"/>
    <w:rsid w:val="00E27207"/>
    <w:rsid w:val="00E2738C"/>
    <w:rsid w:val="00E30571"/>
    <w:rsid w:val="00E305DF"/>
    <w:rsid w:val="00E30B36"/>
    <w:rsid w:val="00E30BFE"/>
    <w:rsid w:val="00E30D4D"/>
    <w:rsid w:val="00E30FB9"/>
    <w:rsid w:val="00E3110B"/>
    <w:rsid w:val="00E313DF"/>
    <w:rsid w:val="00E3147C"/>
    <w:rsid w:val="00E31588"/>
    <w:rsid w:val="00E3159A"/>
    <w:rsid w:val="00E31A26"/>
    <w:rsid w:val="00E3259E"/>
    <w:rsid w:val="00E32674"/>
    <w:rsid w:val="00E334DC"/>
    <w:rsid w:val="00E33ACA"/>
    <w:rsid w:val="00E33D71"/>
    <w:rsid w:val="00E33EEE"/>
    <w:rsid w:val="00E34114"/>
    <w:rsid w:val="00E34205"/>
    <w:rsid w:val="00E34241"/>
    <w:rsid w:val="00E346BE"/>
    <w:rsid w:val="00E3490D"/>
    <w:rsid w:val="00E34B14"/>
    <w:rsid w:val="00E34DF0"/>
    <w:rsid w:val="00E352A0"/>
    <w:rsid w:val="00E35756"/>
    <w:rsid w:val="00E357C9"/>
    <w:rsid w:val="00E36564"/>
    <w:rsid w:val="00E36A6E"/>
    <w:rsid w:val="00E370E5"/>
    <w:rsid w:val="00E37286"/>
    <w:rsid w:val="00E37653"/>
    <w:rsid w:val="00E37688"/>
    <w:rsid w:val="00E379CA"/>
    <w:rsid w:val="00E37B3E"/>
    <w:rsid w:val="00E4001D"/>
    <w:rsid w:val="00E406B7"/>
    <w:rsid w:val="00E4084C"/>
    <w:rsid w:val="00E40E38"/>
    <w:rsid w:val="00E42051"/>
    <w:rsid w:val="00E42433"/>
    <w:rsid w:val="00E42493"/>
    <w:rsid w:val="00E42830"/>
    <w:rsid w:val="00E42B49"/>
    <w:rsid w:val="00E43148"/>
    <w:rsid w:val="00E439ED"/>
    <w:rsid w:val="00E440FD"/>
    <w:rsid w:val="00E44120"/>
    <w:rsid w:val="00E444B6"/>
    <w:rsid w:val="00E44C09"/>
    <w:rsid w:val="00E459E1"/>
    <w:rsid w:val="00E45E8E"/>
    <w:rsid w:val="00E45F36"/>
    <w:rsid w:val="00E4619E"/>
    <w:rsid w:val="00E463FC"/>
    <w:rsid w:val="00E4697E"/>
    <w:rsid w:val="00E46D99"/>
    <w:rsid w:val="00E46E1E"/>
    <w:rsid w:val="00E46E6B"/>
    <w:rsid w:val="00E47505"/>
    <w:rsid w:val="00E4772D"/>
    <w:rsid w:val="00E47E57"/>
    <w:rsid w:val="00E50242"/>
    <w:rsid w:val="00E50655"/>
    <w:rsid w:val="00E509AE"/>
    <w:rsid w:val="00E50AC9"/>
    <w:rsid w:val="00E50C1B"/>
    <w:rsid w:val="00E50E02"/>
    <w:rsid w:val="00E50E81"/>
    <w:rsid w:val="00E50EFB"/>
    <w:rsid w:val="00E5120E"/>
    <w:rsid w:val="00E51235"/>
    <w:rsid w:val="00E5143D"/>
    <w:rsid w:val="00E51459"/>
    <w:rsid w:val="00E515B3"/>
    <w:rsid w:val="00E51646"/>
    <w:rsid w:val="00E52074"/>
    <w:rsid w:val="00E52286"/>
    <w:rsid w:val="00E52606"/>
    <w:rsid w:val="00E52A4B"/>
    <w:rsid w:val="00E52AD4"/>
    <w:rsid w:val="00E52EEB"/>
    <w:rsid w:val="00E530E1"/>
    <w:rsid w:val="00E53211"/>
    <w:rsid w:val="00E535E0"/>
    <w:rsid w:val="00E53FAD"/>
    <w:rsid w:val="00E54195"/>
    <w:rsid w:val="00E542B3"/>
    <w:rsid w:val="00E548A7"/>
    <w:rsid w:val="00E549D7"/>
    <w:rsid w:val="00E54D21"/>
    <w:rsid w:val="00E555BD"/>
    <w:rsid w:val="00E558E0"/>
    <w:rsid w:val="00E55ADB"/>
    <w:rsid w:val="00E55B00"/>
    <w:rsid w:val="00E55CE3"/>
    <w:rsid w:val="00E55D73"/>
    <w:rsid w:val="00E55D8B"/>
    <w:rsid w:val="00E56A02"/>
    <w:rsid w:val="00E56C23"/>
    <w:rsid w:val="00E56FEB"/>
    <w:rsid w:val="00E57481"/>
    <w:rsid w:val="00E57C1B"/>
    <w:rsid w:val="00E57DAD"/>
    <w:rsid w:val="00E57F39"/>
    <w:rsid w:val="00E6036D"/>
    <w:rsid w:val="00E60438"/>
    <w:rsid w:val="00E605F5"/>
    <w:rsid w:val="00E606D2"/>
    <w:rsid w:val="00E609D5"/>
    <w:rsid w:val="00E6123E"/>
    <w:rsid w:val="00E612C0"/>
    <w:rsid w:val="00E6137F"/>
    <w:rsid w:val="00E616D9"/>
    <w:rsid w:val="00E61E21"/>
    <w:rsid w:val="00E62169"/>
    <w:rsid w:val="00E625A2"/>
    <w:rsid w:val="00E62C88"/>
    <w:rsid w:val="00E62D87"/>
    <w:rsid w:val="00E63198"/>
    <w:rsid w:val="00E6336F"/>
    <w:rsid w:val="00E63392"/>
    <w:rsid w:val="00E63560"/>
    <w:rsid w:val="00E636A4"/>
    <w:rsid w:val="00E63786"/>
    <w:rsid w:val="00E63937"/>
    <w:rsid w:val="00E6451A"/>
    <w:rsid w:val="00E64864"/>
    <w:rsid w:val="00E64987"/>
    <w:rsid w:val="00E64C8E"/>
    <w:rsid w:val="00E64D18"/>
    <w:rsid w:val="00E64DE3"/>
    <w:rsid w:val="00E64E1C"/>
    <w:rsid w:val="00E64F52"/>
    <w:rsid w:val="00E65180"/>
    <w:rsid w:val="00E65306"/>
    <w:rsid w:val="00E6538D"/>
    <w:rsid w:val="00E653D5"/>
    <w:rsid w:val="00E6583C"/>
    <w:rsid w:val="00E65890"/>
    <w:rsid w:val="00E65901"/>
    <w:rsid w:val="00E65E73"/>
    <w:rsid w:val="00E65F2C"/>
    <w:rsid w:val="00E66317"/>
    <w:rsid w:val="00E6633A"/>
    <w:rsid w:val="00E664D5"/>
    <w:rsid w:val="00E6656C"/>
    <w:rsid w:val="00E665BA"/>
    <w:rsid w:val="00E67776"/>
    <w:rsid w:val="00E67949"/>
    <w:rsid w:val="00E679A8"/>
    <w:rsid w:val="00E67DA2"/>
    <w:rsid w:val="00E70118"/>
    <w:rsid w:val="00E70B4C"/>
    <w:rsid w:val="00E70CA8"/>
    <w:rsid w:val="00E70D9E"/>
    <w:rsid w:val="00E70E9D"/>
    <w:rsid w:val="00E713D4"/>
    <w:rsid w:val="00E71A01"/>
    <w:rsid w:val="00E71E05"/>
    <w:rsid w:val="00E71E6F"/>
    <w:rsid w:val="00E720AE"/>
    <w:rsid w:val="00E7219F"/>
    <w:rsid w:val="00E72379"/>
    <w:rsid w:val="00E723E4"/>
    <w:rsid w:val="00E726E8"/>
    <w:rsid w:val="00E728C5"/>
    <w:rsid w:val="00E72D14"/>
    <w:rsid w:val="00E731D7"/>
    <w:rsid w:val="00E734D6"/>
    <w:rsid w:val="00E737FB"/>
    <w:rsid w:val="00E739B9"/>
    <w:rsid w:val="00E73C51"/>
    <w:rsid w:val="00E73C53"/>
    <w:rsid w:val="00E73D18"/>
    <w:rsid w:val="00E73DD8"/>
    <w:rsid w:val="00E73EC2"/>
    <w:rsid w:val="00E74412"/>
    <w:rsid w:val="00E74468"/>
    <w:rsid w:val="00E74DE9"/>
    <w:rsid w:val="00E74F1A"/>
    <w:rsid w:val="00E74F6C"/>
    <w:rsid w:val="00E75016"/>
    <w:rsid w:val="00E754FE"/>
    <w:rsid w:val="00E755E6"/>
    <w:rsid w:val="00E7575B"/>
    <w:rsid w:val="00E75BAB"/>
    <w:rsid w:val="00E75D8E"/>
    <w:rsid w:val="00E76478"/>
    <w:rsid w:val="00E7689A"/>
    <w:rsid w:val="00E7699B"/>
    <w:rsid w:val="00E76D7C"/>
    <w:rsid w:val="00E76FF9"/>
    <w:rsid w:val="00E77299"/>
    <w:rsid w:val="00E776B8"/>
    <w:rsid w:val="00E7791F"/>
    <w:rsid w:val="00E779C6"/>
    <w:rsid w:val="00E77AA2"/>
    <w:rsid w:val="00E801A8"/>
    <w:rsid w:val="00E80289"/>
    <w:rsid w:val="00E802B8"/>
    <w:rsid w:val="00E80BD2"/>
    <w:rsid w:val="00E80DD8"/>
    <w:rsid w:val="00E80F66"/>
    <w:rsid w:val="00E812EA"/>
    <w:rsid w:val="00E8151E"/>
    <w:rsid w:val="00E816CB"/>
    <w:rsid w:val="00E816E0"/>
    <w:rsid w:val="00E81855"/>
    <w:rsid w:val="00E819D1"/>
    <w:rsid w:val="00E819F0"/>
    <w:rsid w:val="00E81C4A"/>
    <w:rsid w:val="00E81CE9"/>
    <w:rsid w:val="00E8244D"/>
    <w:rsid w:val="00E82492"/>
    <w:rsid w:val="00E8276F"/>
    <w:rsid w:val="00E82A55"/>
    <w:rsid w:val="00E82ACE"/>
    <w:rsid w:val="00E82F2B"/>
    <w:rsid w:val="00E82F7D"/>
    <w:rsid w:val="00E82FB7"/>
    <w:rsid w:val="00E833F1"/>
    <w:rsid w:val="00E83493"/>
    <w:rsid w:val="00E838B9"/>
    <w:rsid w:val="00E839E2"/>
    <w:rsid w:val="00E84286"/>
    <w:rsid w:val="00E84486"/>
    <w:rsid w:val="00E84702"/>
    <w:rsid w:val="00E84FB9"/>
    <w:rsid w:val="00E85238"/>
    <w:rsid w:val="00E854E9"/>
    <w:rsid w:val="00E85BBC"/>
    <w:rsid w:val="00E85C02"/>
    <w:rsid w:val="00E86181"/>
    <w:rsid w:val="00E864BF"/>
    <w:rsid w:val="00E866A9"/>
    <w:rsid w:val="00E86AE4"/>
    <w:rsid w:val="00E870FA"/>
    <w:rsid w:val="00E8720C"/>
    <w:rsid w:val="00E8757B"/>
    <w:rsid w:val="00E87839"/>
    <w:rsid w:val="00E87886"/>
    <w:rsid w:val="00E878C3"/>
    <w:rsid w:val="00E878E6"/>
    <w:rsid w:val="00E900A6"/>
    <w:rsid w:val="00E902F0"/>
    <w:rsid w:val="00E90324"/>
    <w:rsid w:val="00E903B1"/>
    <w:rsid w:val="00E904F9"/>
    <w:rsid w:val="00E906E9"/>
    <w:rsid w:val="00E90753"/>
    <w:rsid w:val="00E90789"/>
    <w:rsid w:val="00E909CE"/>
    <w:rsid w:val="00E90BAA"/>
    <w:rsid w:val="00E90D0D"/>
    <w:rsid w:val="00E90D86"/>
    <w:rsid w:val="00E91085"/>
    <w:rsid w:val="00E913A5"/>
    <w:rsid w:val="00E91682"/>
    <w:rsid w:val="00E919D2"/>
    <w:rsid w:val="00E91D99"/>
    <w:rsid w:val="00E9227B"/>
    <w:rsid w:val="00E923C3"/>
    <w:rsid w:val="00E929E9"/>
    <w:rsid w:val="00E92CA5"/>
    <w:rsid w:val="00E92FC5"/>
    <w:rsid w:val="00E9312C"/>
    <w:rsid w:val="00E9353B"/>
    <w:rsid w:val="00E936A0"/>
    <w:rsid w:val="00E93F3F"/>
    <w:rsid w:val="00E93F77"/>
    <w:rsid w:val="00E93FE7"/>
    <w:rsid w:val="00E94315"/>
    <w:rsid w:val="00E943E0"/>
    <w:rsid w:val="00E94784"/>
    <w:rsid w:val="00E94AFA"/>
    <w:rsid w:val="00E94C5F"/>
    <w:rsid w:val="00E95005"/>
    <w:rsid w:val="00E950DF"/>
    <w:rsid w:val="00E95125"/>
    <w:rsid w:val="00E951DB"/>
    <w:rsid w:val="00E95672"/>
    <w:rsid w:val="00E95EBB"/>
    <w:rsid w:val="00E95EFF"/>
    <w:rsid w:val="00E960F0"/>
    <w:rsid w:val="00E9657D"/>
    <w:rsid w:val="00E96987"/>
    <w:rsid w:val="00E97151"/>
    <w:rsid w:val="00E973D6"/>
    <w:rsid w:val="00E9750B"/>
    <w:rsid w:val="00E97540"/>
    <w:rsid w:val="00E97608"/>
    <w:rsid w:val="00E977EF"/>
    <w:rsid w:val="00E97A7F"/>
    <w:rsid w:val="00EA01BB"/>
    <w:rsid w:val="00EA02F2"/>
    <w:rsid w:val="00EA05ED"/>
    <w:rsid w:val="00EA07B7"/>
    <w:rsid w:val="00EA0892"/>
    <w:rsid w:val="00EA0D3D"/>
    <w:rsid w:val="00EA0E8D"/>
    <w:rsid w:val="00EA1092"/>
    <w:rsid w:val="00EA121A"/>
    <w:rsid w:val="00EA1314"/>
    <w:rsid w:val="00EA13CB"/>
    <w:rsid w:val="00EA1855"/>
    <w:rsid w:val="00EA19B5"/>
    <w:rsid w:val="00EA1A5B"/>
    <w:rsid w:val="00EA1B2C"/>
    <w:rsid w:val="00EA1CDA"/>
    <w:rsid w:val="00EA1D08"/>
    <w:rsid w:val="00EA21F9"/>
    <w:rsid w:val="00EA2326"/>
    <w:rsid w:val="00EA3209"/>
    <w:rsid w:val="00EA34B6"/>
    <w:rsid w:val="00EA3730"/>
    <w:rsid w:val="00EA3940"/>
    <w:rsid w:val="00EA41F6"/>
    <w:rsid w:val="00EA485F"/>
    <w:rsid w:val="00EA48CC"/>
    <w:rsid w:val="00EA4984"/>
    <w:rsid w:val="00EA50A9"/>
    <w:rsid w:val="00EA50E9"/>
    <w:rsid w:val="00EA533A"/>
    <w:rsid w:val="00EA540A"/>
    <w:rsid w:val="00EA5710"/>
    <w:rsid w:val="00EA5909"/>
    <w:rsid w:val="00EA5B92"/>
    <w:rsid w:val="00EA6040"/>
    <w:rsid w:val="00EA6083"/>
    <w:rsid w:val="00EA63F3"/>
    <w:rsid w:val="00EA6999"/>
    <w:rsid w:val="00EA6B4C"/>
    <w:rsid w:val="00EA6C82"/>
    <w:rsid w:val="00EA6DFF"/>
    <w:rsid w:val="00EA6F2C"/>
    <w:rsid w:val="00EA6FE8"/>
    <w:rsid w:val="00EA71B5"/>
    <w:rsid w:val="00EA7358"/>
    <w:rsid w:val="00EA7802"/>
    <w:rsid w:val="00EA784C"/>
    <w:rsid w:val="00EA79FB"/>
    <w:rsid w:val="00EA7B94"/>
    <w:rsid w:val="00EA7BFD"/>
    <w:rsid w:val="00EA7D3A"/>
    <w:rsid w:val="00EA7E94"/>
    <w:rsid w:val="00EA7F6E"/>
    <w:rsid w:val="00EB02DD"/>
    <w:rsid w:val="00EB0CA1"/>
    <w:rsid w:val="00EB0DFC"/>
    <w:rsid w:val="00EB0F19"/>
    <w:rsid w:val="00EB111F"/>
    <w:rsid w:val="00EB1921"/>
    <w:rsid w:val="00EB1A70"/>
    <w:rsid w:val="00EB1C5F"/>
    <w:rsid w:val="00EB1E7E"/>
    <w:rsid w:val="00EB1ED2"/>
    <w:rsid w:val="00EB227B"/>
    <w:rsid w:val="00EB2300"/>
    <w:rsid w:val="00EB2337"/>
    <w:rsid w:val="00EB27C8"/>
    <w:rsid w:val="00EB2960"/>
    <w:rsid w:val="00EB2D45"/>
    <w:rsid w:val="00EB2E80"/>
    <w:rsid w:val="00EB2F87"/>
    <w:rsid w:val="00EB324D"/>
    <w:rsid w:val="00EB344C"/>
    <w:rsid w:val="00EB3BC5"/>
    <w:rsid w:val="00EB3F48"/>
    <w:rsid w:val="00EB4110"/>
    <w:rsid w:val="00EB473B"/>
    <w:rsid w:val="00EB493F"/>
    <w:rsid w:val="00EB4948"/>
    <w:rsid w:val="00EB49B7"/>
    <w:rsid w:val="00EB4D2C"/>
    <w:rsid w:val="00EB4FC0"/>
    <w:rsid w:val="00EB50F3"/>
    <w:rsid w:val="00EB5150"/>
    <w:rsid w:val="00EB55A1"/>
    <w:rsid w:val="00EB55C6"/>
    <w:rsid w:val="00EB567C"/>
    <w:rsid w:val="00EB584A"/>
    <w:rsid w:val="00EB589C"/>
    <w:rsid w:val="00EB59B1"/>
    <w:rsid w:val="00EB5B44"/>
    <w:rsid w:val="00EB601D"/>
    <w:rsid w:val="00EB61A6"/>
    <w:rsid w:val="00EB66C1"/>
    <w:rsid w:val="00EB6748"/>
    <w:rsid w:val="00EB6762"/>
    <w:rsid w:val="00EB6B00"/>
    <w:rsid w:val="00EB6F5E"/>
    <w:rsid w:val="00EB703A"/>
    <w:rsid w:val="00EB720A"/>
    <w:rsid w:val="00EB72C3"/>
    <w:rsid w:val="00EB7700"/>
    <w:rsid w:val="00EB7834"/>
    <w:rsid w:val="00EB78CD"/>
    <w:rsid w:val="00EB7D20"/>
    <w:rsid w:val="00EC028D"/>
    <w:rsid w:val="00EC07EF"/>
    <w:rsid w:val="00EC0D39"/>
    <w:rsid w:val="00EC0E59"/>
    <w:rsid w:val="00EC0E78"/>
    <w:rsid w:val="00EC0EFB"/>
    <w:rsid w:val="00EC1121"/>
    <w:rsid w:val="00EC11BC"/>
    <w:rsid w:val="00EC15C2"/>
    <w:rsid w:val="00EC18A7"/>
    <w:rsid w:val="00EC19AF"/>
    <w:rsid w:val="00EC1B8C"/>
    <w:rsid w:val="00EC236D"/>
    <w:rsid w:val="00EC26F7"/>
    <w:rsid w:val="00EC27FE"/>
    <w:rsid w:val="00EC2B29"/>
    <w:rsid w:val="00EC2BFB"/>
    <w:rsid w:val="00EC2BFC"/>
    <w:rsid w:val="00EC2E7E"/>
    <w:rsid w:val="00EC3165"/>
    <w:rsid w:val="00EC3A5E"/>
    <w:rsid w:val="00EC3CFA"/>
    <w:rsid w:val="00EC3D44"/>
    <w:rsid w:val="00EC41C6"/>
    <w:rsid w:val="00EC4B56"/>
    <w:rsid w:val="00EC507D"/>
    <w:rsid w:val="00EC5867"/>
    <w:rsid w:val="00EC596C"/>
    <w:rsid w:val="00EC5976"/>
    <w:rsid w:val="00EC5AD0"/>
    <w:rsid w:val="00EC5C3E"/>
    <w:rsid w:val="00EC6007"/>
    <w:rsid w:val="00EC659C"/>
    <w:rsid w:val="00EC6838"/>
    <w:rsid w:val="00EC6A7C"/>
    <w:rsid w:val="00EC6F33"/>
    <w:rsid w:val="00EC7236"/>
    <w:rsid w:val="00EC78D9"/>
    <w:rsid w:val="00EC7DBE"/>
    <w:rsid w:val="00EC7F5F"/>
    <w:rsid w:val="00EC7FFA"/>
    <w:rsid w:val="00ED0409"/>
    <w:rsid w:val="00ED05FA"/>
    <w:rsid w:val="00ED0625"/>
    <w:rsid w:val="00ED078C"/>
    <w:rsid w:val="00ED0796"/>
    <w:rsid w:val="00ED0908"/>
    <w:rsid w:val="00ED0ABA"/>
    <w:rsid w:val="00ED0B4D"/>
    <w:rsid w:val="00ED1726"/>
    <w:rsid w:val="00ED1729"/>
    <w:rsid w:val="00ED1D2E"/>
    <w:rsid w:val="00ED1D7B"/>
    <w:rsid w:val="00ED1EE5"/>
    <w:rsid w:val="00ED1F0A"/>
    <w:rsid w:val="00ED2050"/>
    <w:rsid w:val="00ED2183"/>
    <w:rsid w:val="00ED223E"/>
    <w:rsid w:val="00ED24BF"/>
    <w:rsid w:val="00ED25F9"/>
    <w:rsid w:val="00ED2A1C"/>
    <w:rsid w:val="00ED2A2A"/>
    <w:rsid w:val="00ED2B20"/>
    <w:rsid w:val="00ED2BF2"/>
    <w:rsid w:val="00ED2DC4"/>
    <w:rsid w:val="00ED2E97"/>
    <w:rsid w:val="00ED2F68"/>
    <w:rsid w:val="00ED3606"/>
    <w:rsid w:val="00ED386B"/>
    <w:rsid w:val="00ED4081"/>
    <w:rsid w:val="00ED41EC"/>
    <w:rsid w:val="00ED4459"/>
    <w:rsid w:val="00ED4918"/>
    <w:rsid w:val="00ED491F"/>
    <w:rsid w:val="00ED4921"/>
    <w:rsid w:val="00ED4B0B"/>
    <w:rsid w:val="00ED4D62"/>
    <w:rsid w:val="00ED5219"/>
    <w:rsid w:val="00ED55E2"/>
    <w:rsid w:val="00ED57EE"/>
    <w:rsid w:val="00ED5A39"/>
    <w:rsid w:val="00ED5D4B"/>
    <w:rsid w:val="00ED5E3D"/>
    <w:rsid w:val="00ED66ED"/>
    <w:rsid w:val="00ED6CC6"/>
    <w:rsid w:val="00ED6DC9"/>
    <w:rsid w:val="00ED7175"/>
    <w:rsid w:val="00ED7190"/>
    <w:rsid w:val="00ED7BC9"/>
    <w:rsid w:val="00ED7C22"/>
    <w:rsid w:val="00ED7D2C"/>
    <w:rsid w:val="00EE02D3"/>
    <w:rsid w:val="00EE03F8"/>
    <w:rsid w:val="00EE0BED"/>
    <w:rsid w:val="00EE0BF5"/>
    <w:rsid w:val="00EE0D19"/>
    <w:rsid w:val="00EE0D53"/>
    <w:rsid w:val="00EE0DA0"/>
    <w:rsid w:val="00EE0E82"/>
    <w:rsid w:val="00EE1324"/>
    <w:rsid w:val="00EE16A6"/>
    <w:rsid w:val="00EE16B6"/>
    <w:rsid w:val="00EE16DE"/>
    <w:rsid w:val="00EE1C96"/>
    <w:rsid w:val="00EE1CE0"/>
    <w:rsid w:val="00EE1D3E"/>
    <w:rsid w:val="00EE1DB2"/>
    <w:rsid w:val="00EE2208"/>
    <w:rsid w:val="00EE2531"/>
    <w:rsid w:val="00EE2759"/>
    <w:rsid w:val="00EE2838"/>
    <w:rsid w:val="00EE29D1"/>
    <w:rsid w:val="00EE2E1B"/>
    <w:rsid w:val="00EE3052"/>
    <w:rsid w:val="00EE3209"/>
    <w:rsid w:val="00EE3228"/>
    <w:rsid w:val="00EE34D8"/>
    <w:rsid w:val="00EE3518"/>
    <w:rsid w:val="00EE3BA0"/>
    <w:rsid w:val="00EE3C76"/>
    <w:rsid w:val="00EE3D07"/>
    <w:rsid w:val="00EE40E3"/>
    <w:rsid w:val="00EE4140"/>
    <w:rsid w:val="00EE4531"/>
    <w:rsid w:val="00EE4532"/>
    <w:rsid w:val="00EE49C5"/>
    <w:rsid w:val="00EE4AC6"/>
    <w:rsid w:val="00EE4BF6"/>
    <w:rsid w:val="00EE4F6F"/>
    <w:rsid w:val="00EE502F"/>
    <w:rsid w:val="00EE50DF"/>
    <w:rsid w:val="00EE52E1"/>
    <w:rsid w:val="00EE56EF"/>
    <w:rsid w:val="00EE5CB8"/>
    <w:rsid w:val="00EE5E39"/>
    <w:rsid w:val="00EE61F1"/>
    <w:rsid w:val="00EE6643"/>
    <w:rsid w:val="00EE6A05"/>
    <w:rsid w:val="00EE6B45"/>
    <w:rsid w:val="00EE6D22"/>
    <w:rsid w:val="00EE6D59"/>
    <w:rsid w:val="00EE6E82"/>
    <w:rsid w:val="00EE73A4"/>
    <w:rsid w:val="00EE762E"/>
    <w:rsid w:val="00EE7AE6"/>
    <w:rsid w:val="00EE7AF7"/>
    <w:rsid w:val="00EE7BD6"/>
    <w:rsid w:val="00EF02A8"/>
    <w:rsid w:val="00EF0593"/>
    <w:rsid w:val="00EF0889"/>
    <w:rsid w:val="00EF0985"/>
    <w:rsid w:val="00EF0A89"/>
    <w:rsid w:val="00EF0BF3"/>
    <w:rsid w:val="00EF0C2D"/>
    <w:rsid w:val="00EF0DAA"/>
    <w:rsid w:val="00EF1240"/>
    <w:rsid w:val="00EF1264"/>
    <w:rsid w:val="00EF193C"/>
    <w:rsid w:val="00EF1BCC"/>
    <w:rsid w:val="00EF1D5A"/>
    <w:rsid w:val="00EF1FB8"/>
    <w:rsid w:val="00EF2675"/>
    <w:rsid w:val="00EF2C7E"/>
    <w:rsid w:val="00EF31FE"/>
    <w:rsid w:val="00EF37C1"/>
    <w:rsid w:val="00EF3A51"/>
    <w:rsid w:val="00EF3C28"/>
    <w:rsid w:val="00EF3DC6"/>
    <w:rsid w:val="00EF4384"/>
    <w:rsid w:val="00EF451B"/>
    <w:rsid w:val="00EF4B79"/>
    <w:rsid w:val="00EF4CCD"/>
    <w:rsid w:val="00EF4E9A"/>
    <w:rsid w:val="00EF5165"/>
    <w:rsid w:val="00EF52FF"/>
    <w:rsid w:val="00EF53C4"/>
    <w:rsid w:val="00EF5833"/>
    <w:rsid w:val="00EF5CBD"/>
    <w:rsid w:val="00EF5F72"/>
    <w:rsid w:val="00EF60BC"/>
    <w:rsid w:val="00EF6673"/>
    <w:rsid w:val="00EF67CA"/>
    <w:rsid w:val="00EF687B"/>
    <w:rsid w:val="00EF6AF2"/>
    <w:rsid w:val="00EF6C28"/>
    <w:rsid w:val="00EF6C7A"/>
    <w:rsid w:val="00EF6CAF"/>
    <w:rsid w:val="00EF79B7"/>
    <w:rsid w:val="00F001EC"/>
    <w:rsid w:val="00F00659"/>
    <w:rsid w:val="00F006FD"/>
    <w:rsid w:val="00F00953"/>
    <w:rsid w:val="00F00ACD"/>
    <w:rsid w:val="00F00F97"/>
    <w:rsid w:val="00F01798"/>
    <w:rsid w:val="00F01895"/>
    <w:rsid w:val="00F01F87"/>
    <w:rsid w:val="00F02245"/>
    <w:rsid w:val="00F02B25"/>
    <w:rsid w:val="00F02E5F"/>
    <w:rsid w:val="00F02FE1"/>
    <w:rsid w:val="00F03017"/>
    <w:rsid w:val="00F03104"/>
    <w:rsid w:val="00F034DB"/>
    <w:rsid w:val="00F037DB"/>
    <w:rsid w:val="00F03897"/>
    <w:rsid w:val="00F03B04"/>
    <w:rsid w:val="00F04203"/>
    <w:rsid w:val="00F042D8"/>
    <w:rsid w:val="00F04754"/>
    <w:rsid w:val="00F04846"/>
    <w:rsid w:val="00F0488D"/>
    <w:rsid w:val="00F05362"/>
    <w:rsid w:val="00F0537D"/>
    <w:rsid w:val="00F0567C"/>
    <w:rsid w:val="00F05A56"/>
    <w:rsid w:val="00F062B2"/>
    <w:rsid w:val="00F06381"/>
    <w:rsid w:val="00F064B7"/>
    <w:rsid w:val="00F064C1"/>
    <w:rsid w:val="00F06500"/>
    <w:rsid w:val="00F06544"/>
    <w:rsid w:val="00F066BE"/>
    <w:rsid w:val="00F0672A"/>
    <w:rsid w:val="00F06A63"/>
    <w:rsid w:val="00F06CA6"/>
    <w:rsid w:val="00F06F1C"/>
    <w:rsid w:val="00F071E2"/>
    <w:rsid w:val="00F07253"/>
    <w:rsid w:val="00F072AA"/>
    <w:rsid w:val="00F07374"/>
    <w:rsid w:val="00F0742A"/>
    <w:rsid w:val="00F074B5"/>
    <w:rsid w:val="00F07779"/>
    <w:rsid w:val="00F0789B"/>
    <w:rsid w:val="00F0791A"/>
    <w:rsid w:val="00F07A08"/>
    <w:rsid w:val="00F07B2F"/>
    <w:rsid w:val="00F1068B"/>
    <w:rsid w:val="00F107CB"/>
    <w:rsid w:val="00F108BC"/>
    <w:rsid w:val="00F10BED"/>
    <w:rsid w:val="00F10D05"/>
    <w:rsid w:val="00F10E8A"/>
    <w:rsid w:val="00F11105"/>
    <w:rsid w:val="00F1185A"/>
    <w:rsid w:val="00F11C6B"/>
    <w:rsid w:val="00F11E63"/>
    <w:rsid w:val="00F11EC6"/>
    <w:rsid w:val="00F11F3C"/>
    <w:rsid w:val="00F121F5"/>
    <w:rsid w:val="00F124A4"/>
    <w:rsid w:val="00F129E0"/>
    <w:rsid w:val="00F12DB0"/>
    <w:rsid w:val="00F12F1C"/>
    <w:rsid w:val="00F1305B"/>
    <w:rsid w:val="00F1323F"/>
    <w:rsid w:val="00F133BA"/>
    <w:rsid w:val="00F1353E"/>
    <w:rsid w:val="00F13565"/>
    <w:rsid w:val="00F137C2"/>
    <w:rsid w:val="00F1391B"/>
    <w:rsid w:val="00F13A7F"/>
    <w:rsid w:val="00F13C25"/>
    <w:rsid w:val="00F13DE9"/>
    <w:rsid w:val="00F13E3D"/>
    <w:rsid w:val="00F13E4B"/>
    <w:rsid w:val="00F14107"/>
    <w:rsid w:val="00F142A6"/>
    <w:rsid w:val="00F145EC"/>
    <w:rsid w:val="00F147E5"/>
    <w:rsid w:val="00F14AFA"/>
    <w:rsid w:val="00F150EF"/>
    <w:rsid w:val="00F1539F"/>
    <w:rsid w:val="00F15790"/>
    <w:rsid w:val="00F15B0E"/>
    <w:rsid w:val="00F15B7A"/>
    <w:rsid w:val="00F15C8B"/>
    <w:rsid w:val="00F161A6"/>
    <w:rsid w:val="00F16405"/>
    <w:rsid w:val="00F16624"/>
    <w:rsid w:val="00F1669C"/>
    <w:rsid w:val="00F16933"/>
    <w:rsid w:val="00F16AA7"/>
    <w:rsid w:val="00F16AC0"/>
    <w:rsid w:val="00F17523"/>
    <w:rsid w:val="00F176AD"/>
    <w:rsid w:val="00F17B11"/>
    <w:rsid w:val="00F17CFB"/>
    <w:rsid w:val="00F17D74"/>
    <w:rsid w:val="00F17FD5"/>
    <w:rsid w:val="00F20102"/>
    <w:rsid w:val="00F20238"/>
    <w:rsid w:val="00F207A0"/>
    <w:rsid w:val="00F20A5B"/>
    <w:rsid w:val="00F20D74"/>
    <w:rsid w:val="00F20D8A"/>
    <w:rsid w:val="00F21209"/>
    <w:rsid w:val="00F212B7"/>
    <w:rsid w:val="00F2180B"/>
    <w:rsid w:val="00F21A68"/>
    <w:rsid w:val="00F21D9C"/>
    <w:rsid w:val="00F21FC8"/>
    <w:rsid w:val="00F222D8"/>
    <w:rsid w:val="00F2235A"/>
    <w:rsid w:val="00F2289D"/>
    <w:rsid w:val="00F229D6"/>
    <w:rsid w:val="00F22ADE"/>
    <w:rsid w:val="00F22EF7"/>
    <w:rsid w:val="00F22F34"/>
    <w:rsid w:val="00F23076"/>
    <w:rsid w:val="00F231C1"/>
    <w:rsid w:val="00F231EA"/>
    <w:rsid w:val="00F237B4"/>
    <w:rsid w:val="00F23893"/>
    <w:rsid w:val="00F23EC3"/>
    <w:rsid w:val="00F23EC5"/>
    <w:rsid w:val="00F23FA0"/>
    <w:rsid w:val="00F243E7"/>
    <w:rsid w:val="00F247A8"/>
    <w:rsid w:val="00F24CEC"/>
    <w:rsid w:val="00F24F31"/>
    <w:rsid w:val="00F24FED"/>
    <w:rsid w:val="00F25056"/>
    <w:rsid w:val="00F25250"/>
    <w:rsid w:val="00F257D2"/>
    <w:rsid w:val="00F25C30"/>
    <w:rsid w:val="00F26211"/>
    <w:rsid w:val="00F26B70"/>
    <w:rsid w:val="00F26CB1"/>
    <w:rsid w:val="00F26DFC"/>
    <w:rsid w:val="00F26E48"/>
    <w:rsid w:val="00F26EBA"/>
    <w:rsid w:val="00F27128"/>
    <w:rsid w:val="00F27326"/>
    <w:rsid w:val="00F2785E"/>
    <w:rsid w:val="00F27FEC"/>
    <w:rsid w:val="00F30011"/>
    <w:rsid w:val="00F3028D"/>
    <w:rsid w:val="00F3094D"/>
    <w:rsid w:val="00F30E3A"/>
    <w:rsid w:val="00F30FF9"/>
    <w:rsid w:val="00F31084"/>
    <w:rsid w:val="00F31216"/>
    <w:rsid w:val="00F31330"/>
    <w:rsid w:val="00F31412"/>
    <w:rsid w:val="00F31A28"/>
    <w:rsid w:val="00F32446"/>
    <w:rsid w:val="00F325FA"/>
    <w:rsid w:val="00F32631"/>
    <w:rsid w:val="00F3274F"/>
    <w:rsid w:val="00F3285D"/>
    <w:rsid w:val="00F328DF"/>
    <w:rsid w:val="00F32916"/>
    <w:rsid w:val="00F3325E"/>
    <w:rsid w:val="00F33632"/>
    <w:rsid w:val="00F33CFD"/>
    <w:rsid w:val="00F34464"/>
    <w:rsid w:val="00F34634"/>
    <w:rsid w:val="00F34723"/>
    <w:rsid w:val="00F34A95"/>
    <w:rsid w:val="00F34B93"/>
    <w:rsid w:val="00F34CD6"/>
    <w:rsid w:val="00F35669"/>
    <w:rsid w:val="00F3594A"/>
    <w:rsid w:val="00F35D1B"/>
    <w:rsid w:val="00F35D43"/>
    <w:rsid w:val="00F35EDF"/>
    <w:rsid w:val="00F36074"/>
    <w:rsid w:val="00F36234"/>
    <w:rsid w:val="00F3674B"/>
    <w:rsid w:val="00F3678A"/>
    <w:rsid w:val="00F3706F"/>
    <w:rsid w:val="00F3720A"/>
    <w:rsid w:val="00F3720C"/>
    <w:rsid w:val="00F37421"/>
    <w:rsid w:val="00F375CA"/>
    <w:rsid w:val="00F377CD"/>
    <w:rsid w:val="00F3792E"/>
    <w:rsid w:val="00F37C77"/>
    <w:rsid w:val="00F401A4"/>
    <w:rsid w:val="00F40480"/>
    <w:rsid w:val="00F40896"/>
    <w:rsid w:val="00F40FAA"/>
    <w:rsid w:val="00F41B92"/>
    <w:rsid w:val="00F41D37"/>
    <w:rsid w:val="00F41DA1"/>
    <w:rsid w:val="00F4220F"/>
    <w:rsid w:val="00F4272F"/>
    <w:rsid w:val="00F42927"/>
    <w:rsid w:val="00F429C2"/>
    <w:rsid w:val="00F42AA7"/>
    <w:rsid w:val="00F42BB2"/>
    <w:rsid w:val="00F42CFF"/>
    <w:rsid w:val="00F42E05"/>
    <w:rsid w:val="00F432FE"/>
    <w:rsid w:val="00F43678"/>
    <w:rsid w:val="00F43F3B"/>
    <w:rsid w:val="00F447E6"/>
    <w:rsid w:val="00F44923"/>
    <w:rsid w:val="00F44A83"/>
    <w:rsid w:val="00F44AE5"/>
    <w:rsid w:val="00F44D0A"/>
    <w:rsid w:val="00F45229"/>
    <w:rsid w:val="00F45300"/>
    <w:rsid w:val="00F4571C"/>
    <w:rsid w:val="00F459CF"/>
    <w:rsid w:val="00F45A69"/>
    <w:rsid w:val="00F45B17"/>
    <w:rsid w:val="00F46403"/>
    <w:rsid w:val="00F4681E"/>
    <w:rsid w:val="00F46B98"/>
    <w:rsid w:val="00F46FBD"/>
    <w:rsid w:val="00F47C61"/>
    <w:rsid w:val="00F503E5"/>
    <w:rsid w:val="00F5046B"/>
    <w:rsid w:val="00F505AD"/>
    <w:rsid w:val="00F5075D"/>
    <w:rsid w:val="00F50854"/>
    <w:rsid w:val="00F50A3F"/>
    <w:rsid w:val="00F50DC5"/>
    <w:rsid w:val="00F51BF9"/>
    <w:rsid w:val="00F51C16"/>
    <w:rsid w:val="00F521F6"/>
    <w:rsid w:val="00F52760"/>
    <w:rsid w:val="00F527E6"/>
    <w:rsid w:val="00F52FCE"/>
    <w:rsid w:val="00F5362C"/>
    <w:rsid w:val="00F538CE"/>
    <w:rsid w:val="00F53CD0"/>
    <w:rsid w:val="00F53D58"/>
    <w:rsid w:val="00F5402B"/>
    <w:rsid w:val="00F54108"/>
    <w:rsid w:val="00F54380"/>
    <w:rsid w:val="00F54AD9"/>
    <w:rsid w:val="00F54B49"/>
    <w:rsid w:val="00F54EC2"/>
    <w:rsid w:val="00F5512F"/>
    <w:rsid w:val="00F5534D"/>
    <w:rsid w:val="00F55396"/>
    <w:rsid w:val="00F553D3"/>
    <w:rsid w:val="00F559FE"/>
    <w:rsid w:val="00F55C84"/>
    <w:rsid w:val="00F55CA1"/>
    <w:rsid w:val="00F55F5B"/>
    <w:rsid w:val="00F5606E"/>
    <w:rsid w:val="00F561A2"/>
    <w:rsid w:val="00F5624F"/>
    <w:rsid w:val="00F563F4"/>
    <w:rsid w:val="00F5644B"/>
    <w:rsid w:val="00F564B5"/>
    <w:rsid w:val="00F567C1"/>
    <w:rsid w:val="00F56A56"/>
    <w:rsid w:val="00F56C9A"/>
    <w:rsid w:val="00F56D90"/>
    <w:rsid w:val="00F56E29"/>
    <w:rsid w:val="00F57137"/>
    <w:rsid w:val="00F577BE"/>
    <w:rsid w:val="00F57C82"/>
    <w:rsid w:val="00F57CBB"/>
    <w:rsid w:val="00F57F7A"/>
    <w:rsid w:val="00F60032"/>
    <w:rsid w:val="00F602FB"/>
    <w:rsid w:val="00F6041E"/>
    <w:rsid w:val="00F608AA"/>
    <w:rsid w:val="00F60946"/>
    <w:rsid w:val="00F60AE4"/>
    <w:rsid w:val="00F60AE9"/>
    <w:rsid w:val="00F60C7A"/>
    <w:rsid w:val="00F60C7D"/>
    <w:rsid w:val="00F6126B"/>
    <w:rsid w:val="00F61374"/>
    <w:rsid w:val="00F61853"/>
    <w:rsid w:val="00F61B16"/>
    <w:rsid w:val="00F61CD7"/>
    <w:rsid w:val="00F61E40"/>
    <w:rsid w:val="00F61E81"/>
    <w:rsid w:val="00F61FB0"/>
    <w:rsid w:val="00F62012"/>
    <w:rsid w:val="00F62B2E"/>
    <w:rsid w:val="00F6319B"/>
    <w:rsid w:val="00F6320C"/>
    <w:rsid w:val="00F6364E"/>
    <w:rsid w:val="00F641BA"/>
    <w:rsid w:val="00F64230"/>
    <w:rsid w:val="00F6464C"/>
    <w:rsid w:val="00F64787"/>
    <w:rsid w:val="00F64D6A"/>
    <w:rsid w:val="00F64FB6"/>
    <w:rsid w:val="00F6522D"/>
    <w:rsid w:val="00F652B8"/>
    <w:rsid w:val="00F656B5"/>
    <w:rsid w:val="00F659F1"/>
    <w:rsid w:val="00F65DB2"/>
    <w:rsid w:val="00F66A3C"/>
    <w:rsid w:val="00F66A64"/>
    <w:rsid w:val="00F66E7F"/>
    <w:rsid w:val="00F67077"/>
    <w:rsid w:val="00F67373"/>
    <w:rsid w:val="00F674AF"/>
    <w:rsid w:val="00F675E2"/>
    <w:rsid w:val="00F6772A"/>
    <w:rsid w:val="00F6783D"/>
    <w:rsid w:val="00F67972"/>
    <w:rsid w:val="00F67B2E"/>
    <w:rsid w:val="00F67BBB"/>
    <w:rsid w:val="00F67C63"/>
    <w:rsid w:val="00F704A0"/>
    <w:rsid w:val="00F7061D"/>
    <w:rsid w:val="00F70653"/>
    <w:rsid w:val="00F70A15"/>
    <w:rsid w:val="00F70A33"/>
    <w:rsid w:val="00F70EF0"/>
    <w:rsid w:val="00F710DE"/>
    <w:rsid w:val="00F7175E"/>
    <w:rsid w:val="00F71AEF"/>
    <w:rsid w:val="00F71AF9"/>
    <w:rsid w:val="00F720D8"/>
    <w:rsid w:val="00F72597"/>
    <w:rsid w:val="00F72700"/>
    <w:rsid w:val="00F72772"/>
    <w:rsid w:val="00F72C54"/>
    <w:rsid w:val="00F730FF"/>
    <w:rsid w:val="00F73349"/>
    <w:rsid w:val="00F73433"/>
    <w:rsid w:val="00F73A48"/>
    <w:rsid w:val="00F73D72"/>
    <w:rsid w:val="00F73FBB"/>
    <w:rsid w:val="00F7453A"/>
    <w:rsid w:val="00F74587"/>
    <w:rsid w:val="00F74689"/>
    <w:rsid w:val="00F74787"/>
    <w:rsid w:val="00F74C1E"/>
    <w:rsid w:val="00F74E64"/>
    <w:rsid w:val="00F75682"/>
    <w:rsid w:val="00F7587D"/>
    <w:rsid w:val="00F75ED7"/>
    <w:rsid w:val="00F76060"/>
    <w:rsid w:val="00F762A3"/>
    <w:rsid w:val="00F762E9"/>
    <w:rsid w:val="00F76380"/>
    <w:rsid w:val="00F7677A"/>
    <w:rsid w:val="00F76844"/>
    <w:rsid w:val="00F76881"/>
    <w:rsid w:val="00F76B1F"/>
    <w:rsid w:val="00F76F15"/>
    <w:rsid w:val="00F770ED"/>
    <w:rsid w:val="00F771C3"/>
    <w:rsid w:val="00F773C7"/>
    <w:rsid w:val="00F77675"/>
    <w:rsid w:val="00F77AF8"/>
    <w:rsid w:val="00F77D34"/>
    <w:rsid w:val="00F80E2D"/>
    <w:rsid w:val="00F80EC0"/>
    <w:rsid w:val="00F80F51"/>
    <w:rsid w:val="00F8160C"/>
    <w:rsid w:val="00F81AB8"/>
    <w:rsid w:val="00F81C0F"/>
    <w:rsid w:val="00F81E2E"/>
    <w:rsid w:val="00F81E63"/>
    <w:rsid w:val="00F81FC1"/>
    <w:rsid w:val="00F821B5"/>
    <w:rsid w:val="00F82253"/>
    <w:rsid w:val="00F82766"/>
    <w:rsid w:val="00F827A8"/>
    <w:rsid w:val="00F82D72"/>
    <w:rsid w:val="00F830B4"/>
    <w:rsid w:val="00F835DE"/>
    <w:rsid w:val="00F836FA"/>
    <w:rsid w:val="00F83C85"/>
    <w:rsid w:val="00F84543"/>
    <w:rsid w:val="00F84728"/>
    <w:rsid w:val="00F850C1"/>
    <w:rsid w:val="00F8538B"/>
    <w:rsid w:val="00F85577"/>
    <w:rsid w:val="00F855EC"/>
    <w:rsid w:val="00F8566C"/>
    <w:rsid w:val="00F8589A"/>
    <w:rsid w:val="00F85B00"/>
    <w:rsid w:val="00F85E10"/>
    <w:rsid w:val="00F85F23"/>
    <w:rsid w:val="00F86094"/>
    <w:rsid w:val="00F8632A"/>
    <w:rsid w:val="00F866AA"/>
    <w:rsid w:val="00F86D06"/>
    <w:rsid w:val="00F86D87"/>
    <w:rsid w:val="00F871AC"/>
    <w:rsid w:val="00F8755E"/>
    <w:rsid w:val="00F879D2"/>
    <w:rsid w:val="00F879DB"/>
    <w:rsid w:val="00F87EA4"/>
    <w:rsid w:val="00F903C2"/>
    <w:rsid w:val="00F90530"/>
    <w:rsid w:val="00F90969"/>
    <w:rsid w:val="00F90D4C"/>
    <w:rsid w:val="00F91029"/>
    <w:rsid w:val="00F91293"/>
    <w:rsid w:val="00F91395"/>
    <w:rsid w:val="00F91785"/>
    <w:rsid w:val="00F917E9"/>
    <w:rsid w:val="00F91839"/>
    <w:rsid w:val="00F91E7F"/>
    <w:rsid w:val="00F91E9A"/>
    <w:rsid w:val="00F9210E"/>
    <w:rsid w:val="00F925DE"/>
    <w:rsid w:val="00F92614"/>
    <w:rsid w:val="00F926B8"/>
    <w:rsid w:val="00F92901"/>
    <w:rsid w:val="00F92C1B"/>
    <w:rsid w:val="00F92FAB"/>
    <w:rsid w:val="00F932D9"/>
    <w:rsid w:val="00F933AA"/>
    <w:rsid w:val="00F9367B"/>
    <w:rsid w:val="00F93714"/>
    <w:rsid w:val="00F93849"/>
    <w:rsid w:val="00F938E0"/>
    <w:rsid w:val="00F93945"/>
    <w:rsid w:val="00F93CC4"/>
    <w:rsid w:val="00F9443F"/>
    <w:rsid w:val="00F944BB"/>
    <w:rsid w:val="00F947E5"/>
    <w:rsid w:val="00F94833"/>
    <w:rsid w:val="00F9486E"/>
    <w:rsid w:val="00F94D69"/>
    <w:rsid w:val="00F94EF4"/>
    <w:rsid w:val="00F94FC5"/>
    <w:rsid w:val="00F951E2"/>
    <w:rsid w:val="00F95459"/>
    <w:rsid w:val="00F95645"/>
    <w:rsid w:val="00F95F02"/>
    <w:rsid w:val="00F95F42"/>
    <w:rsid w:val="00F96DE7"/>
    <w:rsid w:val="00F97280"/>
    <w:rsid w:val="00F979C1"/>
    <w:rsid w:val="00F97B7E"/>
    <w:rsid w:val="00F97C8D"/>
    <w:rsid w:val="00FA000B"/>
    <w:rsid w:val="00FA023C"/>
    <w:rsid w:val="00FA046B"/>
    <w:rsid w:val="00FA063E"/>
    <w:rsid w:val="00FA085C"/>
    <w:rsid w:val="00FA0954"/>
    <w:rsid w:val="00FA1E9B"/>
    <w:rsid w:val="00FA23CC"/>
    <w:rsid w:val="00FA2403"/>
    <w:rsid w:val="00FA246D"/>
    <w:rsid w:val="00FA2675"/>
    <w:rsid w:val="00FA27A6"/>
    <w:rsid w:val="00FA2B63"/>
    <w:rsid w:val="00FA2E35"/>
    <w:rsid w:val="00FA3734"/>
    <w:rsid w:val="00FA38C0"/>
    <w:rsid w:val="00FA3905"/>
    <w:rsid w:val="00FA3B2E"/>
    <w:rsid w:val="00FA3FAA"/>
    <w:rsid w:val="00FA4063"/>
    <w:rsid w:val="00FA42AA"/>
    <w:rsid w:val="00FA4397"/>
    <w:rsid w:val="00FA4603"/>
    <w:rsid w:val="00FA471C"/>
    <w:rsid w:val="00FA47DA"/>
    <w:rsid w:val="00FA4D33"/>
    <w:rsid w:val="00FA5123"/>
    <w:rsid w:val="00FA58B7"/>
    <w:rsid w:val="00FA59E9"/>
    <w:rsid w:val="00FA5C3D"/>
    <w:rsid w:val="00FA5EBB"/>
    <w:rsid w:val="00FA6873"/>
    <w:rsid w:val="00FA6B9A"/>
    <w:rsid w:val="00FA6F3B"/>
    <w:rsid w:val="00FA6F81"/>
    <w:rsid w:val="00FA7847"/>
    <w:rsid w:val="00FA7912"/>
    <w:rsid w:val="00FA7BBE"/>
    <w:rsid w:val="00FA7C6E"/>
    <w:rsid w:val="00FA7E65"/>
    <w:rsid w:val="00FA7F59"/>
    <w:rsid w:val="00FB036D"/>
    <w:rsid w:val="00FB03E4"/>
    <w:rsid w:val="00FB0E3D"/>
    <w:rsid w:val="00FB0EC7"/>
    <w:rsid w:val="00FB0EFC"/>
    <w:rsid w:val="00FB15E9"/>
    <w:rsid w:val="00FB1789"/>
    <w:rsid w:val="00FB1FED"/>
    <w:rsid w:val="00FB2288"/>
    <w:rsid w:val="00FB228E"/>
    <w:rsid w:val="00FB22CE"/>
    <w:rsid w:val="00FB24CD"/>
    <w:rsid w:val="00FB2658"/>
    <w:rsid w:val="00FB2811"/>
    <w:rsid w:val="00FB2ADB"/>
    <w:rsid w:val="00FB2B55"/>
    <w:rsid w:val="00FB31B0"/>
    <w:rsid w:val="00FB3202"/>
    <w:rsid w:val="00FB35B2"/>
    <w:rsid w:val="00FB3849"/>
    <w:rsid w:val="00FB3AED"/>
    <w:rsid w:val="00FB4218"/>
    <w:rsid w:val="00FB46FD"/>
    <w:rsid w:val="00FB4C94"/>
    <w:rsid w:val="00FB4CAE"/>
    <w:rsid w:val="00FB4DEB"/>
    <w:rsid w:val="00FB4E64"/>
    <w:rsid w:val="00FB5058"/>
    <w:rsid w:val="00FB5252"/>
    <w:rsid w:val="00FB5275"/>
    <w:rsid w:val="00FB545F"/>
    <w:rsid w:val="00FB5659"/>
    <w:rsid w:val="00FB5E3B"/>
    <w:rsid w:val="00FB5E80"/>
    <w:rsid w:val="00FB6215"/>
    <w:rsid w:val="00FB633F"/>
    <w:rsid w:val="00FB6878"/>
    <w:rsid w:val="00FB69CA"/>
    <w:rsid w:val="00FB6E80"/>
    <w:rsid w:val="00FB6EC0"/>
    <w:rsid w:val="00FB6F8F"/>
    <w:rsid w:val="00FB6FDC"/>
    <w:rsid w:val="00FB7001"/>
    <w:rsid w:val="00FB75AB"/>
    <w:rsid w:val="00FB76FF"/>
    <w:rsid w:val="00FB7781"/>
    <w:rsid w:val="00FB7BFD"/>
    <w:rsid w:val="00FB7D73"/>
    <w:rsid w:val="00FB7DDE"/>
    <w:rsid w:val="00FC013C"/>
    <w:rsid w:val="00FC0536"/>
    <w:rsid w:val="00FC0955"/>
    <w:rsid w:val="00FC0DB7"/>
    <w:rsid w:val="00FC1096"/>
    <w:rsid w:val="00FC143D"/>
    <w:rsid w:val="00FC1964"/>
    <w:rsid w:val="00FC1AE0"/>
    <w:rsid w:val="00FC1E3A"/>
    <w:rsid w:val="00FC223F"/>
    <w:rsid w:val="00FC25AA"/>
    <w:rsid w:val="00FC28E6"/>
    <w:rsid w:val="00FC2E39"/>
    <w:rsid w:val="00FC3357"/>
    <w:rsid w:val="00FC3749"/>
    <w:rsid w:val="00FC3853"/>
    <w:rsid w:val="00FC3A32"/>
    <w:rsid w:val="00FC3CCF"/>
    <w:rsid w:val="00FC3D39"/>
    <w:rsid w:val="00FC3E1F"/>
    <w:rsid w:val="00FC4085"/>
    <w:rsid w:val="00FC40AB"/>
    <w:rsid w:val="00FC4175"/>
    <w:rsid w:val="00FC4659"/>
    <w:rsid w:val="00FC4CF5"/>
    <w:rsid w:val="00FC4D55"/>
    <w:rsid w:val="00FC4D76"/>
    <w:rsid w:val="00FC5260"/>
    <w:rsid w:val="00FC5B52"/>
    <w:rsid w:val="00FC5F40"/>
    <w:rsid w:val="00FC632B"/>
    <w:rsid w:val="00FC63B0"/>
    <w:rsid w:val="00FC6BB3"/>
    <w:rsid w:val="00FC6DB7"/>
    <w:rsid w:val="00FC7003"/>
    <w:rsid w:val="00FC7087"/>
    <w:rsid w:val="00FC7130"/>
    <w:rsid w:val="00FC74B2"/>
    <w:rsid w:val="00FC7562"/>
    <w:rsid w:val="00FC76ED"/>
    <w:rsid w:val="00FC790B"/>
    <w:rsid w:val="00FC7B6B"/>
    <w:rsid w:val="00FD0857"/>
    <w:rsid w:val="00FD0BFF"/>
    <w:rsid w:val="00FD0CC7"/>
    <w:rsid w:val="00FD1519"/>
    <w:rsid w:val="00FD1C2F"/>
    <w:rsid w:val="00FD1C5F"/>
    <w:rsid w:val="00FD2A77"/>
    <w:rsid w:val="00FD30A8"/>
    <w:rsid w:val="00FD3397"/>
    <w:rsid w:val="00FD3ADE"/>
    <w:rsid w:val="00FD3E08"/>
    <w:rsid w:val="00FD3F75"/>
    <w:rsid w:val="00FD4065"/>
    <w:rsid w:val="00FD476D"/>
    <w:rsid w:val="00FD4C3A"/>
    <w:rsid w:val="00FD4E4B"/>
    <w:rsid w:val="00FD509F"/>
    <w:rsid w:val="00FD51D2"/>
    <w:rsid w:val="00FD5969"/>
    <w:rsid w:val="00FD5B28"/>
    <w:rsid w:val="00FD5FCE"/>
    <w:rsid w:val="00FD6160"/>
    <w:rsid w:val="00FD67A2"/>
    <w:rsid w:val="00FD6823"/>
    <w:rsid w:val="00FD6843"/>
    <w:rsid w:val="00FD6F30"/>
    <w:rsid w:val="00FD7AE9"/>
    <w:rsid w:val="00FD7CD3"/>
    <w:rsid w:val="00FD7F94"/>
    <w:rsid w:val="00FE0FEB"/>
    <w:rsid w:val="00FE129B"/>
    <w:rsid w:val="00FE1619"/>
    <w:rsid w:val="00FE17BD"/>
    <w:rsid w:val="00FE190E"/>
    <w:rsid w:val="00FE1AED"/>
    <w:rsid w:val="00FE29B1"/>
    <w:rsid w:val="00FE3201"/>
    <w:rsid w:val="00FE3234"/>
    <w:rsid w:val="00FE3269"/>
    <w:rsid w:val="00FE33B1"/>
    <w:rsid w:val="00FE37D1"/>
    <w:rsid w:val="00FE381C"/>
    <w:rsid w:val="00FE3BEC"/>
    <w:rsid w:val="00FE419F"/>
    <w:rsid w:val="00FE41AC"/>
    <w:rsid w:val="00FE45B1"/>
    <w:rsid w:val="00FE4851"/>
    <w:rsid w:val="00FE4B76"/>
    <w:rsid w:val="00FE4E60"/>
    <w:rsid w:val="00FE5222"/>
    <w:rsid w:val="00FE5242"/>
    <w:rsid w:val="00FE55A6"/>
    <w:rsid w:val="00FE56C6"/>
    <w:rsid w:val="00FE5B37"/>
    <w:rsid w:val="00FE5E2E"/>
    <w:rsid w:val="00FE5FFF"/>
    <w:rsid w:val="00FE602B"/>
    <w:rsid w:val="00FE603C"/>
    <w:rsid w:val="00FE605E"/>
    <w:rsid w:val="00FE61A2"/>
    <w:rsid w:val="00FE662A"/>
    <w:rsid w:val="00FE691E"/>
    <w:rsid w:val="00FE69F1"/>
    <w:rsid w:val="00FE6E75"/>
    <w:rsid w:val="00FE708F"/>
    <w:rsid w:val="00FE70F4"/>
    <w:rsid w:val="00FE77E5"/>
    <w:rsid w:val="00FE7C2D"/>
    <w:rsid w:val="00FF0153"/>
    <w:rsid w:val="00FF01AB"/>
    <w:rsid w:val="00FF0246"/>
    <w:rsid w:val="00FF02DA"/>
    <w:rsid w:val="00FF04CA"/>
    <w:rsid w:val="00FF068C"/>
    <w:rsid w:val="00FF0B08"/>
    <w:rsid w:val="00FF0B41"/>
    <w:rsid w:val="00FF0B89"/>
    <w:rsid w:val="00FF0BDF"/>
    <w:rsid w:val="00FF0E35"/>
    <w:rsid w:val="00FF1082"/>
    <w:rsid w:val="00FF1260"/>
    <w:rsid w:val="00FF1341"/>
    <w:rsid w:val="00FF1578"/>
    <w:rsid w:val="00FF1702"/>
    <w:rsid w:val="00FF23F4"/>
    <w:rsid w:val="00FF2425"/>
    <w:rsid w:val="00FF27AC"/>
    <w:rsid w:val="00FF3059"/>
    <w:rsid w:val="00FF3285"/>
    <w:rsid w:val="00FF34B7"/>
    <w:rsid w:val="00FF3780"/>
    <w:rsid w:val="00FF3C9F"/>
    <w:rsid w:val="00FF3DDA"/>
    <w:rsid w:val="00FF4024"/>
    <w:rsid w:val="00FF423D"/>
    <w:rsid w:val="00FF4A1C"/>
    <w:rsid w:val="00FF4F57"/>
    <w:rsid w:val="00FF5012"/>
    <w:rsid w:val="00FF53E9"/>
    <w:rsid w:val="00FF549C"/>
    <w:rsid w:val="00FF5577"/>
    <w:rsid w:val="00FF5AD6"/>
    <w:rsid w:val="00FF5BBC"/>
    <w:rsid w:val="00FF5EE8"/>
    <w:rsid w:val="00FF61AD"/>
    <w:rsid w:val="00FF688A"/>
    <w:rsid w:val="00FF74E1"/>
    <w:rsid w:val="00FF7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8C06E31"/>
  <w15:docId w15:val="{7CE77CEE-C1F8-4650-B59D-40656967E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095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E754FE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E754F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E754F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E754F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sid w:val="00E754FE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E754FE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E754FE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"/>
    <w:rsid w:val="00E754FE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E754FE"/>
    <w:pPr>
      <w:spacing w:after="120"/>
    </w:pPr>
  </w:style>
  <w:style w:type="paragraph" w:styleId="Header">
    <w:name w:val="header"/>
    <w:basedOn w:val="Normal"/>
    <w:link w:val="HeaderChar"/>
    <w:rsid w:val="00E754FE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E754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E754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754FE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E754FE"/>
    <w:rPr>
      <w:rFonts w:cs="Times New Roman"/>
      <w:b/>
      <w:bCs/>
    </w:rPr>
  </w:style>
  <w:style w:type="paragraph" w:styleId="ListBullet">
    <w:name w:val="List Bullet"/>
    <w:basedOn w:val="Normal"/>
    <w:rsid w:val="00E754FE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E754FE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E754FE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754FE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E754FE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E754FE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E754FE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E754FE"/>
    <w:pPr>
      <w:ind w:left="284"/>
    </w:pPr>
  </w:style>
  <w:style w:type="paragraph" w:customStyle="1" w:styleId="AAFrameAddress">
    <w:name w:val="AA Frame Address"/>
    <w:basedOn w:val="Heading1"/>
    <w:uiPriority w:val="99"/>
    <w:rsid w:val="00E754F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E754FE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E754FE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E754FE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E754FE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E754FE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E754FE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E754FE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E754FE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E754FE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E754FE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E754FE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E754FE"/>
    <w:pPr>
      <w:ind w:left="2552" w:hanging="284"/>
    </w:pPr>
  </w:style>
  <w:style w:type="paragraph" w:styleId="TOC2">
    <w:name w:val="toc 2"/>
    <w:basedOn w:val="Normal"/>
    <w:next w:val="Normal"/>
    <w:semiHidden/>
    <w:rsid w:val="00E754F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E754F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E754FE"/>
    <w:pPr>
      <w:ind w:left="851"/>
    </w:pPr>
  </w:style>
  <w:style w:type="paragraph" w:styleId="TOC5">
    <w:name w:val="toc 5"/>
    <w:basedOn w:val="Normal"/>
    <w:next w:val="Normal"/>
    <w:uiPriority w:val="99"/>
    <w:semiHidden/>
    <w:rsid w:val="00E754FE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E754FE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E754FE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E754FE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E754FE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E754FE"/>
    <w:pPr>
      <w:ind w:left="567" w:hanging="567"/>
    </w:pPr>
  </w:style>
  <w:style w:type="paragraph" w:styleId="ListBullet5">
    <w:name w:val="List Bullet 5"/>
    <w:basedOn w:val="Normal"/>
    <w:uiPriority w:val="99"/>
    <w:rsid w:val="00E754FE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E754FE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E754FE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E754FE"/>
    <w:pPr>
      <w:ind w:left="284" w:firstLine="284"/>
    </w:pPr>
  </w:style>
  <w:style w:type="character" w:styleId="Strong">
    <w:name w:val="Strong"/>
    <w:uiPriority w:val="99"/>
    <w:qFormat/>
    <w:rsid w:val="00E754FE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E754FE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E754F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E754F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E754FE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E754FE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E754F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E754F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E754F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E754F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E754FE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E754FE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E754F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E754F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E754F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E754F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E754F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E754FE"/>
  </w:style>
  <w:style w:type="paragraph" w:customStyle="1" w:styleId="ASSETS">
    <w:name w:val="ASSETS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E754F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D31AB4"/>
    <w:pPr>
      <w:numPr>
        <w:numId w:val="2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sz w:val="30"/>
      <w:szCs w:val="30"/>
    </w:rPr>
  </w:style>
  <w:style w:type="character" w:customStyle="1" w:styleId="AccPolicyHeadingChar">
    <w:name w:val="Acc Policy Heading Char"/>
    <w:rsid w:val="00E754FE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E754FE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Left:  1 cm,Rig...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E754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754FE"/>
    <w:pPr>
      <w:spacing w:after="0"/>
    </w:pPr>
  </w:style>
  <w:style w:type="paragraph" w:customStyle="1" w:styleId="acctdividends">
    <w:name w:val="acct dividends"/>
    <w:aliases w:val="ad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754FE"/>
    <w:pPr>
      <w:spacing w:after="0"/>
    </w:pPr>
  </w:style>
  <w:style w:type="paragraph" w:customStyle="1" w:styleId="acctindent">
    <w:name w:val="acct indent"/>
    <w:aliases w:val="ai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754FE"/>
    <w:pPr>
      <w:framePr w:hSpace="180" w:vSpace="180" w:wrap="auto" w:hAnchor="margin" w:yAlign="bottom"/>
      <w:numPr>
        <w:numId w:val="45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754FE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754F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754F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754F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754F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754F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754F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754F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754F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754FE"/>
    <w:pPr>
      <w:spacing w:after="0"/>
    </w:pPr>
  </w:style>
  <w:style w:type="paragraph" w:customStyle="1" w:styleId="List1a">
    <w:name w:val="List 1a"/>
    <w:aliases w:val="1a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E754F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E754F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754FE"/>
  </w:style>
  <w:style w:type="paragraph" w:customStyle="1" w:styleId="zreportaddinfo">
    <w:name w:val="zreport addinfo"/>
    <w:basedOn w:val="Normal"/>
    <w:rsid w:val="00E754F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754F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754F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754F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754F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754F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754FE"/>
    <w:rPr>
      <w:b/>
      <w:bCs/>
    </w:rPr>
  </w:style>
  <w:style w:type="paragraph" w:customStyle="1" w:styleId="nineptbodytext">
    <w:name w:val="nine pt body text"/>
    <w:aliases w:val="9bt"/>
    <w:basedOn w:val="nineptnormal"/>
    <w:rsid w:val="00E754FE"/>
    <w:pPr>
      <w:spacing w:after="220"/>
    </w:pPr>
  </w:style>
  <w:style w:type="paragraph" w:customStyle="1" w:styleId="nineptnormal">
    <w:name w:val="nine pt normal"/>
    <w:aliases w:val="9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754FE"/>
    <w:pPr>
      <w:jc w:val="center"/>
    </w:pPr>
  </w:style>
  <w:style w:type="paragraph" w:customStyle="1" w:styleId="heading">
    <w:name w:val="heading"/>
    <w:aliases w:val="h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754F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754FE"/>
  </w:style>
  <w:style w:type="paragraph" w:customStyle="1" w:styleId="nineptheadingcentredbold">
    <w:name w:val="nine pt heading centred bold"/>
    <w:aliases w:val="9hcb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754F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754F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754FE"/>
    <w:rPr>
      <w:b/>
    </w:rPr>
  </w:style>
  <w:style w:type="paragraph" w:customStyle="1" w:styleId="nineptcolumntab1">
    <w:name w:val="nine pt column tab1"/>
    <w:aliases w:val="a91"/>
    <w:basedOn w:val="nineptnormal"/>
    <w:rsid w:val="00E754F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754F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754FE"/>
    <w:pPr>
      <w:jc w:val="center"/>
    </w:pPr>
  </w:style>
  <w:style w:type="paragraph" w:customStyle="1" w:styleId="Normalheading">
    <w:name w:val="Normal heading"/>
    <w:aliases w:val="nh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754F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754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754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754F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754F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754F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754F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754F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754F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754F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754F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754F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754F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754F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754F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754F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754F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754F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754FE"/>
    <w:pPr>
      <w:spacing w:after="0"/>
    </w:pPr>
  </w:style>
  <w:style w:type="paragraph" w:customStyle="1" w:styleId="smallreturn">
    <w:name w:val="small return"/>
    <w:aliases w:val="sr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754FE"/>
    <w:pPr>
      <w:spacing w:after="0"/>
    </w:pPr>
  </w:style>
  <w:style w:type="paragraph" w:customStyle="1" w:styleId="headingbolditalic">
    <w:name w:val="heading bold italic"/>
    <w:aliases w:val="hbi"/>
    <w:basedOn w:val="heading"/>
    <w:rsid w:val="00E754F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754F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754FE"/>
    <w:pPr>
      <w:spacing w:after="0"/>
    </w:pPr>
  </w:style>
  <w:style w:type="paragraph" w:customStyle="1" w:styleId="blockbullet">
    <w:name w:val="block bullet"/>
    <w:aliases w:val="bb"/>
    <w:basedOn w:val="block"/>
    <w:rsid w:val="00E754FE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754F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754FE"/>
    <w:pPr>
      <w:spacing w:after="0"/>
    </w:pPr>
  </w:style>
  <w:style w:type="paragraph" w:customStyle="1" w:styleId="eightptnormal">
    <w:name w:val="eight pt normal"/>
    <w:aliases w:val="8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754F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754F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754F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754FE"/>
    <w:rPr>
      <w:b/>
      <w:bCs/>
    </w:rPr>
  </w:style>
  <w:style w:type="paragraph" w:customStyle="1" w:styleId="eightptbodytext">
    <w:name w:val="eight pt body text"/>
    <w:aliases w:val="8bt"/>
    <w:basedOn w:val="eightptnormal"/>
    <w:rsid w:val="00E754F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754F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754F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754F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754FE"/>
    <w:pPr>
      <w:spacing w:after="0"/>
    </w:pPr>
  </w:style>
  <w:style w:type="paragraph" w:customStyle="1" w:styleId="eightptblock">
    <w:name w:val="eight pt block"/>
    <w:aliases w:val="8b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754F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754F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754F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754FE"/>
    <w:pPr>
      <w:spacing w:after="0"/>
    </w:pPr>
  </w:style>
  <w:style w:type="paragraph" w:customStyle="1" w:styleId="blockindent">
    <w:name w:val="block indent"/>
    <w:aliases w:val="bi"/>
    <w:basedOn w:val="block"/>
    <w:rsid w:val="00E754F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754FE"/>
    <w:pPr>
      <w:jc w:val="center"/>
    </w:pPr>
  </w:style>
  <w:style w:type="paragraph" w:customStyle="1" w:styleId="nineptcol">
    <w:name w:val="nine pt %col"/>
    <w:aliases w:val="9%"/>
    <w:basedOn w:val="nineptnormal"/>
    <w:rsid w:val="00E754F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754F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754F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754FE"/>
    <w:pPr>
      <w:spacing w:after="0"/>
    </w:pPr>
  </w:style>
  <w:style w:type="paragraph" w:customStyle="1" w:styleId="nineptblocklist">
    <w:name w:val="nine pt block list"/>
    <w:aliases w:val="9bl"/>
    <w:basedOn w:val="nineptblock"/>
    <w:rsid w:val="00E754F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754F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754F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754F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754F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754F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754F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754F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754F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754F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754F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754FE"/>
    <w:pPr>
      <w:spacing w:after="80"/>
    </w:pPr>
  </w:style>
  <w:style w:type="paragraph" w:customStyle="1" w:styleId="nineptratecol">
    <w:name w:val="nine pt rate col"/>
    <w:aliases w:val="a9r"/>
    <w:basedOn w:val="nineptnormal"/>
    <w:rsid w:val="00E754F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754F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754F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754F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754F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754F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754F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754F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754F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754F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754F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754FE"/>
    <w:pPr>
      <w:ind w:left="907" w:hanging="340"/>
    </w:pPr>
  </w:style>
  <w:style w:type="paragraph" w:customStyle="1" w:styleId="List3i">
    <w:name w:val="List 3i"/>
    <w:aliases w:val="3i"/>
    <w:basedOn w:val="List2i"/>
    <w:rsid w:val="00E754F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754F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754F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754F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754F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754F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754F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754FE"/>
    <w:pPr>
      <w:spacing w:after="80"/>
    </w:pPr>
  </w:style>
  <w:style w:type="paragraph" w:customStyle="1" w:styleId="blockbullet2">
    <w:name w:val="block bullet 2"/>
    <w:aliases w:val="bb2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754F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754F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E754FE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E754FE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E754FE"/>
    <w:pPr>
      <w:ind w:left="1134"/>
    </w:pPr>
  </w:style>
  <w:style w:type="character" w:customStyle="1" w:styleId="AccPolicyalternativeChar">
    <w:name w:val="Acc Policy alternative Char"/>
    <w:rsid w:val="00E754F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754F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754F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E754F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E754FE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54EC2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54EC2"/>
    <w:rPr>
      <w:rFonts w:ascii="Arial" w:hAnsi="Arial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2029A7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rsid w:val="002029A7"/>
    <w:rPr>
      <w:rFonts w:ascii="Cambria" w:hAnsi="Cambria"/>
      <w:sz w:val="24"/>
      <w:szCs w:val="30"/>
    </w:rPr>
  </w:style>
  <w:style w:type="paragraph" w:styleId="NormalWeb">
    <w:name w:val="Normal (Web)"/>
    <w:basedOn w:val="Normal"/>
    <w:uiPriority w:val="99"/>
    <w:unhideWhenUsed/>
    <w:rsid w:val="00C57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A2171D"/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uiPriority w:val="99"/>
    <w:rsid w:val="003671D7"/>
    <w:rPr>
      <w:rFonts w:ascii="Arial" w:hAnsi="Arial"/>
      <w:sz w:val="18"/>
      <w:szCs w:val="18"/>
    </w:rPr>
  </w:style>
  <w:style w:type="character" w:customStyle="1" w:styleId="Heading4Char">
    <w:name w:val="Heading 4 Char"/>
    <w:link w:val="Heading4"/>
    <w:rsid w:val="00F1693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F16933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F16933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F16933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F16933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F16933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2"/>
    <w:link w:val="BodyText"/>
    <w:uiPriority w:val="99"/>
    <w:rsid w:val="00F16933"/>
    <w:rPr>
      <w:rFonts w:ascii="Arial" w:hAnsi="Arial"/>
      <w:sz w:val="18"/>
      <w:szCs w:val="18"/>
    </w:rPr>
  </w:style>
  <w:style w:type="character" w:customStyle="1" w:styleId="HeaderChar">
    <w:name w:val="Header Char"/>
    <w:link w:val="Header"/>
    <w:rsid w:val="00F16933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F16933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F16933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F16933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F16933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rsid w:val="00F16933"/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F16933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F16933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F16933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F16933"/>
    <w:rPr>
      <w:sz w:val="18"/>
      <w:lang w:val="en-GB" w:bidi="ar-SA"/>
    </w:rPr>
  </w:style>
  <w:style w:type="character" w:customStyle="1" w:styleId="MacroTextChar">
    <w:name w:val="Macro Text Char"/>
    <w:link w:val="MacroText"/>
    <w:semiHidden/>
    <w:rsid w:val="00F16933"/>
    <w:rPr>
      <w:rFonts w:ascii="Courier New" w:hAnsi="Courier New"/>
      <w:lang w:val="en-AU" w:eastAsia="en-US" w:bidi="ar-SA"/>
    </w:rPr>
  </w:style>
  <w:style w:type="character" w:customStyle="1" w:styleId="DocumentMapChar">
    <w:name w:val="Document Map Char"/>
    <w:link w:val="DocumentMap"/>
    <w:semiHidden/>
    <w:rsid w:val="00F16933"/>
    <w:rPr>
      <w:rFonts w:ascii="Tahoma" w:hAnsi="Tahoma" w:cs="Tahoma"/>
      <w:shd w:val="clear" w:color="auto" w:fill="00008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4460D"/>
    <w:pPr>
      <w:ind w:left="720"/>
      <w:contextualSpacing/>
    </w:pPr>
    <w:rPr>
      <w:szCs w:val="22"/>
    </w:rPr>
  </w:style>
  <w:style w:type="paragraph" w:customStyle="1" w:styleId="Default">
    <w:name w:val="Default"/>
    <w:rsid w:val="0034460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366E1A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66E1A"/>
    <w:rPr>
      <w:rFonts w:ascii="Arial" w:hAnsi="Arial"/>
      <w:sz w:val="16"/>
    </w:rPr>
  </w:style>
  <w:style w:type="character" w:customStyle="1" w:styleId="Heading8Char1">
    <w:name w:val="Heading 8 Char1"/>
    <w:rsid w:val="006201BF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NoSpacingLatinAngsanaUPC">
    <w:name w:val="No Spacing + (Latin) AngsanaUPC"/>
    <w:aliases w:val="(Complex) AngsanaUPC,16 pt,Right"/>
    <w:basedOn w:val="NoSpacing"/>
    <w:rsid w:val="005B3B34"/>
    <w:pPr>
      <w:tabs>
        <w:tab w:val="decimal" w:pos="1152"/>
      </w:tabs>
      <w:jc w:val="right"/>
    </w:pPr>
    <w:rPr>
      <w:rFonts w:ascii="Angsana New" w:hAnsi="Angsana New" w:cs="Angsana New"/>
      <w:sz w:val="30"/>
      <w:szCs w:val="30"/>
    </w:rPr>
  </w:style>
  <w:style w:type="paragraph" w:customStyle="1" w:styleId="NormalAngsanaNew">
    <w:name w:val="Normal + Angsana New"/>
    <w:aliases w:val="15 pt"/>
    <w:basedOn w:val="a1"/>
    <w:rsid w:val="005B3B34"/>
    <w:rPr>
      <w:rFonts w:ascii="Angsana New" w:hAnsi="Angsana New"/>
      <w:sz w:val="30"/>
      <w:szCs w:val="30"/>
    </w:rPr>
  </w:style>
  <w:style w:type="character" w:customStyle="1" w:styleId="BodyText3Char1">
    <w:name w:val="Body Text 3 Char1"/>
    <w:rsid w:val="003D3005"/>
    <w:rPr>
      <w:rFonts w:cs="EucrosiaUPC"/>
      <w:sz w:val="30"/>
      <w:szCs w:val="30"/>
    </w:rPr>
  </w:style>
  <w:style w:type="paragraph" w:customStyle="1" w:styleId="RNormal">
    <w:name w:val="RNormal"/>
    <w:basedOn w:val="Normal"/>
    <w:rsid w:val="00CC59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FootnoteReference">
    <w:name w:val="footnote reference"/>
    <w:aliases w:val="fr"/>
    <w:semiHidden/>
    <w:unhideWhenUsed/>
    <w:rsid w:val="00CC5934"/>
    <w:rPr>
      <w:vertAlign w:val="superscript"/>
    </w:rPr>
  </w:style>
  <w:style w:type="character" w:styleId="CommentReference">
    <w:name w:val="annotation reference"/>
    <w:uiPriority w:val="99"/>
    <w:rsid w:val="00CF6CA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CF6CA2"/>
    <w:rPr>
      <w:rFonts w:cs="Cordia New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F6CA2"/>
    <w:rPr>
      <w:rFonts w:ascii="Arial" w:hAnsi="Arial" w:cs="Cordia New"/>
      <w:szCs w:val="23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6D6CBD"/>
    <w:pPr>
      <w:spacing w:line="240" w:lineRule="auto"/>
    </w:pPr>
    <w:rPr>
      <w:rFonts w:cs="Angsana New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rsid w:val="006D6CBD"/>
    <w:rPr>
      <w:rFonts w:ascii="Arial" w:hAnsi="Arial" w:cs="Cordia New"/>
      <w:b/>
      <w:bCs/>
      <w:szCs w:val="25"/>
    </w:rPr>
  </w:style>
  <w:style w:type="character" w:styleId="Emphasis">
    <w:name w:val="Emphasis"/>
    <w:basedOn w:val="DefaultParagraphFont"/>
    <w:uiPriority w:val="20"/>
    <w:qFormat/>
    <w:rsid w:val="009F5BA9"/>
    <w:rPr>
      <w:i/>
      <w:iCs/>
    </w:rPr>
  </w:style>
  <w:style w:type="character" w:customStyle="1" w:styleId="ListParagraphChar">
    <w:name w:val="List Paragraph Char"/>
    <w:link w:val="ListParagraph"/>
    <w:uiPriority w:val="34"/>
    <w:locked/>
    <w:rsid w:val="003D1504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3B40E7"/>
    <w:rPr>
      <w:sz w:val="22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C268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Heading4Char1">
    <w:name w:val="Heading 4 Char1"/>
    <w:rsid w:val="00B336FB"/>
    <w:rPr>
      <w:rFonts w:ascii="Arial" w:hAnsi="Arial" w:cs="Times New Roman"/>
      <w:b/>
      <w:bCs/>
      <w:sz w:val="18"/>
      <w:szCs w:val="18"/>
    </w:rPr>
  </w:style>
  <w:style w:type="character" w:customStyle="1" w:styleId="Heading6Char1">
    <w:name w:val="Heading 6 Char1"/>
    <w:rsid w:val="00B336FB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B336FB"/>
    <w:rPr>
      <w:rFonts w:cs="EucrosiaUPC"/>
      <w:b/>
      <w:bCs/>
      <w:sz w:val="30"/>
      <w:szCs w:val="30"/>
    </w:rPr>
  </w:style>
  <w:style w:type="character" w:customStyle="1" w:styleId="Heading9Char1">
    <w:name w:val="Heading 9 Char1"/>
    <w:rsid w:val="00B336FB"/>
    <w:rPr>
      <w:rFonts w:cs="EucrosiaUPC"/>
      <w:b/>
      <w:bCs/>
      <w:sz w:val="30"/>
      <w:szCs w:val="30"/>
    </w:rPr>
  </w:style>
  <w:style w:type="character" w:customStyle="1" w:styleId="HeaderChar1">
    <w:name w:val="Header Char1"/>
    <w:rsid w:val="00B336FB"/>
    <w:rPr>
      <w:rFonts w:ascii="Arial" w:hAnsi="Arial"/>
      <w:sz w:val="18"/>
      <w:szCs w:val="18"/>
    </w:rPr>
  </w:style>
  <w:style w:type="character" w:customStyle="1" w:styleId="BodyTextFirstIndentChar1">
    <w:name w:val="Body Text First Indent Char1"/>
    <w:rsid w:val="00B336FB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B336FB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rsid w:val="00B336FB"/>
    <w:rPr>
      <w:rFonts w:ascii="Arial" w:hAnsi="Arial"/>
      <w:sz w:val="18"/>
      <w:szCs w:val="18"/>
    </w:rPr>
  </w:style>
  <w:style w:type="character" w:customStyle="1" w:styleId="BodyTextIndent2Char1">
    <w:name w:val="Body Text Indent 2 Char1"/>
    <w:rsid w:val="00B336FB"/>
    <w:rPr>
      <w:rFonts w:cs="EucrosiaUPC"/>
      <w:sz w:val="30"/>
      <w:szCs w:val="30"/>
    </w:rPr>
  </w:style>
  <w:style w:type="character" w:customStyle="1" w:styleId="SignatureChar1">
    <w:name w:val="Signature Char1"/>
    <w:rsid w:val="00B336FB"/>
    <w:rPr>
      <w:rFonts w:ascii="Arial" w:hAnsi="Arial"/>
      <w:sz w:val="18"/>
      <w:szCs w:val="18"/>
    </w:rPr>
  </w:style>
  <w:style w:type="paragraph" w:styleId="List2">
    <w:name w:val="List 2"/>
    <w:basedOn w:val="Normal"/>
    <w:rsid w:val="00B336FB"/>
    <w:pPr>
      <w:ind w:left="720" w:hanging="360"/>
    </w:pPr>
  </w:style>
  <w:style w:type="paragraph" w:styleId="ListContinue2">
    <w:name w:val="List Continue 2"/>
    <w:basedOn w:val="Normal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720"/>
    </w:pPr>
    <w:rPr>
      <w:rFonts w:ascii="Times New Roman" w:hAnsi="Times New Roman"/>
      <w:sz w:val="28"/>
      <w:szCs w:val="28"/>
      <w:lang w:val="en-GB"/>
    </w:rPr>
  </w:style>
  <w:style w:type="paragraph" w:customStyle="1" w:styleId="E0">
    <w:name w:val="??E"/>
    <w:basedOn w:val="Normal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styleId="EnvelopeReturn">
    <w:name w:val="envelope return"/>
    <w:basedOn w:val="Normal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styleId="HTMLPreformatted">
    <w:name w:val="HTML Preformatted"/>
    <w:basedOn w:val="Normal"/>
    <w:link w:val="HTMLPreformattedChar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B336FB"/>
    <w:rPr>
      <w:rFonts w:ascii="Tahoma" w:hAnsi="Tahoma" w:cs="Tahoma"/>
    </w:rPr>
  </w:style>
  <w:style w:type="paragraph" w:styleId="PlainText">
    <w:name w:val="Plain Text"/>
    <w:basedOn w:val="Normal"/>
    <w:link w:val="PlainTextChar"/>
    <w:uiPriority w:val="99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336FB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B336FB"/>
    <w:rPr>
      <w:rFonts w:ascii="Arial" w:hAnsi="Arial"/>
      <w:sz w:val="18"/>
      <w:szCs w:val="22"/>
    </w:rPr>
  </w:style>
  <w:style w:type="character" w:customStyle="1" w:styleId="Heading1Char1">
    <w:name w:val="Heading 1 Char1"/>
    <w:rsid w:val="00B336FB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B336F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B336F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B336F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B336FB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B336FB"/>
    <w:rPr>
      <w:rFonts w:ascii="Book Antiqua" w:eastAsia="Times New Roman" w:hAnsi="Book Antiqua" w:cs="Times New Roman"/>
      <w:szCs w:val="22"/>
    </w:rPr>
  </w:style>
  <w:style w:type="character" w:customStyle="1" w:styleId="shorttext1">
    <w:name w:val="short_text1"/>
    <w:uiPriority w:val="99"/>
    <w:rsid w:val="00B336FB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B336FB"/>
  </w:style>
  <w:style w:type="character" w:customStyle="1" w:styleId="hps">
    <w:name w:val="hps"/>
    <w:uiPriority w:val="99"/>
    <w:rsid w:val="00B336FB"/>
    <w:rPr>
      <w:rFonts w:cs="Times New Roman"/>
    </w:rPr>
  </w:style>
  <w:style w:type="character" w:customStyle="1" w:styleId="gt-icon-text1">
    <w:name w:val="gt-icon-text1"/>
    <w:uiPriority w:val="99"/>
    <w:rsid w:val="00B336FB"/>
    <w:rPr>
      <w:rFonts w:cs="Times New Roman"/>
    </w:rPr>
  </w:style>
  <w:style w:type="character" w:customStyle="1" w:styleId="longtext">
    <w:name w:val="long_text"/>
    <w:uiPriority w:val="99"/>
    <w:rsid w:val="00B336FB"/>
    <w:rPr>
      <w:rFonts w:cs="Times New Roman"/>
    </w:rPr>
  </w:style>
  <w:style w:type="character" w:customStyle="1" w:styleId="CharChar22">
    <w:name w:val="Char Char22"/>
    <w:rsid w:val="00B336F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B336F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B336F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336FB"/>
  </w:style>
  <w:style w:type="character" w:customStyle="1" w:styleId="st1">
    <w:name w:val="st1"/>
    <w:basedOn w:val="DefaultParagraphFont"/>
    <w:rsid w:val="00B336FB"/>
  </w:style>
  <w:style w:type="character" w:styleId="Hyperlink">
    <w:name w:val="Hyperlink"/>
    <w:uiPriority w:val="99"/>
    <w:unhideWhenUsed/>
    <w:rsid w:val="00B336F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B336FB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B336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336FB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B336F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fontstyle01">
    <w:name w:val="fontstyle01"/>
    <w:rsid w:val="00B336FB"/>
    <w:rPr>
      <w:rFonts w:ascii="CordiaNew" w:hAnsi="CordiaNew" w:hint="default"/>
      <w:b w:val="0"/>
      <w:bCs w:val="0"/>
      <w:i w:val="0"/>
      <w:iCs w:val="0"/>
      <w:color w:val="000000"/>
      <w:sz w:val="32"/>
      <w:szCs w:val="32"/>
    </w:rPr>
  </w:style>
  <w:style w:type="table" w:customStyle="1" w:styleId="TableGrid1">
    <w:name w:val="Table Grid1"/>
    <w:basedOn w:val="TableNormal"/>
    <w:next w:val="TableGrid"/>
    <w:uiPriority w:val="39"/>
    <w:rsid w:val="00B336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3Deffects2">
    <w:name w:val="Table 3D effects 2"/>
    <w:basedOn w:val="TableNormal"/>
    <w:rsid w:val="00B336FB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B336FB"/>
    <w:rPr>
      <w:color w:val="800080"/>
      <w:u w:val="single"/>
    </w:rPr>
  </w:style>
  <w:style w:type="table" w:styleId="GridTable1Light-Accent1">
    <w:name w:val="Grid Table 1 Light Accent 1"/>
    <w:basedOn w:val="TableNormal"/>
    <w:uiPriority w:val="46"/>
    <w:rsid w:val="00B336FB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B336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B336F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336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336F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336F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336F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336F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336F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336F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336F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336F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336FB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B336FB"/>
  </w:style>
  <w:style w:type="paragraph" w:customStyle="1" w:styleId="TableParagraph">
    <w:name w:val="Table Paragraph"/>
    <w:basedOn w:val="Normal"/>
    <w:uiPriority w:val="1"/>
    <w:qFormat/>
    <w:rsid w:val="00B336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B336FB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B336FB"/>
    <w:rPr>
      <w:color w:val="605E5C"/>
      <w:shd w:val="clear" w:color="auto" w:fill="E1DFDD"/>
    </w:rPr>
  </w:style>
  <w:style w:type="paragraph" w:customStyle="1" w:styleId="Pa38">
    <w:name w:val="Pa38"/>
    <w:basedOn w:val="Normal"/>
    <w:next w:val="Normal"/>
    <w:uiPriority w:val="99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40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1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1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85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6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6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10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39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1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D96FDEB598B2439679D7107D7229AD" ma:contentTypeVersion="12" ma:contentTypeDescription="Create a new document." ma:contentTypeScope="" ma:versionID="4a298b6b651d0554396046c99c2a2c23">
  <xsd:schema xmlns:xsd="http://www.w3.org/2001/XMLSchema" xmlns:xs="http://www.w3.org/2001/XMLSchema" xmlns:p="http://schemas.microsoft.com/office/2006/metadata/properties" xmlns:ns3="81be36cf-87fd-4a79-8ba3-22058bc07bd0" xmlns:ns4="a4464002-4824-449e-8962-b4eef41b0351" targetNamespace="http://schemas.microsoft.com/office/2006/metadata/properties" ma:root="true" ma:fieldsID="302a030de51929e9caf218f96d6d7ba7" ns3:_="" ns4:_="">
    <xsd:import namespace="81be36cf-87fd-4a79-8ba3-22058bc07bd0"/>
    <xsd:import namespace="a4464002-4824-449e-8962-b4eef41b035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be36cf-87fd-4a79-8ba3-22058bc07bd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464002-4824-449e-8962-b4eef41b03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21D02-E461-49D1-B100-D288979260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1A0AD7-4927-4C99-B03A-EA6C53090D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be36cf-87fd-4a79-8ba3-22058bc07bd0"/>
    <ds:schemaRef ds:uri="a4464002-4824-449e-8962-b4eef41b03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753227-61BC-4E4C-B247-CED1FEF7307C}">
  <ds:schemaRefs>
    <ds:schemaRef ds:uri="http://schemas.microsoft.com/office/2006/metadata/properties"/>
    <ds:schemaRef ds:uri="http://www.w3.org/XML/1998/namespace"/>
    <ds:schemaRef ds:uri="81be36cf-87fd-4a79-8ba3-22058bc07bd0"/>
    <ds:schemaRef ds:uri="http://purl.org/dc/elements/1.1/"/>
    <ds:schemaRef ds:uri="http://purl.org/dc/dcmitype/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a4464002-4824-449e-8962-b4eef41b0351"/>
  </ds:schemaRefs>
</ds:datastoreItem>
</file>

<file path=customXml/itemProps4.xml><?xml version="1.0" encoding="utf-8"?>
<ds:datastoreItem xmlns:ds="http://schemas.openxmlformats.org/officeDocument/2006/customXml" ds:itemID="{13DF4354-5234-4798-88B3-1CB67B335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7</Pages>
  <Words>2601</Words>
  <Characters>10171</Characters>
  <Application>Microsoft Office Word</Application>
  <DocSecurity>0</DocSecurity>
  <Lines>84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Somjai, Nigonyanont</cp:lastModifiedBy>
  <cp:revision>3</cp:revision>
  <cp:lastPrinted>2021-02-08T04:11:00Z</cp:lastPrinted>
  <dcterms:created xsi:type="dcterms:W3CDTF">2021-02-09T09:01:00Z</dcterms:created>
  <dcterms:modified xsi:type="dcterms:W3CDTF">2021-02-09T09:09:00Z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0x0101008DD96FDEB598B2439679D7107D7229AD</vt:lpwstr>
  </property>
</Properties>
</file>