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F16933" w:rsidRPr="007671A3" w14:paraId="74703D13" w14:textId="77777777" w:rsidTr="00072707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47919" w14:textId="77777777" w:rsidR="00F16933" w:rsidRPr="007671A3" w:rsidRDefault="00F16933" w:rsidP="00FA68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6729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66379D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16933" w:rsidRPr="007671A3" w14:paraId="1B1315CF" w14:textId="77777777" w:rsidTr="000727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  <w:tblHeader/>
        </w:trPr>
        <w:tc>
          <w:tcPr>
            <w:tcW w:w="1368" w:type="dxa"/>
          </w:tcPr>
          <w:p w14:paraId="10E40734" w14:textId="77777777" w:rsidR="00F16933" w:rsidRPr="007671A3" w:rsidRDefault="00F16933" w:rsidP="00FA68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F50EC4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2442382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F16933" w:rsidRPr="007671A3" w14:paraId="65095DB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6386909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25901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D7A4B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7671A3" w14:paraId="348B1393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5C5653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86DC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47DA35" w14:textId="77777777" w:rsidR="00F16933" w:rsidRPr="0067629D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54607" w:rsidRPr="007671A3" w14:paraId="361EF3C6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BCCB48D" w14:textId="77777777" w:rsidR="00A54607" w:rsidRPr="007671A3" w:rsidRDefault="00A54607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73507" w14:textId="77777777" w:rsidR="00A54607" w:rsidRPr="007671A3" w:rsidRDefault="00A5460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FA230A" w14:textId="373747D3" w:rsidR="00A54607" w:rsidRPr="0067629D" w:rsidRDefault="00A54607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D3790F" w:rsidRPr="007671A3" w14:paraId="251DF9F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67AAC97" w14:textId="77777777" w:rsidR="00D3790F" w:rsidRPr="007671A3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C13EB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4E9E7" w14:textId="77777777" w:rsidR="00D3790F" w:rsidRPr="0067629D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</w:p>
        </w:tc>
      </w:tr>
      <w:tr w:rsidR="00F16933" w:rsidRPr="007671A3" w14:paraId="31357BD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A0C4C29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26DE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CFFD4E" w14:textId="3A9598E3" w:rsidR="00F16933" w:rsidRPr="0067629D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7671A3" w14:paraId="0352E81D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BDDC804" w14:textId="77777777" w:rsidR="00D3790F" w:rsidRPr="007671A3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2F86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DEFB14" w14:textId="018AA38E" w:rsidR="00D3790F" w:rsidRPr="0067629D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</w:t>
            </w:r>
            <w:r w:rsidR="00974DE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รายการเทียบเท่าเงินสด</w:t>
            </w:r>
            <w:r w:rsidR="00EA50A9" w:rsidRPr="006762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และเงินลงทุน</w:t>
            </w:r>
            <w:r w:rsidR="008649A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ในตราสารหนี้ระยะ</w:t>
            </w:r>
            <w:r w:rsidR="004327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สั้น</w:t>
            </w:r>
          </w:p>
        </w:tc>
      </w:tr>
      <w:tr w:rsidR="00D3790F" w:rsidRPr="007671A3" w14:paraId="5A2B960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467AD62" w14:textId="77777777" w:rsidR="00D3790F" w:rsidRPr="007671A3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36F2D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D04BC" w14:textId="298BCD79" w:rsidR="00D3790F" w:rsidRPr="0067629D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F2FB8" w:rsidRPr="006762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7B900F89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526B247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28A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2F81B7" w14:textId="77777777" w:rsidR="00F16933" w:rsidRPr="0067629D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3790F" w:rsidRPr="007671A3" w14:paraId="4925DD29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0B0F49A" w14:textId="77777777" w:rsidR="00D3790F" w:rsidRPr="007671A3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9F45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7F0669" w14:textId="77777777" w:rsidR="00D3790F" w:rsidRPr="0067629D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3790F" w:rsidRPr="007671A3" w14:paraId="5A9E5F6A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CA240C4" w14:textId="77777777" w:rsidR="00D3790F" w:rsidRPr="007671A3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B7500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E433A6" w14:textId="77777777" w:rsidR="00D3790F" w:rsidRPr="0067629D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3A0903"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ระยะยาว</w:t>
            </w: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D46258" w:rsidRPr="007671A3" w14:paraId="0FB25580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BE0ABA2" w14:textId="77777777" w:rsidR="00D46258" w:rsidRPr="007671A3" w:rsidRDefault="00D46258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530DC" w14:textId="77777777" w:rsidR="00D46258" w:rsidRPr="007671A3" w:rsidRDefault="00D4625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D01493" w14:textId="5761784A" w:rsidR="00D46258" w:rsidRPr="0067629D" w:rsidRDefault="009D667A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16933" w:rsidRPr="007671A3" w14:paraId="6FFD922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8BF45F2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FFA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5D6521" w14:textId="77777777" w:rsidR="00F16933" w:rsidRPr="0067629D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B07F5" w:rsidRPr="007671A3" w14:paraId="78ADD07B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CBBA2A" w14:textId="77777777" w:rsidR="00AB07F5" w:rsidRPr="007671A3" w:rsidRDefault="00AB07F5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1D7EB" w14:textId="77777777" w:rsidR="00AB07F5" w:rsidRPr="007671A3" w:rsidRDefault="00AB07F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B5132E" w14:textId="0E99C107" w:rsidR="00AB07F5" w:rsidRPr="0067629D" w:rsidRDefault="00AB07F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62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D3790F" w:rsidRPr="007671A3" w14:paraId="3F5991C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DDDDD4" w14:textId="77777777" w:rsidR="00D3790F" w:rsidRPr="007671A3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F63D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5A757A" w14:textId="77777777" w:rsidR="00D3790F" w:rsidRPr="007671A3" w:rsidRDefault="00D3790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F16933" w:rsidRPr="007671A3" w14:paraId="3904D490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A3A4B91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1F66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07C45D" w14:textId="0326DCDE" w:rsidR="00F16933" w:rsidRPr="007671A3" w:rsidRDefault="00DB0E7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F16933"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F16933" w:rsidRPr="007671A3" w14:paraId="6963D52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150966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6783C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0F48AC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91395" w:rsidRPr="007671A3" w14:paraId="39B41BA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F473B6" w14:textId="77777777" w:rsidR="00F91395" w:rsidRPr="007671A3" w:rsidRDefault="00F91395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7D857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038FE6" w14:textId="1817192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BD19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655B1F6B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D94EEB7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6CCA7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60B44" w14:textId="08974E59" w:rsidR="00F16933" w:rsidRPr="007671A3" w:rsidRDefault="00F855EC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2E69EF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 w:rsidR="00F1693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F91395" w:rsidRPr="007671A3" w14:paraId="35086CB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0A9942" w14:textId="77777777" w:rsidR="00F91395" w:rsidRPr="007671A3" w:rsidRDefault="00F91395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66420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BEFB9" w14:textId="77777777" w:rsidR="00F91395" w:rsidRPr="007671A3" w:rsidRDefault="003A0903" w:rsidP="00F913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ส่วนเกินทุนและ</w:t>
            </w:r>
            <w:r w:rsidR="00F91395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F16933" w:rsidRPr="007671A3" w14:paraId="02A9525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F3F8086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2589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7C7BE2" w14:textId="77777777" w:rsidR="00F16933" w:rsidRPr="007671A3" w:rsidRDefault="00F8755E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1693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ตามส่วนงาน</w:t>
            </w:r>
            <w:r w:rsidR="00AE5524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F91395" w:rsidRPr="007671A3" w14:paraId="29103BD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E5B47" w14:textId="77777777" w:rsidR="00F91395" w:rsidRPr="007671A3" w:rsidRDefault="00F91395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0A98E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25829B" w14:textId="2717A4E8" w:rsidR="00F91395" w:rsidRPr="007671A3" w:rsidRDefault="005E136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F91395" w:rsidRPr="007671A3" w14:paraId="4C8AFF8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ED57908" w14:textId="77777777" w:rsidR="00F91395" w:rsidRPr="007671A3" w:rsidRDefault="00F91395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0964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2200F1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F91395" w:rsidRPr="007671A3" w14:paraId="584D368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B7ADAE8" w14:textId="77777777" w:rsidR="00F91395" w:rsidRPr="007671A3" w:rsidRDefault="00F91395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CB47A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456A7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16933" w:rsidRPr="007671A3" w14:paraId="4402C08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5330064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2BA25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BF1A9" w14:textId="04F3D930" w:rsidR="00F16933" w:rsidRPr="007671A3" w:rsidRDefault="00C4492B" w:rsidP="003A54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16933" w:rsidRPr="007671A3" w14:paraId="1A9CE0B1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A99BCC" w14:textId="77777777" w:rsidR="00F16933" w:rsidRPr="007671A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CA02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B493F5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8276F" w:rsidRPr="007671A3" w14:paraId="66FE2A86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4C5FF31" w14:textId="38B40E51" w:rsidR="00E8276F" w:rsidRPr="007671A3" w:rsidRDefault="00E8276F" w:rsidP="0015511E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BE73A" w14:textId="77777777" w:rsidR="00E8276F" w:rsidRPr="007671A3" w:rsidRDefault="00E8276F" w:rsidP="00E827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42492E" w14:textId="3E825ACF" w:rsidR="00E8276F" w:rsidRPr="007671A3" w:rsidRDefault="00E8276F" w:rsidP="00E827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5511E" w:rsidRPr="007671A3" w14:paraId="21EC237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3892B0" w14:textId="77777777" w:rsidR="0015511E" w:rsidRPr="00F1353E" w:rsidRDefault="0015511E" w:rsidP="0015511E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040C8" w14:textId="77777777" w:rsidR="0015511E" w:rsidRPr="007671A3" w:rsidRDefault="0015511E" w:rsidP="001551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A20023" w14:textId="6513A041" w:rsidR="0015511E" w:rsidRPr="007671A3" w:rsidRDefault="0015511E" w:rsidP="001551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15511E" w:rsidRPr="007671A3" w14:paraId="0FA65E6B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3B243AC" w14:textId="6292F332" w:rsidR="0015511E" w:rsidRPr="007671A3" w:rsidRDefault="0015511E" w:rsidP="0015511E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B2003" w14:textId="77777777" w:rsidR="0015511E" w:rsidRPr="007671A3" w:rsidRDefault="0015511E" w:rsidP="001551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67D6C0" w14:textId="77777777" w:rsidR="0015511E" w:rsidRPr="007671A3" w:rsidRDefault="0015511E" w:rsidP="001551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15511E" w:rsidRPr="007671A3" w14:paraId="03B184F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9548BB4" w14:textId="2A03101A" w:rsidR="0015511E" w:rsidRPr="00E8276F" w:rsidRDefault="0015511E" w:rsidP="0015511E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06FC1" w14:textId="77777777" w:rsidR="0015511E" w:rsidRPr="007671A3" w:rsidRDefault="0015511E" w:rsidP="001551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4C003A" w14:textId="4C47C888" w:rsidR="0015511E" w:rsidRPr="007671A3" w:rsidRDefault="0015511E" w:rsidP="001551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5511E" w:rsidRPr="007671A3" w14:paraId="4F03411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E4B462" w14:textId="17DC21F1" w:rsidR="0015511E" w:rsidRPr="007671A3" w:rsidRDefault="0015511E" w:rsidP="0015511E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903B3" w14:textId="77777777" w:rsidR="0015511E" w:rsidRPr="007671A3" w:rsidRDefault="0015511E" w:rsidP="001551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3F9351" w14:textId="06880A8D" w:rsidR="0015511E" w:rsidRPr="007671A3" w:rsidRDefault="0015511E" w:rsidP="001551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90AA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492192E9" w14:textId="77777777" w:rsidR="00F16933" w:rsidRPr="007671A3" w:rsidRDefault="00F16933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br w:type="page"/>
      </w:r>
      <w:r w:rsidRPr="007671A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80DD8E6" w14:textId="77777777" w:rsidR="00C4492B" w:rsidRPr="007671A3" w:rsidRDefault="00C4492B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46CABE" w14:textId="4DD0D42F" w:rsidR="00F16933" w:rsidRPr="007671A3" w:rsidRDefault="00F16933" w:rsidP="0010574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</w:t>
      </w:r>
      <w:r w:rsidR="00103B3C">
        <w:rPr>
          <w:rFonts w:ascii="Angsana New" w:hAnsi="Angsana New" w:hint="cs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โดยจัดทำเป็นภาษาไทยและภาษาอังกฤษ และได้รับอนุมัติให้ออกงบการเงินจาก</w:t>
      </w:r>
      <w:r w:rsidR="00D37229" w:rsidRPr="007671A3">
        <w:rPr>
          <w:rFonts w:ascii="Angsana New" w:hAnsi="Angsana New"/>
          <w:sz w:val="30"/>
          <w:szCs w:val="30"/>
          <w:cs/>
        </w:rPr>
        <w:t>คณะกรรมการตรวจสอบตามการมอบหมายจากคณะ</w:t>
      </w:r>
      <w:r w:rsidR="00D56FDB" w:rsidRPr="007671A3">
        <w:rPr>
          <w:rFonts w:ascii="Angsana New" w:hAnsi="Angsana New"/>
          <w:sz w:val="30"/>
          <w:szCs w:val="30"/>
          <w:cs/>
        </w:rPr>
        <w:t>กรรมการ</w:t>
      </w:r>
      <w:r w:rsidR="00D37229" w:rsidRPr="007671A3">
        <w:rPr>
          <w:rFonts w:ascii="Angsana New" w:hAnsi="Angsana New"/>
          <w:sz w:val="30"/>
          <w:szCs w:val="30"/>
          <w:cs/>
        </w:rPr>
        <w:t>ของ</w:t>
      </w:r>
      <w:r w:rsidRPr="007671A3">
        <w:rPr>
          <w:rFonts w:ascii="Angsana New" w:hAnsi="Angsana New"/>
          <w:sz w:val="30"/>
          <w:szCs w:val="30"/>
          <w:cs/>
        </w:rPr>
        <w:t>บริษัทเมื่อวันที่</w:t>
      </w:r>
      <w:r w:rsidR="00CF5B49">
        <w:rPr>
          <w:rFonts w:ascii="Angsana New" w:hAnsi="Angsana New" w:hint="cs"/>
          <w:sz w:val="30"/>
          <w:szCs w:val="30"/>
          <w:cs/>
        </w:rPr>
        <w:t xml:space="preserve"> </w:t>
      </w:r>
      <w:r w:rsidR="00031098" w:rsidRPr="00031098">
        <w:rPr>
          <w:rFonts w:ascii="Angsana New" w:hAnsi="Angsana New"/>
          <w:sz w:val="30"/>
          <w:szCs w:val="30"/>
        </w:rPr>
        <w:t>9</w:t>
      </w:r>
      <w:r w:rsidR="00CF5B49" w:rsidRPr="00744DDD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031098" w:rsidRPr="00031098">
        <w:rPr>
          <w:rFonts w:ascii="Angsana New" w:hAnsi="Angsana New" w:hint="cs"/>
          <w:sz w:val="30"/>
          <w:szCs w:val="30"/>
        </w:rPr>
        <w:t>256</w:t>
      </w:r>
      <w:r w:rsidR="00031098" w:rsidRPr="00031098">
        <w:rPr>
          <w:rFonts w:ascii="Angsana New" w:hAnsi="Angsana New"/>
          <w:sz w:val="30"/>
          <w:szCs w:val="30"/>
        </w:rPr>
        <w:t>4</w:t>
      </w:r>
    </w:p>
    <w:p w14:paraId="54DCB709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66B035" w14:textId="77777777" w:rsidR="00F16933" w:rsidRPr="007671A3" w:rsidRDefault="00F16933" w:rsidP="0010574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882B639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99581CC" w14:textId="54E60494" w:rsidR="00F16933" w:rsidRPr="00F37421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  <w:r w:rsidR="005B3DDF" w:rsidRPr="00F37421">
        <w:rPr>
          <w:rFonts w:ascii="Angsana New" w:hAnsi="Angsana New"/>
          <w:spacing w:val="8"/>
          <w:sz w:val="30"/>
          <w:szCs w:val="30"/>
          <w:cs/>
        </w:rPr>
        <w:t>บริษัทควอ</w:t>
      </w:r>
      <w:r w:rsidR="00DB730B" w:rsidRPr="00F37421">
        <w:rPr>
          <w:rFonts w:ascii="Angsana New" w:hAnsi="Angsana New"/>
          <w:spacing w:val="8"/>
          <w:sz w:val="30"/>
          <w:szCs w:val="30"/>
          <w:cs/>
        </w:rPr>
        <w:t>ลิตี้คอนสตรัคชั่น</w:t>
      </w:r>
      <w:r w:rsidRPr="00F37421">
        <w:rPr>
          <w:rFonts w:ascii="Angsana New" w:hAnsi="Angsana New"/>
          <w:spacing w:val="8"/>
          <w:sz w:val="30"/>
          <w:szCs w:val="30"/>
          <w:cs/>
        </w:rPr>
        <w:t xml:space="preserve">โปรดัคส์ จำกัด </w:t>
      </w:r>
      <w:r w:rsidR="00D01F0F" w:rsidRPr="00D01F0F">
        <w:rPr>
          <w:rFonts w:ascii="Angsana New" w:hAnsi="Angsana New"/>
          <w:spacing w:val="8"/>
          <w:sz w:val="30"/>
          <w:szCs w:val="30"/>
        </w:rPr>
        <w:t>(</w:t>
      </w:r>
      <w:r w:rsidRPr="00F37421">
        <w:rPr>
          <w:rFonts w:ascii="Angsana New" w:hAnsi="Angsana New"/>
          <w:spacing w:val="8"/>
          <w:sz w:val="30"/>
          <w:szCs w:val="30"/>
          <w:cs/>
        </w:rPr>
        <w:t>มหาชน</w:t>
      </w:r>
      <w:r w:rsidR="00D01F0F" w:rsidRPr="00D01F0F">
        <w:rPr>
          <w:rFonts w:ascii="Angsana New" w:hAnsi="Angsana New"/>
          <w:spacing w:val="8"/>
          <w:sz w:val="30"/>
          <w:szCs w:val="30"/>
        </w:rPr>
        <w:t>)</w:t>
      </w:r>
      <w:r w:rsidRPr="00F3742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596854" w:rsidRPr="00F37421">
        <w:rPr>
          <w:rFonts w:ascii="Angsana New" w:hAnsi="Angsana New"/>
          <w:spacing w:val="8"/>
          <w:sz w:val="30"/>
          <w:szCs w:val="30"/>
        </w:rPr>
        <w:t>(</w:t>
      </w:r>
      <w:r w:rsidRPr="00F37421">
        <w:rPr>
          <w:rFonts w:ascii="Angsana New" w:hAnsi="Angsana New"/>
          <w:spacing w:val="8"/>
          <w:sz w:val="30"/>
          <w:szCs w:val="30"/>
        </w:rPr>
        <w:t>“</w:t>
      </w:r>
      <w:r w:rsidRPr="00F37421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F37421">
        <w:rPr>
          <w:rFonts w:ascii="Angsana New" w:hAnsi="Angsana New"/>
          <w:spacing w:val="8"/>
          <w:sz w:val="30"/>
          <w:szCs w:val="30"/>
        </w:rPr>
        <w:t>”</w:t>
      </w:r>
      <w:r w:rsidR="00596854" w:rsidRPr="00F37421">
        <w:rPr>
          <w:rFonts w:ascii="Angsana New" w:hAnsi="Angsana New"/>
          <w:spacing w:val="8"/>
          <w:sz w:val="30"/>
          <w:szCs w:val="30"/>
        </w:rPr>
        <w:t>)</w:t>
      </w:r>
      <w:r w:rsidRPr="00F37421">
        <w:rPr>
          <w:rFonts w:ascii="Angsana New" w:hAnsi="Angsana New"/>
          <w:spacing w:val="8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F37421" w:rsidRPr="00F37421">
        <w:rPr>
          <w:rFonts w:ascii="Angsana New" w:hAnsi="Angsana New"/>
          <w:spacing w:val="8"/>
          <w:sz w:val="30"/>
          <w:szCs w:val="30"/>
        </w:rPr>
        <w:t xml:space="preserve"> </w:t>
      </w:r>
      <w:r w:rsidR="00F37421" w:rsidRPr="00F37421">
        <w:rPr>
          <w:rFonts w:ascii="Angsana New" w:hAnsi="Angsana New" w:hint="cs"/>
          <w:spacing w:val="6"/>
          <w:sz w:val="30"/>
          <w:szCs w:val="30"/>
          <w:cs/>
        </w:rPr>
        <w:t>โดย</w:t>
      </w:r>
      <w:r w:rsidRPr="00F37421">
        <w:rPr>
          <w:rFonts w:ascii="Angsana New" w:hAnsi="Angsana New"/>
          <w:spacing w:val="6"/>
          <w:sz w:val="30"/>
          <w:szCs w:val="30"/>
          <w:cs/>
        </w:rPr>
        <w:t>มีที่อยู่จดทะเบียนตั้งอยู่</w:t>
      </w:r>
      <w:r w:rsidRPr="00F37421">
        <w:rPr>
          <w:rFonts w:ascii="Angsana New" w:hAnsi="Angsana New"/>
          <w:spacing w:val="-2"/>
          <w:sz w:val="30"/>
          <w:szCs w:val="30"/>
          <w:cs/>
        </w:rPr>
        <w:t xml:space="preserve">เลขที่ </w:t>
      </w:r>
      <w:r w:rsidR="00031098" w:rsidRPr="00031098">
        <w:rPr>
          <w:rFonts w:ascii="Angsana New" w:hAnsi="Angsana New"/>
          <w:spacing w:val="-2"/>
          <w:sz w:val="30"/>
          <w:szCs w:val="30"/>
        </w:rPr>
        <w:t>144</w:t>
      </w:r>
      <w:r w:rsidRPr="00F37421">
        <w:rPr>
          <w:rFonts w:ascii="Angsana New" w:hAnsi="Angsana New"/>
          <w:spacing w:val="-2"/>
          <w:sz w:val="30"/>
          <w:szCs w:val="30"/>
          <w:cs/>
        </w:rPr>
        <w:t xml:space="preserve"> หมู่ </w:t>
      </w:r>
      <w:r w:rsidR="00031098" w:rsidRPr="00031098">
        <w:rPr>
          <w:rFonts w:ascii="Angsana New" w:hAnsi="Angsana New"/>
          <w:spacing w:val="-2"/>
          <w:sz w:val="30"/>
          <w:szCs w:val="30"/>
        </w:rPr>
        <w:t>16</w:t>
      </w:r>
      <w:r w:rsidRPr="00F37421">
        <w:rPr>
          <w:rFonts w:ascii="Angsana New" w:hAnsi="Angsana New"/>
          <w:spacing w:val="-2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CB5982" w:rsidRPr="00F37421">
        <w:rPr>
          <w:rFonts w:ascii="Angsana New" w:hAnsi="Angsana New"/>
          <w:spacing w:val="-2"/>
          <w:sz w:val="30"/>
          <w:szCs w:val="30"/>
        </w:rPr>
        <w:t xml:space="preserve"> </w:t>
      </w:r>
      <w:r w:rsidR="00031098" w:rsidRPr="00031098">
        <w:rPr>
          <w:rFonts w:ascii="Angsana New" w:hAnsi="Angsana New"/>
          <w:spacing w:val="-2"/>
          <w:sz w:val="30"/>
          <w:szCs w:val="30"/>
        </w:rPr>
        <w:t>13160</w:t>
      </w:r>
      <w:r w:rsidR="00B201C3" w:rsidRPr="00F374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201C3" w:rsidRPr="00F37421">
        <w:rPr>
          <w:rFonts w:ascii="Angsana New" w:hAnsi="Angsana New"/>
          <w:spacing w:val="-2"/>
          <w:sz w:val="30"/>
          <w:szCs w:val="30"/>
          <w:cs/>
        </w:rPr>
        <w:t>ประเทศไทย</w:t>
      </w:r>
    </w:p>
    <w:p w14:paraId="4C7F064E" w14:textId="77777777" w:rsidR="00F16933" w:rsidRPr="007671A3" w:rsidRDefault="00F16933" w:rsidP="00842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1CD4E" w14:textId="28A8B978" w:rsidR="00F16933" w:rsidRPr="007671A3" w:rsidRDefault="00F16933" w:rsidP="0067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10"/>
          <w:sz w:val="30"/>
          <w:szCs w:val="30"/>
          <w:cs/>
        </w:rPr>
        <w:t>บริษัทใหญ่และบริษัทใหญ่ในลำดับสูงสุดในระหว่าง</w:t>
      </w:r>
      <w:r w:rsidR="00294FF7" w:rsidRPr="007671A3">
        <w:rPr>
          <w:rFonts w:ascii="Angsana New" w:hAnsi="Angsana New"/>
          <w:spacing w:val="10"/>
          <w:sz w:val="30"/>
          <w:szCs w:val="30"/>
          <w:cs/>
        </w:rPr>
        <w:t>ปี</w:t>
      </w:r>
      <w:r w:rsidRPr="007671A3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F821B5">
        <w:rPr>
          <w:rFonts w:ascii="Angsana New" w:hAnsi="Angsana New" w:hint="cs"/>
          <w:spacing w:val="10"/>
          <w:sz w:val="30"/>
          <w:szCs w:val="30"/>
          <w:cs/>
        </w:rPr>
        <w:t>ได้แก่</w:t>
      </w:r>
      <w:r w:rsidRPr="007671A3">
        <w:rPr>
          <w:rFonts w:ascii="Angsana New" w:hAnsi="Angsana New"/>
          <w:spacing w:val="10"/>
          <w:sz w:val="30"/>
          <w:szCs w:val="30"/>
          <w:cs/>
        </w:rPr>
        <w:t xml:space="preserve"> บริษัทเอสซีจี</w:t>
      </w:r>
      <w:r w:rsidR="00FA42AA" w:rsidRPr="007671A3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10"/>
          <w:sz w:val="30"/>
          <w:szCs w:val="30"/>
          <w:cs/>
        </w:rPr>
        <w:t>ผลิตภัณฑ์ก่อสร้</w:t>
      </w:r>
      <w:r w:rsidR="00FA42AA" w:rsidRPr="007671A3">
        <w:rPr>
          <w:rFonts w:ascii="Angsana New" w:hAnsi="Angsana New"/>
          <w:spacing w:val="10"/>
          <w:sz w:val="30"/>
          <w:szCs w:val="30"/>
          <w:cs/>
        </w:rPr>
        <w:t xml:space="preserve">าง จำกัด </w:t>
      </w:r>
      <w:r w:rsidRPr="007671A3">
        <w:rPr>
          <w:rFonts w:ascii="Angsana New" w:hAnsi="Angsana New"/>
          <w:spacing w:val="10"/>
          <w:sz w:val="30"/>
          <w:szCs w:val="30"/>
          <w:cs/>
        </w:rPr>
        <w:t>และ</w:t>
      </w:r>
      <w:r w:rsidR="008C7F92"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pacing w:val="4"/>
          <w:sz w:val="30"/>
          <w:szCs w:val="30"/>
          <w:cs/>
        </w:rPr>
        <w:t xml:space="preserve">บริษัทปูนซิเมนต์ไทย จำกัด </w:t>
      </w:r>
      <w:r w:rsidR="00D01F0F" w:rsidRPr="00D01F0F">
        <w:rPr>
          <w:rFonts w:ascii="Angsana New" w:hAnsi="Angsana New"/>
          <w:spacing w:val="4"/>
          <w:sz w:val="30"/>
          <w:szCs w:val="30"/>
        </w:rPr>
        <w:t>(</w:t>
      </w:r>
      <w:r w:rsidRPr="007671A3">
        <w:rPr>
          <w:rFonts w:ascii="Angsana New" w:hAnsi="Angsana New"/>
          <w:spacing w:val="4"/>
          <w:sz w:val="30"/>
          <w:szCs w:val="30"/>
          <w:cs/>
        </w:rPr>
        <w:t>มหาชน</w:t>
      </w:r>
      <w:r w:rsidR="00D01F0F" w:rsidRPr="00D01F0F">
        <w:rPr>
          <w:rFonts w:ascii="Angsana New" w:hAnsi="Angsana New"/>
          <w:spacing w:val="4"/>
          <w:sz w:val="30"/>
          <w:szCs w:val="30"/>
        </w:rPr>
        <w:t>)</w:t>
      </w:r>
      <w:r w:rsidRPr="007671A3">
        <w:rPr>
          <w:rFonts w:ascii="Angsana New" w:hAnsi="Angsana New"/>
          <w:spacing w:val="4"/>
          <w:sz w:val="30"/>
          <w:szCs w:val="30"/>
        </w:rPr>
        <w:t xml:space="preserve"> </w:t>
      </w:r>
      <w:r w:rsidRPr="007671A3">
        <w:rPr>
          <w:rFonts w:ascii="Angsana New" w:hAnsi="Angsana New"/>
          <w:spacing w:val="4"/>
          <w:sz w:val="30"/>
          <w:szCs w:val="30"/>
          <w:cs/>
        </w:rPr>
        <w:t>ซึ่ง</w:t>
      </w:r>
      <w:r w:rsidR="00F821B5">
        <w:rPr>
          <w:rFonts w:ascii="Angsana New" w:hAnsi="Angsana New" w:hint="cs"/>
          <w:spacing w:val="4"/>
          <w:sz w:val="30"/>
          <w:szCs w:val="30"/>
          <w:cs/>
        </w:rPr>
        <w:t>บริษัททั้งสองแห่ง</w:t>
      </w:r>
      <w:r w:rsidRPr="007671A3">
        <w:rPr>
          <w:rFonts w:ascii="Angsana New" w:hAnsi="Angsana New"/>
          <w:spacing w:val="4"/>
          <w:sz w:val="30"/>
          <w:szCs w:val="30"/>
          <w:cs/>
        </w:rPr>
        <w:t>เป็นนิติบุคคลที่จัดตั้งขึ้นในประเทศไทย</w:t>
      </w:r>
    </w:p>
    <w:p w14:paraId="6BCE038C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6B065F" w14:textId="77777777" w:rsidR="00F16933" w:rsidRPr="007671A3" w:rsidRDefault="00F16933" w:rsidP="0067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7671A3">
        <w:rPr>
          <w:rFonts w:ascii="Angsana New" w:hAnsi="Angsana New"/>
          <w:sz w:val="30"/>
          <w:szCs w:val="30"/>
        </w:rPr>
        <w:t xml:space="preserve"> </w:t>
      </w:r>
    </w:p>
    <w:p w14:paraId="79E055BB" w14:textId="77777777" w:rsidR="00F16933" w:rsidRPr="007671A3" w:rsidRDefault="00F16933" w:rsidP="0010574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E45E45D" w14:textId="46EA9781" w:rsidR="00F16933" w:rsidRPr="007671A3" w:rsidRDefault="00F16933" w:rsidP="0067629D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7671A3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รายละเอียดบริษัทย่อย</w:t>
      </w:r>
      <w:r w:rsidR="00C11CC0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ณ วันที่ </w:t>
      </w:r>
      <w:r w:rsidR="00031098" w:rsidRPr="00031098">
        <w:rPr>
          <w:rFonts w:ascii="Angsana New" w:hAnsi="Angsana New" w:cs="Angsana New" w:hint="cs"/>
          <w:b w:val="0"/>
          <w:bCs w:val="0"/>
          <w:sz w:val="30"/>
          <w:szCs w:val="30"/>
        </w:rPr>
        <w:t>31</w:t>
      </w:r>
      <w:r w:rsidR="00C11CC0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ธันวาคม มีดังนี้</w:t>
      </w:r>
    </w:p>
    <w:p w14:paraId="4A56A052" w14:textId="77777777" w:rsidR="00F16933" w:rsidRPr="007671A3" w:rsidRDefault="00F16933" w:rsidP="0010574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8"/>
        <w:gridCol w:w="2790"/>
        <w:gridCol w:w="1260"/>
        <w:gridCol w:w="990"/>
        <w:gridCol w:w="252"/>
        <w:gridCol w:w="900"/>
      </w:tblGrid>
      <w:tr w:rsidR="00F16933" w:rsidRPr="007671A3" w14:paraId="3284A422" w14:textId="77777777" w:rsidTr="00F3446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8515023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7C5390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E9719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7877B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AB534A7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B1C2A3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6933" w:rsidRPr="007671A3" w14:paraId="3B5C1514" w14:textId="77777777" w:rsidTr="00F3446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59979AE" w14:textId="77777777" w:rsidR="00F16933" w:rsidRPr="007671A3" w:rsidRDefault="00F16933" w:rsidP="008B3FA3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DDCD13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1029B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DD0B2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F16933" w:rsidRPr="007671A3" w14:paraId="7AC5FF72" w14:textId="77777777" w:rsidTr="00F3446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6A186FE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C4993D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78044" w14:textId="77777777" w:rsidR="00F16933" w:rsidRPr="007671A3" w:rsidRDefault="00F16933" w:rsidP="00F94D69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09901" w14:textId="201E535A" w:rsidR="00F16933" w:rsidRPr="007671A3" w:rsidRDefault="00031098" w:rsidP="00097D1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F3A8F36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94C7E9" w14:textId="628A3997" w:rsidR="00F16933" w:rsidRPr="007671A3" w:rsidRDefault="00031098" w:rsidP="00F37421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97D1B" w:rsidRPr="007671A3" w14:paraId="65DC291B" w14:textId="77777777" w:rsidTr="00F3446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8E5B566" w14:textId="77777777" w:rsidR="00097D1B" w:rsidRPr="007671A3" w:rsidRDefault="00097D1B" w:rsidP="00F34464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CBCA2" w14:textId="77777777" w:rsidR="00097D1B" w:rsidRPr="007671A3" w:rsidRDefault="00097D1B" w:rsidP="00097D1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D5DA1" w14:textId="77777777" w:rsidR="00097D1B" w:rsidRPr="007671A3" w:rsidRDefault="00097D1B" w:rsidP="00097D1B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CDF7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E36CD2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2AA4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7671A3" w14:paraId="435C3016" w14:textId="77777777" w:rsidTr="00F3446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A21E88B" w14:textId="75E86C93" w:rsidR="00097D1B" w:rsidRPr="007671A3" w:rsidRDefault="00097D1B" w:rsidP="00F34464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E30061" w14:textId="77777777" w:rsidR="00097D1B" w:rsidRPr="007671A3" w:rsidRDefault="00097D1B" w:rsidP="00103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24195" w14:textId="77777777" w:rsidR="00097D1B" w:rsidRPr="007671A3" w:rsidRDefault="00097D1B" w:rsidP="00097D1B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AE1C0" w14:textId="2D89AB20" w:rsidR="00097D1B" w:rsidRPr="006B6686" w:rsidRDefault="00031098" w:rsidP="00F374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lang w:val="en-US"/>
              </w:rPr>
            </w:pPr>
            <w:r w:rsidRPr="00031098">
              <w:rPr>
                <w:lang w:val="en-US"/>
              </w:rPr>
              <w:t>100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E33673" w14:textId="77777777" w:rsidR="00097D1B" w:rsidRPr="007671A3" w:rsidRDefault="00097D1B" w:rsidP="0084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CC05C" w14:textId="07CF013E" w:rsidR="00097D1B" w:rsidRPr="007671A3" w:rsidRDefault="00031098" w:rsidP="00F374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 w:rsidRPr="00031098">
              <w:rPr>
                <w:lang w:val="en-US"/>
              </w:rPr>
              <w:t>100</w:t>
            </w:r>
          </w:p>
        </w:tc>
      </w:tr>
    </w:tbl>
    <w:p w14:paraId="42AD8B57" w14:textId="77777777" w:rsidR="00F16933" w:rsidRPr="007671A3" w:rsidRDefault="00F16933" w:rsidP="0067629D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71A3">
        <w:rPr>
          <w:rFonts w:ascii="Angsana New" w:hAnsi="Angsana New"/>
          <w:cs/>
        </w:rPr>
        <w:br w:type="page"/>
      </w:r>
      <w:r w:rsidRPr="007671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16C77029" w14:textId="77777777" w:rsidR="00F16933" w:rsidRPr="007671A3" w:rsidRDefault="00F16933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26896A" w14:textId="77777777" w:rsidR="00821B62" w:rsidRPr="007671A3" w:rsidRDefault="00F16933" w:rsidP="00F432FE">
      <w:pPr>
        <w:pStyle w:val="ListParagraph1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D72B45F" w14:textId="77777777" w:rsidR="00821B62" w:rsidRPr="007671A3" w:rsidRDefault="00821B62" w:rsidP="00821B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7E8CEE" w14:textId="4FC02D7E" w:rsidR="00B201C3" w:rsidRPr="00781AE7" w:rsidRDefault="00B201C3" w:rsidP="00896E90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6E29">
        <w:rPr>
          <w:rFonts w:ascii="Angsana New" w:hAnsi="Angsana New"/>
          <w:spacing w:val="10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Pr="00FB3202">
        <w:rPr>
          <w:rFonts w:ascii="Angsana New" w:hAnsi="Angsana New"/>
          <w:spacing w:val="2"/>
          <w:sz w:val="30"/>
          <w:szCs w:val="30"/>
          <w:cs/>
        </w:rPr>
        <w:t>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65F1805E" w14:textId="77777777" w:rsidR="00B201C3" w:rsidRPr="00EE1DB2" w:rsidRDefault="00B201C3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1DB0EEC" w14:textId="2E01A2FB" w:rsidR="000A394E" w:rsidRPr="00271811" w:rsidRDefault="000A394E" w:rsidP="000A3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F58CB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</w:t>
      </w:r>
      <w:r w:rsidRPr="001F58CB">
        <w:rPr>
          <w:rFonts w:ascii="Angsana New" w:hAnsi="Angsana New"/>
          <w:sz w:val="30"/>
          <w:szCs w:val="30"/>
          <w:cs/>
        </w:rPr>
        <w:t xml:space="preserve">บัญชีที่เริ่มในหรือหลังวันที่ </w:t>
      </w:r>
      <w:r w:rsidR="00031098" w:rsidRPr="00031098">
        <w:rPr>
          <w:rFonts w:ascii="Angsana New" w:hAnsi="Angsana New"/>
          <w:sz w:val="30"/>
          <w:szCs w:val="30"/>
        </w:rPr>
        <w:t>1</w:t>
      </w:r>
      <w:r w:rsidRPr="001F58CB">
        <w:rPr>
          <w:rFonts w:ascii="Angsana New" w:hAnsi="Angsana New"/>
          <w:sz w:val="30"/>
          <w:szCs w:val="30"/>
          <w:cs/>
        </w:rPr>
        <w:t xml:space="preserve"> มกราคม </w:t>
      </w:r>
      <w:r w:rsidR="00031098" w:rsidRPr="00031098">
        <w:rPr>
          <w:rFonts w:ascii="Angsana New" w:hAnsi="Angsana New"/>
          <w:sz w:val="30"/>
          <w:szCs w:val="30"/>
        </w:rPr>
        <w:t>2563</w:t>
      </w:r>
      <w:r w:rsidRPr="00304778">
        <w:rPr>
          <w:rFonts w:ascii="Angsana New" w:hAnsi="Angsana New"/>
          <w:sz w:val="30"/>
          <w:szCs w:val="30"/>
          <w:cs/>
        </w:rPr>
        <w:t xml:space="preserve"> การปฏิบัติตาม</w:t>
      </w:r>
      <w:r w:rsidRPr="005C401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</w:t>
      </w:r>
      <w:r w:rsidRPr="005C4015">
        <w:rPr>
          <w:rFonts w:ascii="Angsana New" w:hAnsi="Angsana New"/>
          <w:spacing w:val="-2"/>
          <w:sz w:val="30"/>
          <w:szCs w:val="30"/>
          <w:cs/>
        </w:rPr>
        <w:t xml:space="preserve">และปรับปรุงใหม่นั้น </w:t>
      </w:r>
      <w:r w:rsidRPr="00271811">
        <w:rPr>
          <w:rFonts w:ascii="Angsana New" w:hAnsi="Angsana New"/>
          <w:spacing w:val="-2"/>
          <w:sz w:val="30"/>
          <w:szCs w:val="30"/>
          <w:cs/>
        </w:rPr>
        <w:t>มีผลให้เกิดการเปลี่ยนแปลงนโยบายการบัญชีของกลุ่มบริษัท</w:t>
      </w:r>
    </w:p>
    <w:p w14:paraId="0BD85A04" w14:textId="77777777" w:rsidR="000A394E" w:rsidRPr="00271811" w:rsidRDefault="000A394E" w:rsidP="000A3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BAAD92A" w14:textId="410222B2" w:rsidR="00592DA2" w:rsidRPr="00271811" w:rsidRDefault="000A394E" w:rsidP="0027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71811">
        <w:rPr>
          <w:rFonts w:ascii="Angsana New" w:eastAsia="Calibri" w:hAnsi="Angsana New"/>
          <w:spacing w:val="-2"/>
          <w:sz w:val="30"/>
          <w:szCs w:val="30"/>
          <w:cs/>
        </w:rPr>
        <w:t>กลุ่มบริษัท</w:t>
      </w:r>
      <w:r w:rsidRPr="00271811">
        <w:rPr>
          <w:rFonts w:ascii="Angsana New" w:hAnsi="Angsana New"/>
          <w:spacing w:val="-2"/>
          <w:sz w:val="30"/>
          <w:szCs w:val="30"/>
          <w:cs/>
        </w:rPr>
        <w:t>ถือปฏิบัติ</w:t>
      </w:r>
      <w:r w:rsidR="00204681">
        <w:rPr>
          <w:rFonts w:ascii="Angsana New" w:hAnsi="Angsana New" w:hint="cs"/>
          <w:spacing w:val="-2"/>
          <w:sz w:val="30"/>
          <w:szCs w:val="30"/>
          <w:cs/>
        </w:rPr>
        <w:t>ตาม</w:t>
      </w:r>
      <w:r w:rsidRPr="00271811">
        <w:rPr>
          <w:rFonts w:ascii="Angsana New" w:hAnsi="Angsana New" w:hint="cs"/>
          <w:spacing w:val="-2"/>
          <w:sz w:val="30"/>
          <w:szCs w:val="30"/>
          <w:cs/>
        </w:rPr>
        <w:t xml:space="preserve">กลุ่มมาตรฐานการรายงานทางการเงินที่เกี่ยวข้องกับเครื่องมือทางการเงิน ซึ่งประกอบด้วยมาตรฐานการรายงานทางการเงิน ฉบับที่ </w:t>
      </w:r>
      <w:r w:rsidR="00031098" w:rsidRPr="00031098">
        <w:rPr>
          <w:rFonts w:ascii="Angsana New" w:hAnsi="Angsana New"/>
          <w:spacing w:val="-2"/>
          <w:sz w:val="30"/>
          <w:szCs w:val="30"/>
        </w:rPr>
        <w:t>9</w:t>
      </w:r>
      <w:r w:rsidRPr="00271811">
        <w:rPr>
          <w:rFonts w:ascii="Angsana New" w:hAnsi="Angsana New"/>
          <w:spacing w:val="-2"/>
          <w:sz w:val="30"/>
          <w:szCs w:val="30"/>
        </w:rPr>
        <w:t xml:space="preserve"> </w:t>
      </w:r>
      <w:r w:rsidRPr="00271811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 w:rsidRPr="00204681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เครื่องมือทางการเงิน</w:t>
      </w:r>
      <w:r w:rsidRPr="0027181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01F0F" w:rsidRPr="00D01F0F">
        <w:rPr>
          <w:rFonts w:ascii="Angsana New" w:hAnsi="Angsana New" w:hint="cs"/>
          <w:spacing w:val="-2"/>
          <w:sz w:val="30"/>
          <w:szCs w:val="30"/>
        </w:rPr>
        <w:t>(</w:t>
      </w:r>
      <w:r w:rsidRPr="00271811">
        <w:rPr>
          <w:rFonts w:ascii="Angsana New" w:hAnsi="Angsana New"/>
          <w:spacing w:val="-2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-2"/>
          <w:sz w:val="30"/>
          <w:szCs w:val="30"/>
        </w:rPr>
        <w:t>9</w:t>
      </w:r>
      <w:r w:rsidRPr="00271811">
        <w:rPr>
          <w:rFonts w:ascii="Angsana New" w:hAnsi="Angsana New"/>
          <w:spacing w:val="-2"/>
          <w:sz w:val="30"/>
          <w:szCs w:val="30"/>
        </w:rPr>
        <w:t xml:space="preserve">) </w:t>
      </w:r>
      <w:r w:rsidRPr="00271811">
        <w:rPr>
          <w:rFonts w:ascii="Angsana New" w:hAnsi="Angsana New" w:hint="cs"/>
          <w:spacing w:val="-2"/>
          <w:sz w:val="30"/>
          <w:szCs w:val="30"/>
          <w:cs/>
        </w:rPr>
        <w:t xml:space="preserve">รวมถึงมาตรฐานและการตีความมาตรฐานที่เกี่ยวข้อง </w:t>
      </w:r>
      <w:r w:rsidRPr="00271811">
        <w:rPr>
          <w:rFonts w:ascii="Angsana New" w:hAnsi="Angsana New"/>
          <w:spacing w:val="-2"/>
          <w:sz w:val="30"/>
          <w:szCs w:val="30"/>
          <w:cs/>
        </w:rPr>
        <w:t>และมาตรฐานการรายงานทางการเงิน</w:t>
      </w:r>
      <w:r w:rsidRPr="0027181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71811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031098" w:rsidRPr="00031098">
        <w:rPr>
          <w:rFonts w:ascii="Angsana New" w:hAnsi="Angsana New"/>
          <w:spacing w:val="-2"/>
          <w:sz w:val="30"/>
          <w:szCs w:val="30"/>
        </w:rPr>
        <w:t>16</w:t>
      </w:r>
      <w:r w:rsidRPr="00271811">
        <w:rPr>
          <w:rFonts w:ascii="Angsana New" w:hAnsi="Angsana New"/>
          <w:spacing w:val="-2"/>
          <w:sz w:val="30"/>
          <w:szCs w:val="30"/>
        </w:rPr>
        <w:t xml:space="preserve"> </w:t>
      </w:r>
      <w:r w:rsidRPr="00271811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 w:rsidRPr="00204681">
        <w:rPr>
          <w:rFonts w:ascii="Angsana New" w:hAnsi="Angsana New"/>
          <w:i/>
          <w:iCs/>
          <w:spacing w:val="-2"/>
          <w:sz w:val="30"/>
          <w:szCs w:val="30"/>
          <w:cs/>
        </w:rPr>
        <w:t>สัญญาเช่า</w:t>
      </w:r>
      <w:r w:rsidRPr="00271811">
        <w:rPr>
          <w:rFonts w:ascii="Angsana New" w:hAnsi="Angsana New"/>
          <w:spacing w:val="-2"/>
          <w:sz w:val="30"/>
          <w:szCs w:val="30"/>
        </w:rPr>
        <w:t xml:space="preserve"> </w:t>
      </w:r>
      <w:r w:rsidR="00D01F0F" w:rsidRPr="00D01F0F">
        <w:rPr>
          <w:rFonts w:ascii="Angsana New" w:hAnsi="Angsana New"/>
          <w:spacing w:val="-2"/>
          <w:sz w:val="30"/>
          <w:szCs w:val="30"/>
        </w:rPr>
        <w:t>(</w:t>
      </w:r>
      <w:r w:rsidRPr="00271811">
        <w:rPr>
          <w:rFonts w:ascii="Angsana New" w:hAnsi="Angsana New"/>
          <w:spacing w:val="-2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-2"/>
          <w:sz w:val="30"/>
          <w:szCs w:val="30"/>
        </w:rPr>
        <w:t>16</w:t>
      </w:r>
      <w:r w:rsidR="00D01F0F" w:rsidRPr="00D01F0F">
        <w:rPr>
          <w:rFonts w:ascii="Angsana New" w:hAnsi="Angsana New"/>
          <w:spacing w:val="-2"/>
          <w:sz w:val="30"/>
          <w:szCs w:val="30"/>
        </w:rPr>
        <w:t>)</w:t>
      </w:r>
      <w:r w:rsidRPr="00271811">
        <w:rPr>
          <w:rFonts w:ascii="Angsana New" w:hAnsi="Angsana New"/>
          <w:spacing w:val="-2"/>
          <w:sz w:val="30"/>
          <w:szCs w:val="30"/>
          <w:cs/>
        </w:rPr>
        <w:t xml:space="preserve"> เป็นครั้งแรกซึ่ง</w:t>
      </w:r>
      <w:r w:rsidRPr="00271811">
        <w:rPr>
          <w:rFonts w:ascii="Angsana New" w:eastAsia="Calibri" w:hAnsi="Angsana New"/>
          <w:spacing w:val="-2"/>
          <w:sz w:val="30"/>
          <w:szCs w:val="30"/>
          <w:cs/>
        </w:rPr>
        <w:t>ได้</w:t>
      </w:r>
      <w:r w:rsidRPr="00204681">
        <w:rPr>
          <w:rFonts w:ascii="Angsana New" w:eastAsia="Calibri" w:hAnsi="Angsana New"/>
          <w:sz w:val="30"/>
          <w:szCs w:val="30"/>
          <w:cs/>
        </w:rPr>
        <w:t xml:space="preserve">เปิดเผยผลกระทบจากการเปลี่ยนแปลงนโยบายการบัญชีไว้ในหมายเหตุข้อ </w:t>
      </w:r>
      <w:r w:rsidR="00031098" w:rsidRPr="00031098">
        <w:rPr>
          <w:rFonts w:ascii="Angsana New" w:eastAsia="Calibri" w:hAnsi="Angsana New"/>
          <w:sz w:val="30"/>
          <w:szCs w:val="30"/>
        </w:rPr>
        <w:t>3</w:t>
      </w:r>
    </w:p>
    <w:p w14:paraId="776D7F06" w14:textId="77777777" w:rsidR="00206E84" w:rsidRDefault="00206E84" w:rsidP="00CE6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2DA949" w14:textId="361F4B26" w:rsidR="0034460D" w:rsidRPr="007671A3" w:rsidRDefault="0034460D" w:rsidP="000A394E">
      <w:pPr>
        <w:pStyle w:val="ListParagraph1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5745B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52C44995" w14:textId="77777777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47C0D4" w14:textId="5489843C" w:rsidR="0034460D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6F39">
        <w:rPr>
          <w:rFonts w:ascii="Angsana New" w:hAnsi="Angsana New"/>
          <w:sz w:val="30"/>
          <w:szCs w:val="30"/>
          <w:cs/>
        </w:rPr>
        <w:t>งบการเงินนี้</w:t>
      </w:r>
      <w:r w:rsidR="00BF5750" w:rsidRPr="00CE6F39">
        <w:rPr>
          <w:rFonts w:ascii="Angsana New" w:hAnsi="Angsana New" w:hint="cs"/>
          <w:sz w:val="30"/>
          <w:szCs w:val="30"/>
          <w:cs/>
        </w:rPr>
        <w:t>นำเสนอ</w:t>
      </w:r>
      <w:r w:rsidRPr="00CE6F39">
        <w:rPr>
          <w:rFonts w:ascii="Angsana New" w:hAnsi="Angsana New"/>
          <w:sz w:val="30"/>
          <w:szCs w:val="30"/>
          <w:cs/>
        </w:rPr>
        <w:t>เป็นเงินบาท</w:t>
      </w:r>
      <w:r w:rsidR="005745B3" w:rsidRPr="00CE6F39">
        <w:rPr>
          <w:rFonts w:ascii="Angsana New" w:hAnsi="Angsana New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  <w:r w:rsidRPr="00CE6F39">
        <w:rPr>
          <w:rFonts w:ascii="Angsana New" w:hAnsi="Angsana New"/>
          <w:sz w:val="30"/>
          <w:szCs w:val="30"/>
          <w:cs/>
        </w:rPr>
        <w:t>ข้อมูลทางการเงินทั้งหมด</w:t>
      </w:r>
      <w:r w:rsidRPr="006E68F2">
        <w:rPr>
          <w:rFonts w:ascii="Angsana New" w:hAnsi="Angsana New"/>
          <w:spacing w:val="4"/>
          <w:sz w:val="30"/>
          <w:szCs w:val="30"/>
          <w:cs/>
        </w:rPr>
        <w:t>มีการปัดเศษในหมายเหตุประกอบง</w:t>
      </w:r>
      <w:r w:rsidR="00A5100A" w:rsidRPr="006E68F2">
        <w:rPr>
          <w:rFonts w:ascii="Angsana New" w:hAnsi="Angsana New"/>
          <w:spacing w:val="4"/>
          <w:sz w:val="30"/>
          <w:szCs w:val="30"/>
          <w:cs/>
        </w:rPr>
        <w:t>บการเงินเพื่อให้แสดงเป็นหลักพัน</w:t>
      </w:r>
      <w:r w:rsidRPr="006E68F2">
        <w:rPr>
          <w:rFonts w:ascii="Angsana New" w:hAnsi="Angsana New"/>
          <w:spacing w:val="4"/>
          <w:sz w:val="30"/>
          <w:szCs w:val="30"/>
          <w:cs/>
        </w:rPr>
        <w:t>บาท ยกเว้นที่ระบุไว้</w:t>
      </w:r>
      <w:r w:rsidRPr="007671A3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44CBAF5E" w14:textId="77777777" w:rsidR="00973B90" w:rsidRPr="007671A3" w:rsidRDefault="00973B90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2A24024E" w14:textId="77777777" w:rsidR="00472030" w:rsidRPr="00472030" w:rsidRDefault="00472030" w:rsidP="00472030">
      <w:pPr>
        <w:pStyle w:val="ListParagraph1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72030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6AF36FF4" w14:textId="77777777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1AD66F" w14:textId="7C71C3AD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91572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</w:t>
      </w:r>
      <w:r w:rsidR="008B61FB" w:rsidRPr="00343259">
        <w:rPr>
          <w:rFonts w:ascii="Angsana New" w:hAnsi="Angsana New"/>
          <w:spacing w:val="2"/>
          <w:sz w:val="30"/>
          <w:szCs w:val="30"/>
          <w:cs/>
        </w:rPr>
        <w:t>และข้อสมมติ</w:t>
      </w:r>
      <w:r w:rsidRPr="00343259">
        <w:rPr>
          <w:rFonts w:ascii="Angsana New" w:hAnsi="Angsana New"/>
          <w:spacing w:val="2"/>
          <w:sz w:val="30"/>
          <w:szCs w:val="30"/>
          <w:cs/>
        </w:rPr>
        <w:t>หลายประการ ซึ่งมีผลกระทบต่อการกำหนดนโยบายการบัญชี</w:t>
      </w:r>
      <w:r w:rsidR="00973B90" w:rsidRPr="00343259">
        <w:rPr>
          <w:rFonts w:ascii="Angsana New" w:hAnsi="Angsana New" w:hint="cs"/>
          <w:spacing w:val="2"/>
          <w:sz w:val="30"/>
          <w:szCs w:val="30"/>
          <w:cs/>
        </w:rPr>
        <w:t>ของกลุ่มบริษัท ทั้งนี้</w:t>
      </w:r>
      <w:r w:rsidRPr="00343259">
        <w:rPr>
          <w:rFonts w:ascii="Angsana New" w:hAnsi="Angsana New"/>
          <w:spacing w:val="2"/>
          <w:sz w:val="30"/>
          <w:szCs w:val="30"/>
          <w:cs/>
        </w:rPr>
        <w:t xml:space="preserve"> ผลที่เกิดขึ้นจริงอาจ</w:t>
      </w:r>
      <w:r w:rsidRPr="007671A3">
        <w:rPr>
          <w:rFonts w:ascii="Angsana New" w:hAnsi="Angsana New"/>
          <w:sz w:val="30"/>
          <w:szCs w:val="30"/>
          <w:cs/>
        </w:rPr>
        <w:t>แตกต่างจากที่ประมาณการไว้</w:t>
      </w:r>
    </w:p>
    <w:p w14:paraId="58A11E4A" w14:textId="77777777" w:rsidR="003608B5" w:rsidRPr="007671A3" w:rsidRDefault="003608B5" w:rsidP="00000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13DF0A" w14:textId="77777777" w:rsidR="00CC42EB" w:rsidRPr="007671A3" w:rsidRDefault="00C51261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2DA2">
        <w:rPr>
          <w:rFonts w:ascii="Angsana New" w:hAnsi="Angsana New"/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7671A3">
        <w:rPr>
          <w:rFonts w:ascii="Angsana New" w:hAnsi="Angsana New"/>
          <w:sz w:val="30"/>
          <w:szCs w:val="30"/>
          <w:cs/>
        </w:rPr>
        <w:t>จะบันทึกโดยวิธีเปลี่ยนทันทีเป็นต้นไป</w:t>
      </w:r>
    </w:p>
    <w:p w14:paraId="08AFF3CE" w14:textId="77777777" w:rsidR="00B40435" w:rsidRDefault="00B40435" w:rsidP="0059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17F487F" w14:textId="77777777" w:rsidR="003D4F4C" w:rsidRDefault="003D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802505C" w14:textId="3AA2C57E" w:rsidR="00284A9A" w:rsidRPr="0022387F" w:rsidRDefault="00284A9A" w:rsidP="00284A9A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2387F">
        <w:rPr>
          <w:rFonts w:ascii="Angsana New" w:hAnsi="Angsana New" w:hint="cs"/>
          <w:sz w:val="30"/>
          <w:szCs w:val="30"/>
          <w:cs/>
        </w:rPr>
        <w:lastRenderedPageBreak/>
        <w:t>การใช้ดุลยพินิจ</w:t>
      </w:r>
    </w:p>
    <w:p w14:paraId="6BD1B090" w14:textId="77777777" w:rsidR="00284A9A" w:rsidRPr="0022387F" w:rsidRDefault="00284A9A" w:rsidP="00284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</w:p>
    <w:p w14:paraId="666F67AA" w14:textId="77777777" w:rsidR="00284A9A" w:rsidRPr="0022387F" w:rsidRDefault="00284A9A" w:rsidP="00284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22387F">
        <w:rPr>
          <w:rFonts w:ascii="Angsana New" w:hAnsi="Angsana New"/>
          <w:sz w:val="30"/>
          <w:szCs w:val="30"/>
          <w:cs/>
        </w:rPr>
        <w:t>ข้อมูลเกี่ยวกับการใช้</w:t>
      </w:r>
      <w:r w:rsidRPr="0022387F">
        <w:rPr>
          <w:rFonts w:ascii="Angsana New" w:hAnsi="Angsana New" w:hint="cs"/>
          <w:sz w:val="30"/>
          <w:szCs w:val="30"/>
          <w:cs/>
        </w:rPr>
        <w:t>ดุลยพินิจ</w:t>
      </w:r>
      <w:r w:rsidRPr="0022387F">
        <w:rPr>
          <w:rFonts w:ascii="Angsana New" w:hAnsi="Angsana New"/>
          <w:sz w:val="30"/>
          <w:szCs w:val="30"/>
          <w:cs/>
        </w:rPr>
        <w:t>ในการ</w:t>
      </w:r>
      <w:r w:rsidRPr="0022387F">
        <w:rPr>
          <w:rFonts w:ascii="Angsana New" w:hAnsi="Angsana New" w:hint="cs"/>
          <w:sz w:val="30"/>
          <w:szCs w:val="30"/>
          <w:cs/>
        </w:rPr>
        <w:t>กำหนด</w:t>
      </w:r>
      <w:r w:rsidRPr="0022387F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32D58C5A" w14:textId="77777777" w:rsidR="00284A9A" w:rsidRPr="0022387F" w:rsidRDefault="00284A9A" w:rsidP="00284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27"/>
        <w:jc w:val="thaiDistribute"/>
        <w:rPr>
          <w:rFonts w:ascii="Angsana New" w:hAnsi="Angsana New"/>
          <w:i/>
          <w:iCs/>
          <w:color w:val="C00000"/>
          <w:sz w:val="30"/>
          <w:szCs w:val="30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284A9A" w:rsidRPr="00623946" w14:paraId="2517B1B2" w14:textId="77777777" w:rsidTr="0063035F">
        <w:tc>
          <w:tcPr>
            <w:tcW w:w="1890" w:type="dxa"/>
            <w:shd w:val="clear" w:color="auto" w:fill="auto"/>
          </w:tcPr>
          <w:p w14:paraId="457627E5" w14:textId="7517743E" w:rsidR="00284A9A" w:rsidRPr="00CA2E9D" w:rsidRDefault="00031098" w:rsidP="005D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</w:t>
            </w:r>
            <w:r w:rsidR="00284A9A" w:rsidRPr="00CA2E9D">
              <w:rPr>
                <w:rFonts w:ascii="Angsana New" w:hAnsi="Angsana New"/>
                <w:sz w:val="30"/>
                <w:szCs w:val="30"/>
              </w:rPr>
              <w:t>(</w:t>
            </w:r>
            <w:r w:rsidR="00702E95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="00284A9A" w:rsidRPr="00CA2E9D">
              <w:rPr>
                <w:rFonts w:ascii="Angsana New" w:hAnsi="Angsana New"/>
                <w:sz w:val="30"/>
                <w:szCs w:val="30"/>
              </w:rPr>
              <w:t>)</w:t>
            </w:r>
            <w:r w:rsidR="00284A9A" w:rsidRPr="00CA2E9D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7290" w:type="dxa"/>
            <w:shd w:val="clear" w:color="auto" w:fill="auto"/>
          </w:tcPr>
          <w:p w14:paraId="60E555CE" w14:textId="77777777" w:rsidR="00284A9A" w:rsidRPr="00CA2E9D" w:rsidRDefault="00284A9A" w:rsidP="0063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E9D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5919A2F7" w14:textId="77777777" w:rsidR="00284A9A" w:rsidRPr="00CA2E9D" w:rsidRDefault="00284A9A" w:rsidP="0063035F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20" w:hanging="3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E9D">
              <w:rPr>
                <w:rFonts w:ascii="Angsana New" w:hAnsi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478DC37C" w14:textId="77777777" w:rsidR="00284A9A" w:rsidRPr="00CA2E9D" w:rsidRDefault="00284A9A" w:rsidP="0063035F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20" w:hanging="3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E9D">
              <w:rPr>
                <w:sz w:val="30"/>
                <w:szCs w:val="30"/>
                <w:cs/>
              </w:rPr>
              <w:t>กลุ่มบริษัท</w:t>
            </w:r>
            <w:r w:rsidRPr="00CA2E9D">
              <w:rPr>
                <w:rFonts w:ascii="Angsana New" w:hAnsi="Angsana New" w:hint="cs"/>
                <w:sz w:val="30"/>
                <w:szCs w:val="30"/>
                <w:cs/>
              </w:rPr>
              <w:t>พิจารณาถึง</w:t>
            </w:r>
            <w:r w:rsidRPr="00CA2E9D">
              <w:rPr>
                <w:rFonts w:ascii="Angsana New" w:hAnsi="Angsana New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CA2E9D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CA2E9D">
              <w:rPr>
                <w:rFonts w:ascii="Angsana New" w:hAnsi="Angsana New"/>
                <w:sz w:val="30"/>
                <w:szCs w:val="30"/>
                <w:cs/>
              </w:rPr>
              <w:t>อายุสัญญาเช่า</w:t>
            </w:r>
            <w:r w:rsidRPr="00CA2E9D">
              <w:rPr>
                <w:rFonts w:ascii="Angsana New" w:hAnsi="Angsana New" w:hint="cs"/>
                <w:sz w:val="30"/>
                <w:szCs w:val="30"/>
                <w:cs/>
              </w:rPr>
              <w:t>หรือไม่</w:t>
            </w:r>
          </w:p>
          <w:p w14:paraId="5D9DC47E" w14:textId="77777777" w:rsidR="00284A9A" w:rsidRDefault="001946CB" w:rsidP="0063035F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20" w:hanging="3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E9D">
              <w:rPr>
                <w:sz w:val="30"/>
                <w:szCs w:val="30"/>
                <w:cs/>
              </w:rPr>
              <w:t>กลุ่มบริษัท</w:t>
            </w:r>
            <w:r w:rsidRPr="00CA2E9D">
              <w:rPr>
                <w:rFonts w:hint="cs"/>
                <w:sz w:val="30"/>
                <w:szCs w:val="30"/>
                <w:cs/>
              </w:rPr>
              <w:t>จะ</w:t>
            </w:r>
            <w:r w:rsidR="00284A9A" w:rsidRPr="00CA2E9D">
              <w:rPr>
                <w:rFonts w:ascii="Angsana New" w:hAnsi="Angsana New"/>
                <w:sz w:val="30"/>
                <w:szCs w:val="30"/>
                <w:cs/>
              </w:rPr>
              <w:t>ใช้สิทธิยกเลิกสัญญา</w:t>
            </w:r>
            <w:r w:rsidR="00284A9A" w:rsidRPr="00CA2E9D">
              <w:rPr>
                <w:rFonts w:ascii="Angsana New" w:hAnsi="Angsana New" w:hint="cs"/>
                <w:sz w:val="30"/>
                <w:szCs w:val="30"/>
                <w:cs/>
              </w:rPr>
              <w:t>เช่าหรือไม่</w:t>
            </w:r>
          </w:p>
          <w:p w14:paraId="724A3D1F" w14:textId="4DB1CE4D" w:rsidR="00C509A4" w:rsidRPr="00CA2E9D" w:rsidRDefault="007250B3" w:rsidP="0063035F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20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50B3">
              <w:rPr>
                <w:rFonts w:ascii="Angsana New" w:hAnsi="Angsana New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</w:tbl>
    <w:p w14:paraId="78E32FB0" w14:textId="77777777" w:rsidR="00B40435" w:rsidRPr="00284A9A" w:rsidRDefault="00B40435" w:rsidP="0059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7F1DF6C" w14:textId="77777777" w:rsidR="008837C6" w:rsidRPr="008837C6" w:rsidRDefault="008837C6" w:rsidP="008837C6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37C6">
        <w:rPr>
          <w:rFonts w:ascii="Angsana New" w:hAnsi="Angsana New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0514EBC9" w14:textId="77777777" w:rsidR="008837C6" w:rsidRPr="008837C6" w:rsidRDefault="008837C6" w:rsidP="00883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EA61E51" w14:textId="1FEE4261" w:rsidR="008837C6" w:rsidRPr="00F258C1" w:rsidRDefault="008837C6" w:rsidP="00BD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36"/>
        <w:jc w:val="thaiDistribute"/>
        <w:rPr>
          <w:rFonts w:ascii="Angsana New" w:hAnsi="Angsana New"/>
          <w:sz w:val="30"/>
          <w:szCs w:val="30"/>
        </w:rPr>
      </w:pPr>
      <w:r w:rsidRPr="008837C6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8837C6">
        <w:rPr>
          <w:rFonts w:ascii="Angsana New" w:hAnsi="Angsana New"/>
          <w:sz w:val="30"/>
          <w:szCs w:val="30"/>
        </w:rPr>
        <w:t xml:space="preserve"> </w:t>
      </w:r>
      <w:r w:rsidRPr="008837C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31098" w:rsidRPr="00031098">
        <w:rPr>
          <w:rFonts w:ascii="Angsana New" w:hAnsi="Angsana New"/>
          <w:sz w:val="30"/>
          <w:szCs w:val="30"/>
        </w:rPr>
        <w:t>31</w:t>
      </w:r>
      <w:r w:rsidRPr="008837C6">
        <w:rPr>
          <w:rFonts w:ascii="Angsana New" w:hAnsi="Angsana New"/>
          <w:sz w:val="30"/>
          <w:szCs w:val="30"/>
        </w:rPr>
        <w:t xml:space="preserve"> </w:t>
      </w:r>
      <w:r w:rsidRPr="008837C6">
        <w:rPr>
          <w:rFonts w:ascii="Angsana New" w:hAnsi="Angsana New"/>
          <w:sz w:val="30"/>
          <w:szCs w:val="30"/>
          <w:cs/>
        </w:rPr>
        <w:t xml:space="preserve">ธันวาคม </w:t>
      </w:r>
      <w:r w:rsidR="00031098" w:rsidRPr="00031098">
        <w:rPr>
          <w:rFonts w:ascii="Angsana New" w:hAnsi="Angsana New"/>
          <w:sz w:val="30"/>
          <w:szCs w:val="30"/>
        </w:rPr>
        <w:t>2563</w:t>
      </w:r>
      <w:r w:rsidRPr="008837C6">
        <w:rPr>
          <w:rFonts w:ascii="Angsana New" w:hAnsi="Angsana New"/>
          <w:sz w:val="30"/>
          <w:szCs w:val="30"/>
        </w:rPr>
        <w:t xml:space="preserve"> </w:t>
      </w:r>
      <w:r w:rsidRPr="008837C6">
        <w:rPr>
          <w:rFonts w:ascii="Angsana New" w:hAnsi="Angsana New"/>
          <w:sz w:val="30"/>
          <w:szCs w:val="30"/>
          <w:cs/>
        </w:rPr>
        <w:t>ซึ่งมีความเสี่ยง</w:t>
      </w:r>
      <w:r w:rsidRPr="00D96127">
        <w:rPr>
          <w:rFonts w:ascii="Angsana New" w:hAnsi="Angsana New"/>
          <w:spacing w:val="4"/>
          <w:sz w:val="30"/>
          <w:szCs w:val="30"/>
          <w:cs/>
        </w:rPr>
        <w:t>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Pr="008837C6">
        <w:rPr>
          <w:rFonts w:ascii="Angsana New" w:hAnsi="Angsana New"/>
          <w:sz w:val="30"/>
          <w:szCs w:val="30"/>
          <w:cs/>
        </w:rPr>
        <w:t>ในปีบัญชีถัดไป</w:t>
      </w:r>
      <w:r w:rsidRPr="008837C6">
        <w:rPr>
          <w:rFonts w:ascii="Angsana New" w:hAnsi="Angsana New" w:cs="Times New Roman"/>
          <w:sz w:val="30"/>
          <w:szCs w:val="30"/>
          <w:rtl/>
        </w:rPr>
        <w:t xml:space="preserve"> </w:t>
      </w:r>
      <w:r w:rsidRPr="008837C6">
        <w:rPr>
          <w:rFonts w:ascii="Angsana New" w:hAnsi="Angsana New"/>
          <w:sz w:val="30"/>
          <w:szCs w:val="30"/>
          <w:cs/>
        </w:rPr>
        <w:t>ได้เปิดเผยในหมายเหตุข้อต่อไปนี้</w:t>
      </w:r>
    </w:p>
    <w:p w14:paraId="15E5C7EB" w14:textId="77777777" w:rsidR="008837C6" w:rsidRDefault="008837C6" w:rsidP="00883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9"/>
      </w:tblGrid>
      <w:tr w:rsidR="008837C6" w:rsidRPr="005E502C" w14:paraId="2A7571EC" w14:textId="77777777" w:rsidTr="00331C05">
        <w:tc>
          <w:tcPr>
            <w:tcW w:w="1890" w:type="dxa"/>
          </w:tcPr>
          <w:p w14:paraId="2B334895" w14:textId="0957D4D8" w:rsidR="008837C6" w:rsidRPr="00CA2E9D" w:rsidRDefault="00031098" w:rsidP="00BD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7"/>
              <w:jc w:val="thaiDistribute"/>
              <w:rPr>
                <w:rFonts w:ascii="Angsana New" w:eastAsia="Calibri" w:hAnsi="Angsana New"/>
                <w:sz w:val="30"/>
                <w:szCs w:val="30"/>
                <w:shd w:val="clear" w:color="auto" w:fill="D9D9D9"/>
                <w:lang w:val="en-GB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</w:t>
            </w:r>
            <w:r w:rsidR="008837C6" w:rsidRPr="00CA2E9D">
              <w:rPr>
                <w:rFonts w:ascii="Angsana New" w:hAnsi="Angsana New"/>
                <w:sz w:val="30"/>
                <w:szCs w:val="30"/>
              </w:rPr>
              <w:t>(</w:t>
            </w:r>
            <w:r w:rsidR="00337DFA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="008837C6" w:rsidRPr="00CA2E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299" w:type="dxa"/>
          </w:tcPr>
          <w:p w14:paraId="6974372C" w14:textId="77777777" w:rsidR="008837C6" w:rsidRPr="00CA2E9D" w:rsidRDefault="008837C6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2E9D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</w:t>
            </w:r>
            <w:r w:rsidRPr="00CA2E9D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CA2E9D">
              <w:rPr>
                <w:rFonts w:ascii="Angsana New" w:hAnsi="Angsana New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9D1C68" w:rsidRPr="005E502C" w14:paraId="7954320B" w14:textId="77777777" w:rsidTr="00331C05">
        <w:tc>
          <w:tcPr>
            <w:tcW w:w="1890" w:type="dxa"/>
          </w:tcPr>
          <w:p w14:paraId="2C1F70FF" w14:textId="51B8D116" w:rsidR="009D1C68" w:rsidRPr="00031098" w:rsidRDefault="009D1C68" w:rsidP="00BD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11, 12</w:t>
            </w:r>
          </w:p>
        </w:tc>
        <w:tc>
          <w:tcPr>
            <w:tcW w:w="7299" w:type="dxa"/>
          </w:tcPr>
          <w:p w14:paraId="4D3EB28A" w14:textId="74D5E0BF" w:rsidR="009D1C68" w:rsidRPr="00CA2E9D" w:rsidRDefault="00D43A2E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A2E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 มูลค่าที่คาดว่า</w:t>
            </w:r>
            <w:r w:rsidRPr="00D43A2E">
              <w:rPr>
                <w:rFonts w:ascii="Angsana New" w:hAnsi="Angsana New"/>
                <w:sz w:val="30"/>
                <w:szCs w:val="30"/>
                <w:cs/>
              </w:rPr>
              <w:t>จะได้รับคืน</w:t>
            </w:r>
          </w:p>
        </w:tc>
      </w:tr>
      <w:tr w:rsidR="008837C6" w:rsidRPr="005E502C" w14:paraId="32401318" w14:textId="77777777" w:rsidTr="00331C05">
        <w:tc>
          <w:tcPr>
            <w:tcW w:w="1890" w:type="dxa"/>
          </w:tcPr>
          <w:p w14:paraId="40BE4E0F" w14:textId="2067F9D6" w:rsidR="008837C6" w:rsidRPr="00F258C1" w:rsidRDefault="00031098" w:rsidP="00BD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299" w:type="dxa"/>
          </w:tcPr>
          <w:p w14:paraId="5FC561A6" w14:textId="77777777" w:rsidR="008837C6" w:rsidRPr="00F258C1" w:rsidRDefault="008837C6" w:rsidP="0033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E9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  <w:r w:rsidRPr="00F258C1">
              <w:rPr>
                <w:rFonts w:ascii="Angsana New" w:hAnsi="Angsana New"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</w:tr>
      <w:tr w:rsidR="008837C6" w:rsidRPr="005E502C" w14:paraId="4455348C" w14:textId="77777777" w:rsidTr="00331C05">
        <w:tc>
          <w:tcPr>
            <w:tcW w:w="1890" w:type="dxa"/>
          </w:tcPr>
          <w:p w14:paraId="7A76C389" w14:textId="172C4B5E" w:rsidR="008837C6" w:rsidRPr="00CA2E9D" w:rsidRDefault="00031098" w:rsidP="00F6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2</w:t>
            </w:r>
            <w:r w:rsidR="00B95C6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299" w:type="dxa"/>
          </w:tcPr>
          <w:p w14:paraId="39386A5D" w14:textId="11065E47" w:rsidR="008837C6" w:rsidRPr="00CA2E9D" w:rsidRDefault="008837C6" w:rsidP="0033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9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2E9D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</w:t>
            </w:r>
            <w:r w:rsidR="00BD378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A2E9D">
              <w:rPr>
                <w:rFonts w:ascii="Angsana New" w:hAnsi="Angsana New" w:hint="cs"/>
                <w:sz w:val="30"/>
                <w:szCs w:val="30"/>
                <w:cs/>
              </w:rPr>
              <w:t xml:space="preserve">ที่ใช้ในการกำหนดอัตราสูญเสียถัวเฉลี่ยถ่วงน้ำหนัก </w:t>
            </w:r>
            <w:r w:rsidR="00D01F0F" w:rsidRPr="00D01F0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A2E9D">
              <w:rPr>
                <w:rFonts w:ascii="Angsana New" w:hAnsi="Angsana New"/>
                <w:sz w:val="30"/>
                <w:szCs w:val="30"/>
              </w:rPr>
              <w:t>Weighted-average loss rate)</w:t>
            </w:r>
            <w:r w:rsidRPr="00CA2E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8837C6" w:rsidRPr="005E502C" w14:paraId="2BFC3746" w14:textId="77777777" w:rsidTr="00331C05">
        <w:tc>
          <w:tcPr>
            <w:tcW w:w="1890" w:type="dxa"/>
          </w:tcPr>
          <w:p w14:paraId="13CDB2A2" w14:textId="0D3C8C02" w:rsidR="008837C6" w:rsidRPr="00F258C1" w:rsidRDefault="00031098" w:rsidP="00F6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7299" w:type="dxa"/>
          </w:tcPr>
          <w:p w14:paraId="554AA72C" w14:textId="7F55B2E2" w:rsidR="008837C6" w:rsidRPr="00F258C1" w:rsidRDefault="008837C6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2E9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</w:t>
            </w:r>
            <w:r w:rsidRPr="00F258C1">
              <w:rPr>
                <w:rFonts w:ascii="Angsana New" w:hAnsi="Angsana New"/>
                <w:sz w:val="30"/>
                <w:szCs w:val="30"/>
                <w:cs/>
              </w:rPr>
              <w:t>ชั่วคราวที่ใช้หักภาษีและขาดทุนทางภาษีไปใช้ประโยชน์</w:t>
            </w:r>
          </w:p>
        </w:tc>
      </w:tr>
    </w:tbl>
    <w:p w14:paraId="38A842D9" w14:textId="77777777" w:rsidR="00DD617E" w:rsidRDefault="00DD617E" w:rsidP="002F2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29EA0A78" w14:textId="77777777" w:rsidR="00DD617E" w:rsidRDefault="00DD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/>
          <w:iCs/>
          <w:sz w:val="30"/>
          <w:szCs w:val="30"/>
        </w:rPr>
      </w:pPr>
      <w:r>
        <w:rPr>
          <w:rFonts w:ascii="Angsana New" w:hAnsi="Angsana New"/>
          <w:b/>
          <w:i/>
          <w:iCs/>
          <w:sz w:val="30"/>
          <w:szCs w:val="30"/>
        </w:rPr>
        <w:br w:type="page"/>
      </w:r>
    </w:p>
    <w:p w14:paraId="491001CC" w14:textId="2A195BF8" w:rsidR="002F2811" w:rsidRPr="00CA2E9D" w:rsidRDefault="002F2811" w:rsidP="002F2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CA2E9D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ผลกระทบจากการแพร่ระบาดของโรคติดเชื้อ</w:t>
      </w:r>
      <w:r w:rsidRPr="00CA2E9D">
        <w:rPr>
          <w:rFonts w:ascii="Angsana New" w:hAnsi="Angsana New" w:hint="cs"/>
          <w:b/>
          <w:i/>
          <w:iCs/>
          <w:sz w:val="30"/>
          <w:szCs w:val="30"/>
          <w:cs/>
        </w:rPr>
        <w:t>ไวรัส</w:t>
      </w:r>
      <w:r w:rsidRPr="00CA2E9D">
        <w:rPr>
          <w:rFonts w:ascii="Angsana New" w:hAnsi="Angsana New"/>
          <w:b/>
          <w:i/>
          <w:iCs/>
          <w:sz w:val="30"/>
          <w:szCs w:val="30"/>
          <w:cs/>
        </w:rPr>
        <w:t>โคโรนา</w:t>
      </w:r>
      <w:r w:rsidRPr="00CA2E9D"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="00031098" w:rsidRPr="00031098">
        <w:rPr>
          <w:rFonts w:ascii="Angsana New" w:hAnsi="Angsana New"/>
          <w:bCs/>
          <w:i/>
          <w:iCs/>
          <w:sz w:val="30"/>
          <w:szCs w:val="30"/>
        </w:rPr>
        <w:t>2019</w:t>
      </w:r>
      <w:r w:rsidRPr="00CA2E9D">
        <w:rPr>
          <w:rFonts w:ascii="Angsana New" w:hAnsi="Angsana New"/>
          <w:bCs/>
          <w:i/>
          <w:iCs/>
          <w:sz w:val="30"/>
          <w:szCs w:val="30"/>
        </w:rPr>
        <w:t xml:space="preserve"> (COVID-</w:t>
      </w:r>
      <w:r w:rsidR="00031098" w:rsidRPr="00031098">
        <w:rPr>
          <w:rFonts w:ascii="Angsana New" w:hAnsi="Angsana New"/>
          <w:bCs/>
          <w:i/>
          <w:iCs/>
          <w:sz w:val="30"/>
          <w:szCs w:val="30"/>
        </w:rPr>
        <w:t>19</w:t>
      </w:r>
      <w:r w:rsidRPr="00CA2E9D">
        <w:rPr>
          <w:rFonts w:ascii="Angsana New" w:hAnsi="Angsana New"/>
          <w:bCs/>
          <w:i/>
          <w:iCs/>
          <w:sz w:val="30"/>
          <w:szCs w:val="30"/>
        </w:rPr>
        <w:t>)</w:t>
      </w:r>
    </w:p>
    <w:p w14:paraId="0621DE28" w14:textId="77777777" w:rsidR="002F2811" w:rsidRPr="00CA2E9D" w:rsidRDefault="002F2811" w:rsidP="002F2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C545F59" w14:textId="49B22083" w:rsidR="002F2811" w:rsidRPr="00CA2E9D" w:rsidRDefault="002F2811" w:rsidP="002F2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CA2E9D">
        <w:rPr>
          <w:rFonts w:ascii="Angsana New" w:hAnsi="Angsana New" w:hint="cs"/>
          <w:spacing w:val="2"/>
          <w:sz w:val="30"/>
          <w:szCs w:val="30"/>
          <w:cs/>
        </w:rPr>
        <w:t>จาก</w:t>
      </w:r>
      <w:r w:rsidRPr="00CA2E9D">
        <w:rPr>
          <w:rFonts w:ascii="Angsana New" w:hAnsi="Angsana New"/>
          <w:spacing w:val="2"/>
          <w:sz w:val="30"/>
          <w:szCs w:val="30"/>
          <w:cs/>
        </w:rPr>
        <w:t>สถานการณ์ของการแพร่ระบาด</w:t>
      </w:r>
      <w:r w:rsidRPr="00CA2E9D">
        <w:rPr>
          <w:rFonts w:ascii="Angsana New" w:hAnsi="Angsana New" w:hint="cs"/>
          <w:spacing w:val="2"/>
          <w:sz w:val="30"/>
          <w:szCs w:val="30"/>
          <w:cs/>
        </w:rPr>
        <w:t xml:space="preserve">ของโรคติดเชื้อไวรัสโคโรนา </w:t>
      </w:r>
      <w:r w:rsidR="00031098" w:rsidRPr="00031098">
        <w:rPr>
          <w:rFonts w:ascii="Angsana New" w:hAnsi="Angsana New"/>
          <w:spacing w:val="2"/>
          <w:sz w:val="30"/>
          <w:szCs w:val="30"/>
        </w:rPr>
        <w:t>2019</w:t>
      </w:r>
      <w:r w:rsidRPr="00CA2E9D">
        <w:rPr>
          <w:rFonts w:ascii="Angsana New" w:hAnsi="Angsana New"/>
          <w:spacing w:val="2"/>
          <w:sz w:val="30"/>
          <w:szCs w:val="30"/>
        </w:rPr>
        <w:t xml:space="preserve"> (COVID-</w:t>
      </w:r>
      <w:r w:rsidR="00031098" w:rsidRPr="00031098">
        <w:rPr>
          <w:rFonts w:ascii="Angsana New" w:hAnsi="Angsana New"/>
          <w:spacing w:val="2"/>
          <w:sz w:val="30"/>
          <w:szCs w:val="30"/>
        </w:rPr>
        <w:t>19</w:t>
      </w:r>
      <w:r w:rsidRPr="00CA2E9D">
        <w:rPr>
          <w:rFonts w:ascii="Angsana New" w:hAnsi="Angsana New"/>
          <w:spacing w:val="2"/>
          <w:sz w:val="30"/>
          <w:szCs w:val="30"/>
        </w:rPr>
        <w:t xml:space="preserve">) </w:t>
      </w:r>
      <w:r w:rsidRPr="00CA2E9D">
        <w:rPr>
          <w:rFonts w:ascii="Angsana New" w:hAnsi="Angsana New" w:hint="cs"/>
          <w:spacing w:val="2"/>
          <w:sz w:val="30"/>
          <w:szCs w:val="30"/>
          <w:cs/>
        </w:rPr>
        <w:t>ทำให้เกิดความไม่แน่นอน</w:t>
      </w:r>
      <w:r w:rsidRPr="00CA2E9D">
        <w:rPr>
          <w:rFonts w:ascii="Angsana New" w:hAnsi="Angsana New" w:hint="cs"/>
          <w:sz w:val="30"/>
          <w:szCs w:val="30"/>
          <w:cs/>
        </w:rPr>
        <w:t xml:space="preserve">ในการประมาณการ </w:t>
      </w:r>
      <w:r w:rsidRPr="00CA2E9D">
        <w:rPr>
          <w:rFonts w:ascii="Angsana New" w:hAnsi="Angsana New"/>
          <w:sz w:val="30"/>
          <w:szCs w:val="30"/>
          <w:cs/>
        </w:rPr>
        <w:t>กลุ่มบริษัท</w:t>
      </w:r>
      <w:r w:rsidRPr="00CA2E9D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CA2E9D">
        <w:rPr>
          <w:rFonts w:ascii="Angsana New" w:hAnsi="Angsana New"/>
          <w:color w:val="000000"/>
          <w:sz w:val="30"/>
          <w:szCs w:val="30"/>
          <w:cs/>
        </w:rPr>
        <w:t xml:space="preserve">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031098" w:rsidRPr="00031098">
        <w:rPr>
          <w:rFonts w:ascii="Angsana New" w:hAnsi="Angsana New"/>
          <w:color w:val="000000"/>
          <w:sz w:val="30"/>
          <w:szCs w:val="30"/>
        </w:rPr>
        <w:t>2019</w:t>
      </w:r>
      <w:r w:rsidRPr="00CA2E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01F0F" w:rsidRPr="00D01F0F">
        <w:rPr>
          <w:rFonts w:ascii="Angsana New" w:hAnsi="Angsana New"/>
          <w:color w:val="000000"/>
          <w:sz w:val="30"/>
          <w:szCs w:val="30"/>
        </w:rPr>
        <w:t>(</w:t>
      </w:r>
      <w:r w:rsidRPr="00CA2E9D">
        <w:rPr>
          <w:rFonts w:ascii="Angsana New" w:hAnsi="Angsana New"/>
          <w:color w:val="000000"/>
          <w:sz w:val="30"/>
          <w:szCs w:val="30"/>
        </w:rPr>
        <w:t>COVID-</w:t>
      </w:r>
      <w:r w:rsidR="00031098" w:rsidRPr="00031098">
        <w:rPr>
          <w:rFonts w:ascii="Angsana New" w:hAnsi="Angsana New"/>
          <w:color w:val="000000"/>
          <w:sz w:val="30"/>
          <w:szCs w:val="30"/>
        </w:rPr>
        <w:t>19</w:t>
      </w:r>
      <w:r w:rsidR="00D01F0F" w:rsidRPr="00D01F0F">
        <w:rPr>
          <w:rFonts w:ascii="Angsana New" w:hAnsi="Angsana New"/>
          <w:color w:val="000000"/>
          <w:sz w:val="30"/>
          <w:szCs w:val="30"/>
        </w:rPr>
        <w:t>)</w:t>
      </w:r>
      <w:r w:rsidRPr="00CA2E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E9D">
        <w:rPr>
          <w:rFonts w:ascii="Angsana New" w:hAnsi="Angsana New" w:hint="cs"/>
          <w:sz w:val="30"/>
          <w:szCs w:val="30"/>
          <w:cs/>
        </w:rPr>
        <w:t xml:space="preserve">สำหรับรายการที่เกี่ยวข้องกับงบการเงินสิ้นสุดวันที่ </w:t>
      </w:r>
      <w:r w:rsidR="00031098" w:rsidRPr="00031098">
        <w:rPr>
          <w:rFonts w:ascii="Angsana New" w:hAnsi="Angsana New"/>
          <w:sz w:val="30"/>
          <w:szCs w:val="30"/>
        </w:rPr>
        <w:t>31</w:t>
      </w:r>
      <w:r w:rsidRPr="00CA2E9D">
        <w:rPr>
          <w:rFonts w:ascii="Angsana New" w:hAnsi="Angsana New"/>
          <w:sz w:val="30"/>
          <w:szCs w:val="30"/>
        </w:rPr>
        <w:t xml:space="preserve"> </w:t>
      </w:r>
      <w:r w:rsidRPr="00CA2E9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31098" w:rsidRPr="00031098">
        <w:rPr>
          <w:rFonts w:ascii="Angsana New" w:hAnsi="Angsana New"/>
          <w:sz w:val="30"/>
          <w:szCs w:val="30"/>
        </w:rPr>
        <w:t>2563</w:t>
      </w:r>
      <w:r w:rsidRPr="00CA2E9D">
        <w:rPr>
          <w:rFonts w:ascii="Angsana New" w:hAnsi="Angsana New"/>
          <w:sz w:val="30"/>
          <w:szCs w:val="30"/>
        </w:rPr>
        <w:t xml:space="preserve"> </w:t>
      </w:r>
      <w:r w:rsidRPr="00CA2E9D">
        <w:rPr>
          <w:rFonts w:ascii="Angsana New" w:hAnsi="Angsana New"/>
          <w:color w:val="000000"/>
          <w:sz w:val="30"/>
          <w:szCs w:val="30"/>
          <w:cs/>
        </w:rPr>
        <w:t>ในเรื่องดังต่อไปนี้</w:t>
      </w:r>
    </w:p>
    <w:p w14:paraId="2BDAC9BA" w14:textId="77777777" w:rsidR="002F2811" w:rsidRPr="004B228D" w:rsidRDefault="002F2811" w:rsidP="002F2811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24"/>
          <w:szCs w:val="24"/>
          <w:highlight w:val="green"/>
          <w:lang w:bidi="th-TH"/>
        </w:rPr>
      </w:pPr>
    </w:p>
    <w:p w14:paraId="0379A9BC" w14:textId="77777777" w:rsidR="002F2811" w:rsidRPr="00CA2E9D" w:rsidRDefault="002F2811" w:rsidP="002F281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A2E9D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6D713782" w14:textId="77777777" w:rsidR="002F2811" w:rsidRPr="00CA2E9D" w:rsidRDefault="002F2811" w:rsidP="002F28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B6B687E" w14:textId="08AC855C" w:rsidR="002F2811" w:rsidRPr="00CA2E9D" w:rsidRDefault="002F2811" w:rsidP="002F28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A2E9D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CA2E9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พิจารณาการด้อยค่าของลูกหนี้การค้าตามวิธีการอย่างง่าย </w:t>
      </w:r>
      <w:r w:rsidR="00D01F0F" w:rsidRPr="00D01F0F">
        <w:rPr>
          <w:rFonts w:ascii="Angsana New" w:hAnsi="Angsana New"/>
          <w:color w:val="000000"/>
          <w:spacing w:val="6"/>
          <w:sz w:val="30"/>
          <w:szCs w:val="30"/>
        </w:rPr>
        <w:t>(</w:t>
      </w:r>
      <w:r w:rsidRPr="00CA2E9D">
        <w:rPr>
          <w:rFonts w:ascii="Angsana New" w:hAnsi="Angsana New"/>
          <w:color w:val="000000"/>
          <w:spacing w:val="6"/>
          <w:sz w:val="30"/>
          <w:szCs w:val="30"/>
        </w:rPr>
        <w:t>Simplified approach)</w:t>
      </w:r>
      <w:r w:rsidRPr="00CA2E9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โดยใช้ข้อมูล</w:t>
      </w:r>
      <w:r w:rsidRPr="00CA2E9D">
        <w:rPr>
          <w:rFonts w:ascii="Angsana New" w:hAnsi="Angsana New"/>
          <w:color w:val="000000"/>
          <w:spacing w:val="-2"/>
          <w:sz w:val="30"/>
          <w:szCs w:val="30"/>
          <w:cs/>
        </w:rPr>
        <w:t>ผลขาดทุนด้านเครดิตในอดีต</w:t>
      </w:r>
      <w:r w:rsidRPr="00CA2E9D">
        <w:rPr>
          <w:rFonts w:ascii="Angsana New" w:hAnsi="Angsana New" w:hint="cs"/>
          <w:color w:val="000000"/>
          <w:spacing w:val="-2"/>
          <w:sz w:val="30"/>
          <w:szCs w:val="30"/>
          <w:cs/>
        </w:rPr>
        <w:t>ในการประมาณการผลขาดทุนที่คาดว่าจะเกิดขึ้น</w:t>
      </w:r>
      <w:r w:rsidRPr="00CA2E9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</w:t>
      </w:r>
      <w:r w:rsidRPr="00CA2E9D">
        <w:rPr>
          <w:rFonts w:ascii="Angsana New" w:hAnsi="Angsana New"/>
          <w:spacing w:val="-2"/>
          <w:sz w:val="30"/>
          <w:szCs w:val="30"/>
          <w:cs/>
        </w:rPr>
        <w:t>ไม่นำข้อมูลที่มีการคาดการณ์ในอนาคต</w:t>
      </w:r>
      <w:r w:rsidRPr="00CA2E9D">
        <w:rPr>
          <w:rFonts w:ascii="Angsana New" w:hAnsi="Angsana New"/>
          <w:sz w:val="30"/>
          <w:szCs w:val="30"/>
          <w:cs/>
        </w:rPr>
        <w:t xml:space="preserve"> </w:t>
      </w:r>
      <w:r w:rsidRPr="00CA2E9D">
        <w:rPr>
          <w:rFonts w:ascii="Angsana New" w:hAnsi="Angsana New"/>
          <w:sz w:val="30"/>
          <w:szCs w:val="30"/>
        </w:rPr>
        <w:t xml:space="preserve">(Forward-looking information) </w:t>
      </w:r>
      <w:r w:rsidRPr="00CA2E9D">
        <w:rPr>
          <w:rFonts w:ascii="Angsana New" w:hAnsi="Angsana New" w:hint="cs"/>
          <w:sz w:val="30"/>
          <w:szCs w:val="30"/>
          <w:cs/>
        </w:rPr>
        <w:t xml:space="preserve">เกี่ยวกับสถานการณ์ </w:t>
      </w:r>
      <w:r w:rsidRPr="00CA2E9D">
        <w:rPr>
          <w:rFonts w:ascii="Angsana New" w:hAnsi="Angsana New"/>
          <w:sz w:val="30"/>
          <w:szCs w:val="30"/>
        </w:rPr>
        <w:t>COVID-</w:t>
      </w:r>
      <w:r w:rsidR="00031098" w:rsidRPr="00031098">
        <w:rPr>
          <w:rFonts w:ascii="Angsana New" w:hAnsi="Angsana New"/>
          <w:sz w:val="30"/>
          <w:szCs w:val="30"/>
        </w:rPr>
        <w:t>19</w:t>
      </w:r>
      <w:r w:rsidRPr="00CA2E9D">
        <w:rPr>
          <w:rFonts w:ascii="Angsana New" w:hAnsi="Angsana New"/>
          <w:sz w:val="30"/>
          <w:szCs w:val="30"/>
        </w:rPr>
        <w:t xml:space="preserve"> </w:t>
      </w:r>
      <w:r w:rsidRPr="00CA2E9D">
        <w:rPr>
          <w:rFonts w:ascii="Angsana New" w:hAnsi="Angsana New" w:hint="cs"/>
          <w:sz w:val="30"/>
          <w:szCs w:val="30"/>
          <w:cs/>
        </w:rPr>
        <w:t>ที่ยังมีความไม่แน่นอน</w:t>
      </w:r>
      <w:r w:rsidRPr="00CA2E9D">
        <w:rPr>
          <w:rFonts w:ascii="Angsana New" w:hAnsi="Angsana New"/>
          <w:sz w:val="30"/>
          <w:szCs w:val="30"/>
          <w:cs/>
        </w:rPr>
        <w:t>มาพิจารณา</w:t>
      </w:r>
    </w:p>
    <w:p w14:paraId="529483C3" w14:textId="77777777" w:rsidR="002F2811" w:rsidRPr="00CA2E9D" w:rsidRDefault="002F2811" w:rsidP="002F28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268FAF73" w14:textId="77777777" w:rsidR="002F2811" w:rsidRPr="00CA2E9D" w:rsidRDefault="002F2811" w:rsidP="002F281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A2E9D">
        <w:rPr>
          <w:rFonts w:ascii="Angsana New" w:hAnsi="Angsana New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714A9FEC" w14:textId="77777777" w:rsidR="002F2811" w:rsidRPr="004B228D" w:rsidRDefault="002F2811" w:rsidP="002F28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56E61612" w14:textId="02D29CC6" w:rsidR="002F2811" w:rsidRPr="00CA2E9D" w:rsidRDefault="002F2811" w:rsidP="002F28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A2E9D">
        <w:rPr>
          <w:rFonts w:ascii="Angsana New" w:hAnsi="Angsana New"/>
          <w:sz w:val="30"/>
          <w:szCs w:val="30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ด้วยมูลค่ายุติธรรม ณ วันที่ </w:t>
      </w:r>
      <w:r w:rsidR="00031098" w:rsidRPr="00031098">
        <w:rPr>
          <w:rFonts w:ascii="Angsana New" w:hAnsi="Angsana New"/>
          <w:sz w:val="30"/>
          <w:szCs w:val="30"/>
        </w:rPr>
        <w:t>1</w:t>
      </w:r>
      <w:r w:rsidRPr="00CA2E9D">
        <w:rPr>
          <w:rFonts w:ascii="Angsana New" w:hAnsi="Angsana New"/>
          <w:sz w:val="30"/>
          <w:szCs w:val="30"/>
          <w:cs/>
        </w:rPr>
        <w:t xml:space="preserve"> มกราคม </w:t>
      </w:r>
      <w:r w:rsidR="00031098" w:rsidRPr="00031098">
        <w:rPr>
          <w:rFonts w:ascii="Angsana New" w:hAnsi="Angsana New"/>
          <w:sz w:val="30"/>
          <w:szCs w:val="30"/>
        </w:rPr>
        <w:t>2563</w:t>
      </w:r>
    </w:p>
    <w:p w14:paraId="53E99BC3" w14:textId="77777777" w:rsidR="002F2811" w:rsidRPr="00CA2E9D" w:rsidRDefault="002F2811" w:rsidP="002F28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4E01102C" w14:textId="5E798564" w:rsidR="0034460D" w:rsidRDefault="008B7B79" w:rsidP="00FD67A2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22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การเปลี่ยนแปลง</w:t>
      </w:r>
      <w:r w:rsidR="0034460D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นโยบายการบัญชี</w:t>
      </w:r>
    </w:p>
    <w:p w14:paraId="744B1554" w14:textId="7F7E2788" w:rsidR="003D1504" w:rsidRDefault="003D1504" w:rsidP="003D1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3F38428" w14:textId="61D66A7E" w:rsidR="00C01E6A" w:rsidRDefault="00C01E6A" w:rsidP="00C01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749A9">
        <w:rPr>
          <w:rFonts w:ascii="Angsana New" w:hAnsi="Angsana New" w:hint="cs"/>
          <w:sz w:val="30"/>
          <w:szCs w:val="30"/>
          <w:cs/>
          <w:lang w:val="th-TH"/>
        </w:rPr>
        <w:t>ตั้งแต่วันที่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31098" w:rsidRPr="00031098">
        <w:rPr>
          <w:rFonts w:ascii="Angsana New" w:hAnsi="Angsana New"/>
          <w:sz w:val="30"/>
          <w:szCs w:val="30"/>
        </w:rPr>
        <w:t>1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มกราคม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31098" w:rsidRPr="00031098">
        <w:rPr>
          <w:rFonts w:ascii="Angsana New" w:hAnsi="Angsana New"/>
          <w:sz w:val="30"/>
          <w:szCs w:val="30"/>
        </w:rPr>
        <w:t>2563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กลุ่มบริษัทได้ถือปฏิบัติตาม</w:t>
      </w:r>
      <w:r w:rsidR="00CA2E9D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</w:t>
      </w:r>
      <w:r w:rsidR="00CA2E9D">
        <w:rPr>
          <w:rFonts w:ascii="Angsana New" w:hAnsi="Angsana New" w:hint="cs"/>
          <w:sz w:val="30"/>
          <w:szCs w:val="30"/>
          <w:cs/>
          <w:lang w:val="th-TH"/>
        </w:rPr>
        <w:t>ที่เกี่ยวข้องกับเครื่องมือทางการเงิน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/>
          <w:sz w:val="30"/>
          <w:szCs w:val="30"/>
          <w:lang w:val="th-TH"/>
        </w:rPr>
        <w:t xml:space="preserve">TFRS </w:t>
      </w:r>
      <w:r w:rsidR="00031098" w:rsidRPr="00031098">
        <w:rPr>
          <w:rFonts w:ascii="Angsana New" w:hAnsi="Angsana New"/>
          <w:sz w:val="30"/>
          <w:szCs w:val="30"/>
        </w:rPr>
        <w:t>16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เป็นครั้งแรก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ผลกระทบจากการเปลี่ยนแปลงนโยบายการบัญชี มีดังนี้</w:t>
      </w:r>
    </w:p>
    <w:p w14:paraId="0527848C" w14:textId="77777777" w:rsidR="003D1504" w:rsidRPr="00081CD5" w:rsidRDefault="003D1504" w:rsidP="003D15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7A2C754" w14:textId="7D0A28D7" w:rsidR="00904A49" w:rsidRPr="00F21962" w:rsidRDefault="00CA2E9D" w:rsidP="00904A49">
      <w:pPr>
        <w:pStyle w:val="ListParagraph1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CA2E9D">
        <w:rPr>
          <w:rFonts w:ascii="Angsana New" w:hAnsi="Angsana New"/>
          <w:b/>
          <w:bCs/>
          <w:i/>
          <w:iCs/>
          <w:sz w:val="30"/>
          <w:szCs w:val="30"/>
          <w:cs/>
        </w:rPr>
        <w:t>กลุ่มมาตรฐานการรายงานทางการเงินที่เกี่ยวข้องกับเครื่องมือทางการเงิน</w:t>
      </w:r>
    </w:p>
    <w:p w14:paraId="0AC5A195" w14:textId="77777777" w:rsidR="00904A49" w:rsidRPr="00277404" w:rsidRDefault="00904A49" w:rsidP="00904A4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7DE36A0" w14:textId="391F258A" w:rsidR="00904A49" w:rsidRPr="00776176" w:rsidRDefault="005428B0" w:rsidP="00904A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5428B0">
        <w:rPr>
          <w:rFonts w:ascii="Angsana New" w:hAnsi="Angsana New"/>
          <w:sz w:val="30"/>
          <w:szCs w:val="30"/>
          <w:cs/>
        </w:rPr>
        <w:t>กลุ่มมาตรฐานการรายงานทางการเงินที่เกี่ยวข้องกับเครื่องมือทางการเงิน</w:t>
      </w:r>
      <w:r w:rsidR="00904A49" w:rsidRPr="00341481">
        <w:rPr>
          <w:rFonts w:ascii="Angsana New" w:hAnsi="Angsana New"/>
          <w:sz w:val="30"/>
          <w:szCs w:val="30"/>
          <w:cs/>
        </w:rPr>
        <w:t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</w:t>
      </w:r>
      <w:r w:rsidR="001B6D04">
        <w:rPr>
          <w:rFonts w:ascii="Angsana New" w:hAnsi="Angsana New"/>
          <w:sz w:val="30"/>
          <w:szCs w:val="30"/>
        </w:rPr>
        <w:t xml:space="preserve"> </w:t>
      </w:r>
      <w:r w:rsidR="001B6D04">
        <w:rPr>
          <w:rFonts w:ascii="Angsana New" w:hAnsi="Angsana New" w:hint="cs"/>
          <w:sz w:val="30"/>
          <w:szCs w:val="30"/>
          <w:cs/>
        </w:rPr>
        <w:t>รวมถึงหลักการบัญชี</w:t>
      </w:r>
      <w:r w:rsidR="001B6D04" w:rsidRPr="005E62D4">
        <w:rPr>
          <w:rFonts w:ascii="Angsana New" w:hAnsi="Angsana New" w:hint="cs"/>
          <w:spacing w:val="4"/>
          <w:sz w:val="30"/>
          <w:szCs w:val="30"/>
          <w:cs/>
        </w:rPr>
        <w:t>ของอนุพันธ์</w:t>
      </w:r>
      <w:r w:rsidR="005E62D4" w:rsidRPr="005E62D4">
        <w:rPr>
          <w:rFonts w:ascii="Angsana New" w:hAnsi="Angsana New" w:hint="cs"/>
          <w:spacing w:val="4"/>
          <w:sz w:val="30"/>
          <w:szCs w:val="30"/>
          <w:cs/>
        </w:rPr>
        <w:t>และการป้องกันความเสี่ยง</w:t>
      </w:r>
      <w:r w:rsidR="00904A49" w:rsidRPr="005E62D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AB16AF" w:rsidRPr="005E62D4">
        <w:rPr>
          <w:rFonts w:ascii="Angsana New" w:hAnsi="Angsana New" w:hint="cs"/>
          <w:spacing w:val="4"/>
          <w:sz w:val="30"/>
          <w:szCs w:val="30"/>
          <w:cs/>
        </w:rPr>
        <w:t xml:space="preserve">โดยรายละเอียดของนโยบายการบัญชี เปิดเผยในหมายเหตุข้อ </w:t>
      </w:r>
      <w:r w:rsidR="00031098" w:rsidRPr="005E62D4">
        <w:rPr>
          <w:rFonts w:ascii="Angsana New" w:hAnsi="Angsana New"/>
          <w:spacing w:val="4"/>
          <w:sz w:val="30"/>
          <w:szCs w:val="30"/>
        </w:rPr>
        <w:t>4</w:t>
      </w:r>
      <w:r w:rsidR="00BD378B" w:rsidRPr="005E62D4">
        <w:rPr>
          <w:rFonts w:ascii="Angsana New" w:hAnsi="Angsana New"/>
          <w:spacing w:val="4"/>
          <w:sz w:val="30"/>
          <w:szCs w:val="30"/>
        </w:rPr>
        <w:t>(</w:t>
      </w:r>
      <w:r w:rsidR="00BD378B" w:rsidRPr="005E62D4">
        <w:rPr>
          <w:rFonts w:ascii="Angsana New" w:hAnsi="Angsana New" w:hint="cs"/>
          <w:spacing w:val="4"/>
          <w:sz w:val="30"/>
          <w:szCs w:val="30"/>
          <w:cs/>
        </w:rPr>
        <w:t>ญ</w:t>
      </w:r>
      <w:r w:rsidR="00BD378B" w:rsidRPr="005E62D4">
        <w:rPr>
          <w:rFonts w:ascii="Angsana New" w:hAnsi="Angsana New"/>
          <w:spacing w:val="4"/>
          <w:sz w:val="30"/>
          <w:szCs w:val="30"/>
        </w:rPr>
        <w:t>)</w:t>
      </w:r>
      <w:r w:rsidR="00AB16AF" w:rsidRPr="005E62D4">
        <w:rPr>
          <w:rFonts w:ascii="Angsana New" w:hAnsi="Angsana New"/>
          <w:spacing w:val="4"/>
          <w:sz w:val="30"/>
          <w:szCs w:val="30"/>
        </w:rPr>
        <w:t xml:space="preserve"> </w:t>
      </w:r>
      <w:r w:rsidR="00AB16AF" w:rsidRPr="005E62D4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AB16AF">
        <w:rPr>
          <w:rFonts w:ascii="Angsana New" w:hAnsi="Angsana New" w:hint="cs"/>
          <w:sz w:val="30"/>
          <w:szCs w:val="30"/>
          <w:cs/>
        </w:rPr>
        <w:t xml:space="preserve">ข้อ </w:t>
      </w:r>
      <w:r w:rsidR="00031098" w:rsidRPr="00031098">
        <w:rPr>
          <w:rFonts w:ascii="Angsana New" w:hAnsi="Angsana New"/>
          <w:sz w:val="30"/>
          <w:szCs w:val="30"/>
        </w:rPr>
        <w:t>26</w:t>
      </w:r>
      <w:r w:rsidR="00AB16AF">
        <w:rPr>
          <w:rFonts w:ascii="Angsana New" w:hAnsi="Angsana New"/>
          <w:sz w:val="30"/>
          <w:szCs w:val="30"/>
        </w:rPr>
        <w:t xml:space="preserve"> </w:t>
      </w:r>
      <w:r w:rsidR="00904A49" w:rsidRPr="00076D8F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="00904A49" w:rsidRPr="00341481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="00904A49" w:rsidRPr="00341481">
        <w:rPr>
          <w:rFonts w:ascii="Angsana New" w:hAnsi="Angsana New"/>
          <w:sz w:val="30"/>
          <w:szCs w:val="30"/>
          <w:cs/>
        </w:rPr>
        <w:t>ถือปฏิบัติ</w:t>
      </w:r>
      <w:r w:rsidRPr="005428B0">
        <w:rPr>
          <w:rFonts w:ascii="Angsana New" w:hAnsi="Angsana New"/>
          <w:sz w:val="30"/>
          <w:szCs w:val="30"/>
          <w:cs/>
        </w:rPr>
        <w:t>กลุ่มมาตรฐานการรายงานทางการเงินที่เกี่ยวข้องกับเครื่องมือทางการเงิน</w:t>
      </w:r>
      <w:r w:rsidR="00904A49" w:rsidRPr="00341481">
        <w:rPr>
          <w:rFonts w:ascii="Angsana New" w:hAnsi="Angsana New"/>
          <w:sz w:val="30"/>
          <w:szCs w:val="30"/>
          <w:cs/>
        </w:rPr>
        <w:t xml:space="preserve"> มี</w:t>
      </w:r>
      <w:r w:rsidR="00904A49" w:rsidRPr="00076D8F">
        <w:rPr>
          <w:rFonts w:ascii="Angsana New" w:hAnsi="Angsana New"/>
          <w:sz w:val="30"/>
          <w:szCs w:val="30"/>
          <w:cs/>
        </w:rPr>
        <w:t>ดังนี้</w:t>
      </w:r>
      <w:r w:rsidR="00904A49" w:rsidRPr="00341481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3D070306" w14:textId="77777777" w:rsidR="003D1504" w:rsidRDefault="003D1504" w:rsidP="003D15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8EE773B" w14:textId="77777777" w:rsidR="00D3137F" w:rsidRDefault="00D31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B223EF" w14:textId="77777777" w:rsidR="00056311" w:rsidRPr="0050563E" w:rsidRDefault="00056311" w:rsidP="0005631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50563E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การจัดประเภทรายการของสินทรัพย์ทางการเงิน</w:t>
      </w:r>
      <w:r w:rsidRPr="0050563E">
        <w:rPr>
          <w:rFonts w:ascii="Angsana New" w:hAnsi="Angsana New"/>
          <w:sz w:val="30"/>
          <w:szCs w:val="30"/>
        </w:rPr>
        <w:t xml:space="preserve"> </w:t>
      </w:r>
    </w:p>
    <w:p w14:paraId="49194AA9" w14:textId="42BC1966" w:rsidR="00056311" w:rsidRPr="00AB16AF" w:rsidRDefault="00056311" w:rsidP="00056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360"/>
        <w:jc w:val="thaiDistribute"/>
        <w:rPr>
          <w:rFonts w:ascii="Angsana New" w:hAnsi="Angsana New"/>
          <w:sz w:val="30"/>
          <w:szCs w:val="30"/>
        </w:rPr>
      </w:pPr>
    </w:p>
    <w:p w14:paraId="6A521021" w14:textId="1978CF0A" w:rsidR="00056311" w:rsidRPr="0050563E" w:rsidRDefault="00056311" w:rsidP="0005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50563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031098" w:rsidRPr="00031098">
        <w:rPr>
          <w:rFonts w:ascii="Angsana New" w:hAnsi="Angsana New"/>
          <w:sz w:val="30"/>
          <w:szCs w:val="30"/>
        </w:rPr>
        <w:t>9</w:t>
      </w:r>
      <w:r w:rsidRPr="0050563E">
        <w:rPr>
          <w:rFonts w:ascii="Angsana New" w:hAnsi="Angsana New"/>
          <w:sz w:val="30"/>
          <w:szCs w:val="30"/>
          <w:cs/>
        </w:rPr>
        <w:t xml:space="preserve"> </w:t>
      </w:r>
      <w:r w:rsidR="00D01F0F" w:rsidRPr="00D01F0F">
        <w:rPr>
          <w:rFonts w:ascii="Angsana New" w:hAnsi="Angsana New"/>
          <w:sz w:val="30"/>
          <w:szCs w:val="30"/>
        </w:rPr>
        <w:t>(</w:t>
      </w:r>
      <w:r w:rsidRPr="0050563E">
        <w:rPr>
          <w:rFonts w:ascii="Angsana New" w:hAnsi="Angsana New"/>
          <w:sz w:val="30"/>
          <w:szCs w:val="30"/>
          <w:cs/>
        </w:rPr>
        <w:t>“</w:t>
      </w:r>
      <w:r w:rsidRPr="0050563E">
        <w:rPr>
          <w:rFonts w:ascii="Angsana New" w:hAnsi="Angsana New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z w:val="30"/>
          <w:szCs w:val="30"/>
        </w:rPr>
        <w:t>9</w:t>
      </w:r>
      <w:r w:rsidRPr="0050563E">
        <w:rPr>
          <w:rFonts w:ascii="Angsana New" w:hAnsi="Angsana New"/>
          <w:sz w:val="30"/>
          <w:szCs w:val="30"/>
          <w:cs/>
        </w:rPr>
        <w:t>”</w:t>
      </w:r>
      <w:r w:rsidR="00D01F0F" w:rsidRPr="00D01F0F">
        <w:rPr>
          <w:rFonts w:ascii="Angsana New" w:hAnsi="Angsana New"/>
          <w:sz w:val="30"/>
          <w:szCs w:val="30"/>
        </w:rPr>
        <w:t>)</w:t>
      </w:r>
      <w:r w:rsidRPr="0050563E">
        <w:rPr>
          <w:rFonts w:ascii="Angsana New" w:hAnsi="Angsana New"/>
          <w:sz w:val="30"/>
          <w:szCs w:val="30"/>
          <w:cs/>
        </w:rPr>
        <w:t xml:space="preserve"> จัดประเภทสินทรัพย์ทางการเงินเป็น </w:t>
      </w:r>
      <w:r w:rsidR="00031098" w:rsidRPr="00031098">
        <w:rPr>
          <w:rFonts w:ascii="Angsana New" w:hAnsi="Angsana New"/>
          <w:sz w:val="30"/>
          <w:szCs w:val="30"/>
        </w:rPr>
        <w:t>3</w:t>
      </w:r>
      <w:r w:rsidRPr="0050563E">
        <w:rPr>
          <w:rFonts w:ascii="Angsana New" w:hAnsi="Angsana New"/>
          <w:sz w:val="30"/>
          <w:szCs w:val="30"/>
          <w:cs/>
        </w:rPr>
        <w:t xml:space="preserve"> ประเภท </w:t>
      </w:r>
      <w:r w:rsidRPr="0050563E">
        <w:rPr>
          <w:rFonts w:ascii="Angsana New" w:hAnsi="Angsana New"/>
          <w:spacing w:val="-8"/>
          <w:sz w:val="30"/>
          <w:szCs w:val="30"/>
          <w:cs/>
        </w:rPr>
        <w:t xml:space="preserve">ได้แก่ </w:t>
      </w:r>
      <w:r w:rsidRPr="0050563E">
        <w:rPr>
          <w:rFonts w:ascii="Angsana New" w:hAnsi="Angsana New" w:hint="cs"/>
          <w:spacing w:val="-8"/>
          <w:sz w:val="30"/>
          <w:szCs w:val="30"/>
          <w:cs/>
        </w:rPr>
        <w:t>การวัดมูลค่าด้วย</w:t>
      </w:r>
      <w:r w:rsidRPr="0050563E">
        <w:rPr>
          <w:rFonts w:ascii="Angsana New" w:hAnsi="Angsana New"/>
          <w:spacing w:val="-8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50563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50563E">
        <w:rPr>
          <w:rFonts w:ascii="Angsana New" w:hAnsi="Angsana New"/>
          <w:spacing w:val="-8"/>
          <w:sz w:val="30"/>
          <w:szCs w:val="30"/>
        </w:rPr>
        <w:t>(FVOCI)</w:t>
      </w:r>
      <w:r w:rsidRPr="0050563E">
        <w:rPr>
          <w:rFonts w:ascii="Angsana New" w:hAnsi="Angsana New"/>
          <w:spacing w:val="-8"/>
          <w:sz w:val="30"/>
          <w:szCs w:val="30"/>
          <w:cs/>
        </w:rPr>
        <w:t xml:space="preserve"> และ</w:t>
      </w:r>
      <w:r w:rsidRPr="0050563E">
        <w:rPr>
          <w:rFonts w:ascii="Angsana New" w:hAnsi="Angsana New"/>
          <w:spacing w:val="-8"/>
          <w:sz w:val="30"/>
          <w:szCs w:val="30"/>
        </w:rPr>
        <w:br/>
      </w:r>
      <w:r w:rsidRPr="0050563E">
        <w:rPr>
          <w:rFonts w:ascii="Angsana New" w:hAnsi="Angsana New"/>
          <w:spacing w:val="-6"/>
          <w:sz w:val="30"/>
          <w:szCs w:val="30"/>
          <w:cs/>
        </w:rPr>
        <w:t>มูลค่ายุติธรรมผ่านกำไรหรือขาดทุน</w:t>
      </w:r>
      <w:r w:rsidRPr="0050563E">
        <w:rPr>
          <w:rFonts w:ascii="Angsana New" w:hAnsi="Angsana New"/>
          <w:spacing w:val="-6"/>
          <w:sz w:val="30"/>
          <w:szCs w:val="30"/>
        </w:rPr>
        <w:t xml:space="preserve"> (FVTPL)</w:t>
      </w:r>
      <w:r w:rsidRPr="0050563E">
        <w:rPr>
          <w:rFonts w:ascii="Angsana New" w:hAnsi="Angsana New"/>
          <w:spacing w:val="-6"/>
          <w:sz w:val="30"/>
          <w:szCs w:val="30"/>
          <w:cs/>
        </w:rPr>
        <w:t xml:space="preserve"> ทั้งนี้ มาตรฐานการรายงานทางการเงินฉบับนี้ยกเลิกการจัดประเภท</w:t>
      </w:r>
      <w:r w:rsidRPr="0050563E">
        <w:rPr>
          <w:rFonts w:ascii="Angsana New" w:hAnsi="Angsana New"/>
          <w:sz w:val="30"/>
          <w:szCs w:val="30"/>
          <w:cs/>
        </w:rPr>
        <w:t xml:space="preserve">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031098" w:rsidRPr="00031098">
        <w:rPr>
          <w:rFonts w:ascii="Angsana New" w:hAnsi="Angsana New"/>
          <w:sz w:val="30"/>
          <w:szCs w:val="30"/>
        </w:rPr>
        <w:t>105</w:t>
      </w:r>
      <w:r w:rsidRPr="0050563E">
        <w:rPr>
          <w:rFonts w:ascii="Angsana New" w:hAnsi="Angsana New"/>
          <w:sz w:val="30"/>
          <w:szCs w:val="30"/>
          <w:cs/>
        </w:rPr>
        <w:t xml:space="preserve"> โดยการจัดประเภทตาม </w:t>
      </w:r>
      <w:r w:rsidRPr="0050563E">
        <w:rPr>
          <w:rFonts w:ascii="Angsana New" w:hAnsi="Angsana New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z w:val="30"/>
          <w:szCs w:val="30"/>
        </w:rPr>
        <w:t>9</w:t>
      </w:r>
      <w:r w:rsidRPr="0050563E">
        <w:rPr>
          <w:rFonts w:ascii="Angsana New" w:hAnsi="Angsana New"/>
          <w:sz w:val="30"/>
          <w:szCs w:val="30"/>
          <w:cs/>
        </w:rPr>
        <w:t xml:space="preserve"> เป็นไปตามลักษณะของกระแสเงินสด</w:t>
      </w:r>
      <w:r w:rsidRPr="0050563E">
        <w:rPr>
          <w:rFonts w:ascii="Angsana New" w:hAnsi="Angsana New"/>
          <w:spacing w:val="-10"/>
          <w:sz w:val="30"/>
          <w:szCs w:val="30"/>
          <w:cs/>
        </w:rPr>
        <w:t>ของสินทรัพย์ทางการเงินและโมเดลธุรกิจของกิจการในการบริหารจัดการสินทรัพย์ทางการเงินนั้น แล</w:t>
      </w:r>
      <w:r w:rsidRPr="0050563E">
        <w:rPr>
          <w:rFonts w:ascii="Angsana New" w:hAnsi="Angsana New" w:hint="cs"/>
          <w:spacing w:val="-10"/>
          <w:sz w:val="30"/>
          <w:szCs w:val="30"/>
          <w:cs/>
        </w:rPr>
        <w:t>ะตาม</w:t>
      </w:r>
      <w:r w:rsidRPr="0050563E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50563E">
        <w:rPr>
          <w:rFonts w:ascii="Angsana New" w:hAnsi="Angsana New"/>
          <w:spacing w:val="-10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-10"/>
          <w:sz w:val="30"/>
          <w:szCs w:val="30"/>
        </w:rPr>
        <w:t>9</w:t>
      </w:r>
      <w:r w:rsidRPr="0050563E">
        <w:rPr>
          <w:rFonts w:ascii="Angsana New" w:hAnsi="Angsana New"/>
          <w:sz w:val="30"/>
          <w:szCs w:val="30"/>
          <w:cs/>
        </w:rPr>
        <w:t xml:space="preserve"> อนุพันธ์วัดมูลค่าด้วยมูลค่ายุติธรรมผ่านกำไรหรือขาดทุน โดยนำมาใช้แทนนโยบายการบัญชีของกลุ่มบริษัทที่</w:t>
      </w:r>
      <w:r w:rsidRPr="0050563E">
        <w:rPr>
          <w:rFonts w:ascii="Angsana New" w:hAnsi="Angsana New" w:hint="cs"/>
          <w:sz w:val="30"/>
          <w:szCs w:val="30"/>
          <w:cs/>
        </w:rPr>
        <w:t>เคย</w:t>
      </w:r>
      <w:r w:rsidRPr="0050563E">
        <w:rPr>
          <w:rFonts w:ascii="Angsana New" w:hAnsi="Angsana New"/>
          <w:sz w:val="30"/>
          <w:szCs w:val="30"/>
          <w:cs/>
        </w:rPr>
        <w:t>รับรู้รายการโดยการปรับมูลค่าตามอัตราแลกเปลี่ยน ณ สิ้นงวด หรือเมื่ออนุพันธ์ดังกล่าวถูกนำมาใช้</w:t>
      </w:r>
    </w:p>
    <w:p w14:paraId="6941C0EA" w14:textId="77777777" w:rsidR="00056311" w:rsidRPr="007F24FB" w:rsidRDefault="00056311" w:rsidP="0005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92C5AC" w14:textId="2D0BAB40" w:rsidR="00056311" w:rsidRPr="0050563E" w:rsidRDefault="00056311" w:rsidP="0005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50563E">
        <w:rPr>
          <w:rFonts w:ascii="Angsana New" w:hAnsi="Angsana New" w:hint="cs"/>
          <w:spacing w:val="-6"/>
          <w:sz w:val="30"/>
          <w:szCs w:val="30"/>
          <w:cs/>
        </w:rPr>
        <w:t>การจัดประเภทรายการของสินทรัพย์ทางการเงินตาม</w:t>
      </w:r>
      <w:r w:rsidRPr="00505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0563E">
        <w:rPr>
          <w:rFonts w:ascii="Angsana New" w:hAnsi="Angsana New"/>
          <w:spacing w:val="-6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-6"/>
          <w:sz w:val="30"/>
          <w:szCs w:val="30"/>
        </w:rPr>
        <w:t>9</w:t>
      </w:r>
      <w:r w:rsidRPr="00505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0563E">
        <w:rPr>
          <w:rFonts w:ascii="Angsana New" w:hAnsi="Angsana New" w:hint="cs"/>
          <w:spacing w:val="-6"/>
          <w:sz w:val="30"/>
          <w:szCs w:val="30"/>
          <w:cs/>
        </w:rPr>
        <w:t>ไม่มีผลกระทบอย่างมีสาระสำคัญสำหรับรายการลูกหนี้การค้า</w:t>
      </w:r>
      <w:r w:rsidRPr="00505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0563E">
        <w:rPr>
          <w:rFonts w:ascii="Angsana New" w:hAnsi="Angsana New" w:hint="cs"/>
          <w:spacing w:val="-6"/>
          <w:sz w:val="30"/>
          <w:szCs w:val="30"/>
          <w:cs/>
        </w:rPr>
        <w:t>เงินลงทุนชั่วคราว</w:t>
      </w:r>
      <w:r w:rsidRPr="00505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0563E">
        <w:rPr>
          <w:rFonts w:ascii="Angsana New" w:hAnsi="Angsana New" w:hint="cs"/>
          <w:spacing w:val="-6"/>
          <w:sz w:val="30"/>
          <w:szCs w:val="30"/>
          <w:cs/>
        </w:rPr>
        <w:t>และเงินลงทุนระยะยาวอื่น</w:t>
      </w:r>
    </w:p>
    <w:p w14:paraId="6E783A23" w14:textId="22913FCC" w:rsidR="007F24FB" w:rsidRDefault="007F2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781DB5A" w14:textId="33D968A3" w:rsidR="002A7B1A" w:rsidRPr="00D2696B" w:rsidRDefault="002A7B1A" w:rsidP="00D3137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D2696B">
        <w:rPr>
          <w:rFonts w:ascii="Angsana New" w:hAnsi="Angsana New" w:hint="cs"/>
          <w:sz w:val="30"/>
          <w:szCs w:val="30"/>
          <w:cs/>
        </w:rPr>
        <w:t>การวัดมูลค่าด้วยวิธีราคาทุนตัดจำหน่าย</w:t>
      </w:r>
      <w:r w:rsidRPr="00D2696B">
        <w:rPr>
          <w:rFonts w:ascii="Angsana New" w:hAnsi="Angsana New"/>
          <w:sz w:val="30"/>
          <w:szCs w:val="30"/>
          <w:cs/>
        </w:rPr>
        <w:t xml:space="preserve"> </w:t>
      </w:r>
    </w:p>
    <w:p w14:paraId="4BC91437" w14:textId="77777777" w:rsidR="002A7B1A" w:rsidRPr="00D2696B" w:rsidRDefault="002A7B1A" w:rsidP="002A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7C195A05" w14:textId="4C6D6128" w:rsidR="002A7B1A" w:rsidRPr="00D2696B" w:rsidRDefault="002A7B1A" w:rsidP="002A7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2696B">
        <w:rPr>
          <w:rFonts w:ascii="Angsana New" w:hAnsi="Angsana New"/>
          <w:sz w:val="30"/>
          <w:szCs w:val="30"/>
          <w:cs/>
        </w:rPr>
        <w:t>ตาม</w:t>
      </w:r>
      <w:r w:rsidRPr="00D2696B">
        <w:rPr>
          <w:rFonts w:ascii="Angsana New" w:hAnsi="Angsana New"/>
          <w:sz w:val="30"/>
          <w:szCs w:val="30"/>
        </w:rPr>
        <w:t xml:space="preserve"> TFRS </w:t>
      </w:r>
      <w:r w:rsidR="00031098" w:rsidRPr="00031098">
        <w:rPr>
          <w:rFonts w:ascii="Angsana New" w:hAnsi="Angsana New"/>
          <w:sz w:val="30"/>
          <w:szCs w:val="30"/>
        </w:rPr>
        <w:t>9</w:t>
      </w:r>
      <w:r w:rsidRPr="00D2696B">
        <w:rPr>
          <w:rFonts w:ascii="Angsana New" w:hAnsi="Angsana New"/>
          <w:sz w:val="30"/>
          <w:szCs w:val="30"/>
        </w:rPr>
        <w:t xml:space="preserve"> </w:t>
      </w:r>
      <w:r w:rsidRPr="00D2696B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</w:t>
      </w:r>
      <w:r w:rsidRPr="00D2696B">
        <w:rPr>
          <w:rFonts w:ascii="Angsana New" w:hAnsi="Angsana New" w:hint="cs"/>
          <w:sz w:val="30"/>
          <w:szCs w:val="30"/>
          <w:cs/>
        </w:rPr>
        <w:t xml:space="preserve"> </w:t>
      </w:r>
      <w:r w:rsidRPr="00D2696B">
        <w:rPr>
          <w:rFonts w:ascii="Angsana New" w:hAnsi="Angsana New"/>
          <w:sz w:val="30"/>
          <w:szCs w:val="30"/>
          <w:cs/>
        </w:rPr>
        <w:t>รับรู้ดอกเบี้ยรับและ</w:t>
      </w:r>
      <w:r w:rsidRPr="00D2696B">
        <w:rPr>
          <w:rFonts w:ascii="Angsana New" w:hAnsi="Angsana New"/>
          <w:spacing w:val="4"/>
          <w:sz w:val="30"/>
          <w:szCs w:val="30"/>
          <w:cs/>
        </w:rPr>
        <w:t xml:space="preserve">ดอกเบี้ยจ่ายด้วยอัตราดอกเบี้ยที่แท้จริงซึ่งการนำ </w:t>
      </w:r>
      <w:r w:rsidRPr="00D2696B">
        <w:rPr>
          <w:rFonts w:ascii="Angsana New" w:hAnsi="Angsana New"/>
          <w:spacing w:val="4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4"/>
          <w:sz w:val="30"/>
          <w:szCs w:val="30"/>
        </w:rPr>
        <w:t>9</w:t>
      </w:r>
      <w:r w:rsidRPr="00D2696B">
        <w:rPr>
          <w:rFonts w:ascii="Angsana New" w:hAnsi="Angsana New"/>
          <w:spacing w:val="4"/>
          <w:sz w:val="30"/>
          <w:szCs w:val="30"/>
          <w:cs/>
        </w:rPr>
        <w:t xml:space="preserve"> มาใช้ไม่มีผลกระทบอย่างมีสาระสำคัญต่อ</w:t>
      </w:r>
      <w:r w:rsidRPr="00D2696B">
        <w:rPr>
          <w:rFonts w:ascii="Angsana New" w:hAnsi="Angsana New"/>
          <w:spacing w:val="4"/>
          <w:sz w:val="30"/>
          <w:szCs w:val="30"/>
          <w:cs/>
        </w:rPr>
        <w:br/>
      </w:r>
      <w:r w:rsidRPr="00D2696B">
        <w:rPr>
          <w:rFonts w:ascii="Angsana New" w:hAnsi="Angsana New"/>
          <w:sz w:val="30"/>
          <w:szCs w:val="30"/>
          <w:cs/>
        </w:rPr>
        <w:t>งบการเงินของกลุ่มบริษัท</w:t>
      </w:r>
    </w:p>
    <w:p w14:paraId="739F5C10" w14:textId="77777777" w:rsidR="002A7B1A" w:rsidRPr="00D2696B" w:rsidRDefault="002A7B1A" w:rsidP="002A7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39BC188" w14:textId="3FE88A57" w:rsidR="002A7B1A" w:rsidRPr="00D2696B" w:rsidRDefault="002A7B1A" w:rsidP="00D3137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D2696B">
        <w:rPr>
          <w:rFonts w:ascii="Angsana New" w:hAnsi="Angsana New" w:hint="cs"/>
          <w:sz w:val="30"/>
          <w:szCs w:val="30"/>
          <w:cs/>
        </w:rPr>
        <w:t>การจัดประเภทรายการของหนี้สินทางการเงิน</w:t>
      </w:r>
      <w:r w:rsidRPr="00D2696B">
        <w:rPr>
          <w:rFonts w:ascii="Angsana New" w:hAnsi="Angsana New"/>
          <w:sz w:val="30"/>
          <w:szCs w:val="30"/>
        </w:rPr>
        <w:t xml:space="preserve"> </w:t>
      </w:r>
    </w:p>
    <w:p w14:paraId="495C51A7" w14:textId="77777777" w:rsidR="002A7B1A" w:rsidRPr="00D2696B" w:rsidRDefault="002A7B1A" w:rsidP="002A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75B545F0" w14:textId="5CA1A4C8" w:rsidR="002A7B1A" w:rsidRPr="00D2696B" w:rsidRDefault="002A7B1A" w:rsidP="002A7B1A">
      <w:pPr>
        <w:pStyle w:val="ListParagraph"/>
        <w:tabs>
          <w:tab w:val="clear" w:pos="680"/>
          <w:tab w:val="clear" w:pos="907"/>
          <w:tab w:val="left" w:pos="81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2696B">
        <w:rPr>
          <w:rFonts w:ascii="Angsana New" w:hAnsi="Angsana New"/>
          <w:spacing w:val="2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2"/>
          <w:sz w:val="30"/>
          <w:szCs w:val="30"/>
        </w:rPr>
        <w:t>9</w:t>
      </w:r>
      <w:r w:rsidRPr="00D2696B">
        <w:rPr>
          <w:rFonts w:ascii="Angsana New" w:hAnsi="Angsana New"/>
          <w:spacing w:val="2"/>
          <w:sz w:val="30"/>
          <w:szCs w:val="30"/>
        </w:rPr>
        <w:t xml:space="preserve"> </w:t>
      </w:r>
      <w:r w:rsidRPr="00D2696B">
        <w:rPr>
          <w:rFonts w:ascii="Angsana New" w:hAnsi="Angsana New"/>
          <w:spacing w:val="2"/>
          <w:sz w:val="30"/>
          <w:szCs w:val="30"/>
          <w:cs/>
        </w:rPr>
        <w:t>ให้วิธีการจัดประเภทและการวัดมูลค่าหนี้สินทางการเงินใหม่ โดยจัดประเภทหนี้สินทางการเงิน</w:t>
      </w:r>
      <w:r w:rsidRPr="00D2696B">
        <w:rPr>
          <w:rFonts w:ascii="Angsana New" w:hAnsi="Angsana New"/>
          <w:spacing w:val="-6"/>
          <w:sz w:val="30"/>
          <w:szCs w:val="30"/>
          <w:cs/>
        </w:rPr>
        <w:t xml:space="preserve">เป็น </w:t>
      </w:r>
      <w:r w:rsidR="00031098" w:rsidRPr="00031098">
        <w:rPr>
          <w:rFonts w:ascii="Angsana New" w:hAnsi="Angsana New"/>
          <w:spacing w:val="-6"/>
          <w:sz w:val="30"/>
          <w:szCs w:val="30"/>
        </w:rPr>
        <w:t>2</w:t>
      </w:r>
      <w:r w:rsidRPr="00D2696B">
        <w:rPr>
          <w:rFonts w:ascii="Angsana New" w:hAnsi="Angsana New"/>
          <w:spacing w:val="-6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</w:t>
      </w:r>
      <w:r w:rsidRPr="00D2696B">
        <w:rPr>
          <w:rFonts w:ascii="Angsana New" w:hAnsi="Angsana New"/>
          <w:spacing w:val="12"/>
          <w:sz w:val="30"/>
          <w:szCs w:val="30"/>
          <w:cs/>
        </w:rPr>
        <w:t>จะจัดประเภทเป็นหนี้สินทางการเงินที่วัดมูลค่าด้วยมูลค่ายุติธรรมผ่านกำไรหรือขาดทุนได้</w:t>
      </w:r>
      <w:r w:rsidRPr="00D2696B">
        <w:rPr>
          <w:rFonts w:ascii="Angsana New" w:hAnsi="Angsana New"/>
          <w:spacing w:val="12"/>
          <w:sz w:val="30"/>
          <w:szCs w:val="30"/>
        </w:rPr>
        <w:br/>
      </w:r>
      <w:r w:rsidRPr="00D2696B">
        <w:rPr>
          <w:rFonts w:ascii="Angsana New" w:hAnsi="Angsana New"/>
          <w:spacing w:val="12"/>
          <w:sz w:val="30"/>
          <w:szCs w:val="30"/>
          <w:cs/>
        </w:rPr>
        <w:t>ก็</w:t>
      </w:r>
      <w:r w:rsidRPr="00D2696B">
        <w:rPr>
          <w:rFonts w:ascii="Angsana New" w:hAnsi="Angsana New"/>
          <w:sz w:val="30"/>
          <w:szCs w:val="30"/>
          <w:cs/>
        </w:rPr>
        <w:t>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4648F2F6" w14:textId="77777777" w:rsidR="002A7B1A" w:rsidRPr="00D2696B" w:rsidRDefault="002A7B1A" w:rsidP="002A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779D9B0F" w14:textId="416D8C98" w:rsidR="002A7B1A" w:rsidRPr="00D2696B" w:rsidRDefault="002A7B1A" w:rsidP="002A7B1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2696B">
        <w:rPr>
          <w:rFonts w:ascii="Angsana New" w:hAnsi="Angsana New"/>
          <w:spacing w:val="2"/>
          <w:sz w:val="30"/>
          <w:szCs w:val="30"/>
          <w:cs/>
        </w:rPr>
        <w:t xml:space="preserve">การจัดประเภทรายการหนี้สินทางการเงินตาม </w:t>
      </w:r>
      <w:r w:rsidRPr="00D2696B">
        <w:rPr>
          <w:rFonts w:ascii="Angsana New" w:hAnsi="Angsana New"/>
          <w:spacing w:val="2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2"/>
          <w:sz w:val="30"/>
          <w:szCs w:val="30"/>
        </w:rPr>
        <w:t>9</w:t>
      </w:r>
      <w:r w:rsidRPr="00D2696B">
        <w:rPr>
          <w:rFonts w:ascii="Angsana New" w:hAnsi="Angsana New"/>
          <w:spacing w:val="2"/>
          <w:sz w:val="30"/>
          <w:szCs w:val="30"/>
        </w:rPr>
        <w:t xml:space="preserve"> </w:t>
      </w:r>
      <w:r w:rsidRPr="00D2696B">
        <w:rPr>
          <w:rFonts w:ascii="Angsana New" w:hAnsi="Angsana New"/>
          <w:spacing w:val="2"/>
          <w:sz w:val="30"/>
          <w:szCs w:val="30"/>
          <w:cs/>
        </w:rPr>
        <w:t>ไม่มีผลกระทบ</w:t>
      </w:r>
      <w:r w:rsidRPr="00D2696B">
        <w:rPr>
          <w:rFonts w:ascii="Angsana New" w:hAnsi="Angsana New" w:hint="cs"/>
          <w:spacing w:val="2"/>
          <w:sz w:val="30"/>
          <w:szCs w:val="30"/>
          <w:cs/>
        </w:rPr>
        <w:t>ต่อ</w:t>
      </w:r>
      <w:r w:rsidRPr="00D2696B">
        <w:rPr>
          <w:rFonts w:ascii="Angsana New" w:hAnsi="Angsana New"/>
          <w:sz w:val="30"/>
          <w:szCs w:val="30"/>
          <w:cs/>
        </w:rPr>
        <w:t>งบการเงินของกลุ่มบริษัท</w:t>
      </w:r>
    </w:p>
    <w:p w14:paraId="395C46F6" w14:textId="77777777" w:rsidR="00056311" w:rsidRPr="00D2696B" w:rsidRDefault="00056311" w:rsidP="003D15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7E4D708C" w14:textId="5E37BDA5" w:rsidR="00D3137F" w:rsidRDefault="00D3137F" w:rsidP="00D26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66464C14" w14:textId="77777777" w:rsidR="00D3137F" w:rsidRDefault="00D31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37BBF5C" w14:textId="7BE39E8C" w:rsidR="00D2696B" w:rsidRPr="00D2696B" w:rsidRDefault="00D2696B" w:rsidP="00D3137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D2696B">
        <w:rPr>
          <w:rFonts w:ascii="Angsana New" w:hAnsi="Angsana New" w:hint="cs"/>
          <w:sz w:val="30"/>
          <w:szCs w:val="30"/>
          <w:cs/>
        </w:rPr>
        <w:lastRenderedPageBreak/>
        <w:t>การบัญชีป้องกันความเสี่ยง</w:t>
      </w:r>
      <w:r w:rsidRPr="00D2696B">
        <w:rPr>
          <w:rFonts w:ascii="Angsana New" w:hAnsi="Angsana New"/>
          <w:sz w:val="30"/>
          <w:szCs w:val="30"/>
        </w:rPr>
        <w:t xml:space="preserve"> </w:t>
      </w:r>
    </w:p>
    <w:p w14:paraId="6D691A90" w14:textId="77777777" w:rsidR="00D2696B" w:rsidRPr="00D2696B" w:rsidRDefault="00D2696B" w:rsidP="00D26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742D071D" w14:textId="66297130" w:rsidR="00D2696B" w:rsidRPr="00D2696B" w:rsidRDefault="00D2696B" w:rsidP="00D269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2696B">
        <w:rPr>
          <w:rFonts w:ascii="Angsana New" w:hAnsi="Angsana New"/>
          <w:spacing w:val="6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6"/>
          <w:sz w:val="30"/>
          <w:szCs w:val="30"/>
        </w:rPr>
        <w:t>9</w:t>
      </w:r>
      <w:r w:rsidRPr="00D2696B">
        <w:rPr>
          <w:rFonts w:ascii="Angsana New" w:hAnsi="Angsana New"/>
          <w:spacing w:val="6"/>
          <w:sz w:val="30"/>
          <w:szCs w:val="30"/>
        </w:rPr>
        <w:t xml:space="preserve"> </w:t>
      </w:r>
      <w:r w:rsidRPr="00D2696B">
        <w:rPr>
          <w:rFonts w:ascii="Angsana New" w:hAnsi="Angsana New"/>
          <w:spacing w:val="6"/>
          <w:sz w:val="30"/>
          <w:szCs w:val="30"/>
          <w:cs/>
        </w:rPr>
        <w:t>ให้แนวปฏิบัติเกี่ยวกับการบัญชีป้องกันความเสี่ยง</w:t>
      </w:r>
      <w:r w:rsidRPr="00D2696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D2696B">
        <w:rPr>
          <w:rFonts w:ascii="Angsana New" w:hAnsi="Angsana New"/>
          <w:spacing w:val="6"/>
          <w:sz w:val="30"/>
          <w:szCs w:val="30"/>
          <w:cs/>
        </w:rPr>
        <w:t>ในขณะที่มาตรฐานการรายงานทางการเงินใน</w:t>
      </w:r>
      <w:r w:rsidRPr="00D2696B">
        <w:rPr>
          <w:rFonts w:ascii="Angsana New" w:hAnsi="Angsana New"/>
          <w:sz w:val="30"/>
          <w:szCs w:val="30"/>
          <w:cs/>
        </w:rPr>
        <w:t xml:space="preserve">ปัจจุบันไม่ได้กล่าวถึง โดยการบัญชีป้องกันความเสี่ยงมี </w:t>
      </w:r>
      <w:r w:rsidR="00031098" w:rsidRPr="00031098">
        <w:rPr>
          <w:rFonts w:ascii="Angsana New" w:hAnsi="Angsana New"/>
          <w:sz w:val="30"/>
          <w:szCs w:val="30"/>
        </w:rPr>
        <w:t>3</w:t>
      </w:r>
      <w:r w:rsidRPr="00D2696B">
        <w:rPr>
          <w:rFonts w:ascii="Angsana New" w:hAnsi="Angsana New"/>
          <w:sz w:val="30"/>
          <w:szCs w:val="30"/>
          <w:cs/>
        </w:rPr>
        <w:t xml:space="preserve"> ประเภทและการถือปฏิบัติในแต่ละประเภท</w:t>
      </w:r>
      <w:r w:rsidRPr="00D2696B">
        <w:rPr>
          <w:rFonts w:ascii="Angsana New" w:hAnsi="Angsana New"/>
          <w:spacing w:val="-6"/>
          <w:sz w:val="30"/>
          <w:szCs w:val="30"/>
          <w:cs/>
        </w:rPr>
        <w:t>นั้น</w:t>
      </w:r>
      <w:r w:rsidRPr="00D2696B">
        <w:rPr>
          <w:rFonts w:ascii="Angsana New" w:hAnsi="Angsana New"/>
          <w:spacing w:val="-4"/>
          <w:sz w:val="30"/>
          <w:szCs w:val="30"/>
          <w:cs/>
        </w:rPr>
        <w:t>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</w:t>
      </w:r>
      <w:r w:rsidRPr="00D2696B">
        <w:rPr>
          <w:rFonts w:ascii="Angsana New" w:hAnsi="Angsana New"/>
          <w:spacing w:val="-6"/>
          <w:sz w:val="30"/>
          <w:szCs w:val="30"/>
          <w:cs/>
        </w:rPr>
        <w:t>เสี่ยงในกระแสเงินสดและการป้องกันความเสี่ยงของเงินลงทุนสุทธิในหน่วยงานต่างประเทศ ตาม</w:t>
      </w:r>
      <w:r w:rsidRPr="00D2696B">
        <w:rPr>
          <w:rFonts w:ascii="Angsana New" w:hAnsi="Angsana New"/>
          <w:spacing w:val="-6"/>
          <w:sz w:val="30"/>
          <w:szCs w:val="30"/>
        </w:rPr>
        <w:t xml:space="preserve"> TFRS </w:t>
      </w:r>
      <w:r w:rsidR="00031098" w:rsidRPr="00031098">
        <w:rPr>
          <w:rFonts w:ascii="Angsana New" w:hAnsi="Angsana New"/>
          <w:spacing w:val="-6"/>
          <w:sz w:val="30"/>
          <w:szCs w:val="30"/>
        </w:rPr>
        <w:t>9</w:t>
      </w:r>
      <w:r w:rsidRPr="00D2696B">
        <w:rPr>
          <w:rFonts w:ascii="Angsana New" w:hAnsi="Angsana New"/>
          <w:sz w:val="30"/>
          <w:szCs w:val="30"/>
        </w:rPr>
        <w:t xml:space="preserve"> </w:t>
      </w:r>
      <w:r w:rsidR="007F24FB">
        <w:rPr>
          <w:rFonts w:ascii="Angsana New" w:hAnsi="Angsana New"/>
          <w:sz w:val="30"/>
          <w:szCs w:val="30"/>
        </w:rPr>
        <w:t xml:space="preserve">       </w:t>
      </w:r>
      <w:r w:rsidRPr="00D2696B">
        <w:rPr>
          <w:rFonts w:ascii="Angsana New" w:hAnsi="Angsana New"/>
          <w:spacing w:val="10"/>
          <w:sz w:val="30"/>
          <w:szCs w:val="30"/>
          <w:cs/>
        </w:rPr>
        <w:t>กลุ่มบริษัทต้องระบุถึงความสัมพันธ์ของการบัญชีป้องกันความเสี่ยงที่สอดคล้องกับวัตถุประสงค์</w:t>
      </w:r>
      <w:r w:rsidRPr="00D2696B">
        <w:rPr>
          <w:rFonts w:ascii="Angsana New" w:hAnsi="Angsana New"/>
          <w:spacing w:val="-2"/>
          <w:sz w:val="30"/>
          <w:szCs w:val="30"/>
          <w:cs/>
        </w:rPr>
        <w:t>และกลยุทธ์ในการบริหารความเสี่ยงของกลุ่มบริษัท และต้องนำข้อมูลเชิงคุณภาพและการคาดการณ์</w:t>
      </w:r>
      <w:r w:rsidRPr="00D2696B">
        <w:rPr>
          <w:rFonts w:ascii="Angsana New" w:hAnsi="Angsana New"/>
          <w:spacing w:val="12"/>
          <w:sz w:val="30"/>
          <w:szCs w:val="30"/>
          <w:cs/>
        </w:rPr>
        <w:t>ไป</w:t>
      </w:r>
      <w:r w:rsidRPr="00D2696B">
        <w:rPr>
          <w:rFonts w:ascii="Angsana New" w:hAnsi="Angsana New"/>
          <w:spacing w:val="10"/>
          <w:sz w:val="30"/>
          <w:szCs w:val="30"/>
          <w:cs/>
        </w:rPr>
        <w:t>ใน</w:t>
      </w:r>
      <w:r w:rsidRPr="00D2696B">
        <w:rPr>
          <w:rFonts w:ascii="Angsana New" w:hAnsi="Angsana New"/>
          <w:sz w:val="30"/>
          <w:szCs w:val="30"/>
          <w:cs/>
        </w:rPr>
        <w:t xml:space="preserve">อนาคตมาประเมินความมีประสิทธิผลในการป้องกันความเสี่ยง </w:t>
      </w:r>
    </w:p>
    <w:p w14:paraId="7E76C6A9" w14:textId="77777777" w:rsidR="00D2696B" w:rsidRPr="00D2696B" w:rsidRDefault="00D2696B" w:rsidP="00D26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2DB04D96" w14:textId="0D3C7C53" w:rsidR="00D2696B" w:rsidRPr="00D2696B" w:rsidRDefault="00D2696B" w:rsidP="00D269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2696B">
        <w:rPr>
          <w:rFonts w:ascii="Angsana New" w:hAnsi="Angsana New"/>
          <w:spacing w:val="4"/>
          <w:sz w:val="30"/>
          <w:szCs w:val="30"/>
          <w:cs/>
        </w:rPr>
        <w:t xml:space="preserve">ทั้งนี้ </w:t>
      </w:r>
      <w:r w:rsidRPr="00D2696B">
        <w:rPr>
          <w:rFonts w:ascii="Angsana New" w:hAnsi="Angsana New"/>
          <w:spacing w:val="4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4"/>
          <w:sz w:val="30"/>
          <w:szCs w:val="30"/>
        </w:rPr>
        <w:t>9</w:t>
      </w:r>
      <w:r w:rsidRPr="00D2696B">
        <w:rPr>
          <w:rFonts w:ascii="Angsana New" w:hAnsi="Angsana New"/>
          <w:spacing w:val="4"/>
          <w:sz w:val="30"/>
          <w:szCs w:val="30"/>
          <w:cs/>
        </w:rPr>
        <w:t xml:space="preserve"> ให้ทางเลือกในการถือปฏิบัติตามการบัญชีป้องกันความเสี่ยงสำหรับรายการที่เข้าเงื่อนไข</w:t>
      </w:r>
      <w:r w:rsidR="009E5725">
        <w:rPr>
          <w:rFonts w:ascii="Angsana New" w:hAnsi="Angsana New"/>
          <w:spacing w:val="4"/>
          <w:sz w:val="30"/>
          <w:szCs w:val="30"/>
        </w:rPr>
        <w:t xml:space="preserve">  </w:t>
      </w:r>
      <w:r w:rsidRPr="00D2696B">
        <w:rPr>
          <w:rFonts w:ascii="Angsana New" w:hAnsi="Angsana New" w:hint="cs"/>
          <w:spacing w:val="2"/>
          <w:sz w:val="30"/>
          <w:szCs w:val="30"/>
          <w:cs/>
        </w:rPr>
        <w:t xml:space="preserve">ซึ่ง </w:t>
      </w:r>
      <w:r w:rsidRPr="00D2696B">
        <w:rPr>
          <w:rFonts w:ascii="Angsana New" w:hAnsi="Angsana New"/>
          <w:spacing w:val="2"/>
          <w:sz w:val="30"/>
          <w:szCs w:val="30"/>
          <w:cs/>
        </w:rPr>
        <w:t>ณ วันที่ถือปฏิบัติเป็นครั้งแรก กลุ่มบริษัทไม่</w:t>
      </w:r>
      <w:r w:rsidRPr="00D2696B">
        <w:rPr>
          <w:rFonts w:ascii="Angsana New" w:hAnsi="Angsana New" w:hint="cs"/>
          <w:spacing w:val="2"/>
          <w:sz w:val="30"/>
          <w:szCs w:val="30"/>
          <w:cs/>
        </w:rPr>
        <w:t>มีผลกระทบจากเรื่องดังกล่าว</w:t>
      </w:r>
    </w:p>
    <w:p w14:paraId="1713EF77" w14:textId="39493746" w:rsidR="00277404" w:rsidRDefault="00277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D21161" w14:textId="3347942C" w:rsidR="00D2696B" w:rsidRPr="00D2696B" w:rsidRDefault="00D2696B" w:rsidP="00D3137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D2696B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28F195EC" w14:textId="77777777" w:rsidR="00D2696B" w:rsidRPr="00D2696B" w:rsidRDefault="00D2696B" w:rsidP="00D269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571156D9" w14:textId="2B1BE32F" w:rsidR="00D2696B" w:rsidRPr="00D2696B" w:rsidRDefault="00D2696B" w:rsidP="00D269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2696B">
        <w:rPr>
          <w:rFonts w:ascii="Angsana New" w:hAnsi="Angsana New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z w:val="30"/>
          <w:szCs w:val="30"/>
        </w:rPr>
        <w:t>9</w:t>
      </w:r>
      <w:r w:rsidRPr="00D2696B">
        <w:rPr>
          <w:rFonts w:ascii="Angsana New" w:hAnsi="Angsana New"/>
          <w:sz w:val="30"/>
          <w:szCs w:val="30"/>
        </w:rPr>
        <w:t xml:space="preserve"> </w:t>
      </w:r>
      <w:r w:rsidRPr="00D2696B">
        <w:rPr>
          <w:rFonts w:ascii="Angsana New" w:hAnsi="Angsana New" w:hint="cs"/>
          <w:sz w:val="30"/>
          <w:szCs w:val="30"/>
          <w:cs/>
        </w:rPr>
        <w:t>ให้</w:t>
      </w:r>
      <w:r w:rsidRPr="00D2696B">
        <w:rPr>
          <w:rFonts w:ascii="Angsana New" w:hAnsi="Angsana New"/>
          <w:sz w:val="30"/>
          <w:szCs w:val="30"/>
          <w:cs/>
        </w:rPr>
        <w:t>วิธีการพิจารณาผลขาดทุนด้านเครดิตที่คาดว่าจะเกิดขึ้นตลอดอายุของ</w:t>
      </w:r>
      <w:r w:rsidRPr="00D2696B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D2696B">
        <w:rPr>
          <w:rFonts w:ascii="Angsana New" w:hAnsi="Angsana New"/>
          <w:sz w:val="30"/>
          <w:szCs w:val="30"/>
          <w:cs/>
        </w:rPr>
        <w:t xml:space="preserve"> ในขณะที่เดิมกลุ่มบริษัทประมาณการค่าเผื่อหนี้สงสัยจะสูญโดยการวิเคราะห์ประวัติการชำระหนี้ และการ</w:t>
      </w:r>
      <w:r w:rsidRPr="00D2696B">
        <w:rPr>
          <w:rFonts w:ascii="Angsana New" w:hAnsi="Angsana New"/>
          <w:spacing w:val="2"/>
          <w:sz w:val="30"/>
          <w:szCs w:val="30"/>
          <w:cs/>
        </w:rPr>
        <w:t xml:space="preserve">คาดการณ์เกี่ยวกับการชำระหนี้ในอนาคตของลูกค้า </w:t>
      </w:r>
      <w:r w:rsidRPr="00D2696B">
        <w:rPr>
          <w:rFonts w:ascii="Angsana New" w:hAnsi="Angsana New"/>
          <w:spacing w:val="2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2"/>
          <w:sz w:val="30"/>
          <w:szCs w:val="30"/>
        </w:rPr>
        <w:t>9</w:t>
      </w:r>
      <w:r w:rsidRPr="00D2696B">
        <w:rPr>
          <w:rFonts w:ascii="Angsana New" w:hAnsi="Angsana New"/>
          <w:spacing w:val="2"/>
          <w:sz w:val="30"/>
          <w:szCs w:val="30"/>
        </w:rPr>
        <w:t xml:space="preserve"> </w:t>
      </w:r>
      <w:r w:rsidRPr="00D2696B">
        <w:rPr>
          <w:rFonts w:ascii="Angsana New" w:hAnsi="Angsana New"/>
          <w:spacing w:val="2"/>
          <w:sz w:val="30"/>
          <w:szCs w:val="30"/>
          <w:cs/>
        </w:rPr>
        <w:t>กำหนดให้ใช้วิจารณญาณในการประเมินว่าการ</w:t>
      </w:r>
      <w:r w:rsidRPr="00D2696B">
        <w:rPr>
          <w:rFonts w:ascii="Angsana New" w:hAnsi="Angsana New"/>
          <w:sz w:val="30"/>
          <w:szCs w:val="30"/>
          <w:cs/>
        </w:rPr>
        <w:t xml:space="preserve">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D2696B">
        <w:rPr>
          <w:rFonts w:ascii="Angsana New" w:hAnsi="Angsana New"/>
          <w:spacing w:val="4"/>
          <w:sz w:val="30"/>
          <w:szCs w:val="30"/>
          <w:cs/>
        </w:rPr>
        <w:t>และพิจารณาความน่าจะเป็นถ่วงน้ำหนัก</w:t>
      </w:r>
      <w:r w:rsidRPr="00D2696B">
        <w:rPr>
          <w:rFonts w:ascii="Angsana New" w:hAnsi="Angsana New"/>
          <w:spacing w:val="4"/>
          <w:sz w:val="30"/>
          <w:szCs w:val="30"/>
        </w:rPr>
        <w:t xml:space="preserve"> </w:t>
      </w:r>
      <w:r w:rsidRPr="00D2696B">
        <w:rPr>
          <w:rFonts w:ascii="Angsana New" w:hAnsi="Angsana New"/>
          <w:spacing w:val="4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</w:t>
      </w:r>
      <w:r w:rsidRPr="00D2696B">
        <w:rPr>
          <w:rFonts w:ascii="Angsana New" w:hAnsi="Angsana New"/>
          <w:spacing w:val="-2"/>
          <w:sz w:val="30"/>
          <w:szCs w:val="30"/>
          <w:cs/>
        </w:rPr>
        <w:t>การเงินที่วัดมูลค่าด้วยวิธีราคาทุนตัดจำหน่าย</w:t>
      </w:r>
      <w:r w:rsidRPr="00D2696B">
        <w:rPr>
          <w:rFonts w:ascii="Angsana New" w:hAnsi="Angsana New"/>
          <w:spacing w:val="-2"/>
          <w:sz w:val="30"/>
          <w:szCs w:val="30"/>
        </w:rPr>
        <w:t xml:space="preserve"> </w:t>
      </w:r>
      <w:r w:rsidRPr="00D2696B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D2696B">
        <w:rPr>
          <w:rFonts w:ascii="Angsana New" w:hAnsi="Angsana New"/>
          <w:spacing w:val="-2"/>
          <w:sz w:val="30"/>
          <w:szCs w:val="30"/>
          <w:cs/>
        </w:rPr>
        <w:t>มูลค่ายุติธรรมผ่านกำไรขาดทุนเบ็ดเสร็จอื่น ซึ่งไม่รวม</w:t>
      </w:r>
      <w:r w:rsidRPr="00D2696B">
        <w:rPr>
          <w:rFonts w:ascii="Angsana New" w:hAnsi="Angsana New"/>
          <w:spacing w:val="2"/>
          <w:sz w:val="30"/>
          <w:szCs w:val="30"/>
          <w:cs/>
        </w:rPr>
        <w:t>เงินลงทุนในตรา</w:t>
      </w:r>
      <w:r w:rsidRPr="00D2696B">
        <w:rPr>
          <w:rFonts w:ascii="Angsana New" w:hAnsi="Angsana New"/>
          <w:sz w:val="30"/>
          <w:szCs w:val="30"/>
          <w:cs/>
        </w:rPr>
        <w:t>สารทุน</w:t>
      </w:r>
    </w:p>
    <w:p w14:paraId="3CB7BEBC" w14:textId="77777777" w:rsidR="00056311" w:rsidRDefault="00056311" w:rsidP="003D15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7622DB77" w14:textId="1D6CDC01" w:rsidR="00A014D5" w:rsidRDefault="00A014D5" w:rsidP="00A014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กลุ่มบริษัทได้ประเมินการด้อยค่าของสินทรัพย์ทางการเงินตาม </w:t>
      </w:r>
      <w:r w:rsidRPr="008F1293">
        <w:rPr>
          <w:rFonts w:ascii="Angsana New" w:hAnsi="Angsana New"/>
          <w:spacing w:val="-2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-2"/>
          <w:sz w:val="30"/>
          <w:szCs w:val="30"/>
        </w:rPr>
        <w:t>9</w:t>
      </w:r>
      <w:r w:rsidRPr="008F1293">
        <w:rPr>
          <w:rFonts w:ascii="Angsana New" w:hAnsi="Angsana New"/>
          <w:spacing w:val="-2"/>
          <w:sz w:val="30"/>
          <w:szCs w:val="30"/>
        </w:rPr>
        <w:t xml:space="preserve"> </w:t>
      </w: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ซึ่งการนำ </w:t>
      </w:r>
      <w:r w:rsidRPr="008F1293">
        <w:rPr>
          <w:rFonts w:ascii="Angsana New" w:hAnsi="Angsana New"/>
          <w:spacing w:val="-2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-2"/>
          <w:sz w:val="30"/>
          <w:szCs w:val="30"/>
        </w:rPr>
        <w:t>9</w:t>
      </w: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 มาใช้ไม่มี</w:t>
      </w:r>
      <w:r w:rsidRPr="008F1293">
        <w:rPr>
          <w:rFonts w:ascii="Angsana New" w:hAnsi="Angsana New"/>
          <w:spacing w:val="2"/>
          <w:sz w:val="30"/>
          <w:szCs w:val="30"/>
          <w:cs/>
        </w:rPr>
        <w:t>ผลกระทบอย่างมีสาระสำคัญต่องบการเงินของกลุ่มบริษัท</w:t>
      </w:r>
    </w:p>
    <w:p w14:paraId="324A529A" w14:textId="3A529FDF" w:rsidR="00A014D5" w:rsidRPr="006B2921" w:rsidRDefault="00A014D5" w:rsidP="006B2921">
      <w:pPr>
        <w:pStyle w:val="ListParagraph"/>
        <w:tabs>
          <w:tab w:val="left" w:pos="1267"/>
        </w:tabs>
        <w:spacing w:line="240" w:lineRule="auto"/>
        <w:ind w:left="1267" w:right="-58" w:hanging="907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416209E1" w14:textId="07D83603" w:rsidR="00277404" w:rsidRPr="00277404" w:rsidRDefault="00277404" w:rsidP="00277404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  <w:tab w:val="left" w:pos="15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7404">
        <w:rPr>
          <w:rFonts w:ascii="Angsana New" w:hAnsi="Angsana New"/>
          <w:sz w:val="30"/>
          <w:szCs w:val="30"/>
          <w:cs/>
        </w:rPr>
        <w:t>กลุ่มบริษัทได้ถือปฏิบัติตามกลุ่มมาตรฐานการรายงานทางการเงินที่เกี่ยวข้องกับเครื่องมือทางการเงิน</w:t>
      </w:r>
      <w:r w:rsidRPr="00277404">
        <w:rPr>
          <w:rFonts w:ascii="Angsana New" w:hAnsi="Angsana New" w:hint="cs"/>
          <w:sz w:val="30"/>
          <w:szCs w:val="30"/>
          <w:cs/>
        </w:rPr>
        <w:t>เป็นครั้งแรก</w:t>
      </w:r>
      <w:r w:rsidRPr="00277404">
        <w:rPr>
          <w:rFonts w:ascii="Angsana New" w:hAnsi="Angsana New"/>
          <w:sz w:val="30"/>
          <w:szCs w:val="30"/>
          <w:cs/>
        </w:rPr>
        <w:t>ด้วยวิธีปรับปรุงผลกระทบสะสมกับกำไรสะสม</w:t>
      </w:r>
      <w:r w:rsidRPr="00277404">
        <w:rPr>
          <w:rFonts w:ascii="Angsana New" w:hAnsi="Angsana New" w:hint="cs"/>
          <w:sz w:val="30"/>
          <w:szCs w:val="30"/>
          <w:cs/>
        </w:rPr>
        <w:t>และองค์ประกอบอื่นของส่วนของผู้ถือหุ้น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27740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31098" w:rsidRPr="00031098">
        <w:rPr>
          <w:rFonts w:ascii="Angsana New" w:hAnsi="Angsana New"/>
          <w:sz w:val="30"/>
          <w:szCs w:val="30"/>
        </w:rPr>
        <w:t>1</w:t>
      </w:r>
      <w:r w:rsidRPr="00277404">
        <w:rPr>
          <w:rFonts w:ascii="Angsana New" w:hAnsi="Angsana New"/>
          <w:sz w:val="30"/>
          <w:szCs w:val="30"/>
        </w:rPr>
        <w:t xml:space="preserve"> </w:t>
      </w:r>
      <w:r w:rsidRPr="00277404">
        <w:rPr>
          <w:rFonts w:ascii="Angsana New" w:hAnsi="Angsana New"/>
          <w:sz w:val="30"/>
          <w:szCs w:val="30"/>
          <w:cs/>
        </w:rPr>
        <w:t xml:space="preserve">มกราคม </w:t>
      </w:r>
      <w:r w:rsidR="00031098" w:rsidRPr="00031098">
        <w:rPr>
          <w:rFonts w:ascii="Angsana New" w:hAnsi="Angsana New"/>
          <w:sz w:val="30"/>
          <w:szCs w:val="30"/>
        </w:rPr>
        <w:t>2563</w:t>
      </w:r>
      <w:r w:rsidRPr="00277404">
        <w:rPr>
          <w:rFonts w:ascii="Angsana New" w:hAnsi="Angsana New"/>
          <w:sz w:val="30"/>
          <w:szCs w:val="30"/>
        </w:rPr>
        <w:t xml:space="preserve"> </w:t>
      </w:r>
      <w:r w:rsidRPr="00277404">
        <w:rPr>
          <w:rFonts w:ascii="Angsana New" w:hAnsi="Angsana New" w:hint="cs"/>
          <w:sz w:val="30"/>
          <w:szCs w:val="30"/>
          <w:cs/>
        </w:rPr>
        <w:t>และ</w:t>
      </w:r>
      <w:r w:rsidRPr="00277404">
        <w:rPr>
          <w:rFonts w:ascii="Angsana New" w:hAnsi="Angsana New"/>
          <w:sz w:val="30"/>
          <w:szCs w:val="30"/>
          <w:cs/>
        </w:rPr>
        <w:t>กลุ่มบริษัทไม่</w:t>
      </w:r>
      <w:r w:rsidRPr="00277404">
        <w:rPr>
          <w:rFonts w:ascii="Angsana New" w:hAnsi="Angsana New" w:hint="cs"/>
          <w:sz w:val="30"/>
          <w:szCs w:val="30"/>
          <w:cs/>
        </w:rPr>
        <w:t>ถือปฏิบัติกับข้อมูลที่แสดงเปรียบเทียบ</w:t>
      </w:r>
    </w:p>
    <w:p w14:paraId="0ECBF426" w14:textId="77777777" w:rsidR="00277404" w:rsidRPr="006B2921" w:rsidRDefault="00277404" w:rsidP="006B2921">
      <w:pPr>
        <w:pStyle w:val="ListParagraph"/>
        <w:tabs>
          <w:tab w:val="left" w:pos="1267"/>
        </w:tabs>
        <w:spacing w:line="240" w:lineRule="auto"/>
        <w:ind w:left="1267" w:right="-58" w:hanging="907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734A7EDF" w14:textId="77777777" w:rsidR="00993A57" w:rsidRDefault="00993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84FA6D9" w14:textId="752DC058" w:rsidR="00A014D5" w:rsidRPr="008F1293" w:rsidRDefault="00A014D5" w:rsidP="00A014D5">
      <w:pPr>
        <w:pStyle w:val="ListParagraph1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031098" w:rsidRPr="00031098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52C0C8EB" w14:textId="77777777" w:rsidR="00A014D5" w:rsidRPr="00D44A94" w:rsidRDefault="00A014D5" w:rsidP="00A014D5">
      <w:pPr>
        <w:pStyle w:val="ListParagraph"/>
        <w:tabs>
          <w:tab w:val="left" w:pos="1267"/>
        </w:tabs>
        <w:spacing w:line="240" w:lineRule="auto"/>
        <w:ind w:left="1267" w:right="-58" w:hanging="907"/>
        <w:jc w:val="thaiDistribute"/>
        <w:rPr>
          <w:rFonts w:ascii="Angsana New" w:hAnsi="Angsana New"/>
          <w:sz w:val="14"/>
          <w:szCs w:val="14"/>
          <w:shd w:val="clear" w:color="auto" w:fill="D9D9D9"/>
        </w:rPr>
      </w:pPr>
    </w:p>
    <w:p w14:paraId="48E8C366" w14:textId="4EE233DF" w:rsidR="00A014D5" w:rsidRPr="00A014D5" w:rsidRDefault="00A014D5" w:rsidP="00A014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014D5">
        <w:rPr>
          <w:rFonts w:ascii="Angsana New" w:eastAsia="Calibri" w:hAnsi="Angsana New" w:hint="cs"/>
          <w:sz w:val="30"/>
          <w:szCs w:val="30"/>
          <w:cs/>
        </w:rPr>
        <w:t>ก่อน</w:t>
      </w:r>
      <w:r w:rsidRPr="00A014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/>
          <w:sz w:val="30"/>
          <w:szCs w:val="30"/>
        </w:rPr>
        <w:t xml:space="preserve">TFRS </w:t>
      </w:r>
      <w:r w:rsidR="00031098" w:rsidRPr="00031098">
        <w:rPr>
          <w:rFonts w:ascii="Angsana New" w:eastAsia="Calibri" w:hAnsi="Angsana New"/>
          <w:sz w:val="30"/>
          <w:szCs w:val="30"/>
        </w:rPr>
        <w:t>16</w:t>
      </w:r>
      <w:r w:rsidRPr="00A014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z w:val="30"/>
          <w:szCs w:val="30"/>
          <w:cs/>
        </w:rPr>
        <w:t>มีผลบังคับใช้</w:t>
      </w:r>
      <w:r w:rsidRPr="00A014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z w:val="30"/>
          <w:szCs w:val="30"/>
          <w:cs/>
        </w:rPr>
        <w:t>กลุ่มบริษัทในฐานะผู้เช่ารับรู้รายจ่ายภายใต้สัญญาเช่าดำเนินงาน</w:t>
      </w:r>
      <w:r w:rsidRPr="00A014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A014D5">
        <w:rPr>
          <w:rFonts w:ascii="Angsana New" w:eastAsia="Calibri" w:hAnsi="Angsana New" w:hint="cs"/>
          <w:spacing w:val="4"/>
          <w:sz w:val="30"/>
          <w:szCs w:val="30"/>
          <w:cs/>
        </w:rPr>
        <w:t>โดยวิธีเส้นตรงตลอดอายุสัญญาเช่า</w:t>
      </w:r>
      <w:r w:rsidRPr="00A014D5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pacing w:val="4"/>
          <w:sz w:val="30"/>
          <w:szCs w:val="30"/>
          <w:cs/>
        </w:rPr>
        <w:t>เมื่อ</w:t>
      </w:r>
      <w:r w:rsidRPr="00A014D5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/>
          <w:spacing w:val="4"/>
          <w:sz w:val="30"/>
          <w:szCs w:val="30"/>
        </w:rPr>
        <w:t xml:space="preserve">TFRS </w:t>
      </w:r>
      <w:r w:rsidR="00031098" w:rsidRPr="00031098">
        <w:rPr>
          <w:rFonts w:ascii="Angsana New" w:eastAsia="Calibri" w:hAnsi="Angsana New"/>
          <w:spacing w:val="4"/>
          <w:sz w:val="30"/>
          <w:szCs w:val="30"/>
        </w:rPr>
        <w:t>16</w:t>
      </w:r>
      <w:r w:rsidRPr="00A014D5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pacing w:val="4"/>
          <w:sz w:val="30"/>
          <w:szCs w:val="30"/>
          <w:cs/>
        </w:rPr>
        <w:t>มีผลบังคับใช้</w:t>
      </w:r>
      <w:r w:rsidRPr="00A014D5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pacing w:val="4"/>
          <w:sz w:val="30"/>
          <w:szCs w:val="30"/>
          <w:cs/>
        </w:rPr>
        <w:t>ตั้งแต่วันที่</w:t>
      </w:r>
      <w:r w:rsidRPr="00A014D5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031098" w:rsidRPr="00031098">
        <w:rPr>
          <w:rFonts w:ascii="Angsana New" w:eastAsia="Calibri" w:hAnsi="Angsana New"/>
          <w:spacing w:val="4"/>
          <w:sz w:val="30"/>
          <w:szCs w:val="30"/>
        </w:rPr>
        <w:t>1</w:t>
      </w:r>
      <w:r w:rsidRPr="00A014D5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pacing w:val="4"/>
          <w:sz w:val="30"/>
          <w:szCs w:val="30"/>
          <w:cs/>
        </w:rPr>
        <w:t>มกราคม</w:t>
      </w:r>
      <w:r w:rsidRPr="00A014D5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031098" w:rsidRPr="00031098">
        <w:rPr>
          <w:rFonts w:ascii="Angsana New" w:eastAsia="Calibri" w:hAnsi="Angsana New"/>
          <w:spacing w:val="4"/>
          <w:sz w:val="30"/>
          <w:szCs w:val="30"/>
        </w:rPr>
        <w:t>2563</w:t>
      </w:r>
      <w:r w:rsidRPr="00A014D5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pacing w:val="4"/>
          <w:sz w:val="30"/>
          <w:szCs w:val="30"/>
          <w:cs/>
        </w:rPr>
        <w:t>ได้กำหนดให้</w:t>
      </w:r>
      <w:r w:rsidRPr="00A014D5">
        <w:rPr>
          <w:rFonts w:ascii="Angsana New" w:eastAsia="Calibri" w:hAnsi="Angsana New"/>
          <w:spacing w:val="4"/>
          <w:sz w:val="30"/>
          <w:szCs w:val="30"/>
          <w:cs/>
        </w:rPr>
        <w:br/>
      </w:r>
      <w:r w:rsidRPr="00A014D5">
        <w:rPr>
          <w:rFonts w:ascii="Angsana New" w:eastAsia="Calibri" w:hAnsi="Angsana New" w:hint="cs"/>
          <w:spacing w:val="4"/>
          <w:sz w:val="30"/>
          <w:szCs w:val="30"/>
          <w:cs/>
        </w:rPr>
        <w:t>ใช้วิธี</w:t>
      </w:r>
      <w:r w:rsidRPr="00A014D5">
        <w:rPr>
          <w:rFonts w:ascii="Angsana New" w:eastAsia="Calibri" w:hAnsi="Angsana New" w:hint="cs"/>
          <w:sz w:val="30"/>
          <w:szCs w:val="30"/>
          <w:cs/>
        </w:rPr>
        <w:t>การบัญชีเดียวสำหรับผู้เช่า</w:t>
      </w:r>
      <w:r w:rsidRPr="00A014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A014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</w:t>
      </w:r>
      <w:r w:rsidRPr="00A014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z w:val="30"/>
          <w:szCs w:val="30"/>
          <w:cs/>
        </w:rPr>
        <w:t>หรือสินทรัพย์อ้างอิงนั้นมีมูลค่าต่ำ</w:t>
      </w:r>
    </w:p>
    <w:p w14:paraId="249D0CB4" w14:textId="77777777" w:rsidR="00A014D5" w:rsidRPr="00D44A94" w:rsidRDefault="00A014D5" w:rsidP="00A014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14"/>
          <w:szCs w:val="14"/>
        </w:rPr>
      </w:pPr>
    </w:p>
    <w:p w14:paraId="37FD1767" w14:textId="0A018B1C" w:rsidR="00A014D5" w:rsidRPr="00A014D5" w:rsidRDefault="00A014D5" w:rsidP="00A014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014D5">
        <w:rPr>
          <w:rFonts w:ascii="Angsana New" w:eastAsia="Calibri" w:hAnsi="Angsana New" w:hint="cs"/>
          <w:spacing w:val="6"/>
          <w:sz w:val="30"/>
          <w:szCs w:val="30"/>
          <w:cs/>
        </w:rPr>
        <w:t>กลุ่มบริษัทถือปฏิบัติตาม</w:t>
      </w:r>
      <w:r w:rsidRPr="00A014D5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/>
          <w:spacing w:val="6"/>
          <w:sz w:val="30"/>
          <w:szCs w:val="30"/>
        </w:rPr>
        <w:t xml:space="preserve">TFRS </w:t>
      </w:r>
      <w:r w:rsidR="00031098" w:rsidRPr="00031098">
        <w:rPr>
          <w:rFonts w:ascii="Angsana New" w:eastAsia="Calibri" w:hAnsi="Angsana New"/>
          <w:spacing w:val="6"/>
          <w:sz w:val="30"/>
          <w:szCs w:val="30"/>
        </w:rPr>
        <w:t>16</w:t>
      </w:r>
      <w:r w:rsidRPr="00A014D5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pacing w:val="6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Pr="00A014D5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pacing w:val="6"/>
          <w:sz w:val="30"/>
          <w:szCs w:val="30"/>
          <w:cs/>
        </w:rPr>
        <w:t>ณ</w:t>
      </w:r>
      <w:r w:rsidRPr="00A014D5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pacing w:val="6"/>
          <w:sz w:val="30"/>
          <w:szCs w:val="30"/>
          <w:cs/>
        </w:rPr>
        <w:t>วันที่</w:t>
      </w:r>
      <w:r w:rsidRPr="00A014D5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="00031098" w:rsidRPr="00031098">
        <w:rPr>
          <w:rFonts w:ascii="Angsana New" w:eastAsia="Calibri" w:hAnsi="Angsana New"/>
          <w:spacing w:val="6"/>
          <w:sz w:val="30"/>
          <w:szCs w:val="30"/>
        </w:rPr>
        <w:t>1</w:t>
      </w:r>
      <w:r w:rsidRPr="00A014D5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pacing w:val="6"/>
          <w:sz w:val="30"/>
          <w:szCs w:val="30"/>
          <w:cs/>
        </w:rPr>
        <w:t>มกราคม</w:t>
      </w:r>
      <w:r w:rsidRPr="00A014D5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="00031098" w:rsidRPr="00031098">
        <w:rPr>
          <w:rFonts w:ascii="Angsana New" w:eastAsia="Calibri" w:hAnsi="Angsana New"/>
          <w:spacing w:val="6"/>
          <w:sz w:val="30"/>
          <w:szCs w:val="30"/>
        </w:rPr>
        <w:t>2563</w:t>
      </w:r>
      <w:r w:rsidRPr="00A014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D3DC9">
        <w:rPr>
          <w:rFonts w:ascii="Angsana New" w:eastAsia="Calibri" w:hAnsi="Angsana New" w:hint="cs"/>
          <w:spacing w:val="6"/>
          <w:sz w:val="30"/>
          <w:szCs w:val="30"/>
          <w:cs/>
        </w:rPr>
        <w:t>ด้วยวิธีปรับปรุงย้อนหลังโดยการรับรู้ผลกระทบสะสมในสินทรัพย์สิทธิการใช้</w:t>
      </w:r>
      <w:r w:rsidRPr="008D3DC9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8D3DC9">
        <w:rPr>
          <w:rFonts w:ascii="Angsana New" w:eastAsia="Calibri" w:hAnsi="Angsana New" w:hint="cs"/>
          <w:spacing w:val="6"/>
          <w:sz w:val="30"/>
          <w:szCs w:val="30"/>
          <w:cs/>
        </w:rPr>
        <w:t>และหนี้สินตามสัญญาเช่าและ</w:t>
      </w:r>
      <w:r w:rsidRPr="00A014D5">
        <w:rPr>
          <w:rFonts w:ascii="Angsana New" w:eastAsia="Calibri" w:hAnsi="Angsana New" w:hint="cs"/>
          <w:spacing w:val="-4"/>
          <w:sz w:val="30"/>
          <w:szCs w:val="30"/>
          <w:cs/>
        </w:rPr>
        <w:t>ไม่ถือปฏิบัติกับข้อมูลที่แสดงเปรียบเทียบ โดยกลุ่มบริษัทได้เลือกใช้วิธีผ่อนปรนในทางปฏิบัติบางข้อตามที่</w:t>
      </w:r>
      <w:r w:rsidRPr="00A014D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/>
          <w:spacing w:val="-4"/>
          <w:sz w:val="30"/>
          <w:szCs w:val="30"/>
        </w:rPr>
        <w:t xml:space="preserve">TFRS </w:t>
      </w:r>
      <w:r w:rsidR="00031098" w:rsidRPr="00031098">
        <w:rPr>
          <w:rFonts w:ascii="Angsana New" w:eastAsia="Calibri" w:hAnsi="Angsana New"/>
          <w:spacing w:val="-4"/>
          <w:sz w:val="30"/>
          <w:szCs w:val="30"/>
        </w:rPr>
        <w:t>16</w:t>
      </w:r>
      <w:r w:rsidRPr="00A014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014D5">
        <w:rPr>
          <w:rFonts w:ascii="Angsana New" w:eastAsia="Calibri" w:hAnsi="Angsana New" w:hint="cs"/>
          <w:sz w:val="30"/>
          <w:szCs w:val="30"/>
          <w:cs/>
        </w:rPr>
        <w:t>ระบุไว้</w:t>
      </w:r>
    </w:p>
    <w:p w14:paraId="0377A53C" w14:textId="77777777" w:rsidR="00A014D5" w:rsidRPr="00D44A94" w:rsidRDefault="00A014D5" w:rsidP="00A01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14"/>
          <w:szCs w:val="14"/>
        </w:rPr>
      </w:pPr>
    </w:p>
    <w:p w14:paraId="22C9AA86" w14:textId="066AFFCA" w:rsidR="00056311" w:rsidRPr="00C67D49" w:rsidRDefault="00A014D5" w:rsidP="007E1A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C67D49">
        <w:rPr>
          <w:rFonts w:ascii="Angsana New" w:eastAsia="Calibri" w:hAnsi="Angsana New" w:hint="cs"/>
          <w:sz w:val="30"/>
          <w:szCs w:val="30"/>
          <w:cs/>
        </w:rPr>
        <w:t>กลุ่มบริษัทได้ประเมินสินทรัพย์ตามสัญญาเช่าตาม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/>
          <w:sz w:val="30"/>
          <w:szCs w:val="30"/>
        </w:rPr>
        <w:t xml:space="preserve">TFRS </w:t>
      </w:r>
      <w:r w:rsidR="00031098" w:rsidRPr="00C67D49">
        <w:rPr>
          <w:rFonts w:ascii="Angsana New" w:eastAsia="Calibri" w:hAnsi="Angsana New"/>
          <w:sz w:val="30"/>
          <w:szCs w:val="30"/>
        </w:rPr>
        <w:t>16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โดย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ณ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z w:val="30"/>
          <w:szCs w:val="30"/>
        </w:rPr>
        <w:t>1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มกราคม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z w:val="30"/>
          <w:szCs w:val="30"/>
        </w:rPr>
        <w:t>2563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กลุ่มบริษัทรับรู้สินทรัพย์สิทธิการใช้และหนี้สินตามสัญญาเช่าเพิ่มขึ้นจำนวน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z w:val="30"/>
          <w:szCs w:val="30"/>
        </w:rPr>
        <w:t>47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ล้านบาทและ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z w:val="30"/>
          <w:szCs w:val="30"/>
        </w:rPr>
        <w:t>38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ล้านบาทในงบแสดงฐานะการเงินรวมและงบแสดงฐานะการเงินเฉพาะกิจการ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2E545A" w:rsidRPr="00C67D49">
        <w:rPr>
          <w:rFonts w:ascii="Angsana New" w:eastAsia="Calibri" w:hAnsi="Angsana New"/>
          <w:sz w:val="30"/>
          <w:szCs w:val="30"/>
        </w:rPr>
        <w:t xml:space="preserve"> (</w:t>
      </w:r>
      <w:r w:rsidR="002E545A" w:rsidRPr="00C67D49">
        <w:rPr>
          <w:rFonts w:ascii="Angsana New" w:eastAsia="Calibri" w:hAnsi="Angsana New"/>
          <w:sz w:val="30"/>
          <w:szCs w:val="30"/>
          <w:cs/>
        </w:rPr>
        <w:t>จากการจัดประเภทใหม่ของสินทรัพย์จากการรับรู้ภายใต้สัญญาเช่า</w:t>
      </w:r>
      <w:r w:rsidR="002E545A" w:rsidRPr="00C67D49">
        <w:rPr>
          <w:rFonts w:ascii="Angsana New" w:eastAsia="Calibri" w:hAnsi="Angsana New"/>
          <w:spacing w:val="6"/>
          <w:sz w:val="30"/>
          <w:szCs w:val="30"/>
          <w:cs/>
        </w:rPr>
        <w:t xml:space="preserve">ดำเนินงานที่เข้าเงื่อนไข </w:t>
      </w:r>
      <w:r w:rsidR="00CB2BE2" w:rsidRPr="00C67D49">
        <w:rPr>
          <w:rFonts w:ascii="Angsana New" w:eastAsia="Calibri" w:hAnsi="Angsana New"/>
          <w:spacing w:val="6"/>
          <w:sz w:val="30"/>
          <w:szCs w:val="30"/>
        </w:rPr>
        <w:t>47</w:t>
      </w:r>
      <w:r w:rsidR="002E545A" w:rsidRPr="00C67D49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="00CB2BE2" w:rsidRPr="00C67D49">
        <w:rPr>
          <w:rFonts w:ascii="Angsana New" w:eastAsia="Calibri" w:hAnsi="Angsana New" w:hint="cs"/>
          <w:spacing w:val="6"/>
          <w:sz w:val="30"/>
          <w:szCs w:val="30"/>
          <w:cs/>
        </w:rPr>
        <w:t>ล้าน</w:t>
      </w:r>
      <w:r w:rsidR="002E545A" w:rsidRPr="00C67D49">
        <w:rPr>
          <w:rFonts w:ascii="Angsana New" w:eastAsia="Calibri" w:hAnsi="Angsana New"/>
          <w:spacing w:val="6"/>
          <w:sz w:val="30"/>
          <w:szCs w:val="30"/>
          <w:cs/>
        </w:rPr>
        <w:t>บาทและ</w:t>
      </w:r>
      <w:r w:rsidR="00CB2BE2" w:rsidRPr="00C67D49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 </w:t>
      </w:r>
      <w:r w:rsidR="00CB2BE2" w:rsidRPr="00C67D49">
        <w:rPr>
          <w:rFonts w:ascii="Angsana New" w:eastAsia="Calibri" w:hAnsi="Angsana New"/>
          <w:spacing w:val="6"/>
          <w:sz w:val="30"/>
          <w:szCs w:val="30"/>
        </w:rPr>
        <w:t>38</w:t>
      </w:r>
      <w:r w:rsidR="002E545A" w:rsidRPr="00C67D49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="002E545A" w:rsidRPr="00C67D49">
        <w:rPr>
          <w:rFonts w:ascii="Angsana New" w:eastAsia="Calibri" w:hAnsi="Angsana New"/>
          <w:spacing w:val="6"/>
          <w:sz w:val="30"/>
          <w:szCs w:val="30"/>
          <w:cs/>
        </w:rPr>
        <w:t>ล้านบาท</w:t>
      </w:r>
      <w:r w:rsidR="007B7749" w:rsidRPr="00C67D49">
        <w:rPr>
          <w:rFonts w:ascii="Angsana New" w:eastAsia="Calibri" w:hAnsi="Angsana New"/>
          <w:spacing w:val="6"/>
          <w:sz w:val="30"/>
          <w:szCs w:val="30"/>
          <w:cs/>
        </w:rPr>
        <w:t>ในงบการเงินรวม</w:t>
      </w:r>
      <w:r w:rsidR="007B7749">
        <w:rPr>
          <w:rFonts w:ascii="Angsana New" w:eastAsia="Calibri" w:hAnsi="Angsana New" w:hint="cs"/>
          <w:spacing w:val="6"/>
          <w:sz w:val="30"/>
          <w:szCs w:val="30"/>
          <w:cs/>
        </w:rPr>
        <w:t>และ</w:t>
      </w:r>
      <w:r w:rsidR="002E545A" w:rsidRPr="00C67D49">
        <w:rPr>
          <w:rFonts w:ascii="Angsana New" w:eastAsia="Calibri" w:hAnsi="Angsana New"/>
          <w:spacing w:val="6"/>
          <w:sz w:val="30"/>
          <w:szCs w:val="30"/>
          <w:cs/>
        </w:rPr>
        <w:t>งบการเงินเฉพาะกิจการ</w:t>
      </w:r>
      <w:r w:rsidR="007B7749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 ตามลำดับ</w:t>
      </w:r>
      <w:r w:rsidR="002E545A" w:rsidRPr="00C67D49">
        <w:rPr>
          <w:rFonts w:ascii="Angsana New" w:eastAsia="Calibri" w:hAnsi="Angsana New"/>
          <w:spacing w:val="6"/>
          <w:sz w:val="30"/>
          <w:szCs w:val="30"/>
          <w:cs/>
        </w:rPr>
        <w:t>) ซึ่งแสดง</w:t>
      </w:r>
      <w:r w:rsidR="002E545A" w:rsidRPr="00C67D49">
        <w:rPr>
          <w:rFonts w:ascii="Angsana New" w:eastAsia="Calibri" w:hAnsi="Angsana New"/>
          <w:spacing w:val="2"/>
          <w:sz w:val="30"/>
          <w:szCs w:val="30"/>
          <w:cs/>
        </w:rPr>
        <w:t>อยู่ในที่ดิน อาคารและอุปกรณ์ ในงบแสดงฐานะการเงินรวมและงบแสดงฐานะการเงินเฉพาะกิจการ</w:t>
      </w:r>
      <w:r w:rsidRPr="00C67D49">
        <w:rPr>
          <w:rFonts w:ascii="Angsana New" w:eastAsia="Calibri" w:hAnsi="Angsana New" w:hint="cs"/>
          <w:spacing w:val="2"/>
          <w:sz w:val="30"/>
          <w:szCs w:val="30"/>
          <w:cs/>
        </w:rPr>
        <w:t>และลักษณะ</w:t>
      </w:r>
      <w:r w:rsidRPr="00C67D49">
        <w:rPr>
          <w:rFonts w:ascii="Angsana New" w:eastAsia="Calibri" w:hAnsi="Angsana New" w:hint="cs"/>
          <w:sz w:val="30"/>
          <w:szCs w:val="30"/>
          <w:cs/>
        </w:rPr>
        <w:t>ของค่าใช้จ่ายที่เกี่ยวข้องกับสัญญาเช่าดังกล่าวจะเปลี่ยนแปลงไป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โดยกลุ่มบริษัทจะรับรู้ค่าเสื่อม</w:t>
      </w:r>
      <w:r w:rsidRPr="007B7749">
        <w:rPr>
          <w:rFonts w:ascii="Angsana New" w:eastAsia="Calibri" w:hAnsi="Angsana New" w:hint="cs"/>
          <w:spacing w:val="2"/>
          <w:sz w:val="30"/>
          <w:szCs w:val="30"/>
          <w:cs/>
        </w:rPr>
        <w:t>ราคาของสินทรัพย์สิทธิการใช้และดอกเบี้ยจ่ายของหนี้สินตามสัญญาเช่า</w:t>
      </w:r>
      <w:r w:rsidRPr="007B7749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7B7749">
        <w:rPr>
          <w:rFonts w:ascii="Angsana New" w:eastAsia="Calibri" w:hAnsi="Angsana New" w:hint="cs"/>
          <w:spacing w:val="2"/>
          <w:sz w:val="30"/>
          <w:szCs w:val="30"/>
          <w:cs/>
        </w:rPr>
        <w:t>ทั้งนี้</w:t>
      </w:r>
      <w:r w:rsidRPr="007B7749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7B7749">
        <w:rPr>
          <w:rFonts w:ascii="Angsana New" w:eastAsia="Calibri" w:hAnsi="Angsana New" w:hint="cs"/>
          <w:spacing w:val="2"/>
          <w:sz w:val="30"/>
          <w:szCs w:val="30"/>
          <w:cs/>
        </w:rPr>
        <w:t>ภาระผูกพันตามสัญญาเช่าดำเนินงาน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pacing w:val="-2"/>
          <w:sz w:val="30"/>
          <w:szCs w:val="30"/>
          <w:cs/>
        </w:rPr>
        <w:t>ณ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pacing w:val="-2"/>
          <w:sz w:val="30"/>
          <w:szCs w:val="30"/>
        </w:rPr>
        <w:t>31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pacing w:val="-2"/>
          <w:sz w:val="30"/>
          <w:szCs w:val="30"/>
          <w:cs/>
        </w:rPr>
        <w:t>ธันวาคม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pacing w:val="-2"/>
          <w:sz w:val="30"/>
          <w:szCs w:val="30"/>
        </w:rPr>
        <w:t>2562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เมื่อคิดลดโดยใช้อัตราดอกเบี้ยเงินกู้ยืมส่วนเพิ่มและได้ยกเว้นการรับรู้รายการสำหรับสัญญาเช่าระยะสั้นและ</w:t>
      </w:r>
      <w:r w:rsidRPr="00C67D49">
        <w:rPr>
          <w:rFonts w:ascii="Angsana New" w:eastAsia="Calibri" w:hAnsi="Angsana New" w:hint="cs"/>
          <w:spacing w:val="-2"/>
          <w:sz w:val="30"/>
          <w:szCs w:val="30"/>
          <w:cs/>
        </w:rPr>
        <w:t>สินทรัพย์อ้างอิงที่มีมูลค่าต่ำกลุ่มบริษัทจึงรับรู้หนี้สินตามสัญญาเช่า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pacing w:val="-2"/>
          <w:sz w:val="30"/>
          <w:szCs w:val="30"/>
          <w:cs/>
        </w:rPr>
        <w:t>ณ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pacing w:val="-2"/>
          <w:sz w:val="30"/>
          <w:szCs w:val="30"/>
          <w:cs/>
        </w:rPr>
        <w:t>วันที่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pacing w:val="-2"/>
          <w:sz w:val="30"/>
          <w:szCs w:val="30"/>
        </w:rPr>
        <w:t>1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pacing w:val="-2"/>
          <w:sz w:val="30"/>
          <w:szCs w:val="30"/>
          <w:cs/>
        </w:rPr>
        <w:t>มกราคม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pacing w:val="-2"/>
          <w:sz w:val="30"/>
          <w:szCs w:val="30"/>
        </w:rPr>
        <w:t>2563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pacing w:val="-2"/>
          <w:sz w:val="30"/>
          <w:szCs w:val="30"/>
          <w:cs/>
        </w:rPr>
        <w:t>เป็นจำนวน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pacing w:val="-2"/>
          <w:sz w:val="30"/>
          <w:szCs w:val="30"/>
        </w:rPr>
        <w:t>47</w:t>
      </w:r>
      <w:r w:rsidRPr="00C67D4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pacing w:val="-2"/>
          <w:sz w:val="30"/>
          <w:szCs w:val="30"/>
          <w:cs/>
        </w:rPr>
        <w:t>ล้านบาท</w:t>
      </w:r>
      <w:r w:rsidRPr="00C67D49">
        <w:rPr>
          <w:rFonts w:ascii="Angsana New" w:eastAsia="Calibri" w:hAnsi="Angsana New" w:hint="cs"/>
          <w:sz w:val="30"/>
          <w:szCs w:val="30"/>
          <w:cs/>
        </w:rPr>
        <w:t>และ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z w:val="30"/>
          <w:szCs w:val="30"/>
        </w:rPr>
        <w:t>38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ล้านบาทในงบแสดงฐานะการเงินรวมและงบแสดงฐานะการเงินเฉพาะกิจการ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โดยมีอัตราดอกเบี้ยเงินกู้ยืมส่วนเพิ่มร้อยละ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z w:val="30"/>
          <w:szCs w:val="30"/>
        </w:rPr>
        <w:t>2</w:t>
      </w:r>
      <w:r w:rsidRPr="00C67D49">
        <w:rPr>
          <w:rFonts w:ascii="Angsana New" w:eastAsia="Calibri" w:hAnsi="Angsana New"/>
          <w:sz w:val="30"/>
          <w:szCs w:val="30"/>
          <w:cs/>
        </w:rPr>
        <w:t>.</w:t>
      </w:r>
      <w:r w:rsidR="00031098" w:rsidRPr="00C67D49">
        <w:rPr>
          <w:rFonts w:ascii="Angsana New" w:eastAsia="Calibri" w:hAnsi="Angsana New"/>
          <w:sz w:val="30"/>
          <w:szCs w:val="30"/>
        </w:rPr>
        <w:t>27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ถึง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="00031098" w:rsidRPr="00C67D49">
        <w:rPr>
          <w:rFonts w:ascii="Angsana New" w:eastAsia="Calibri" w:hAnsi="Angsana New"/>
          <w:sz w:val="30"/>
          <w:szCs w:val="30"/>
        </w:rPr>
        <w:t>2</w:t>
      </w:r>
      <w:r w:rsidRPr="00C67D49">
        <w:rPr>
          <w:rFonts w:ascii="Angsana New" w:eastAsia="Calibri" w:hAnsi="Angsana New"/>
          <w:sz w:val="30"/>
          <w:szCs w:val="30"/>
          <w:cs/>
        </w:rPr>
        <w:t>.</w:t>
      </w:r>
      <w:r w:rsidR="00031098" w:rsidRPr="00C67D49">
        <w:rPr>
          <w:rFonts w:ascii="Angsana New" w:eastAsia="Calibri" w:hAnsi="Angsana New"/>
          <w:sz w:val="30"/>
          <w:szCs w:val="30"/>
        </w:rPr>
        <w:t>75</w:t>
      </w:r>
      <w:r w:rsidRPr="00C67D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7D49">
        <w:rPr>
          <w:rFonts w:ascii="Angsana New" w:eastAsia="Calibri" w:hAnsi="Angsana New" w:hint="cs"/>
          <w:sz w:val="30"/>
          <w:szCs w:val="30"/>
          <w:cs/>
        </w:rPr>
        <w:t>ต่อปีในงบแสดงฐานะการเงินรวมและงบแสดงฐานะการเงินเฉพาะกิจการ</w:t>
      </w:r>
    </w:p>
    <w:p w14:paraId="5CA0B0E9" w14:textId="77777777" w:rsidR="00056311" w:rsidRPr="00D44A94" w:rsidRDefault="00056311" w:rsidP="003D15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14"/>
          <w:szCs w:val="14"/>
          <w:shd w:val="clear" w:color="auto" w:fill="D9D9D9"/>
        </w:rPr>
      </w:pPr>
    </w:p>
    <w:p w14:paraId="1E140D55" w14:textId="5495C632" w:rsidR="003D1504" w:rsidRPr="003D1504" w:rsidRDefault="003D1504" w:rsidP="003D150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19D6596E" w14:textId="77777777" w:rsidR="0034460D" w:rsidRPr="00D44A94" w:rsidRDefault="0034460D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4"/>
          <w:szCs w:val="14"/>
        </w:rPr>
      </w:pPr>
    </w:p>
    <w:p w14:paraId="6A188D7C" w14:textId="207BD166" w:rsidR="00CE6DA1" w:rsidRPr="00D44A94" w:rsidRDefault="00ED0ABA" w:rsidP="00ED0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rPr>
          <w:rFonts w:ascii="Angsana New" w:hAnsi="Angsana New"/>
          <w:sz w:val="14"/>
          <w:szCs w:val="14"/>
        </w:rPr>
      </w:pPr>
      <w:r w:rsidRPr="00ED0ABA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ยกเว้นที่ได้กล่าวไว้ในหมายเหตุข้อ </w:t>
      </w:r>
      <w:r w:rsidR="00031098" w:rsidRPr="00031098">
        <w:rPr>
          <w:rFonts w:ascii="Angsana New" w:hAnsi="Angsana New"/>
          <w:sz w:val="30"/>
          <w:szCs w:val="30"/>
        </w:rPr>
        <w:t>3</w:t>
      </w:r>
      <w:r w:rsidR="0034460D" w:rsidRPr="00BB3012">
        <w:rPr>
          <w:rFonts w:ascii="Angsana New" w:hAnsi="Angsana New"/>
          <w:sz w:val="30"/>
          <w:szCs w:val="30"/>
          <w:cs/>
        </w:rPr>
        <w:t xml:space="preserve"> </w:t>
      </w:r>
      <w:r w:rsidR="00E36564" w:rsidRPr="00BB3012">
        <w:rPr>
          <w:rFonts w:ascii="Angsana New" w:hAnsi="Angsana New"/>
          <w:sz w:val="30"/>
          <w:szCs w:val="30"/>
        </w:rPr>
        <w:br/>
      </w:r>
    </w:p>
    <w:p w14:paraId="39B84E1A" w14:textId="77777777" w:rsidR="005258B5" w:rsidRPr="007671A3" w:rsidRDefault="005258B5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E990C97" w14:textId="77777777" w:rsidR="009A7CDF" w:rsidRPr="00D44A94" w:rsidRDefault="009A7CDF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0084F233" w14:textId="7D3A8A8F" w:rsidR="00D06CE4" w:rsidRPr="007671A3" w:rsidRDefault="009A7CDF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งบการเงินรวมประกอบด้วยงบการเงินของบริษัท</w:t>
      </w:r>
      <w:r w:rsidRPr="007671A3">
        <w:rPr>
          <w:rFonts w:ascii="Angsana New" w:hAnsi="Angsana New"/>
          <w:spacing w:val="2"/>
          <w:sz w:val="30"/>
          <w:szCs w:val="30"/>
        </w:rPr>
        <w:t xml:space="preserve"> 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 xml:space="preserve">และบริษัทย่อย </w:t>
      </w:r>
      <w:r w:rsidR="00D01F0F" w:rsidRPr="00D01F0F">
        <w:rPr>
          <w:rFonts w:ascii="Angsana New" w:hAnsi="Angsana New"/>
          <w:spacing w:val="2"/>
          <w:sz w:val="30"/>
          <w:szCs w:val="30"/>
        </w:rPr>
        <w:t>(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 xml:space="preserve">รวมกันเรียกว่า </w:t>
      </w:r>
      <w:r w:rsidR="00D06CE4" w:rsidRPr="007671A3">
        <w:rPr>
          <w:rFonts w:ascii="Angsana New" w:hAnsi="Angsana New"/>
          <w:spacing w:val="2"/>
          <w:sz w:val="30"/>
          <w:szCs w:val="30"/>
        </w:rPr>
        <w:t>“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="00D06CE4" w:rsidRPr="007671A3">
        <w:rPr>
          <w:rFonts w:ascii="Angsana New" w:hAnsi="Angsana New"/>
          <w:spacing w:val="2"/>
          <w:sz w:val="30"/>
          <w:szCs w:val="30"/>
        </w:rPr>
        <w:t>”</w:t>
      </w:r>
      <w:r w:rsidR="00D01F0F" w:rsidRPr="00D01F0F">
        <w:rPr>
          <w:rFonts w:ascii="Angsana New" w:hAnsi="Angsana New"/>
          <w:spacing w:val="2"/>
          <w:sz w:val="30"/>
          <w:szCs w:val="30"/>
        </w:rPr>
        <w:t>)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51F1E44B" w14:textId="77777777" w:rsidR="00BA0F71" w:rsidRPr="00D44A94" w:rsidRDefault="00BA0F71" w:rsidP="008D7F7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14"/>
          <w:szCs w:val="14"/>
        </w:rPr>
      </w:pPr>
    </w:p>
    <w:p w14:paraId="3639038F" w14:textId="77777777" w:rsidR="00E70B4C" w:rsidRDefault="00E70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4784B54A" w14:textId="3061E272" w:rsidR="008D7F7B" w:rsidRPr="005B22CE" w:rsidRDefault="008D7F7B" w:rsidP="001E17A0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  <w:r w:rsidRPr="005B22CE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บริษัทย่อย</w:t>
      </w:r>
      <w:r w:rsidRPr="005B22CE">
        <w:rPr>
          <w:rFonts w:ascii="Angsana New" w:eastAsia="EucrosiaUPCBold" w:hAnsi="Angsana New"/>
          <w:i/>
          <w:iCs/>
          <w:sz w:val="30"/>
          <w:szCs w:val="30"/>
        </w:rPr>
        <w:t xml:space="preserve">   </w:t>
      </w:r>
    </w:p>
    <w:p w14:paraId="492BB252" w14:textId="77777777" w:rsidR="008D7F7B" w:rsidRPr="00D44A94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14"/>
          <w:szCs w:val="14"/>
        </w:rPr>
      </w:pPr>
    </w:p>
    <w:p w14:paraId="2C64D6D9" w14:textId="1A96EDA5" w:rsidR="008D7F7B" w:rsidRPr="005B22CE" w:rsidRDefault="008D7F7B" w:rsidP="008D7F7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5B22CE">
        <w:rPr>
          <w:rFonts w:ascii="Angsana New" w:hAnsi="Angsana New"/>
          <w:spacing w:val="2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Pr="005B22CE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5B22CE">
        <w:rPr>
          <w:rFonts w:ascii="Angsana New" w:hAnsi="Angsana New"/>
          <w:spacing w:val="4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5B22CE">
        <w:rPr>
          <w:rFonts w:ascii="Angsana New" w:hAnsi="Angsana New"/>
          <w:sz w:val="30"/>
          <w:szCs w:val="30"/>
          <w:cs/>
        </w:rPr>
        <w:t xml:space="preserve"> นับแต่วันที่มีการควบคุมจนถึงวันที่การควบคุมสิ้นสุดลง </w:t>
      </w:r>
    </w:p>
    <w:p w14:paraId="0953DB5B" w14:textId="77777777" w:rsidR="00907CFF" w:rsidRDefault="00907CFF" w:rsidP="006B123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006940" w14:textId="7D10D1F7" w:rsidR="006B123D" w:rsidRPr="005B22CE" w:rsidRDefault="006B123D" w:rsidP="006B123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22CE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45D2AEAA" w14:textId="77777777" w:rsidR="006B123D" w:rsidRPr="00C01D0D" w:rsidRDefault="006B123D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3E83979C" w14:textId="77777777" w:rsidR="006B123D" w:rsidRPr="005B22CE" w:rsidRDefault="006B123D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B22CE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ณ วันที่ซื้อธุรกิจ </w:t>
      </w:r>
      <w:r w:rsidRPr="005B22CE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5B22CE">
        <w:rPr>
          <w:rFonts w:ascii="Angsana New" w:eastAsia="Calibri" w:hAnsi="Angsana New"/>
          <w:sz w:val="30"/>
          <w:szCs w:val="30"/>
          <w:cs/>
        </w:rPr>
        <w:t>ผู้ถูกซื้อ</w:t>
      </w:r>
    </w:p>
    <w:p w14:paraId="595C0C12" w14:textId="77777777" w:rsidR="006B123D" w:rsidRPr="00C01D0D" w:rsidRDefault="006B123D" w:rsidP="006B123D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24"/>
          <w:szCs w:val="24"/>
        </w:rPr>
      </w:pPr>
    </w:p>
    <w:p w14:paraId="51B07487" w14:textId="54C728AF" w:rsidR="006B123D" w:rsidRPr="005B22CE" w:rsidRDefault="006B123D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B22CE">
        <w:rPr>
          <w:rFonts w:ascii="Angsana New" w:eastAsia="Calibri" w:hAnsi="Angsana New"/>
          <w:spacing w:val="4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</w:t>
      </w:r>
      <w:r w:rsidRPr="005B22CE">
        <w:rPr>
          <w:rFonts w:ascii="Angsana New" w:eastAsia="Calibri" w:hAnsi="Angsana New"/>
          <w:sz w:val="30"/>
          <w:szCs w:val="30"/>
          <w:cs/>
        </w:rPr>
        <w:t>โดยถือเป็นรายการในส่วนของ</w:t>
      </w:r>
      <w:r w:rsidRPr="005B22CE">
        <w:rPr>
          <w:rFonts w:ascii="Angsana New" w:eastAsia="Calibri" w:hAnsi="Angsana New" w:hint="cs"/>
          <w:sz w:val="30"/>
          <w:szCs w:val="30"/>
          <w:cs/>
        </w:rPr>
        <w:t>ผู้ถือหุ้น</w:t>
      </w:r>
    </w:p>
    <w:p w14:paraId="77709EA2" w14:textId="36829D9F" w:rsidR="00FF4A1C" w:rsidRPr="00C01D0D" w:rsidRDefault="00FF4A1C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28BDBDD6" w14:textId="77777777" w:rsidR="008D7F7B" w:rsidRPr="007671A3" w:rsidRDefault="008D7F7B" w:rsidP="008D7F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122890B0" w14:textId="77777777" w:rsidR="008D7F7B" w:rsidRPr="006B123D" w:rsidRDefault="008D7F7B" w:rsidP="008D7F7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39437087" w14:textId="728CD505" w:rsidR="008D7F7B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Pr="007671A3">
        <w:rPr>
          <w:rFonts w:ascii="Angsana New" w:hAnsi="Angsana New"/>
          <w:spacing w:val="4"/>
          <w:sz w:val="30"/>
          <w:szCs w:val="30"/>
          <w:cs/>
        </w:rPr>
        <w:t>รวมถึงส่วนไ</w:t>
      </w:r>
      <w:r w:rsidR="00B11C4A">
        <w:rPr>
          <w:rFonts w:ascii="Angsana New" w:hAnsi="Angsana New"/>
          <w:spacing w:val="4"/>
          <w:sz w:val="30"/>
          <w:szCs w:val="30"/>
          <w:cs/>
        </w:rPr>
        <w:t>ด้เสียที่ไม่มีอำนาจควบคุมและองค์ประกอบอื่นของ</w:t>
      </w:r>
      <w:r w:rsidR="00997A68">
        <w:rPr>
          <w:rFonts w:ascii="Angsana New" w:hAnsi="Angsana New" w:hint="cs"/>
          <w:spacing w:val="4"/>
          <w:sz w:val="30"/>
          <w:szCs w:val="30"/>
          <w:cs/>
        </w:rPr>
        <w:t>ส่วนของ</w:t>
      </w:r>
      <w:r w:rsidR="00B11C4A">
        <w:rPr>
          <w:rFonts w:ascii="Angsana New" w:hAnsi="Angsana New"/>
          <w:spacing w:val="4"/>
          <w:sz w:val="30"/>
          <w:szCs w:val="30"/>
          <w:cs/>
        </w:rPr>
        <w:t>ผู้ถือหุ้น</w:t>
      </w:r>
      <w:r w:rsidR="004E19CA">
        <w:rPr>
          <w:rFonts w:ascii="Angsana New" w:hAnsi="Angsana New"/>
          <w:spacing w:val="4"/>
          <w:sz w:val="30"/>
          <w:szCs w:val="30"/>
          <w:cs/>
        </w:rPr>
        <w:t>ที่เกี่ยวข้องกับบริษัทย่อยนั้น</w:t>
      </w:r>
      <w:r w:rsidRPr="007671A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กำไรหรือ</w:t>
      </w:r>
      <w:r w:rsidRPr="00B11C4A">
        <w:rPr>
          <w:rFonts w:ascii="Angsana New" w:hAnsi="Angsana New"/>
          <w:spacing w:val="4"/>
          <w:sz w:val="30"/>
          <w:szCs w:val="30"/>
          <w:cs/>
        </w:rPr>
        <w:t>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</w:t>
      </w:r>
      <w:r w:rsidRPr="007671A3">
        <w:rPr>
          <w:rFonts w:ascii="Angsana New" w:hAnsi="Angsana New"/>
          <w:sz w:val="30"/>
          <w:szCs w:val="30"/>
          <w:cs/>
        </w:rPr>
        <w:t>ที่ยังคงเหลืออยู่ให้วัดมูลค่าด้วยมูลค่ายุติธรรม ณ วันที่สูญเสียการควบคุม</w:t>
      </w:r>
    </w:p>
    <w:p w14:paraId="48999016" w14:textId="77777777" w:rsidR="00997A4A" w:rsidRPr="00C01D0D" w:rsidRDefault="00997A4A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5A1CD215" w14:textId="6B3CFB05" w:rsidR="00997A4A" w:rsidRPr="007671A3" w:rsidRDefault="00997A4A" w:rsidP="00BC2292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7671A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1EB46711" w14:textId="77777777" w:rsidR="00997A4A" w:rsidRPr="00C01D0D" w:rsidRDefault="00997A4A" w:rsidP="00BC2292">
      <w:pPr>
        <w:pStyle w:val="BodyText2"/>
        <w:tabs>
          <w:tab w:val="left" w:pos="540"/>
        </w:tabs>
        <w:spacing w:line="240" w:lineRule="atLeast"/>
        <w:ind w:left="540" w:right="-9" w:firstLine="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A66FD4" w14:textId="686909D2" w:rsidR="00997A4A" w:rsidRPr="00997A4A" w:rsidRDefault="00997A4A" w:rsidP="00BC2292">
      <w:pPr>
        <w:pStyle w:val="BodyText2"/>
        <w:tabs>
          <w:tab w:val="left" w:pos="540"/>
        </w:tabs>
        <w:spacing w:line="240" w:lineRule="atLeast"/>
        <w:ind w:left="540" w:right="-9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671A3">
        <w:rPr>
          <w:rFonts w:ascii="Angsana New" w:hAnsi="Angsana New"/>
          <w:spacing w:val="-4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</w:t>
      </w:r>
      <w:r w:rsidRPr="003567B7">
        <w:rPr>
          <w:rFonts w:ascii="Angsana New" w:hAnsi="Angsana New"/>
          <w:spacing w:val="4"/>
          <w:sz w:val="30"/>
          <w:szCs w:val="30"/>
          <w:cs/>
        </w:rPr>
        <w:t>รายการระหว่างกิจการในกลุ่มถูกตัดรายการในการจัดทำงบการเงินรวม</w:t>
      </w:r>
    </w:p>
    <w:p w14:paraId="43964460" w14:textId="77777777" w:rsidR="00AE62CF" w:rsidRPr="00C01D0D" w:rsidRDefault="00AE62CF" w:rsidP="00BA245A">
      <w:pPr>
        <w:pStyle w:val="BodyText2"/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9B0BDD7" w14:textId="77777777" w:rsidR="0034460D" w:rsidRPr="007671A3" w:rsidRDefault="00262DD8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76C9EF36" w14:textId="77777777" w:rsidR="00AE62CF" w:rsidRPr="00C01D0D" w:rsidRDefault="00AE62CF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5F08140" w14:textId="6B60A69F" w:rsidR="00970B38" w:rsidRPr="007671A3" w:rsidRDefault="00970B38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C5E23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</w:t>
      </w:r>
      <w:r w:rsidRPr="007671A3">
        <w:rPr>
          <w:rFonts w:ascii="Angsana New" w:hAnsi="Angsana New"/>
          <w:sz w:val="30"/>
          <w:szCs w:val="30"/>
          <w:cs/>
        </w:rPr>
        <w:t>และกระแสรายวัน รวมทั้งเงินลงทุนระยะสั้นที่มีสภาพคล่องสูง</w:t>
      </w:r>
      <w:r w:rsidR="00FF1260" w:rsidRPr="007671A3">
        <w:rPr>
          <w:rFonts w:ascii="Angsana New" w:hAnsi="Angsana New"/>
          <w:sz w:val="30"/>
          <w:szCs w:val="30"/>
          <w:cs/>
        </w:rPr>
        <w:t xml:space="preserve">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14:paraId="53CB0009" w14:textId="77777777" w:rsidR="00C01D0D" w:rsidRPr="00C01D0D" w:rsidRDefault="00C01D0D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7F874B8C" w14:textId="337B2BA1" w:rsidR="00C01D0D" w:rsidRDefault="00970B38" w:rsidP="00BF021E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6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7671A3">
        <w:rPr>
          <w:rFonts w:ascii="Angsana New" w:hAnsi="Angsana New"/>
          <w:sz w:val="30"/>
          <w:szCs w:val="30"/>
          <w:cs/>
        </w:rPr>
        <w:t>งบกระแสเงินสด</w:t>
      </w:r>
    </w:p>
    <w:p w14:paraId="3C248D76" w14:textId="1C628F08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="00FB0EF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  <w:r w:rsidR="00FB0E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14:paraId="6153B172" w14:textId="77777777" w:rsidR="0034460D" w:rsidRPr="00BA0F71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color w:val="000000"/>
          <w:sz w:val="30"/>
          <w:szCs w:val="30"/>
        </w:rPr>
      </w:pPr>
    </w:p>
    <w:p w14:paraId="00FB852A" w14:textId="74EA525A" w:rsidR="00CE6DA1" w:rsidRDefault="00FB0EFC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B0EFC">
        <w:rPr>
          <w:rFonts w:ascii="Angsana New" w:hAnsi="Angsana New"/>
          <w:color w:val="000000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B0EFC">
        <w:rPr>
          <w:rFonts w:ascii="Angsana New" w:hAnsi="Angsana New"/>
          <w:color w:val="000000"/>
          <w:sz w:val="30"/>
          <w:szCs w:val="30"/>
          <w:cs/>
        </w:rPr>
        <w:t>จำนวนสิ่งตอบแทนนั้นจะรับรู้เป็นสินทรัพย์ที่เกิดจากสัญญา</w:t>
      </w:r>
    </w:p>
    <w:p w14:paraId="5C6643E6" w14:textId="5A47BC79" w:rsidR="00FB0EFC" w:rsidRDefault="00FB0EFC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4563EB" w14:textId="65315003" w:rsidR="00FB0EFC" w:rsidRDefault="00671CE9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7D17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="00D01F0F" w:rsidRPr="00D01F0F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>(</w:t>
      </w:r>
      <w:r w:rsidR="00031098" w:rsidRPr="00031098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>2562</w:t>
      </w:r>
      <w:r w:rsidRPr="007D17F3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: ค่าเผื่อหนี้สงสัยจะสูญ</w:t>
      </w:r>
      <w:r w:rsidR="00D01F0F" w:rsidRPr="00D01F0F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>)</w:t>
      </w:r>
      <w:r w:rsidRPr="00671CE9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="007D17F3">
        <w:rPr>
          <w:rFonts w:ascii="Angsana New" w:hAnsi="Angsana New"/>
          <w:color w:val="000000"/>
          <w:spacing w:val="2"/>
          <w:sz w:val="30"/>
          <w:szCs w:val="30"/>
        </w:rPr>
        <w:t xml:space="preserve">    </w:t>
      </w:r>
      <w:r w:rsidRPr="00671CE9">
        <w:rPr>
          <w:rFonts w:ascii="Angsana New" w:hAnsi="Angsana New"/>
          <w:color w:val="000000"/>
          <w:spacing w:val="2"/>
          <w:sz w:val="30"/>
          <w:szCs w:val="30"/>
          <w:cs/>
        </w:rPr>
        <w:t>หนี้สูญจะถูกตัดจำหน่ายเมื่อเกิดขึ้น</w:t>
      </w:r>
    </w:p>
    <w:p w14:paraId="14434C1F" w14:textId="77777777" w:rsidR="00075559" w:rsidRDefault="00075559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</w:p>
    <w:p w14:paraId="25799E1F" w14:textId="22B7D9EF" w:rsidR="00671CE9" w:rsidRPr="00075559" w:rsidRDefault="00075559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5559">
        <w:rPr>
          <w:rFonts w:ascii="Angsana New" w:hAnsi="Angsana New"/>
          <w:color w:val="000000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1CE83BFB" w14:textId="77777777" w:rsidR="00671CE9" w:rsidRPr="00CE7022" w:rsidRDefault="00671CE9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CC57F0" w14:textId="3CB74FAC" w:rsidR="00E94AFA" w:rsidRPr="007671A3" w:rsidRDefault="00E94AFA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6B568520" w14:textId="77777777" w:rsidR="00E94AFA" w:rsidRPr="00BA0F71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713E0EE3" w14:textId="1599A900" w:rsidR="00970B38" w:rsidRDefault="00970B38" w:rsidP="00970B38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  <w:r w:rsidRPr="007671A3">
        <w:rPr>
          <w:rFonts w:ascii="Angsana New" w:hAnsi="Angsana New"/>
          <w:sz w:val="30"/>
          <w:szCs w:val="30"/>
          <w:cs/>
        </w:rPr>
        <w:t>สินค้าคงเหลือ</w:t>
      </w:r>
      <w:r w:rsidR="00E46E6B" w:rsidRPr="007671A3">
        <w:rPr>
          <w:rFonts w:ascii="Angsana New" w:hAnsi="Angsana New" w:hint="cs"/>
          <w:sz w:val="30"/>
          <w:szCs w:val="30"/>
          <w:cs/>
        </w:rPr>
        <w:t>วัดมูลค่า</w:t>
      </w:r>
      <w:r w:rsidRPr="007671A3">
        <w:rPr>
          <w:rFonts w:ascii="Angsana New" w:hAnsi="Angsana New"/>
          <w:sz w:val="30"/>
          <w:szCs w:val="30"/>
          <w:cs/>
        </w:rPr>
        <w:t xml:space="preserve">ด้วยราคาทุนหรือมูลค่าสุทธิที่จะได้รับแล้วแต่มูลค่าใดจะต่ำกว่า </w:t>
      </w:r>
    </w:p>
    <w:p w14:paraId="66253F57" w14:textId="77777777" w:rsidR="00F13DE9" w:rsidRDefault="00970B38" w:rsidP="009D5CA2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</w:p>
    <w:p w14:paraId="21E7A39D" w14:textId="3DFBDEB9" w:rsidR="00E94AFA" w:rsidRPr="007671A3" w:rsidRDefault="00970B38" w:rsidP="00F13DE9">
      <w:pPr>
        <w:pStyle w:val="BodyText2"/>
        <w:tabs>
          <w:tab w:val="left" w:pos="567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4E7C6FDD" w14:textId="77777777" w:rsidR="00970B38" w:rsidRPr="00F13DE9" w:rsidRDefault="00970B38" w:rsidP="00970B38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0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92"/>
        <w:gridCol w:w="6215"/>
      </w:tblGrid>
      <w:tr w:rsidR="00E94AFA" w:rsidRPr="007671A3" w14:paraId="01B3E6B4" w14:textId="77777777" w:rsidTr="009D5CA2">
        <w:tc>
          <w:tcPr>
            <w:tcW w:w="2992" w:type="dxa"/>
          </w:tcPr>
          <w:p w14:paraId="16DC431C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15" w:type="dxa"/>
          </w:tcPr>
          <w:p w14:paraId="1B074A23" w14:textId="4EDE55EC" w:rsidR="00E94AFA" w:rsidRPr="007671A3" w:rsidRDefault="00E94AFA" w:rsidP="006D5F4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ตีราคาตามต้นทุนมาตรฐาน </w:t>
            </w:r>
            <w:r w:rsidR="00D01F0F" w:rsidRPr="00D01F0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ซึ่งใกล</w:t>
            </w:r>
            <w:r w:rsidR="0038137C" w:rsidRPr="007671A3">
              <w:rPr>
                <w:rFonts w:ascii="Angsana New" w:hAnsi="Angsana New"/>
                <w:sz w:val="30"/>
                <w:szCs w:val="30"/>
                <w:cs/>
              </w:rPr>
              <w:t>้เคียงกับต้นทุนการผลิตจริง</w:t>
            </w:r>
            <w:r w:rsidR="00D01F0F" w:rsidRPr="00D01F0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94AFA" w:rsidRPr="007671A3" w14:paraId="3B7B21B8" w14:textId="77777777" w:rsidTr="009D5CA2">
        <w:tc>
          <w:tcPr>
            <w:tcW w:w="2992" w:type="dxa"/>
          </w:tcPr>
          <w:p w14:paraId="6DA62D87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สินค้าซื้อมาเพื่อขาย</w:t>
            </w:r>
          </w:p>
        </w:tc>
        <w:tc>
          <w:tcPr>
            <w:tcW w:w="6215" w:type="dxa"/>
          </w:tcPr>
          <w:p w14:paraId="1B2D7F58" w14:textId="77777777" w:rsidR="00E94AFA" w:rsidRPr="007671A3" w:rsidRDefault="00E94AFA" w:rsidP="006D5F41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</w:rPr>
              <w:tab/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ตีราคาตามต้นทุนถัวเฉลี่ย</w:t>
            </w:r>
          </w:p>
        </w:tc>
      </w:tr>
      <w:tr w:rsidR="00E94AFA" w:rsidRPr="007671A3" w14:paraId="535189F4" w14:textId="77777777" w:rsidTr="009D5CA2">
        <w:tc>
          <w:tcPr>
            <w:tcW w:w="2992" w:type="dxa"/>
          </w:tcPr>
          <w:p w14:paraId="7DC96602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215" w:type="dxa"/>
          </w:tcPr>
          <w:p w14:paraId="751575B5" w14:textId="2DE5DCF9" w:rsidR="00E94AFA" w:rsidRPr="007671A3" w:rsidRDefault="00E94AFA" w:rsidP="00C95DF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ind w:left="248" w:hanging="2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</w:t>
            </w:r>
            <w:r w:rsidR="001E17A0" w:rsidRPr="007671A3">
              <w:rPr>
                <w:rFonts w:ascii="Angsana New" w:hAnsi="Angsana New"/>
                <w:sz w:val="30"/>
                <w:szCs w:val="30"/>
                <w:cs/>
              </w:rPr>
              <w:t xml:space="preserve">น </w:t>
            </w:r>
          </w:p>
        </w:tc>
      </w:tr>
      <w:tr w:rsidR="00E94AFA" w:rsidRPr="007671A3" w14:paraId="6DEF9A49" w14:textId="77777777" w:rsidTr="009D5CA2">
        <w:tc>
          <w:tcPr>
            <w:tcW w:w="2992" w:type="dxa"/>
          </w:tcPr>
          <w:p w14:paraId="7A263060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อะไหล่ วัสดุ </w:t>
            </w:r>
          </w:p>
        </w:tc>
        <w:tc>
          <w:tcPr>
            <w:tcW w:w="6215" w:type="dxa"/>
          </w:tcPr>
          <w:p w14:paraId="261AD1CE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4AFA" w:rsidRPr="007671A3" w14:paraId="6997C0E6" w14:textId="77777777" w:rsidTr="009D5CA2">
        <w:tc>
          <w:tcPr>
            <w:tcW w:w="2992" w:type="dxa"/>
          </w:tcPr>
          <w:p w14:paraId="1BFEC32E" w14:textId="77777777" w:rsidR="00E94AFA" w:rsidRPr="007671A3" w:rsidRDefault="0038137C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E94AFA" w:rsidRPr="007671A3">
              <w:rPr>
                <w:rFonts w:ascii="Angsana New" w:hAnsi="Angsana New"/>
                <w:sz w:val="30"/>
                <w:szCs w:val="30"/>
                <w:cs/>
              </w:rPr>
              <w:t>ของใช้สิ้นเปลืองและอื่นๆ</w:t>
            </w:r>
          </w:p>
        </w:tc>
        <w:tc>
          <w:tcPr>
            <w:tcW w:w="6215" w:type="dxa"/>
          </w:tcPr>
          <w:p w14:paraId="17927B7A" w14:textId="77777777" w:rsidR="00E94AFA" w:rsidRPr="007671A3" w:rsidRDefault="00E94AFA" w:rsidP="00B934F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ตีราคาตามต้นทุนถัวเฉลี่ย</w:t>
            </w:r>
          </w:p>
        </w:tc>
      </w:tr>
    </w:tbl>
    <w:p w14:paraId="2E55BC85" w14:textId="77777777" w:rsidR="00BA0F71" w:rsidRPr="00661559" w:rsidRDefault="00BA0F71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28"/>
          <w:szCs w:val="28"/>
        </w:rPr>
      </w:pPr>
    </w:p>
    <w:p w14:paraId="345A48CB" w14:textId="1F261383" w:rsidR="00E94AFA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FF4A1C">
        <w:rPr>
          <w:rFonts w:ascii="Angsana New" w:hAnsi="Angsana New"/>
          <w:spacing w:val="2"/>
          <w:sz w:val="30"/>
          <w:szCs w:val="30"/>
          <w:cs/>
        </w:rPr>
        <w:t>ต้นทุนของสินค้า ประกอบด้วย ต้นทุนที่ซื้อ ต้นทุน</w:t>
      </w:r>
      <w:r w:rsidR="00EC3D44" w:rsidRPr="00FF4A1C">
        <w:rPr>
          <w:rFonts w:ascii="Angsana New" w:hAnsi="Angsana New"/>
          <w:spacing w:val="2"/>
          <w:sz w:val="30"/>
          <w:szCs w:val="30"/>
          <w:cs/>
        </w:rPr>
        <w:t>แปลงสภาพ</w:t>
      </w:r>
      <w:r w:rsidRPr="00FF4A1C">
        <w:rPr>
          <w:rFonts w:ascii="Angsana New" w:hAnsi="Angsana New"/>
          <w:spacing w:val="2"/>
          <w:sz w:val="30"/>
          <w:szCs w:val="30"/>
          <w:cs/>
        </w:rPr>
        <w:t>หรือต้นทุนอื่นเพื่อให้สินค้าอยู่ในสถานที่และสภาพ</w:t>
      </w:r>
      <w:r w:rsidRPr="007671A3">
        <w:rPr>
          <w:rFonts w:ascii="Angsana New" w:hAnsi="Angsana New"/>
          <w:sz w:val="30"/>
          <w:szCs w:val="30"/>
          <w:cs/>
        </w:rPr>
        <w:t>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ต้นทุนสินค้ารวมการปันส่วนของค่าใช้จ่ายในการผลิตอย่างเหมาะสม โดยคำนึงถึงระดับกำลังการผลิตตามปกติ</w:t>
      </w:r>
    </w:p>
    <w:p w14:paraId="12C748F5" w14:textId="77777777" w:rsidR="00436C40" w:rsidRPr="007671A3" w:rsidRDefault="00436C40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5DB70119" w14:textId="0246939C" w:rsidR="00E94AFA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pacing w:val="2"/>
          <w:sz w:val="30"/>
          <w:szCs w:val="30"/>
        </w:rPr>
      </w:pPr>
      <w:r w:rsidRPr="00FF4A1C">
        <w:rPr>
          <w:rFonts w:ascii="Angsana New" w:hAnsi="Angsana New"/>
          <w:spacing w:val="8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</w:t>
      </w:r>
      <w:r w:rsidRPr="00FF4A1C">
        <w:rPr>
          <w:rFonts w:ascii="Angsana New" w:hAnsi="Angsana New"/>
          <w:spacing w:val="2"/>
          <w:sz w:val="30"/>
          <w:szCs w:val="30"/>
          <w:cs/>
        </w:rPr>
        <w:t>ในการผลิตสินค้านั้นให้เ</w:t>
      </w:r>
      <w:r w:rsidR="00EC3D44" w:rsidRPr="00FF4A1C">
        <w:rPr>
          <w:rFonts w:ascii="Angsana New" w:hAnsi="Angsana New"/>
          <w:spacing w:val="2"/>
          <w:sz w:val="30"/>
          <w:szCs w:val="30"/>
          <w:cs/>
        </w:rPr>
        <w:t>สร็จและต้นทุนที่จำเป็นต้องจ่ายเพื่อให้ขายสินค้า</w:t>
      </w:r>
      <w:r w:rsidRPr="00FF4A1C">
        <w:rPr>
          <w:rFonts w:ascii="Angsana New" w:hAnsi="Angsana New"/>
          <w:spacing w:val="2"/>
          <w:sz w:val="30"/>
          <w:szCs w:val="30"/>
          <w:cs/>
        </w:rPr>
        <w:t>ได้</w:t>
      </w:r>
    </w:p>
    <w:p w14:paraId="2C4D8D64" w14:textId="77777777" w:rsidR="000B4F0D" w:rsidRDefault="000B4F0D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50C8CF1F" w14:textId="77777777" w:rsidR="000B4F0D" w:rsidRDefault="000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74DE3BB" w14:textId="363600C8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</w:t>
      </w:r>
      <w:r w:rsidR="006615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ในบริษัทย่อย</w:t>
      </w:r>
    </w:p>
    <w:p w14:paraId="62266874" w14:textId="77777777" w:rsidR="0034460D" w:rsidRPr="007A2F2D" w:rsidRDefault="0034460D" w:rsidP="00BC2292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26"/>
          <w:szCs w:val="26"/>
        </w:rPr>
      </w:pPr>
    </w:p>
    <w:p w14:paraId="2C49F883" w14:textId="77777777" w:rsidR="000B4F0D" w:rsidRDefault="0034460D" w:rsidP="00661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AC2613" w:rsidRPr="007671A3">
        <w:rPr>
          <w:rFonts w:ascii="Angsana New" w:hAnsi="Angsana New"/>
          <w:color w:val="000000"/>
          <w:sz w:val="30"/>
          <w:szCs w:val="30"/>
          <w:cs/>
        </w:rPr>
        <w:t xml:space="preserve">เงินลงทุนในบริษัทย่อย ในงบการเงินเฉพาะกิจการของบริษัท </w:t>
      </w:r>
      <w:r w:rsidR="00661559">
        <w:rPr>
          <w:rFonts w:ascii="Angsana New" w:hAnsi="Angsana New" w:hint="cs"/>
          <w:color w:val="000000"/>
          <w:sz w:val="30"/>
          <w:szCs w:val="30"/>
          <w:cs/>
        </w:rPr>
        <w:t>วัดมูลค่าด้วยราคาทุนหักค่าเผื่อการด้อยค่า</w:t>
      </w:r>
    </w:p>
    <w:p w14:paraId="0C438D66" w14:textId="42BEC9A1" w:rsidR="00AC2613" w:rsidRDefault="00AC2613" w:rsidP="00661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</w:rPr>
        <w:t> 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5CCF9A3" w14:textId="77777777" w:rsidR="004B3E6D" w:rsidRPr="00300257" w:rsidRDefault="004B3E6D" w:rsidP="004B3E6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391C69F" w14:textId="77777777" w:rsidR="004B3E6D" w:rsidRPr="007A2F2D" w:rsidRDefault="004B3E6D" w:rsidP="00BC2292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26"/>
          <w:szCs w:val="26"/>
        </w:rPr>
      </w:pPr>
    </w:p>
    <w:p w14:paraId="0A7D8487" w14:textId="77777777" w:rsidR="004B3E6D" w:rsidRPr="009E2771" w:rsidRDefault="004B3E6D" w:rsidP="004B3E6D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9E2771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หมายถึง </w:t>
      </w:r>
      <w:r w:rsidRPr="009E2771">
        <w:rPr>
          <w:rFonts w:ascii="Angsana New" w:hAnsi="Angsana New" w:hint="cs"/>
          <w:sz w:val="30"/>
          <w:szCs w:val="30"/>
          <w:cs/>
        </w:rPr>
        <w:t>อสังหาริมทรัพย์ที่ถือไว้เป็นสินทรัพย์สิทธิการใช้และ</w:t>
      </w:r>
      <w:r w:rsidRPr="009E2771">
        <w:rPr>
          <w:rFonts w:ascii="Angsana New" w:hAnsi="Angsana New"/>
          <w:sz w:val="30"/>
          <w:szCs w:val="30"/>
          <w:cs/>
        </w:rPr>
        <w:t>อสังหาริมทรัพย์ที่ถือครอง</w:t>
      </w:r>
      <w:r w:rsidRPr="009E2771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Pr="009E2771">
        <w:rPr>
          <w:rFonts w:ascii="Angsana New" w:hAnsi="Angsana New"/>
          <w:sz w:val="30"/>
          <w:szCs w:val="30"/>
          <w:cs/>
        </w:rPr>
        <w:t>เพื่อหาประโยชน์จากรายได้ค่าเช่าหรือจากการเพิ่มขึ้นของมูลค่าของสินทรัพย์หรือทั้งสองอย่าง ทั้งนี้ ไม่ได้มีไว้เพื่อขายตามปกติของธุรกิจหรือใช้ในการผลิตหรือจัดหาสินค้าหรือให้บริการหรือใช้ในการบริหารงาน</w:t>
      </w:r>
    </w:p>
    <w:p w14:paraId="0C51DC74" w14:textId="77777777" w:rsidR="004B3E6D" w:rsidRPr="007A2F2D" w:rsidRDefault="004B3E6D" w:rsidP="00BC2292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26"/>
          <w:szCs w:val="26"/>
        </w:rPr>
      </w:pPr>
    </w:p>
    <w:p w14:paraId="3B830477" w14:textId="77777777" w:rsidR="004B3E6D" w:rsidRPr="009E2771" w:rsidRDefault="004B3E6D" w:rsidP="004B3E6D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9E2771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9E277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9E2771">
        <w:rPr>
          <w:rFonts w:ascii="Angsana New" w:hAnsi="Angsana New"/>
          <w:sz w:val="30"/>
          <w:szCs w:val="30"/>
          <w:cs/>
        </w:rPr>
        <w:t>ราคาทุนหักด้วยค่าเสื่อมราคาสะสมและผลขาดทุนจากการด้อยค่าสะสม</w:t>
      </w:r>
    </w:p>
    <w:p w14:paraId="2C4F1728" w14:textId="77777777" w:rsidR="004B3E6D" w:rsidRPr="007A2F2D" w:rsidRDefault="004B3E6D" w:rsidP="00BC2292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26"/>
          <w:szCs w:val="26"/>
        </w:rPr>
      </w:pPr>
    </w:p>
    <w:p w14:paraId="71382FC5" w14:textId="77777777" w:rsidR="004B3E6D" w:rsidRPr="00300257" w:rsidRDefault="004B3E6D" w:rsidP="004B3E6D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  <w:cs/>
        </w:rPr>
      </w:pPr>
      <w:r w:rsidRPr="0043305A">
        <w:rPr>
          <w:rFonts w:ascii="Angsana New" w:hAnsi="Angsana New"/>
          <w:spacing w:val="-2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43305A">
        <w:rPr>
          <w:rFonts w:ascii="Angsana New" w:hAnsi="Angsana New"/>
          <w:sz w:val="30"/>
          <w:szCs w:val="30"/>
          <w:cs/>
        </w:rPr>
        <w:t xml:space="preserve"> ซึ่งรวมต้นทุนวัตถุดิบ ค่าแรงทางตรง และต้นทุนทางตรงอื่นเพื่อให้ได้อสังหาริมทรัพย์เพื่อการลงทุนอยู่ในสภาพพร้อมให้ประโยชน์และรวมต้นทุนการกู้ยืมของสินทรัพย์ที่เข้าเงื่อนไข</w:t>
      </w:r>
    </w:p>
    <w:p w14:paraId="138D9B65" w14:textId="77777777" w:rsidR="004B3E6D" w:rsidRPr="007A2F2D" w:rsidRDefault="004B3E6D" w:rsidP="004B3E6D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6"/>
          <w:szCs w:val="26"/>
          <w:highlight w:val="cyan"/>
        </w:rPr>
      </w:pPr>
    </w:p>
    <w:p w14:paraId="3A8F2ADD" w14:textId="77777777" w:rsidR="004B3E6D" w:rsidRPr="005636B6" w:rsidRDefault="004B3E6D" w:rsidP="004B3E6D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5636B6">
        <w:rPr>
          <w:rFonts w:ascii="Angsana New" w:hAnsi="Angsana New"/>
          <w:sz w:val="30"/>
          <w:szCs w:val="30"/>
          <w:cs/>
        </w:rPr>
        <w:t>กำไร</w:t>
      </w:r>
      <w:r w:rsidRPr="005636B6">
        <w:rPr>
          <w:rFonts w:ascii="Angsana New" w:hAnsi="Angsana New" w:hint="cs"/>
          <w:sz w:val="30"/>
          <w:szCs w:val="30"/>
          <w:cs/>
        </w:rPr>
        <w:t>หรือ</w:t>
      </w:r>
      <w:r w:rsidRPr="005636B6">
        <w:rPr>
          <w:rFonts w:ascii="Angsana New" w:hAnsi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5636B6">
        <w:rPr>
          <w:rFonts w:ascii="Angsana New" w:hAnsi="Angsana New" w:hint="cs"/>
          <w:sz w:val="30"/>
          <w:szCs w:val="30"/>
          <w:cs/>
        </w:rPr>
        <w:t>คือผลต่าง</w:t>
      </w:r>
      <w:r w:rsidRPr="005636B6">
        <w:rPr>
          <w:rFonts w:ascii="Angsana New" w:hAnsi="Angsana New"/>
          <w:sz w:val="30"/>
          <w:szCs w:val="30"/>
          <w:cs/>
        </w:rPr>
        <w:t>ระหว่าง</w:t>
      </w:r>
      <w:r w:rsidRPr="005636B6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5636B6">
        <w:rPr>
          <w:rFonts w:ascii="Angsana New" w:hAnsi="Angsana New"/>
          <w:sz w:val="30"/>
          <w:szCs w:val="30"/>
          <w:cs/>
        </w:rPr>
        <w:t>ได้รับจากการ</w:t>
      </w:r>
      <w:r w:rsidRPr="005636B6">
        <w:rPr>
          <w:rFonts w:ascii="Angsana New" w:hAnsi="Angsana New" w:hint="cs"/>
          <w:sz w:val="30"/>
          <w:szCs w:val="30"/>
          <w:cs/>
        </w:rPr>
        <w:t>จำหน่าย</w:t>
      </w:r>
      <w:r w:rsidRPr="005636B6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5636B6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4138416D" w14:textId="77777777" w:rsidR="00391EB9" w:rsidRPr="007A2F2D" w:rsidRDefault="00391EB9" w:rsidP="004B3E6D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6"/>
          <w:szCs w:val="26"/>
        </w:rPr>
      </w:pPr>
    </w:p>
    <w:p w14:paraId="07FDE99F" w14:textId="4EA818F2" w:rsidR="00585A9E" w:rsidRPr="005636B6" w:rsidRDefault="00585A9E" w:rsidP="00585A9E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5636B6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5636B6">
        <w:rPr>
          <w:rFonts w:ascii="Angsana New" w:hAnsi="Angsana New"/>
          <w:sz w:val="30"/>
          <w:szCs w:val="30"/>
        </w:rPr>
        <w:t xml:space="preserve"> </w:t>
      </w:r>
    </w:p>
    <w:p w14:paraId="49B70725" w14:textId="77777777" w:rsidR="00942F87" w:rsidRPr="007A2F2D" w:rsidRDefault="00942F87" w:rsidP="00686980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32189DB" w14:textId="77777777" w:rsidR="00942F87" w:rsidRPr="005636B6" w:rsidRDefault="00942F87" w:rsidP="0068698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4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36B6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DA44021" w14:textId="77777777" w:rsidR="00C710B3" w:rsidRPr="007A2F2D" w:rsidRDefault="00C710B3" w:rsidP="00686980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</w:p>
    <w:p w14:paraId="113CF713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สินทรัพย์ที่เป็นกรรมสิทธิ์ของกิจการ</w:t>
      </w:r>
    </w:p>
    <w:p w14:paraId="6ADF5982" w14:textId="77777777" w:rsidR="0034460D" w:rsidRPr="007A2F2D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F0D0D53" w14:textId="57EBA06F" w:rsidR="00711E2C" w:rsidRPr="00FF4A1C" w:rsidRDefault="0034460D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FF4A1C">
        <w:rPr>
          <w:rFonts w:ascii="Angsana New" w:hAnsi="Angsana New"/>
          <w:color w:val="000000"/>
          <w:spacing w:val="2"/>
          <w:sz w:val="30"/>
          <w:szCs w:val="30"/>
          <w:cs/>
        </w:rPr>
        <w:t>ที่ดิน อาคารและอุปกรณ์</w:t>
      </w:r>
      <w:r w:rsidR="00CB2733" w:rsidRPr="00FF4A1C">
        <w:rPr>
          <w:rFonts w:ascii="Angsana New" w:hAnsi="Angsana New" w:hint="cs"/>
          <w:spacing w:val="2"/>
          <w:sz w:val="30"/>
          <w:szCs w:val="30"/>
          <w:cs/>
        </w:rPr>
        <w:t>วัดมูลค่า</w:t>
      </w:r>
      <w:r w:rsidRPr="00FF4A1C">
        <w:rPr>
          <w:rFonts w:ascii="Angsana New" w:hAnsi="Angsana New"/>
          <w:color w:val="000000"/>
          <w:spacing w:val="2"/>
          <w:sz w:val="30"/>
          <w:szCs w:val="30"/>
          <w:cs/>
        </w:rPr>
        <w:t>ด้วยราคาทุนหักด้วยค่าเสื่อมราคาสะสมและผลขาดทุนจากการด้อยค่าสะสม</w:t>
      </w:r>
    </w:p>
    <w:p w14:paraId="569E4F28" w14:textId="77777777" w:rsidR="00711E2C" w:rsidRPr="007A2F2D" w:rsidRDefault="00711E2C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7BC54E92" w14:textId="51E66F7B" w:rsidR="00EC7236" w:rsidRDefault="00EC7236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</w:t>
      </w:r>
      <w:r w:rsidRPr="007671A3">
        <w:rPr>
          <w:rFonts w:ascii="Angsana New" w:hAnsi="Angsana New"/>
          <w:spacing w:val="-4"/>
          <w:sz w:val="30"/>
          <w:szCs w:val="30"/>
          <w:cs/>
        </w:rPr>
        <w:t>เพื่อให้สินทรัพย์นั้นอยู่ใน</w:t>
      </w:r>
      <w:r w:rsidRPr="007671A3">
        <w:rPr>
          <w:rFonts w:ascii="Angsana New" w:hAnsi="Angsana New" w:hint="cs"/>
          <w:spacing w:val="-4"/>
          <w:sz w:val="30"/>
          <w:szCs w:val="30"/>
          <w:cs/>
        </w:rPr>
        <w:t>สถานที่และ</w:t>
      </w:r>
      <w:r w:rsidRPr="007671A3">
        <w:rPr>
          <w:rFonts w:ascii="Angsana New" w:hAnsi="Angsana New"/>
          <w:spacing w:val="-4"/>
          <w:sz w:val="30"/>
          <w:szCs w:val="30"/>
          <w:cs/>
        </w:rPr>
        <w:t>สภาพที่พร้อมจะใช้งานได้ตามความประสงค์ ต้นทุนในการรื้อถอน การขนย้าย</w:t>
      </w:r>
      <w:r w:rsidRPr="007671A3">
        <w:rPr>
          <w:rFonts w:ascii="Angsana New" w:hAnsi="Angsana New"/>
          <w:sz w:val="30"/>
          <w:szCs w:val="30"/>
          <w:cs/>
        </w:rPr>
        <w:t xml:space="preserve"> </w:t>
      </w:r>
      <w:r w:rsidRPr="00D17AB4">
        <w:rPr>
          <w:rFonts w:ascii="Angsana New" w:hAnsi="Angsana New"/>
          <w:spacing w:val="6"/>
          <w:sz w:val="30"/>
          <w:szCs w:val="30"/>
          <w:cs/>
        </w:rPr>
        <w:t>การบูรณะสถานที่ตั้งของสินทรัพย์ และต้นทุนการกู้ยืม</w:t>
      </w:r>
      <w:r w:rsidR="00C95DF8" w:rsidRPr="00D17AB4">
        <w:rPr>
          <w:rFonts w:ascii="Angsana New" w:hAnsi="Angsana New" w:hint="cs"/>
          <w:spacing w:val="6"/>
          <w:sz w:val="30"/>
          <w:szCs w:val="30"/>
          <w:cs/>
        </w:rPr>
        <w:t>ของสินทรัพย์ที่เข้าเงื่อนไข</w:t>
      </w:r>
      <w:r w:rsidRPr="00D17AB4">
        <w:rPr>
          <w:rFonts w:ascii="Angsana New" w:hAnsi="Angsana New"/>
          <w:spacing w:val="6"/>
          <w:sz w:val="30"/>
          <w:szCs w:val="30"/>
          <w:cs/>
        </w:rPr>
        <w:t xml:space="preserve"> สำหรับเครื่องมือที่ควบคุม</w:t>
      </w:r>
      <w:r w:rsidRPr="007671A3">
        <w:rPr>
          <w:rFonts w:ascii="Angsana New" w:hAnsi="Angsana New"/>
          <w:spacing w:val="-4"/>
          <w:sz w:val="30"/>
          <w:szCs w:val="30"/>
          <w:cs/>
        </w:rPr>
        <w:t>โดยลิขสิทธิ์ซอฟต์แวร์ซึ่งไม่สามารถทำงานได้</w:t>
      </w:r>
      <w:r w:rsidRPr="007671A3">
        <w:rPr>
          <w:rFonts w:ascii="Angsana New" w:hAnsi="Angsana New"/>
          <w:sz w:val="30"/>
          <w:szCs w:val="30"/>
          <w:cs/>
        </w:rPr>
        <w:t xml:space="preserve">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2F013356" w14:textId="78FD6B5D" w:rsidR="0034460D" w:rsidRPr="007671A3" w:rsidRDefault="00EC7236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lastRenderedPageBreak/>
        <w:t>ส่วนประกอบของรายการที่ดิน อาคารและอุปกรณ์แต</w:t>
      </w:r>
      <w:r w:rsidR="00DC5E2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่ละรายการที่มีรูปแบบและอายุการใ</w:t>
      </w:r>
      <w:r w:rsidR="00DC5E23">
        <w:rPr>
          <w:rFonts w:ascii="Angsana New" w:hAnsi="Angsana New" w:hint="cs"/>
          <w:color w:val="000000"/>
          <w:spacing w:val="4"/>
          <w:sz w:val="30"/>
          <w:szCs w:val="30"/>
          <w:cs/>
          <w:lang w:eastAsia="en-GB"/>
        </w:rPr>
        <w:t>ช้</w:t>
      </w: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ประโยชน์</w:t>
      </w:r>
      <w:r w:rsidRPr="007671A3">
        <w:rPr>
          <w:rFonts w:ascii="Angsana New" w:hAnsi="Angsana New" w:hint="cs"/>
          <w:color w:val="000000"/>
          <w:spacing w:val="4"/>
          <w:sz w:val="30"/>
          <w:szCs w:val="30"/>
          <w:cs/>
          <w:lang w:eastAsia="en-GB"/>
        </w:rPr>
        <w:t>ที่ต่าง</w:t>
      </w: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กัน</w:t>
      </w:r>
      <w:r w:rsidRPr="007671A3">
        <w:rPr>
          <w:rFonts w:ascii="Angsana New" w:hAnsi="Angsana New"/>
          <w:color w:val="000000"/>
          <w:sz w:val="30"/>
          <w:szCs w:val="30"/>
          <w:cs/>
          <w:lang w:eastAsia="en-GB"/>
        </w:rPr>
        <w:t>ต้องบันทึกแต่ละส่วนประกอบที่มีนัยสำคัญแยกต่างหากจากกัน</w:t>
      </w:r>
    </w:p>
    <w:p w14:paraId="5C1B44E7" w14:textId="77777777" w:rsidR="0034460D" w:rsidRPr="007825C4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778B9238" w14:textId="2A452F05" w:rsidR="00965152" w:rsidRPr="00270974" w:rsidRDefault="00EC3D44" w:rsidP="00B66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ผล</w:t>
      </w:r>
      <w:r w:rsidR="0034460D" w:rsidRPr="007671A3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</w:t>
      </w:r>
      <w:r w:rsidR="009C51E2" w:rsidRPr="007671A3">
        <w:rPr>
          <w:rFonts w:ascii="Angsana New" w:hAnsi="Angsana New"/>
          <w:sz w:val="30"/>
          <w:szCs w:val="30"/>
          <w:cs/>
        </w:rPr>
        <w:t xml:space="preserve"> </w:t>
      </w:r>
      <w:r w:rsidR="0034460D" w:rsidRPr="007671A3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40755D9D" w14:textId="77777777" w:rsidR="00965152" w:rsidRPr="007825C4" w:rsidRDefault="00965152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6E19686C" w14:textId="77777777" w:rsidR="003B0B41" w:rsidRPr="00F83A35" w:rsidRDefault="003B0B41" w:rsidP="003B0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83A35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FC7E3E1" w14:textId="77777777" w:rsidR="003B0B41" w:rsidRPr="007825C4" w:rsidRDefault="003B0B41" w:rsidP="003B0B4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4"/>
          <w:szCs w:val="24"/>
        </w:rPr>
      </w:pPr>
    </w:p>
    <w:p w14:paraId="127E1744" w14:textId="77777777" w:rsidR="003B0B41" w:rsidRDefault="003B0B41" w:rsidP="003B0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83A35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7702E1B6" w14:textId="77777777" w:rsidR="00F60AE4" w:rsidRPr="007825C4" w:rsidRDefault="00F60AE4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35BAC48" w14:textId="4499F156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EED2D69" w14:textId="77777777" w:rsidR="0034460D" w:rsidRPr="007825C4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18B7543" w14:textId="19624C5F" w:rsidR="006D5F41" w:rsidRPr="007671A3" w:rsidRDefault="00DC5E23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DC5E23">
        <w:rPr>
          <w:rFonts w:ascii="Angsana New" w:hAnsi="Angsana New"/>
          <w:spacing w:val="4"/>
          <w:sz w:val="30"/>
          <w:szCs w:val="30"/>
          <w:cs/>
        </w:rPr>
        <w:t>ต้นทุนในการเปลี่ยนแทนส่วนประกอบ</w:t>
      </w:r>
      <w:r w:rsidRPr="00DC5E23">
        <w:rPr>
          <w:rFonts w:ascii="Angsana New" w:hAnsi="Angsana New"/>
          <w:spacing w:val="4"/>
          <w:sz w:val="30"/>
          <w:szCs w:val="30"/>
        </w:rPr>
        <w:t xml:space="preserve"> </w:t>
      </w:r>
      <w:r w:rsidRPr="00DC5E23">
        <w:rPr>
          <w:rFonts w:ascii="Angsana New" w:hAnsi="Angsana New" w:hint="cs"/>
          <w:spacing w:val="4"/>
          <w:sz w:val="30"/>
          <w:szCs w:val="30"/>
          <w:cs/>
        </w:rPr>
        <w:t>รวมถึงการตรวจสอบครั้งใหญ่</w:t>
      </w:r>
      <w:r w:rsidR="00F60AE4">
        <w:rPr>
          <w:rFonts w:ascii="Angsana New" w:hAnsi="Angsana New"/>
          <w:spacing w:val="4"/>
          <w:sz w:val="30"/>
          <w:szCs w:val="30"/>
        </w:rPr>
        <w:t xml:space="preserve"> </w:t>
      </w:r>
      <w:r w:rsidR="0034460D" w:rsidRPr="00DC5E23">
        <w:rPr>
          <w:rFonts w:ascii="Angsana New" w:hAnsi="Angsana New"/>
          <w:color w:val="000000"/>
          <w:spacing w:val="4"/>
          <w:sz w:val="30"/>
          <w:szCs w:val="30"/>
          <w:cs/>
        </w:rPr>
        <w:t>จะรับรู้เป็นส่วนหนึ่งของมูลค่าตามบัญชี</w:t>
      </w:r>
      <w:r w:rsidR="0034460D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ของรายการที่ดิน</w:t>
      </w:r>
      <w:r w:rsidR="005A1C96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34460D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26361B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กลุ่ม</w:t>
      </w:r>
      <w:r w:rsidR="0034460D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บริษัทจะได้รับประโยชน์เชิงเศรษฐกิจ</w:t>
      </w:r>
      <w:r w:rsidR="0034460D" w:rsidRPr="00004CFA">
        <w:rPr>
          <w:rFonts w:ascii="Angsana New" w:hAnsi="Angsana New"/>
          <w:color w:val="000000"/>
          <w:spacing w:val="4"/>
          <w:sz w:val="30"/>
          <w:szCs w:val="30"/>
          <w:cs/>
        </w:rPr>
        <w:t>ในอนาคตจากรายการนั้น</w:t>
      </w:r>
      <w:r w:rsidR="00004CFA" w:rsidRPr="00004CFA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34460D" w:rsidRPr="00004CFA">
        <w:rPr>
          <w:rFonts w:ascii="Angsana New" w:hAnsi="Angsana New"/>
          <w:color w:val="000000"/>
          <w:spacing w:val="4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</w:t>
      </w:r>
      <w:r w:rsidR="0034460D" w:rsidRPr="00004CFA">
        <w:rPr>
          <w:rFonts w:ascii="Angsana New" w:hAnsi="Angsana New"/>
          <w:color w:val="000000"/>
          <w:spacing w:val="6"/>
          <w:sz w:val="30"/>
          <w:szCs w:val="30"/>
          <w:cs/>
        </w:rPr>
        <w:t>จะถูกตัดออกจากบัญชีด้วยมูลค่าตามบัญชี ต้นทุนที่เกิดขึ้นในการซ่อมบำรุงที่ดิน</w:t>
      </w:r>
      <w:r w:rsidR="0034460D" w:rsidRPr="00004CFA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34460D" w:rsidRPr="00004CFA">
        <w:rPr>
          <w:rFonts w:ascii="Angsana New" w:hAnsi="Angsana New"/>
          <w:color w:val="000000"/>
          <w:spacing w:val="6"/>
          <w:sz w:val="30"/>
          <w:szCs w:val="30"/>
          <w:cs/>
        </w:rPr>
        <w:t>อาคารและอุปกรณ์ที่เกิดขึ้น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เป็นประจำจะรับรู้ในกำไรหรือขาดทุนเมื่อเกิดขึ้น</w:t>
      </w:r>
    </w:p>
    <w:p w14:paraId="334F7704" w14:textId="77777777" w:rsidR="006D5F41" w:rsidRPr="007825C4" w:rsidRDefault="006D5F41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FE3FBA9" w14:textId="3E1E8134" w:rsidR="0034460D" w:rsidRPr="003B0B41" w:rsidRDefault="0034460D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B4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83A3E56" w14:textId="77777777" w:rsidR="0034460D" w:rsidRPr="007825C4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D764F12" w14:textId="77777777" w:rsidR="0034460D" w:rsidRPr="003B0B41" w:rsidRDefault="00EC7236" w:rsidP="00BD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3B0B41">
        <w:rPr>
          <w:rFonts w:ascii="Angsana New" w:hAnsi="Angsana New"/>
          <w:spacing w:val="2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</w:t>
      </w:r>
      <w:r w:rsidR="0034460D" w:rsidRPr="003B0B41">
        <w:rPr>
          <w:rFonts w:ascii="Angsana New" w:hAnsi="Angsana New"/>
          <w:spacing w:val="2"/>
          <w:sz w:val="30"/>
          <w:szCs w:val="30"/>
          <w:cs/>
        </w:rPr>
        <w:t xml:space="preserve"> ซึ่งประกอบด้วยราคาทุนของ</w:t>
      </w:r>
      <w:r w:rsidR="0034460D" w:rsidRPr="003B0B41">
        <w:rPr>
          <w:rFonts w:ascii="Angsana New" w:hAnsi="Angsana New"/>
          <w:sz w:val="30"/>
          <w:szCs w:val="30"/>
          <w:cs/>
        </w:rPr>
        <w:t xml:space="preserve">สินทรัพย์หรือมูลค่าอื่นที่ใช้แทนราคาทุนหักด้วยมูลค่าคงเหลือของสินทรัพย์ </w:t>
      </w:r>
    </w:p>
    <w:p w14:paraId="13BFD805" w14:textId="77777777" w:rsidR="00510F21" w:rsidRPr="007825C4" w:rsidRDefault="00510F21" w:rsidP="009D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8E2E7DE" w14:textId="09E974C8" w:rsidR="0034460D" w:rsidRDefault="0034460D" w:rsidP="00B66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ค่าเสื่อมราคาบันทึกเป็นค่าใช้จ่ายใน</w:t>
      </w:r>
      <w:r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คำนวณโดยวิธีเส้นตรงตาม</w:t>
      </w:r>
      <w:r w:rsidR="00004CFA">
        <w:rPr>
          <w:rFonts w:ascii="Angsana New" w:hAnsi="Angsana New"/>
          <w:sz w:val="30"/>
          <w:szCs w:val="30"/>
          <w:cs/>
        </w:rPr>
        <w:t>เกณฑ์อายุการใช้</w:t>
      </w:r>
      <w:r w:rsidRPr="007671A3">
        <w:rPr>
          <w:rFonts w:ascii="Angsana New" w:hAnsi="Angsana New"/>
          <w:sz w:val="30"/>
          <w:szCs w:val="30"/>
          <w:cs/>
        </w:rPr>
        <w:t xml:space="preserve">ประโยชน์โดยประมาณของส่วนประกอบของสินทรัพย์แต่ละรายการ </w:t>
      </w:r>
      <w:r w:rsidR="00004CFA">
        <w:rPr>
          <w:rFonts w:ascii="Angsana New" w:hAnsi="Angsana New"/>
          <w:sz w:val="30"/>
          <w:szCs w:val="30"/>
          <w:cs/>
        </w:rPr>
        <w:t>ประมาณการอายุการใช้</w:t>
      </w:r>
      <w:r w:rsidR="00E558E0" w:rsidRPr="007671A3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36DB6DC8" w14:textId="77777777" w:rsidR="00BA0F71" w:rsidRPr="007825C4" w:rsidRDefault="00BA0F71" w:rsidP="009D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87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1270"/>
        <w:gridCol w:w="544"/>
        <w:gridCol w:w="1270"/>
        <w:gridCol w:w="544"/>
      </w:tblGrid>
      <w:tr w:rsidR="00004CFA" w:rsidRPr="006D3CDC" w14:paraId="7FDC403A" w14:textId="77777777" w:rsidTr="00400CAA">
        <w:tc>
          <w:tcPr>
            <w:tcW w:w="5148" w:type="dxa"/>
          </w:tcPr>
          <w:p w14:paraId="43BF8537" w14:textId="0DE57751" w:rsidR="00004CFA" w:rsidRPr="00ED5EB2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70" w:type="dxa"/>
          </w:tcPr>
          <w:p w14:paraId="25667436" w14:textId="77FE9A8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dxa"/>
          </w:tcPr>
          <w:p w14:paraId="6684FE4D" w14:textId="3E0C46A2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71CC324" w14:textId="6D45C248" w:rsidR="00004CFA" w:rsidRPr="00004CFA" w:rsidRDefault="00031098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E734D6">
              <w:rPr>
                <w:rFonts w:ascii="Angsana New" w:hAnsi="Angsana New"/>
                <w:color w:val="000000"/>
                <w:sz w:val="30"/>
                <w:szCs w:val="30"/>
              </w:rPr>
              <w:t xml:space="preserve"> -</w:t>
            </w:r>
            <w:r w:rsidR="00004CFA" w:rsidRPr="00004CF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544" w:type="dxa"/>
          </w:tcPr>
          <w:p w14:paraId="4576F686" w14:textId="7777777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04CFA" w:rsidRPr="006D3CDC" w14:paraId="179226A5" w14:textId="77777777" w:rsidTr="00400CAA">
        <w:tc>
          <w:tcPr>
            <w:tcW w:w="5148" w:type="dxa"/>
          </w:tcPr>
          <w:p w14:paraId="3F98F133" w14:textId="405481B1" w:rsidR="00004CFA" w:rsidRPr="008C661F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70" w:type="dxa"/>
            <w:vAlign w:val="bottom"/>
          </w:tcPr>
          <w:p w14:paraId="6969FC61" w14:textId="768F9D91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220400B0" w14:textId="7D7B1989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E9B258D" w14:textId="79E993E9" w:rsidR="00004CFA" w:rsidRPr="00004CFA" w:rsidRDefault="00031098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E734D6">
              <w:rPr>
                <w:rFonts w:ascii="Angsana New" w:hAnsi="Angsana New"/>
                <w:color w:val="000000"/>
                <w:sz w:val="30"/>
                <w:szCs w:val="30"/>
              </w:rPr>
              <w:t xml:space="preserve"> -</w:t>
            </w:r>
            <w:r w:rsidR="00004CFA" w:rsidRPr="00004CF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544" w:type="dxa"/>
          </w:tcPr>
          <w:p w14:paraId="70FC3BE1" w14:textId="7777777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04CFA" w:rsidRPr="006D3CDC" w14:paraId="5C04E811" w14:textId="77777777" w:rsidTr="00400CAA">
        <w:tc>
          <w:tcPr>
            <w:tcW w:w="5148" w:type="dxa"/>
          </w:tcPr>
          <w:p w14:paraId="5CE13DD0" w14:textId="732B3749" w:rsidR="00004CFA" w:rsidRPr="008C661F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70" w:type="dxa"/>
          </w:tcPr>
          <w:p w14:paraId="480D4568" w14:textId="6077D072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402C6F63" w14:textId="7E9CCD2A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3BA032F" w14:textId="70B272C4" w:rsidR="00004CFA" w:rsidRPr="00004CFA" w:rsidRDefault="00031098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544" w:type="dxa"/>
          </w:tcPr>
          <w:p w14:paraId="1218C9DD" w14:textId="77777777" w:rsidR="00004CFA" w:rsidRPr="00004CFA" w:rsidRDefault="00004CFA" w:rsidP="003A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04CFA" w:rsidRPr="006D3CDC" w14:paraId="1DD2D4F8" w14:textId="77777777" w:rsidTr="00400CAA">
        <w:tc>
          <w:tcPr>
            <w:tcW w:w="5148" w:type="dxa"/>
          </w:tcPr>
          <w:p w14:paraId="4347CAA3" w14:textId="5B5D8879" w:rsidR="00004CFA" w:rsidRPr="008C661F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0" w:type="dxa"/>
          </w:tcPr>
          <w:p w14:paraId="3435AFB9" w14:textId="4DF7F9E6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A32440" w14:textId="6F849FEB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B26F23" w14:textId="074E8118" w:rsidR="00004CFA" w:rsidRPr="00004CFA" w:rsidRDefault="00031098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E734D6">
              <w:rPr>
                <w:rFonts w:ascii="Angsana New" w:hAnsi="Angsana New"/>
                <w:color w:val="000000"/>
                <w:sz w:val="30"/>
                <w:szCs w:val="30"/>
              </w:rPr>
              <w:t xml:space="preserve"> -</w:t>
            </w:r>
            <w:r w:rsidR="00004CFA" w:rsidRPr="00004C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544" w:type="dxa"/>
          </w:tcPr>
          <w:p w14:paraId="6B5E5AEB" w14:textId="7777777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0C5F4DA" w14:textId="77777777" w:rsidR="00004CFA" w:rsidRPr="007825C4" w:rsidRDefault="00004CFA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837CA48" w14:textId="1F109ED0" w:rsidR="0034460D" w:rsidRPr="00B57450" w:rsidRDefault="00397D5B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jc w:val="thaiDistribute"/>
        <w:rPr>
          <w:rFonts w:ascii="Angsana New" w:hAnsi="Angsana New"/>
          <w:color w:val="000000"/>
          <w:sz w:val="30"/>
          <w:szCs w:val="30"/>
        </w:rPr>
      </w:pPr>
      <w:r w:rsidRPr="00B57450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="0034460D" w:rsidRPr="00B57450">
        <w:rPr>
          <w:rFonts w:ascii="Angsana New" w:hAnsi="Angsana New"/>
          <w:color w:val="000000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1F3A4DF" w14:textId="77777777" w:rsidR="00004CFA" w:rsidRPr="007825C4" w:rsidRDefault="00004CFA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B5022D2" w14:textId="03478770" w:rsidR="0034460D" w:rsidRPr="00B57450" w:rsidRDefault="00EC7236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z w:val="30"/>
          <w:szCs w:val="30"/>
        </w:rPr>
      </w:pPr>
      <w:r w:rsidRPr="00B57450">
        <w:rPr>
          <w:rFonts w:ascii="Angsana New" w:hAnsi="Angsana New"/>
          <w:spacing w:val="2"/>
          <w:sz w:val="30"/>
          <w:szCs w:val="30"/>
          <w:cs/>
        </w:rPr>
        <w:lastRenderedPageBreak/>
        <w:t>วิ</w:t>
      </w:r>
      <w:r w:rsidR="00004CFA" w:rsidRPr="00B57450">
        <w:rPr>
          <w:rFonts w:ascii="Angsana New" w:hAnsi="Angsana New"/>
          <w:spacing w:val="2"/>
          <w:sz w:val="30"/>
          <w:szCs w:val="30"/>
          <w:cs/>
        </w:rPr>
        <w:t>ธีการคิดค่าเสื่อมราคา อายุการใ</w:t>
      </w:r>
      <w:r w:rsidR="00004CFA" w:rsidRPr="00B57450">
        <w:rPr>
          <w:rFonts w:ascii="Angsana New" w:hAnsi="Angsana New" w:hint="cs"/>
          <w:spacing w:val="2"/>
          <w:sz w:val="30"/>
          <w:szCs w:val="30"/>
          <w:cs/>
        </w:rPr>
        <w:t>ช้</w:t>
      </w:r>
      <w:r w:rsidRPr="00B57450">
        <w:rPr>
          <w:rFonts w:ascii="Angsana New" w:hAnsi="Angsana New"/>
          <w:spacing w:val="2"/>
          <w:sz w:val="30"/>
          <w:szCs w:val="30"/>
          <w:cs/>
        </w:rPr>
        <w:t>ประโยชน์ของสินทรัพย์ และมูลค่าคงเหลือ ได้รับการทบทวนทุกสิ้นรอบปีบัญชีและปรับปรุงตามความเหมาะสม</w:t>
      </w:r>
    </w:p>
    <w:p w14:paraId="6A238E94" w14:textId="77777777" w:rsidR="00270974" w:rsidRPr="006E3256" w:rsidRDefault="00270974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z w:val="30"/>
          <w:szCs w:val="30"/>
        </w:rPr>
      </w:pPr>
    </w:p>
    <w:p w14:paraId="6A11007E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CC0DC91" w14:textId="77777777" w:rsidR="0034460D" w:rsidRPr="006E3256" w:rsidRDefault="0034460D" w:rsidP="00DE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DDA8802" w14:textId="6B848082" w:rsidR="0034460D" w:rsidRDefault="00DE60B8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สินทรัพย์ไม่มีตัวตน</w:t>
      </w:r>
      <w:r w:rsidR="0034460D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ที่</w:t>
      </w:r>
      <w:r w:rsidR="0026361B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กลุ่ม</w:t>
      </w:r>
      <w:r w:rsidR="0034460D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บริษัทซื้อมา</w:t>
      </w:r>
      <w:r w:rsidR="00004CFA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และมีอายุการใช้</w:t>
      </w:r>
      <w:r w:rsidR="002F45F8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ประโยชน์</w:t>
      </w:r>
      <w:r w:rsidR="004E504C" w:rsidRPr="00510F21">
        <w:rPr>
          <w:rFonts w:ascii="Angsana New" w:hAnsi="Angsana New"/>
          <w:spacing w:val="4"/>
          <w:sz w:val="30"/>
          <w:szCs w:val="30"/>
          <w:cs/>
        </w:rPr>
        <w:t>ทราบได้แน่นอน</w:t>
      </w:r>
      <w:r w:rsidR="00E734D6">
        <w:rPr>
          <w:rFonts w:ascii="Angsana New" w:hAnsi="Angsana New"/>
          <w:spacing w:val="4"/>
          <w:sz w:val="30"/>
          <w:szCs w:val="30"/>
        </w:rPr>
        <w:t xml:space="preserve"> </w:t>
      </w:r>
      <w:r w:rsidR="004E504C" w:rsidRPr="00510F21">
        <w:rPr>
          <w:rFonts w:ascii="Angsana New" w:hAnsi="Angsana New" w:hint="cs"/>
          <w:spacing w:val="4"/>
          <w:sz w:val="30"/>
          <w:szCs w:val="30"/>
          <w:cs/>
        </w:rPr>
        <w:t>วัดมูลค่าด้วย</w:t>
      </w:r>
      <w:r w:rsidR="004E504C" w:rsidRPr="00510F21">
        <w:rPr>
          <w:rFonts w:ascii="Angsana New" w:hAnsi="Angsana New"/>
          <w:spacing w:val="4"/>
          <w:sz w:val="30"/>
          <w:szCs w:val="30"/>
          <w:cs/>
        </w:rPr>
        <w:t>ราคาทุนหักด้วย</w:t>
      </w:r>
      <w:r w:rsidR="004E504C" w:rsidRPr="007671A3">
        <w:rPr>
          <w:rFonts w:ascii="Angsana New" w:hAnsi="Angsana New"/>
          <w:spacing w:val="-2"/>
          <w:sz w:val="30"/>
          <w:szCs w:val="30"/>
          <w:cs/>
        </w:rPr>
        <w:t>ค่าตัดจำหน่าย</w:t>
      </w:r>
      <w:r w:rsidR="004E504C" w:rsidRPr="007671A3">
        <w:rPr>
          <w:rFonts w:ascii="Angsana New" w:hAnsi="Angsana New"/>
          <w:sz w:val="30"/>
          <w:szCs w:val="30"/>
          <w:cs/>
        </w:rPr>
        <w:t>สะสมและผลขาดทุนจากการด้อยค่าสะสม</w:t>
      </w:r>
    </w:p>
    <w:p w14:paraId="00873B34" w14:textId="77777777" w:rsidR="00B8260C" w:rsidRPr="006E3256" w:rsidRDefault="00B8260C" w:rsidP="00C946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6D0C9F" w14:textId="77777777" w:rsidR="0034460D" w:rsidRPr="000A38F3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38F3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98A075A" w14:textId="77777777" w:rsidR="0034460D" w:rsidRPr="006E3256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48EE7F" w14:textId="3E990711" w:rsidR="0034460D" w:rsidRPr="000A38F3" w:rsidRDefault="0034460D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A38F3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</w:t>
      </w:r>
      <w:r w:rsidRPr="004847C4">
        <w:rPr>
          <w:rFonts w:ascii="Angsana New" w:eastAsia="Calibri" w:hAnsi="Angsana New"/>
          <w:spacing w:val="4"/>
          <w:sz w:val="30"/>
          <w:szCs w:val="30"/>
          <w:cs/>
        </w:rPr>
        <w:t>สินทรัพย์ที่สามารถระบุได้</w:t>
      </w:r>
      <w:r w:rsidR="002F45F8" w:rsidRPr="004847C4">
        <w:rPr>
          <w:rFonts w:ascii="Angsana New" w:eastAsia="Calibri" w:hAnsi="Angsana New"/>
          <w:spacing w:val="4"/>
          <w:sz w:val="30"/>
          <w:szCs w:val="30"/>
          <w:cs/>
        </w:rPr>
        <w:t>ที่เกี่ยวข้องนั้น รายจ่ายอื่น</w:t>
      </w:r>
      <w:r w:rsidRPr="004847C4">
        <w:rPr>
          <w:rFonts w:ascii="Angsana New" w:eastAsia="Calibri" w:hAnsi="Angsana New"/>
          <w:spacing w:val="4"/>
          <w:sz w:val="30"/>
          <w:szCs w:val="30"/>
          <w:cs/>
        </w:rPr>
        <w:t>รวมถึงค่าความนิยมและตราผลิตภัณฑ์ที่เกิดขึ้นภายในรับรู้</w:t>
      </w:r>
      <w:r w:rsidR="00C2541C" w:rsidRPr="000A38F3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0A38F3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69F437C7" w14:textId="77777777" w:rsidR="003221AE" w:rsidRPr="006E3256" w:rsidRDefault="003221AE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F26012" w14:textId="4EBAA90D" w:rsidR="0034460D" w:rsidRPr="000A38F3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0A38F3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  <w:r w:rsidRPr="000A38F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C5C5586" w14:textId="77777777" w:rsidR="0034460D" w:rsidRPr="006E3256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49DE5A" w14:textId="77777777" w:rsidR="0034460D" w:rsidRPr="000A38F3" w:rsidRDefault="0026361B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A38F3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="0034460D" w:rsidRPr="000A38F3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5E41961" w14:textId="77777777" w:rsidR="0034460D" w:rsidRPr="006E3256" w:rsidRDefault="0034460D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AAE93A7" w14:textId="77777777" w:rsidR="0034460D" w:rsidRPr="000A38F3" w:rsidRDefault="0034460D" w:rsidP="009C51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38F3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0A38F3">
        <w:rPr>
          <w:rFonts w:ascii="Angsana New" w:hAnsi="Angsana New"/>
          <w:spacing w:val="-2"/>
          <w:sz w:val="30"/>
          <w:szCs w:val="30"/>
          <w:cs/>
        </w:rPr>
        <w:t>ประโยชน์</w:t>
      </w:r>
      <w:r w:rsidR="009C51E2" w:rsidRPr="000A38F3">
        <w:rPr>
          <w:rFonts w:ascii="Angsana New" w:hAnsi="Angsana New"/>
          <w:spacing w:val="-2"/>
          <w:sz w:val="30"/>
          <w:szCs w:val="30"/>
          <w:cs/>
        </w:rPr>
        <w:t>เชิงเศรษฐกิจ</w:t>
      </w:r>
      <w:r w:rsidRPr="000A38F3">
        <w:rPr>
          <w:rFonts w:ascii="Angsana New" w:hAnsi="Angsana New"/>
          <w:spacing w:val="-2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0A38F3">
        <w:rPr>
          <w:rFonts w:ascii="Angsana New" w:hAnsi="Angsana New"/>
          <w:sz w:val="30"/>
          <w:szCs w:val="30"/>
          <w:cs/>
        </w:rPr>
        <w:t>ซึ่งไม่รวมค่าความนิยม</w:t>
      </w:r>
      <w:r w:rsidRPr="000A38F3">
        <w:rPr>
          <w:rFonts w:ascii="Angsana New" w:hAnsi="Angsana New"/>
          <w:sz w:val="30"/>
          <w:szCs w:val="30"/>
        </w:rPr>
        <w:t xml:space="preserve"> </w:t>
      </w:r>
      <w:r w:rsidRPr="000A38F3">
        <w:rPr>
          <w:rFonts w:ascii="Angsana New" w:hAnsi="Angsana New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41CEFA6E" w14:textId="77777777" w:rsidR="00510F21" w:rsidRPr="006E3256" w:rsidRDefault="00510F21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79EB036" w14:textId="77777777" w:rsidR="0034460D" w:rsidRPr="000A38F3" w:rsidRDefault="0034460D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38F3">
        <w:rPr>
          <w:rFonts w:ascii="Angsana New" w:hAnsi="Angsana New"/>
          <w:spacing w:val="-2"/>
          <w:sz w:val="30"/>
          <w:szCs w:val="30"/>
          <w:cs/>
        </w:rPr>
        <w:t>ระยะเวลาที่คาดว่า</w:t>
      </w:r>
      <w:r w:rsidRPr="000A38F3">
        <w:rPr>
          <w:rFonts w:ascii="Angsana New" w:hAnsi="Angsana New"/>
          <w:sz w:val="30"/>
          <w:szCs w:val="30"/>
          <w:cs/>
        </w:rPr>
        <w:t>จะได้รับประโยชน์แสดงได้ดังนี้</w:t>
      </w:r>
    </w:p>
    <w:p w14:paraId="2DDAE880" w14:textId="77777777" w:rsidR="0034460D" w:rsidRPr="006E3256" w:rsidRDefault="0034460D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0" w:type="auto"/>
        <w:tblInd w:w="423" w:type="dxa"/>
        <w:tblLayout w:type="fixed"/>
        <w:tblLook w:val="0000" w:firstRow="0" w:lastRow="0" w:firstColumn="0" w:lastColumn="0" w:noHBand="0" w:noVBand="0"/>
      </w:tblPr>
      <w:tblGrid>
        <w:gridCol w:w="7340"/>
        <w:gridCol w:w="1705"/>
      </w:tblGrid>
      <w:tr w:rsidR="0034460D" w:rsidRPr="000A38F3" w14:paraId="410B7DF2" w14:textId="77777777" w:rsidTr="009D5CA2">
        <w:tc>
          <w:tcPr>
            <w:tcW w:w="7340" w:type="dxa"/>
            <w:shd w:val="clear" w:color="auto" w:fill="auto"/>
          </w:tcPr>
          <w:p w14:paraId="42164B05" w14:textId="77777777" w:rsidR="0034460D" w:rsidRPr="000A38F3" w:rsidRDefault="0034460D" w:rsidP="00711E2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A3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1705" w:type="dxa"/>
            <w:shd w:val="clear" w:color="auto" w:fill="auto"/>
          </w:tcPr>
          <w:p w14:paraId="6C48D475" w14:textId="77777777" w:rsidR="0034460D" w:rsidRPr="000A38F3" w:rsidRDefault="0034460D" w:rsidP="007A2FA8">
            <w:pPr>
              <w:spacing w:line="240" w:lineRule="auto"/>
              <w:ind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4460D" w:rsidRPr="000A38F3" w14:paraId="69567F1F" w14:textId="77777777" w:rsidTr="009D5CA2">
        <w:tc>
          <w:tcPr>
            <w:tcW w:w="7340" w:type="dxa"/>
          </w:tcPr>
          <w:p w14:paraId="70EB870D" w14:textId="77777777" w:rsidR="0034460D" w:rsidRPr="000A38F3" w:rsidRDefault="0034460D" w:rsidP="007A2FA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A38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05" w:type="dxa"/>
          </w:tcPr>
          <w:p w14:paraId="16A8EB45" w14:textId="7537D813" w:rsidR="0034460D" w:rsidRPr="000A38F3" w:rsidRDefault="00031098" w:rsidP="007A2FA8">
            <w:pPr>
              <w:spacing w:line="240" w:lineRule="auto"/>
              <w:ind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4460D" w:rsidRPr="000A38F3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34460D" w:rsidRPr="000A38F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4A1BEE95" w14:textId="77777777" w:rsidR="00004CFA" w:rsidRPr="006E3256" w:rsidRDefault="00004CFA" w:rsidP="00E05FB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6331A47" w14:textId="0CC6A8E3" w:rsidR="007929BC" w:rsidRPr="000A38F3" w:rsidRDefault="007929BC" w:rsidP="00E05F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38F3">
        <w:rPr>
          <w:rFonts w:ascii="Angsana New" w:hAnsi="Angsana New" w:hint="cs"/>
          <w:sz w:val="30"/>
          <w:szCs w:val="30"/>
          <w:cs/>
        </w:rPr>
        <w:t>กลุ่ม</w:t>
      </w:r>
      <w:r w:rsidRPr="000A38F3">
        <w:rPr>
          <w:rFonts w:ascii="Angsana New" w:hAnsi="Angsana New"/>
          <w:sz w:val="30"/>
          <w:szCs w:val="30"/>
          <w:cs/>
        </w:rPr>
        <w:t>บริษัทไม่</w:t>
      </w:r>
      <w:r w:rsidRPr="000A38F3">
        <w:rPr>
          <w:rFonts w:ascii="Angsana New" w:hAnsi="Angsana New" w:hint="cs"/>
          <w:sz w:val="30"/>
          <w:szCs w:val="30"/>
          <w:cs/>
        </w:rPr>
        <w:t>ได้</w:t>
      </w:r>
      <w:r w:rsidRPr="000A38F3">
        <w:rPr>
          <w:rFonts w:ascii="Angsana New" w:hAnsi="Angsana New"/>
          <w:sz w:val="30"/>
          <w:szCs w:val="30"/>
          <w:cs/>
        </w:rPr>
        <w:t>คิดค่า</w:t>
      </w:r>
      <w:r w:rsidRPr="000A38F3">
        <w:rPr>
          <w:rFonts w:ascii="Angsana New" w:hAnsi="Angsana New" w:hint="cs"/>
          <w:sz w:val="30"/>
          <w:szCs w:val="30"/>
          <w:cs/>
        </w:rPr>
        <w:t>ตัดจำหน่าย</w:t>
      </w:r>
      <w:r w:rsidRPr="000A38F3">
        <w:rPr>
          <w:rFonts w:ascii="Angsana New" w:hAnsi="Angsana New"/>
          <w:sz w:val="30"/>
          <w:szCs w:val="30"/>
          <w:cs/>
        </w:rPr>
        <w:t>สำหรับสินทรัพย์ที่อยู่ระหว่างการ</w:t>
      </w:r>
      <w:r w:rsidRPr="000A38F3">
        <w:rPr>
          <w:rFonts w:ascii="Angsana New" w:hAnsi="Angsana New" w:hint="cs"/>
          <w:sz w:val="30"/>
          <w:szCs w:val="30"/>
          <w:cs/>
        </w:rPr>
        <w:t>พัฒนา</w:t>
      </w:r>
    </w:p>
    <w:p w14:paraId="7B8997E4" w14:textId="77777777" w:rsidR="007929BC" w:rsidRPr="006E3256" w:rsidRDefault="007929BC" w:rsidP="00E05FB2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A18B43E" w14:textId="37313221" w:rsidR="006E3256" w:rsidRDefault="0034460D" w:rsidP="00E05F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38F3">
        <w:rPr>
          <w:rFonts w:ascii="Angsana New" w:hAnsi="Angsana New"/>
          <w:spacing w:val="4"/>
          <w:sz w:val="30"/>
          <w:szCs w:val="30"/>
          <w:cs/>
        </w:rPr>
        <w:t>วิธีการตัดจำหน่าย ระยะเวลาที่คาดว่าจะ</w:t>
      </w:r>
      <w:r w:rsidR="00B21B90" w:rsidRPr="000A38F3">
        <w:rPr>
          <w:rFonts w:ascii="Angsana New" w:hAnsi="Angsana New"/>
          <w:spacing w:val="4"/>
          <w:sz w:val="30"/>
          <w:szCs w:val="30"/>
          <w:cs/>
        </w:rPr>
        <w:t>ได้รับประโยชน์ และมูลค่าคงเหลือ</w:t>
      </w:r>
      <w:r w:rsidRPr="000A38F3">
        <w:rPr>
          <w:rFonts w:ascii="Angsana New" w:hAnsi="Angsana New"/>
          <w:spacing w:val="4"/>
          <w:sz w:val="30"/>
          <w:szCs w:val="30"/>
          <w:cs/>
        </w:rPr>
        <w:t>ได้รับการทบทวนทุกสิ้นรอบปีบัญชี</w:t>
      </w:r>
      <w:r w:rsidRPr="000A38F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  <w:r w:rsidRPr="000A38F3" w:rsidDel="00E44C55">
        <w:rPr>
          <w:rFonts w:ascii="Angsana New" w:hAnsi="Angsana New"/>
          <w:sz w:val="30"/>
          <w:szCs w:val="30"/>
        </w:rPr>
        <w:t xml:space="preserve"> </w:t>
      </w:r>
    </w:p>
    <w:p w14:paraId="755CE45E" w14:textId="77777777" w:rsidR="006E3256" w:rsidRDefault="006E3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9A6DE85" w14:textId="45771413" w:rsidR="009B1D22" w:rsidRPr="003867A8" w:rsidRDefault="009B1D22" w:rsidP="009B1D2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867A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สัญญาเช่า</w:t>
      </w:r>
    </w:p>
    <w:p w14:paraId="1D1EE96B" w14:textId="77777777" w:rsidR="008E3793" w:rsidRPr="009B0AE0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44EBE4AE" w14:textId="77A6FF01" w:rsidR="008E3793" w:rsidRPr="003867A8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867A8">
        <w:rPr>
          <w:rFonts w:ascii="Angsana New" w:hAnsi="Angsana New"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31098" w:rsidRPr="00031098">
        <w:rPr>
          <w:rFonts w:ascii="Angsana New" w:hAnsi="Angsana New"/>
          <w:sz w:val="30"/>
          <w:szCs w:val="30"/>
        </w:rPr>
        <w:t>1</w:t>
      </w:r>
      <w:r w:rsidRPr="003867A8">
        <w:rPr>
          <w:rFonts w:ascii="Angsana New" w:hAnsi="Angsana New"/>
          <w:sz w:val="30"/>
          <w:szCs w:val="30"/>
        </w:rPr>
        <w:t xml:space="preserve"> </w:t>
      </w:r>
      <w:r w:rsidRPr="003867A8">
        <w:rPr>
          <w:rFonts w:ascii="Angsana New" w:hAnsi="Angsana New"/>
          <w:sz w:val="30"/>
          <w:szCs w:val="30"/>
          <w:cs/>
        </w:rPr>
        <w:t xml:space="preserve">มกราคม </w:t>
      </w:r>
      <w:r w:rsidR="00031098" w:rsidRPr="00031098">
        <w:rPr>
          <w:rFonts w:ascii="Angsana New" w:hAnsi="Angsana New"/>
          <w:sz w:val="30"/>
          <w:szCs w:val="30"/>
        </w:rPr>
        <w:t>2563</w:t>
      </w:r>
    </w:p>
    <w:p w14:paraId="28B0AF5E" w14:textId="77777777" w:rsidR="008E3793" w:rsidRPr="009B0AE0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1D447FEB" w14:textId="5EF19CCD" w:rsidR="008E3793" w:rsidRPr="003867A8" w:rsidRDefault="008E3793" w:rsidP="008E3793">
      <w:pPr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D14646">
        <w:rPr>
          <w:rFonts w:ascii="Angsana New" w:hAnsi="Angsana New"/>
          <w:spacing w:val="-2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</w:t>
      </w:r>
      <w:r w:rsidRPr="00D14646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Pr="00D1464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867A8">
        <w:rPr>
          <w:rFonts w:ascii="Angsana New" w:hAnsi="Angsana New"/>
          <w:spacing w:val="6"/>
          <w:sz w:val="30"/>
          <w:szCs w:val="30"/>
          <w:cs/>
        </w:rPr>
        <w:t xml:space="preserve">นำคำนิยามของสัญญาเช่าตาม </w:t>
      </w:r>
      <w:r w:rsidRPr="003867A8">
        <w:rPr>
          <w:rFonts w:ascii="Angsana New" w:hAnsi="Angsana New"/>
          <w:spacing w:val="6"/>
          <w:sz w:val="30"/>
          <w:szCs w:val="30"/>
        </w:rPr>
        <w:t xml:space="preserve">TFRS </w:t>
      </w:r>
      <w:r w:rsidR="00031098" w:rsidRPr="00031098">
        <w:rPr>
          <w:rFonts w:ascii="Angsana New" w:hAnsi="Angsana New"/>
          <w:spacing w:val="6"/>
          <w:sz w:val="30"/>
          <w:szCs w:val="30"/>
        </w:rPr>
        <w:t>16</w:t>
      </w:r>
      <w:r w:rsidRPr="003867A8">
        <w:rPr>
          <w:rFonts w:ascii="Angsana New" w:hAnsi="Angsana New"/>
          <w:spacing w:val="6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7EC1AE2" w14:textId="77777777" w:rsidR="008E3793" w:rsidRPr="009B0AE0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67D03900" w14:textId="77777777" w:rsidR="008E3793" w:rsidRPr="003867A8" w:rsidRDefault="008E3793" w:rsidP="008E379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67A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A279A3B" w14:textId="77777777" w:rsidR="008E3793" w:rsidRPr="009B0AE0" w:rsidRDefault="008E3793" w:rsidP="008E3793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C548C1F" w14:textId="77777777" w:rsidR="008E3793" w:rsidRPr="003A54A7" w:rsidRDefault="008E3793" w:rsidP="003A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30"/>
          <w:szCs w:val="30"/>
          <w:cs/>
        </w:rPr>
      </w:pPr>
      <w:r w:rsidRPr="003A54A7">
        <w:rPr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</w:t>
      </w:r>
      <w:r w:rsidRPr="003A54A7">
        <w:rPr>
          <w:rFonts w:hint="cs"/>
          <w:sz w:val="30"/>
          <w:szCs w:val="30"/>
          <w:cs/>
        </w:rPr>
        <w:t>น</w:t>
      </w:r>
      <w:r w:rsidRPr="002A6389">
        <w:rPr>
          <w:spacing w:val="-4"/>
          <w:sz w:val="30"/>
          <w:szCs w:val="30"/>
          <w:cs/>
        </w:rPr>
        <w:t>เอกเทศ สำหรับสัญญาเช่าอสังหาริมทรัพย์</w:t>
      </w:r>
      <w:r w:rsidRPr="002A6389">
        <w:rPr>
          <w:rFonts w:hint="cs"/>
          <w:spacing w:val="-4"/>
          <w:sz w:val="30"/>
          <w:szCs w:val="30"/>
          <w:cs/>
        </w:rPr>
        <w:t xml:space="preserve"> </w:t>
      </w:r>
      <w:r w:rsidRPr="002A6389">
        <w:rPr>
          <w:spacing w:val="-4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</w:t>
      </w:r>
      <w:r w:rsidRPr="003A54A7">
        <w:rPr>
          <w:sz w:val="30"/>
          <w:szCs w:val="30"/>
          <w:cs/>
        </w:rPr>
        <w:t xml:space="preserve">และส่วนประกอบที่ไม่เป็นการเช่าเป็นสัญญาเช่าเพียงอย่างเดียว </w:t>
      </w:r>
    </w:p>
    <w:p w14:paraId="72904E0F" w14:textId="77777777" w:rsidR="008E3793" w:rsidRPr="009B0AE0" w:rsidRDefault="008E3793" w:rsidP="003A54A7">
      <w:pPr>
        <w:rPr>
          <w:sz w:val="20"/>
          <w:szCs w:val="20"/>
          <w:cs/>
        </w:rPr>
      </w:pPr>
    </w:p>
    <w:p w14:paraId="250F9C9F" w14:textId="77777777" w:rsidR="008E3793" w:rsidRDefault="008E3793" w:rsidP="003A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30"/>
          <w:szCs w:val="30"/>
        </w:rPr>
      </w:pPr>
      <w:r w:rsidRPr="003A54A7">
        <w:rPr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62F84D50" w14:textId="77777777" w:rsidR="008E3793" w:rsidRPr="009B0AE0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6ABACFD3" w14:textId="77777777" w:rsidR="008E3793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A54A7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3A54A7">
        <w:rPr>
          <w:rFonts w:ascii="Angsana New" w:hAnsi="Angsana New" w:hint="cs"/>
          <w:b/>
          <w:sz w:val="30"/>
          <w:szCs w:val="30"/>
          <w:cs/>
        </w:rPr>
        <w:t>และ</w:t>
      </w:r>
      <w:r w:rsidRPr="003A54A7">
        <w:rPr>
          <w:rFonts w:ascii="Angsana New" w:hAnsi="Angsana New"/>
          <w:b/>
          <w:sz w:val="30"/>
          <w:szCs w:val="30"/>
          <w:cs/>
        </w:rPr>
        <w:t>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3A54A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A54A7">
        <w:rPr>
          <w:rFonts w:ascii="Angsana New" w:hAnsi="Angsana New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3A54A7">
        <w:rPr>
          <w:rFonts w:ascii="Angsana New" w:hAnsi="Angsana New" w:hint="cs"/>
          <w:b/>
          <w:sz w:val="30"/>
          <w:szCs w:val="30"/>
          <w:cs/>
        </w:rPr>
        <w:t>์</w:t>
      </w:r>
      <w:r w:rsidRPr="003A54A7">
        <w:rPr>
          <w:rFonts w:ascii="Angsana New" w:hAnsi="Angsana New"/>
          <w:b/>
          <w:sz w:val="30"/>
          <w:szCs w:val="30"/>
          <w:cs/>
        </w:rPr>
        <w:t>ในสินทรัพย์ที่เช่าให้กับ</w:t>
      </w:r>
      <w:r w:rsidR="003A54A7" w:rsidRPr="003A54A7">
        <w:rPr>
          <w:sz w:val="30"/>
          <w:szCs w:val="30"/>
          <w:cs/>
        </w:rPr>
        <w:t>กลุ่มบริษัท</w:t>
      </w:r>
      <w:r w:rsidRPr="003A54A7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3A54A7" w:rsidRPr="003A54A7">
        <w:rPr>
          <w:sz w:val="30"/>
          <w:szCs w:val="30"/>
          <w:cs/>
        </w:rPr>
        <w:t>กลุ่มบริษัท</w:t>
      </w:r>
      <w:r w:rsidRPr="003A54A7">
        <w:rPr>
          <w:rFonts w:ascii="Angsana New" w:hAnsi="Angsana New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3A54A7">
        <w:rPr>
          <w:rFonts w:ascii="Angsana New" w:hAnsi="Angsana New" w:hint="cs"/>
          <w:b/>
          <w:sz w:val="30"/>
          <w:szCs w:val="30"/>
          <w:cs/>
        </w:rPr>
        <w:t xml:space="preserve"> ซึ่ง</w:t>
      </w:r>
      <w:r w:rsidRPr="003A54A7">
        <w:rPr>
          <w:rFonts w:ascii="Angsana New" w:hAnsi="Angsana New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1BC3C2B9" w14:textId="77777777" w:rsidR="008E3793" w:rsidRPr="009B0AE0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4011EA5B" w14:textId="4283B1B1" w:rsidR="008E3793" w:rsidRPr="003A54A7" w:rsidRDefault="008E3793" w:rsidP="003A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A54A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3A54A7">
        <w:rPr>
          <w:rFonts w:ascii="Angsana New" w:hAnsi="Angsana New" w:hint="cs"/>
          <w:b/>
          <w:sz w:val="30"/>
          <w:szCs w:val="30"/>
          <w:cs/>
        </w:rPr>
        <w:t>ค่า</w:t>
      </w:r>
      <w:r w:rsidRPr="003A54A7">
        <w:rPr>
          <w:rFonts w:ascii="Angsana New" w:hAnsi="Angsana New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3A54A7">
        <w:rPr>
          <w:rFonts w:ascii="Angsana New" w:hAnsi="Angsana New"/>
          <w:b/>
          <w:sz w:val="30"/>
          <w:szCs w:val="30"/>
        </w:rPr>
        <w:t xml:space="preserve"> </w:t>
      </w:r>
      <w:r w:rsidRPr="003A54A7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</w:t>
      </w:r>
      <w:r w:rsidRPr="003A54A7">
        <w:rPr>
          <w:rFonts w:ascii="Angsana New" w:hAnsi="Angsana New"/>
          <w:b/>
          <w:sz w:val="30"/>
          <w:szCs w:val="30"/>
        </w:rPr>
        <w:br/>
      </w:r>
      <w:r w:rsidRPr="003A54A7">
        <w:rPr>
          <w:rFonts w:ascii="Angsana New" w:hAnsi="Angsana New"/>
          <w:b/>
          <w:sz w:val="30"/>
          <w:szCs w:val="30"/>
          <w:cs/>
        </w:rPr>
        <w:t>เงินกู้ยืมส่วนเพิ่มของกลุ่มบริษัท</w:t>
      </w:r>
      <w:r w:rsidRPr="003A54A7">
        <w:rPr>
          <w:rFonts w:ascii="Angsana New" w:hAnsi="Angsana New"/>
          <w:b/>
          <w:sz w:val="30"/>
          <w:szCs w:val="30"/>
        </w:rPr>
        <w:t xml:space="preserve"> </w:t>
      </w:r>
      <w:r w:rsidRPr="003A54A7">
        <w:rPr>
          <w:rFonts w:ascii="Angsana New" w:hAnsi="Angsana New" w:hint="cs"/>
          <w:b/>
          <w:sz w:val="30"/>
          <w:szCs w:val="30"/>
          <w:cs/>
        </w:rPr>
        <w:t>ค่าเช่ารวมถึงค่าเช่า</w:t>
      </w:r>
      <w:r w:rsidRPr="003A54A7">
        <w:rPr>
          <w:rFonts w:ascii="Angsana New" w:hAnsi="Angsana New"/>
          <w:b/>
          <w:sz w:val="30"/>
          <w:szCs w:val="30"/>
          <w:cs/>
        </w:rPr>
        <w:t>คงที่หักสิ่งจูงใจตามสัญญาเช่าค้างรับ จำนวนเงิน</w:t>
      </w:r>
      <w:r w:rsidRPr="003A54A7">
        <w:rPr>
          <w:rFonts w:ascii="Angsana New" w:hAnsi="Angsana New" w:hint="cs"/>
          <w:b/>
          <w:sz w:val="30"/>
          <w:szCs w:val="30"/>
          <w:cs/>
        </w:rPr>
        <w:t>ที่ต้องจ่าย</w:t>
      </w:r>
      <w:r w:rsidRPr="003A54A7">
        <w:rPr>
          <w:rFonts w:ascii="Angsana New" w:hAnsi="Angsana New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3A54A7">
        <w:rPr>
          <w:rFonts w:ascii="Angsana New" w:hAnsi="Angsana New" w:hint="cs"/>
          <w:b/>
          <w:sz w:val="30"/>
          <w:szCs w:val="30"/>
          <w:cs/>
        </w:rPr>
        <w:t>จะ</w:t>
      </w:r>
      <w:r w:rsidRPr="003A54A7">
        <w:rPr>
          <w:rFonts w:ascii="Angsana New" w:hAnsi="Angsana New"/>
          <w:b/>
          <w:sz w:val="30"/>
          <w:szCs w:val="30"/>
          <w:cs/>
        </w:rPr>
        <w:t xml:space="preserve">รับรู้เป็นค่าใช้จ่ายในรอบระยะเวลาบัญชีที่เกิดรายการ </w:t>
      </w:r>
    </w:p>
    <w:p w14:paraId="0A5872EA" w14:textId="77777777" w:rsidR="008E3793" w:rsidRPr="009B0AE0" w:rsidRDefault="008E3793" w:rsidP="003A54A7">
      <w:pPr>
        <w:rPr>
          <w:rFonts w:ascii="Angsana New" w:hAnsi="Angsana New"/>
          <w:b/>
          <w:sz w:val="20"/>
          <w:szCs w:val="20"/>
        </w:rPr>
      </w:pPr>
    </w:p>
    <w:p w14:paraId="7E3D23EA" w14:textId="77777777" w:rsidR="008E3793" w:rsidRDefault="008E3793" w:rsidP="003A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4381B">
        <w:rPr>
          <w:rFonts w:ascii="Angsana New" w:hAnsi="Angsana New"/>
          <w:b/>
          <w:spacing w:val="-2"/>
          <w:sz w:val="30"/>
          <w:szCs w:val="30"/>
          <w:cs/>
        </w:rPr>
        <w:lastRenderedPageBreak/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</w:t>
      </w:r>
      <w:r w:rsidRPr="003A54A7">
        <w:rPr>
          <w:rFonts w:ascii="Angsana New" w:hAnsi="Angsana New"/>
          <w:b/>
          <w:sz w:val="30"/>
          <w:szCs w:val="30"/>
          <w:cs/>
        </w:rPr>
        <w:t>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D408E9C" w14:textId="77777777" w:rsidR="009B0AE0" w:rsidRPr="009B0AE0" w:rsidRDefault="009B0AE0" w:rsidP="003A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7CEB45B9" w14:textId="1C80F59B" w:rsidR="008E3793" w:rsidRPr="00081D0F" w:rsidRDefault="008E3793" w:rsidP="008E379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D5E8D">
        <w:rPr>
          <w:rFonts w:ascii="Angsana New" w:hAnsi="Angsana New" w:hint="cs"/>
          <w:b/>
          <w:spacing w:val="4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3D5E8D">
        <w:rPr>
          <w:rFonts w:ascii="Angsana New" w:hAnsi="Angsana New"/>
          <w:b/>
          <w:spacing w:val="4"/>
          <w:sz w:val="30"/>
          <w:szCs w:val="30"/>
          <w:cs/>
        </w:rPr>
        <w:t>หนี้สินตามสัญญาเช่า</w:t>
      </w:r>
      <w:r w:rsidRPr="003D5E8D">
        <w:rPr>
          <w:rFonts w:ascii="Angsana New" w:hAnsi="Angsana New" w:hint="cs"/>
          <w:b/>
          <w:spacing w:val="4"/>
          <w:sz w:val="30"/>
          <w:szCs w:val="30"/>
          <w:cs/>
        </w:rPr>
        <w:t>จะ</w:t>
      </w:r>
      <w:r w:rsidRPr="00081D0F">
        <w:rPr>
          <w:rFonts w:ascii="Angsana New" w:hAnsi="Angsana New" w:hint="cs"/>
          <w:b/>
          <w:sz w:val="30"/>
          <w:szCs w:val="30"/>
          <w:cs/>
        </w:rPr>
        <w:t>ถูก</w:t>
      </w:r>
      <w:r w:rsidRPr="00081D0F">
        <w:rPr>
          <w:rFonts w:ascii="Angsana New" w:hAnsi="Angsana New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081D0F">
        <w:rPr>
          <w:rFonts w:ascii="Angsana New" w:hAnsi="Angsana New" w:hint="cs"/>
          <w:b/>
          <w:sz w:val="30"/>
          <w:szCs w:val="30"/>
          <w:cs/>
        </w:rPr>
        <w:t xml:space="preserve"> ค่า</w:t>
      </w:r>
      <w:r w:rsidRPr="00081D0F">
        <w:rPr>
          <w:rFonts w:ascii="Angsana New" w:hAnsi="Angsana New"/>
          <w:b/>
          <w:sz w:val="30"/>
          <w:szCs w:val="30"/>
          <w:cs/>
        </w:rPr>
        <w:t>เช่า การเปลี่ยนแปลงประมาณการจำนวน</w:t>
      </w:r>
      <w:r w:rsidRPr="00BF6F1E">
        <w:rPr>
          <w:rFonts w:ascii="Angsana New" w:hAnsi="Angsana New"/>
          <w:b/>
          <w:spacing w:val="2"/>
          <w:sz w:val="30"/>
          <w:szCs w:val="30"/>
          <w:cs/>
        </w:rPr>
        <w:t>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BF6F1E">
        <w:rPr>
          <w:rFonts w:ascii="Angsana New" w:hAnsi="Angsana New" w:hint="cs"/>
          <w:b/>
          <w:spacing w:val="2"/>
          <w:sz w:val="30"/>
          <w:szCs w:val="30"/>
          <w:cs/>
        </w:rPr>
        <w:t>การใช้</w:t>
      </w:r>
      <w:r w:rsidRPr="00BF6F1E">
        <w:rPr>
          <w:rFonts w:ascii="Angsana New" w:hAnsi="Angsana New"/>
          <w:b/>
          <w:spacing w:val="2"/>
          <w:sz w:val="30"/>
          <w:szCs w:val="30"/>
          <w:cs/>
        </w:rPr>
        <w:t>สิทธิเลือกซื้อ</w:t>
      </w:r>
      <w:r w:rsidRPr="00081D0F">
        <w:rPr>
          <w:rFonts w:ascii="Angsana New" w:hAnsi="Angsana New"/>
          <w:b/>
          <w:sz w:val="30"/>
          <w:szCs w:val="30"/>
          <w:cs/>
        </w:rPr>
        <w:t xml:space="preserve"> </w:t>
      </w:r>
      <w:r w:rsidRPr="00C20083">
        <w:rPr>
          <w:rFonts w:ascii="Angsana New" w:hAnsi="Angsana New"/>
          <w:b/>
          <w:spacing w:val="-4"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</w:t>
      </w:r>
      <w:r w:rsidRPr="00081D0F">
        <w:rPr>
          <w:rFonts w:ascii="Angsana New" w:hAnsi="Angsana New"/>
          <w:b/>
          <w:sz w:val="30"/>
          <w:szCs w:val="30"/>
          <w:cs/>
        </w:rPr>
        <w:t xml:space="preserve"> จะปรับปรุง</w:t>
      </w:r>
      <w:r w:rsidRPr="00081D0F">
        <w:rPr>
          <w:rFonts w:ascii="Angsana New" w:hAnsi="Angsana New" w:hint="cs"/>
          <w:b/>
          <w:sz w:val="30"/>
          <w:szCs w:val="30"/>
          <w:cs/>
        </w:rPr>
        <w:t>กับ</w:t>
      </w:r>
      <w:r w:rsidRPr="00081D0F">
        <w:rPr>
          <w:rFonts w:ascii="Angsana New" w:hAnsi="Angsana New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081D0F">
        <w:rPr>
          <w:rFonts w:ascii="Angsana New" w:hAnsi="Angsana New" w:hint="cs"/>
          <w:b/>
          <w:sz w:val="30"/>
          <w:szCs w:val="30"/>
          <w:cs/>
        </w:rPr>
        <w:t>ได้ถูกลดมูลค่า</w:t>
      </w:r>
      <w:r w:rsidRPr="00081D0F">
        <w:rPr>
          <w:rFonts w:ascii="Angsana New" w:hAnsi="Angsana New"/>
          <w:b/>
          <w:sz w:val="30"/>
          <w:szCs w:val="30"/>
          <w:cs/>
        </w:rPr>
        <w:t xml:space="preserve">ลงจนเป็นศูนย์แล้ว </w:t>
      </w:r>
    </w:p>
    <w:p w14:paraId="68DEB74D" w14:textId="77777777" w:rsidR="008E3793" w:rsidRPr="009B0AE0" w:rsidRDefault="008E3793" w:rsidP="009B0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432AF0CB" w14:textId="77777777" w:rsidR="008E3793" w:rsidRPr="00081D0F" w:rsidRDefault="008E3793" w:rsidP="00081D0F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081D0F">
        <w:rPr>
          <w:rFonts w:ascii="Angsana New" w:hAnsi="Angsana New"/>
          <w:b/>
          <w:sz w:val="30"/>
          <w:szCs w:val="30"/>
          <w:cs/>
        </w:rPr>
        <w:t>กลุ่ม</w:t>
      </w:r>
      <w:r w:rsidRPr="00081D0F">
        <w:rPr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 และแสดงรายการหนี้สินตามสัญญาเช่าเป็นเงินกู้ยืมระยะยาวในงบแสดงฐานะการเงิน</w:t>
      </w:r>
    </w:p>
    <w:p w14:paraId="51C9FE20" w14:textId="77777777" w:rsidR="008E3793" w:rsidRPr="009B0AE0" w:rsidRDefault="008E3793" w:rsidP="008E379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  <w:highlight w:val="cyan"/>
        </w:rPr>
      </w:pPr>
    </w:p>
    <w:p w14:paraId="4D26F1E8" w14:textId="450D4B7B" w:rsidR="008E3793" w:rsidRPr="007906C8" w:rsidRDefault="008E3793" w:rsidP="008E379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7906C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7906C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7906C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7906C8">
        <w:rPr>
          <w:rFonts w:ascii="Angsana New" w:hAnsi="Angsana New"/>
          <w:b/>
          <w:color w:val="0000FF"/>
          <w:sz w:val="30"/>
          <w:szCs w:val="30"/>
        </w:rPr>
        <w:t xml:space="preserve"> </w:t>
      </w:r>
    </w:p>
    <w:p w14:paraId="6A1B3AC7" w14:textId="77777777" w:rsidR="008E3793" w:rsidRPr="009B0AE0" w:rsidRDefault="008E3793" w:rsidP="008E379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31AADAE8" w14:textId="0941669C" w:rsidR="008E3793" w:rsidRPr="007906C8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906C8">
        <w:rPr>
          <w:rFonts w:ascii="Angsana New" w:hAnsi="Angsana New"/>
          <w:b/>
          <w:sz w:val="30"/>
          <w:szCs w:val="30"/>
          <w:cs/>
        </w:rPr>
        <w:t xml:space="preserve">ในฐานะผู้เช่า </w:t>
      </w:r>
      <w:r w:rsidRPr="007906C8">
        <w:rPr>
          <w:rFonts w:ascii="Angsana New" w:hAnsi="Angsana New" w:hint="cs"/>
          <w:sz w:val="30"/>
          <w:szCs w:val="30"/>
          <w:cs/>
        </w:rPr>
        <w:t>สัญญา</w:t>
      </w:r>
      <w:r w:rsidRPr="007906C8">
        <w:rPr>
          <w:rFonts w:ascii="Angsana New" w:hAnsi="Angsana New"/>
          <w:sz w:val="30"/>
          <w:szCs w:val="30"/>
          <w:cs/>
        </w:rPr>
        <w:t>เช่าซึ่งกลุ่มบริษัทได้รับความเสี่ยงและผลตอบแทน</w:t>
      </w:r>
      <w:r w:rsidRPr="007906C8">
        <w:rPr>
          <w:rFonts w:ascii="Angsana New" w:hAnsi="Angsana New" w:hint="cs"/>
          <w:sz w:val="30"/>
          <w:szCs w:val="30"/>
          <w:cs/>
        </w:rPr>
        <w:t>ส่วนใหญ่</w:t>
      </w:r>
      <w:r w:rsidRPr="007906C8">
        <w:rPr>
          <w:rFonts w:ascii="Angsana New" w:hAnsi="Angsana New"/>
          <w:sz w:val="30"/>
          <w:szCs w:val="30"/>
          <w:cs/>
        </w:rPr>
        <w:t>จากการครอบครอง</w:t>
      </w:r>
      <w:r w:rsidRPr="007906C8">
        <w:rPr>
          <w:rFonts w:ascii="Angsana New" w:hAnsi="Angsana New" w:hint="cs"/>
          <w:sz w:val="30"/>
          <w:szCs w:val="30"/>
          <w:cs/>
        </w:rPr>
        <w:t>สินทรัพย์</w:t>
      </w:r>
      <w:r w:rsidRPr="007906C8">
        <w:rPr>
          <w:rFonts w:ascii="Angsana New" w:hAnsi="Angsana New"/>
          <w:sz w:val="30"/>
          <w:szCs w:val="30"/>
          <w:cs/>
        </w:rPr>
        <w:t>ที่เช่า</w:t>
      </w:r>
      <w:r w:rsidRPr="00453EEA">
        <w:rPr>
          <w:rFonts w:ascii="Angsana New" w:hAnsi="Angsana New"/>
          <w:spacing w:val="2"/>
          <w:sz w:val="30"/>
          <w:szCs w:val="30"/>
          <w:cs/>
        </w:rPr>
        <w:t>นั้นๆ จัดประเภทเป็นสัญญาเช่าการเงิน ที่ดิน อาคารและอุปกรณ์ที่ได้มาโดยทำสัญญาเช่าการเงินบันทึกเป็น</w:t>
      </w:r>
      <w:r w:rsidRPr="00453EEA">
        <w:rPr>
          <w:rFonts w:ascii="Angsana New" w:hAnsi="Angsana New"/>
          <w:spacing w:val="-4"/>
          <w:sz w:val="30"/>
          <w:szCs w:val="30"/>
          <w:cs/>
        </w:rPr>
        <w:t>สินทรัพย์</w:t>
      </w:r>
      <w:r w:rsidR="00453EEA" w:rsidRPr="00453EEA">
        <w:rPr>
          <w:rFonts w:ascii="Angsana New" w:hAnsi="Angsana New" w:hint="cs"/>
          <w:spacing w:val="-4"/>
          <w:sz w:val="30"/>
          <w:szCs w:val="30"/>
          <w:cs/>
        </w:rPr>
        <w:t>ด้</w:t>
      </w:r>
      <w:r w:rsidRPr="00453EEA">
        <w:rPr>
          <w:rFonts w:ascii="Angsana New" w:hAnsi="Angsana New"/>
          <w:spacing w:val="-4"/>
          <w:sz w:val="30"/>
          <w:szCs w:val="30"/>
          <w:cs/>
        </w:rPr>
        <w:t>วยมูลค่ายุติธรรมหรือมูลค่าปัจจุบันของจำนวนเงินขั้นต่ำที่ต้องจ่ายตามสัญญาเช่า</w:t>
      </w:r>
      <w:r w:rsidRPr="00453EE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53EEA">
        <w:rPr>
          <w:rFonts w:ascii="Angsana New" w:hAnsi="Angsana New"/>
          <w:spacing w:val="-4"/>
          <w:sz w:val="30"/>
          <w:szCs w:val="30"/>
          <w:cs/>
        </w:rPr>
        <w:t>แล้วแต่จำนวนใดจะต่ำกว่า</w:t>
      </w:r>
      <w:r w:rsidRPr="007906C8">
        <w:rPr>
          <w:rFonts w:ascii="Angsana New" w:hAnsi="Angsana New"/>
          <w:sz w:val="30"/>
          <w:szCs w:val="30"/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ค่าเช่าที่ชำระจะแยกเป็นส่วนที่เป็นค่าใช้จ่ายทางการเงินและส่วนที่จะหักจากหนี้ตามสัญญา เพื่อทำให้อัตราดอกเบี้ย</w:t>
      </w:r>
      <w:r w:rsidRPr="007906C8">
        <w:rPr>
          <w:rFonts w:ascii="Angsana New" w:hAnsi="Angsana New" w:hint="cs"/>
          <w:sz w:val="30"/>
          <w:szCs w:val="30"/>
          <w:cs/>
        </w:rPr>
        <w:t>เมื่อเทียบกับยอดหนี้ที่คงเหลืออยู่ใน</w:t>
      </w:r>
      <w:r w:rsidRPr="007906C8">
        <w:rPr>
          <w:rFonts w:ascii="Angsana New" w:hAnsi="Angsana New"/>
          <w:sz w:val="30"/>
          <w:szCs w:val="30"/>
          <w:cs/>
        </w:rPr>
        <w:t>แต่ละงวดเป็นอัตราคงที่ ค่าใช้จ่ายทางการเงินจะบันทึกโดยตรงในกำไรหรือขาดทุน</w:t>
      </w:r>
      <w:r w:rsidRPr="007906C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29CBE5E" w14:textId="77777777" w:rsidR="008E3793" w:rsidRPr="009B0AE0" w:rsidRDefault="008E3793" w:rsidP="008E379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z w:val="20"/>
          <w:szCs w:val="20"/>
        </w:rPr>
      </w:pPr>
    </w:p>
    <w:p w14:paraId="523FC595" w14:textId="77777777" w:rsidR="008E3793" w:rsidRPr="00540BC4" w:rsidRDefault="008E3793" w:rsidP="008E379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906C8">
        <w:rPr>
          <w:rFonts w:ascii="Angsana New" w:hAnsi="Angsana New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7906C8">
        <w:rPr>
          <w:rFonts w:ascii="Angsana New" w:hAnsi="Angsana New" w:hint="cs"/>
          <w:b/>
          <w:sz w:val="30"/>
          <w:szCs w:val="30"/>
          <w:cs/>
        </w:rPr>
        <w:t>ค่าเช่าจ่าย</w:t>
      </w:r>
      <w:r w:rsidRPr="007906C8">
        <w:rPr>
          <w:rFonts w:ascii="Angsana New" w:eastAsia="Calibri" w:hAnsi="Angsana New"/>
          <w:sz w:val="30"/>
          <w:szCs w:val="30"/>
          <w:cs/>
        </w:rPr>
        <w:t>บันทึกในกำไรหรือขาดทุนโดยวิธีเส้นตรงตลอดอายุสัญญาเช่า</w:t>
      </w:r>
      <w:r w:rsidRPr="007906C8">
        <w:rPr>
          <w:rFonts w:ascii="Angsana New" w:eastAsia="Calibri" w:hAnsi="Angsana New"/>
          <w:sz w:val="30"/>
          <w:szCs w:val="30"/>
        </w:rPr>
        <w:t xml:space="preserve"> </w:t>
      </w:r>
      <w:r w:rsidRPr="007906C8">
        <w:rPr>
          <w:rFonts w:ascii="Angsana New" w:eastAsia="Calibri" w:hAnsi="Angsana New"/>
          <w:sz w:val="30"/>
          <w:szCs w:val="30"/>
          <w:cs/>
        </w:rPr>
        <w:t>ประโยชน์ที่ได้รับตามสัญญาเช่าจะรับรู้ในกำไรหรือขาดทุนเป็นส่วนหนึ่งของค่าเช่าทั้งสิ้นตลอดอายุสัญญาเช่า</w:t>
      </w:r>
      <w:r w:rsidRPr="007906C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906C8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540BC4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738BD020" w14:textId="77777777" w:rsidR="007906C8" w:rsidRPr="009B0AE0" w:rsidRDefault="007906C8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3601C701" w14:textId="6466989B" w:rsidR="008E3793" w:rsidRPr="00F83A35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83A35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F83A35">
        <w:rPr>
          <w:rFonts w:ascii="Angsana New" w:hAnsi="Angsana New"/>
          <w:sz w:val="30"/>
          <w:szCs w:val="30"/>
        </w:rPr>
        <w:t xml:space="preserve"> </w:t>
      </w:r>
    </w:p>
    <w:p w14:paraId="7D3C310D" w14:textId="77777777" w:rsidR="008E3793" w:rsidRPr="009B0AE0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932A8B3" w14:textId="77777777" w:rsidR="008E3793" w:rsidRPr="00F83A35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83A35">
        <w:rPr>
          <w:rFonts w:ascii="Angsana New" w:eastAsia="Calibri" w:hAnsi="Angsana New"/>
          <w:sz w:val="30"/>
          <w:szCs w:val="30"/>
          <w:cs/>
        </w:rPr>
        <w:t xml:space="preserve">ณ วันที่เริ่มต้นข้อตกลง </w:t>
      </w:r>
      <w:r w:rsidRPr="006961ED">
        <w:rPr>
          <w:rFonts w:ascii="Angsana New" w:hAnsi="Angsana New"/>
          <w:sz w:val="30"/>
          <w:szCs w:val="30"/>
          <w:cs/>
        </w:rPr>
        <w:t>กลุ่มบริษัท</w:t>
      </w:r>
      <w:r w:rsidRPr="00F83A35">
        <w:rPr>
          <w:rFonts w:ascii="Angsana New" w:eastAsia="Calibri" w:hAnsi="Angsana New"/>
          <w:sz w:val="30"/>
          <w:szCs w:val="30"/>
          <w:cs/>
        </w:rPr>
        <w:t>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Pr="006961ED">
        <w:rPr>
          <w:rFonts w:ascii="Angsana New" w:hAnsi="Angsana New"/>
          <w:sz w:val="30"/>
          <w:szCs w:val="30"/>
          <w:cs/>
        </w:rPr>
        <w:t>กลุ่มบริษัท</w:t>
      </w:r>
      <w:r w:rsidRPr="00F83A35">
        <w:rPr>
          <w:rFonts w:ascii="Angsana New" w:eastAsia="Calibri" w:hAnsi="Angsana New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777EA0EF" w14:textId="77777777" w:rsidR="008E3793" w:rsidRPr="00F83A35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7F8270B" w14:textId="77777777" w:rsidR="00453EEA" w:rsidRDefault="00453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FF0DCB8" w14:textId="2D0A1C9B" w:rsidR="008E3793" w:rsidRPr="00540BC4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6DEE">
        <w:rPr>
          <w:rFonts w:ascii="Angsana New" w:hAnsi="Angsana New"/>
          <w:spacing w:val="-4"/>
          <w:sz w:val="30"/>
          <w:szCs w:val="30"/>
          <w:cs/>
        </w:rPr>
        <w:lastRenderedPageBreak/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</w:t>
      </w:r>
      <w:r w:rsidRPr="00F83A35">
        <w:rPr>
          <w:rFonts w:ascii="Angsana New" w:hAnsi="Angsana New"/>
          <w:sz w:val="30"/>
          <w:szCs w:val="30"/>
          <w:cs/>
        </w:rPr>
        <w:t>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และต้นทุนทางการเงินตามนัยจากหนี้สินจะรับรู้โดยใช้อัตราดอกเบี้ยเงินกู้ยืมส่วน</w:t>
      </w:r>
      <w:r w:rsidRPr="00C96DEE">
        <w:rPr>
          <w:rFonts w:ascii="Angsana New" w:hAnsi="Angsana New"/>
          <w:sz w:val="30"/>
          <w:szCs w:val="30"/>
          <w:cs/>
        </w:rPr>
        <w:t>เพิ่มของกลุ่มบริษัท</w:t>
      </w:r>
      <w:r w:rsidRPr="00F83A35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1D93644F" w14:textId="77777777" w:rsidR="00230840" w:rsidRPr="007671A3" w:rsidRDefault="00230840" w:rsidP="00E8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0F04C8B" w14:textId="5697D6C2" w:rsidR="009B1D22" w:rsidRDefault="009B1D22" w:rsidP="00212CC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การด้อยค่า</w:t>
      </w:r>
      <w:r w:rsidR="00653DBF" w:rsidRPr="00653D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สินทรัพย์ทางการเงิน</w:t>
      </w:r>
    </w:p>
    <w:p w14:paraId="500A7C35" w14:textId="77777777" w:rsidR="00E3110B" w:rsidRDefault="00E3110B" w:rsidP="00E3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29B97F7" w14:textId="1564C3B8" w:rsidR="00B87E83" w:rsidRPr="00E3110B" w:rsidRDefault="00B87E83" w:rsidP="00B87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11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E3110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E311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16219B17" w14:textId="77777777" w:rsidR="00B87E83" w:rsidRPr="00E3110B" w:rsidRDefault="00B87E83" w:rsidP="00B87E8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476D9A" w14:textId="183BF74D" w:rsidR="00B87E83" w:rsidRPr="00E3110B" w:rsidRDefault="00E3110B" w:rsidP="00B87E83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3D5E8D">
        <w:rPr>
          <w:rFonts w:ascii="Angsana New" w:eastAsia="Calibri" w:hAnsi="Angsana New"/>
          <w:b/>
          <w:spacing w:val="2"/>
          <w:sz w:val="30"/>
          <w:szCs w:val="30"/>
          <w:cs/>
        </w:rPr>
        <w:t>กลุ่ม</w:t>
      </w:r>
      <w:r w:rsidRPr="003D5E8D">
        <w:rPr>
          <w:rFonts w:eastAsia="Calibri"/>
          <w:spacing w:val="2"/>
          <w:sz w:val="30"/>
          <w:szCs w:val="30"/>
          <w:cs/>
        </w:rPr>
        <w:t>บริษัท</w:t>
      </w:r>
      <w:r w:rsidR="00B87E83" w:rsidRPr="003D5E8D">
        <w:rPr>
          <w:rFonts w:ascii="Angsana New" w:hAnsi="Angsana New"/>
          <w:color w:val="000000"/>
          <w:spacing w:val="2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B87E83" w:rsidRPr="00E3110B">
        <w:rPr>
          <w:rFonts w:ascii="Angsana New" w:hAnsi="Angsana New"/>
          <w:color w:val="000000"/>
          <w:sz w:val="30"/>
          <w:szCs w:val="30"/>
          <w:cs/>
        </w:rPr>
        <w:t>ตัดจำหน่าย</w:t>
      </w:r>
      <w:r w:rsidR="00B87E83" w:rsidRPr="00E311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01F0F" w:rsidRPr="00D01F0F">
        <w:rPr>
          <w:rFonts w:ascii="Angsana New" w:hAnsi="Angsana New" w:hint="cs"/>
          <w:color w:val="000000"/>
          <w:sz w:val="30"/>
          <w:szCs w:val="30"/>
        </w:rPr>
        <w:t>(</w:t>
      </w:r>
      <w:r w:rsidR="00B87E83" w:rsidRPr="00E3110B">
        <w:rPr>
          <w:rFonts w:ascii="Angsana New" w:hAnsi="Angsana New" w:hint="cs"/>
          <w:color w:val="000000"/>
          <w:sz w:val="30"/>
          <w:szCs w:val="30"/>
          <w:cs/>
        </w:rPr>
        <w:t>รวมถึง เงินสดและรายการเทียบเท่าเงินสด ลูกหนี้การค้าและลูกหนี้อื่น</w:t>
      </w:r>
      <w:r w:rsidR="00B87E83" w:rsidRPr="00E3110B">
        <w:rPr>
          <w:rFonts w:ascii="Angsana New" w:hAnsi="Angsana New"/>
          <w:color w:val="000000"/>
          <w:sz w:val="30"/>
          <w:szCs w:val="30"/>
        </w:rPr>
        <w:t xml:space="preserve"> </w:t>
      </w:r>
      <w:r w:rsidR="00B87E83" w:rsidRPr="00E3110B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="00453EEA">
        <w:rPr>
          <w:rFonts w:ascii="Angsana New" w:hAnsi="Angsana New" w:hint="cs"/>
          <w:color w:val="000000"/>
          <w:sz w:val="30"/>
          <w:szCs w:val="30"/>
          <w:cs/>
        </w:rPr>
        <w:t>ลงทุนในตราสารหนี้</w:t>
      </w:r>
      <w:r w:rsidR="00453EEA" w:rsidRPr="00453EEA">
        <w:rPr>
          <w:rFonts w:ascii="Angsana New" w:hAnsi="Angsana New" w:hint="cs"/>
          <w:color w:val="000000"/>
          <w:spacing w:val="-4"/>
          <w:sz w:val="30"/>
          <w:szCs w:val="30"/>
          <w:cs/>
        </w:rPr>
        <w:t>ระยะสั้น</w:t>
      </w:r>
      <w:r w:rsidR="00B87E83" w:rsidRPr="00E311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D0A3E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B87E83" w:rsidRPr="00E3110B">
        <w:rPr>
          <w:rFonts w:ascii="Angsana New" w:hAnsi="Angsana New"/>
          <w:color w:val="000000"/>
          <w:sz w:val="30"/>
          <w:szCs w:val="30"/>
          <w:cs/>
        </w:rPr>
        <w:t>สินทรัพย์ที่เกิดจากสัญญา</w:t>
      </w:r>
      <w:r w:rsidR="00007C49">
        <w:rPr>
          <w:rFonts w:ascii="Angsana New" w:hAnsi="Angsana New"/>
          <w:color w:val="000000"/>
          <w:sz w:val="30"/>
          <w:szCs w:val="30"/>
        </w:rPr>
        <w:t>)</w:t>
      </w:r>
    </w:p>
    <w:p w14:paraId="29447D88" w14:textId="77777777" w:rsidR="00B87E83" w:rsidRPr="00E3110B" w:rsidRDefault="00B87E83" w:rsidP="00B87E8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3909EAA" w14:textId="77777777" w:rsidR="00B87E83" w:rsidRPr="00E3110B" w:rsidRDefault="00B87E83" w:rsidP="00B87E8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E3110B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1E23B032" w14:textId="77777777" w:rsidR="00B87E83" w:rsidRPr="00E3110B" w:rsidRDefault="00B87E83" w:rsidP="00B87E8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2B3472" w14:textId="1038BB81" w:rsidR="00E3110B" w:rsidRDefault="00B87E83" w:rsidP="00E3110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  <w:sz w:val="30"/>
          <w:szCs w:val="30"/>
        </w:rPr>
      </w:pPr>
      <w:r w:rsidRPr="00E3110B">
        <w:rPr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E3110B">
        <w:rPr>
          <w:color w:val="000000"/>
          <w:sz w:val="30"/>
          <w:szCs w:val="30"/>
          <w:cs/>
        </w:rPr>
        <w:br/>
        <w:t>ผลขาดทุนด้านเครดิตคำนวณโดยใช้มูลค่าปัจจุบันของจำนวนเงินที่</w:t>
      </w:r>
      <w:r w:rsidRPr="00E3110B">
        <w:rPr>
          <w:rFonts w:hint="cs"/>
          <w:color w:val="000000"/>
          <w:sz w:val="30"/>
          <w:szCs w:val="30"/>
          <w:cs/>
        </w:rPr>
        <w:t>คาดว่าจะ</w:t>
      </w:r>
      <w:r w:rsidRPr="00E3110B">
        <w:rPr>
          <w:color w:val="000000"/>
          <w:sz w:val="30"/>
          <w:szCs w:val="30"/>
          <w:cs/>
        </w:rPr>
        <w:t xml:space="preserve">ไม่ได้รับ </w:t>
      </w:r>
      <w:r w:rsidR="00D01F0F" w:rsidRPr="008D67D3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8D67D3">
        <w:rPr>
          <w:rFonts w:asciiTheme="majorBidi" w:hAnsiTheme="majorBidi" w:cstheme="majorBidi"/>
          <w:color w:val="000000"/>
          <w:sz w:val="30"/>
          <w:szCs w:val="30"/>
          <w:cs/>
        </w:rPr>
        <w:t>เช่น</w:t>
      </w:r>
      <w:r w:rsidRPr="00E3110B">
        <w:rPr>
          <w:color w:val="000000"/>
          <w:sz w:val="30"/>
          <w:szCs w:val="30"/>
          <w:cs/>
        </w:rPr>
        <w:t xml:space="preserve"> ผลต่างระหว่างกระแสเงินสดที่กิจการจะต้องจ่ายตามสัญญาและกระแสเงินสดที่</w:t>
      </w:r>
      <w:r w:rsidR="00E3110B" w:rsidRPr="00081D0F">
        <w:rPr>
          <w:rFonts w:ascii="Angsana New" w:eastAsia="Calibri" w:hAnsi="Angsana New"/>
          <w:b/>
          <w:sz w:val="30"/>
          <w:szCs w:val="30"/>
          <w:cs/>
        </w:rPr>
        <w:t>กลุ่ม</w:t>
      </w:r>
      <w:r w:rsidR="00E3110B" w:rsidRPr="00081D0F">
        <w:rPr>
          <w:rFonts w:eastAsia="Calibri"/>
          <w:sz w:val="30"/>
          <w:szCs w:val="30"/>
          <w:cs/>
        </w:rPr>
        <w:t>บริษัท</w:t>
      </w:r>
      <w:r w:rsidRPr="00E3110B">
        <w:rPr>
          <w:rFonts w:ascii="Angsana New" w:hAnsi="Angsana New"/>
          <w:color w:val="000000"/>
          <w:sz w:val="30"/>
          <w:szCs w:val="30"/>
          <w:cs/>
        </w:rPr>
        <w:t>คาดว่าจะได้รับ</w:t>
      </w:r>
      <w:r w:rsidR="00D01F0F" w:rsidRPr="00D01F0F">
        <w:rPr>
          <w:rFonts w:ascii="Angsana New" w:hAnsi="Angsana New"/>
          <w:color w:val="000000"/>
          <w:sz w:val="30"/>
          <w:szCs w:val="30"/>
        </w:rPr>
        <w:t>)</w:t>
      </w:r>
      <w:r w:rsidRPr="00E311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3110B">
        <w:rPr>
          <w:rFonts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E3110B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FC6C77">
        <w:rPr>
          <w:rFonts w:hint="cs"/>
          <w:color w:val="000000"/>
          <w:sz w:val="30"/>
          <w:szCs w:val="30"/>
          <w:cs/>
        </w:rPr>
        <w:t xml:space="preserve"> </w:t>
      </w:r>
    </w:p>
    <w:p w14:paraId="4687E1CA" w14:textId="77777777" w:rsidR="00E3110B" w:rsidRDefault="00E3110B" w:rsidP="00E3110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  <w:sz w:val="30"/>
          <w:szCs w:val="30"/>
        </w:rPr>
      </w:pPr>
    </w:p>
    <w:p w14:paraId="65EDDD32" w14:textId="37EC0271" w:rsidR="00B87E83" w:rsidRPr="00E3110B" w:rsidRDefault="00B87E83" w:rsidP="00E3110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  <w:sz w:val="30"/>
          <w:szCs w:val="30"/>
        </w:rPr>
      </w:pPr>
      <w:r w:rsidRPr="00E3110B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E3110B">
        <w:rPr>
          <w:rFonts w:ascii="Angsana New" w:hAnsi="Angsana New" w:hint="cs"/>
          <w:color w:val="000000"/>
          <w:sz w:val="30"/>
          <w:szCs w:val="30"/>
          <w:cs/>
        </w:rPr>
        <w:t>วัดมูลค่า</w:t>
      </w:r>
      <w:r w:rsidRPr="00E3110B">
        <w:rPr>
          <w:color w:val="000000"/>
          <w:sz w:val="30"/>
          <w:szCs w:val="30"/>
          <w:cs/>
        </w:rPr>
        <w:t>ผลขาดทุนด้านเครดิต</w:t>
      </w:r>
      <w:r w:rsidRPr="00E3110B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714BA6B2" w14:textId="1354456F" w:rsidR="00B87E83" w:rsidRPr="00E3110B" w:rsidRDefault="00B87E83" w:rsidP="00F432F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110B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031098" w:rsidRPr="00031098">
        <w:rPr>
          <w:rFonts w:ascii="Angsana New" w:hAnsi="Angsana New"/>
          <w:color w:val="000000"/>
          <w:sz w:val="30"/>
          <w:szCs w:val="30"/>
        </w:rPr>
        <w:t>12</w:t>
      </w:r>
      <w:r w:rsidRPr="00E3110B">
        <w:rPr>
          <w:rFonts w:ascii="Angsana New" w:hAnsi="Angsana New"/>
          <w:color w:val="000000"/>
          <w:sz w:val="30"/>
          <w:szCs w:val="30"/>
        </w:rPr>
        <w:t xml:space="preserve"> </w:t>
      </w:r>
      <w:r w:rsidRPr="00E3110B">
        <w:rPr>
          <w:rFonts w:ascii="Angsana New" w:hAnsi="Angsana New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031098" w:rsidRPr="00031098">
        <w:rPr>
          <w:rFonts w:ascii="Angsana New" w:hAnsi="Angsana New"/>
          <w:color w:val="000000"/>
          <w:sz w:val="30"/>
          <w:szCs w:val="30"/>
        </w:rPr>
        <w:t>12</w:t>
      </w:r>
      <w:r w:rsidRPr="00E3110B">
        <w:rPr>
          <w:rFonts w:ascii="Angsana New" w:hAnsi="Angsana New"/>
          <w:color w:val="000000"/>
          <w:sz w:val="30"/>
          <w:szCs w:val="30"/>
        </w:rPr>
        <w:t xml:space="preserve"> </w:t>
      </w:r>
      <w:r w:rsidRPr="00E3110B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E3110B">
        <w:rPr>
          <w:rFonts w:ascii="Angsana New" w:hAnsi="Angsana New"/>
          <w:color w:val="000000"/>
          <w:sz w:val="30"/>
          <w:szCs w:val="30"/>
        </w:rPr>
        <w:t xml:space="preserve"> </w:t>
      </w:r>
      <w:r w:rsidRPr="00E3110B">
        <w:rPr>
          <w:rFonts w:ascii="Angsana New" w:hAnsi="Angsana New" w:hint="cs"/>
          <w:color w:val="000000"/>
          <w:sz w:val="30"/>
          <w:szCs w:val="30"/>
          <w:cs/>
        </w:rPr>
        <w:t>หรือ</w:t>
      </w:r>
    </w:p>
    <w:p w14:paraId="7E46EB34" w14:textId="77777777" w:rsidR="00B87E83" w:rsidRPr="00E3110B" w:rsidRDefault="00B87E83" w:rsidP="00F432F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1104E">
        <w:rPr>
          <w:rFonts w:ascii="Angsana New" w:hAnsi="Angsana New" w:hint="cs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E3110B">
        <w:rPr>
          <w:rFonts w:ascii="Angsana New" w:hAnsi="Angsana New" w:hint="cs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1BA2381" w14:textId="77777777" w:rsidR="00B87E83" w:rsidRPr="00E3110B" w:rsidRDefault="00B87E83" w:rsidP="00B87E8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2D9FB19" w14:textId="77777777" w:rsidR="008500FF" w:rsidRDefault="00850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CF0B7D8" w14:textId="1956FF32" w:rsidR="00B87E83" w:rsidRPr="00E3110B" w:rsidRDefault="00B87E83" w:rsidP="00B87E83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110B">
        <w:rPr>
          <w:rFonts w:ascii="Angsana New" w:hAnsi="Angsana New"/>
          <w:color w:val="000000"/>
          <w:sz w:val="30"/>
          <w:szCs w:val="30"/>
          <w:cs/>
        </w:rPr>
        <w:lastRenderedPageBreak/>
        <w:t>ค่าเผื่อผลขาดทุน</w:t>
      </w:r>
      <w:r w:rsidRPr="00E3110B">
        <w:rPr>
          <w:rFonts w:ascii="Angsana New" w:hAnsi="Angsana New" w:hint="cs"/>
          <w:color w:val="000000"/>
          <w:sz w:val="30"/>
          <w:szCs w:val="30"/>
          <w:cs/>
        </w:rPr>
        <w:t>สำหรับลูกหนี้การค้า และ</w:t>
      </w:r>
      <w:r w:rsidRPr="00E3110B">
        <w:rPr>
          <w:rFonts w:ascii="Angsana New" w:hAnsi="Angsana New"/>
          <w:color w:val="000000"/>
          <w:sz w:val="30"/>
          <w:szCs w:val="30"/>
          <w:cs/>
        </w:rPr>
        <w:t>สินทรัพย์ที่เกิดจากสัญญา</w:t>
      </w:r>
      <w:r w:rsidRPr="00E3110B">
        <w:rPr>
          <w:rFonts w:ascii="Angsana New" w:hAnsi="Angsana New" w:hint="cs"/>
          <w:color w:val="000000"/>
          <w:sz w:val="30"/>
          <w:szCs w:val="30"/>
          <w:cs/>
        </w:rPr>
        <w:t>วัดมูลค่าผลขาดทุนด้วย</w:t>
      </w:r>
      <w:r w:rsidR="008500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3110B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9C9CB37" w14:textId="77777777" w:rsidR="00B87E83" w:rsidRPr="00FC6C77" w:rsidRDefault="00B87E83" w:rsidP="00B87E83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6D85BD1E" w14:textId="31D6DDC1" w:rsidR="00B87E83" w:rsidRPr="008839C6" w:rsidRDefault="00B87E83" w:rsidP="00212CC8">
      <w:pPr>
        <w:pStyle w:val="ListParagraph"/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839C6">
        <w:rPr>
          <w:rFonts w:ascii="Angsana New" w:hAnsi="Angsana New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8839C6">
        <w:rPr>
          <w:rFonts w:ascii="Angsana New" w:hAnsi="Angsana New"/>
          <w:color w:val="000000"/>
          <w:sz w:val="30"/>
          <w:szCs w:val="30"/>
        </w:rPr>
        <w:t xml:space="preserve"> </w:t>
      </w:r>
      <w:r w:rsidRPr="008839C6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</w:t>
      </w:r>
      <w:r w:rsidRPr="008839C6">
        <w:rPr>
          <w:rFonts w:ascii="Angsana New" w:hAnsi="Angsana New"/>
          <w:color w:val="000000"/>
          <w:sz w:val="30"/>
          <w:szCs w:val="30"/>
          <w:cs/>
        </w:rPr>
        <w:t>รับรู้ผล</w:t>
      </w:r>
      <w:r w:rsidRPr="008839C6">
        <w:rPr>
          <w:rFonts w:ascii="Angsana New" w:hAnsi="Angsana New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31098" w:rsidRPr="00031098">
        <w:rPr>
          <w:rFonts w:ascii="Angsana New" w:hAnsi="Angsana New"/>
          <w:color w:val="000000"/>
          <w:sz w:val="30"/>
          <w:szCs w:val="30"/>
        </w:rPr>
        <w:t>12</w:t>
      </w:r>
      <w:r w:rsidRPr="008839C6">
        <w:rPr>
          <w:rFonts w:ascii="Angsana New" w:hAnsi="Angsana New"/>
          <w:color w:val="000000"/>
          <w:sz w:val="30"/>
          <w:szCs w:val="30"/>
        </w:rPr>
        <w:t xml:space="preserve"> </w:t>
      </w:r>
      <w:r w:rsidRPr="008839C6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8839C6">
        <w:rPr>
          <w:rFonts w:ascii="Angsana New" w:eastAsia="EucrosiaUPCBold" w:hAnsi="Angsana New"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8839C6">
        <w:rPr>
          <w:rFonts w:ascii="Angsana New" w:hAnsi="Angsana New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8839C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EB51452" w14:textId="77777777" w:rsidR="00B87E83" w:rsidRPr="008839C6" w:rsidRDefault="00B87E83" w:rsidP="008839C6">
      <w:pPr>
        <w:rPr>
          <w:rFonts w:ascii="Angsana New" w:eastAsia="Calibri" w:hAnsi="Angsana New"/>
          <w:color w:val="000000"/>
          <w:sz w:val="30"/>
          <w:szCs w:val="30"/>
        </w:rPr>
      </w:pPr>
    </w:p>
    <w:p w14:paraId="43D96156" w14:textId="77777777" w:rsidR="00B87E83" w:rsidRPr="008839C6" w:rsidRDefault="00B87E83" w:rsidP="00212CC8">
      <w:pPr>
        <w:pStyle w:val="ListParagraph"/>
        <w:tabs>
          <w:tab w:val="clear" w:pos="454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839C6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8839C6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</w:t>
      </w:r>
      <w:r w:rsidRPr="008839C6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630AB8B6" w14:textId="77777777" w:rsidR="00B87E83" w:rsidRPr="00967CFC" w:rsidRDefault="00B87E83" w:rsidP="00B87E83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5D0525" w14:textId="348168E8" w:rsidR="00B87E83" w:rsidRPr="00967CFC" w:rsidRDefault="00B87E83" w:rsidP="00967CFC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67CFC">
        <w:rPr>
          <w:rFonts w:ascii="Angsana New" w:eastAsia="Calibri" w:hAnsi="Angsana New" w:hint="cs"/>
          <w:color w:val="000000"/>
          <w:sz w:val="30"/>
          <w:szCs w:val="30"/>
          <w:cs/>
        </w:rPr>
        <w:t>กลุ่มบริษัท</w:t>
      </w:r>
      <w:r w:rsidRPr="00967CFC">
        <w:rPr>
          <w:rFonts w:ascii="Angsana New" w:hAnsi="Angsana New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31098" w:rsidRPr="00031098">
        <w:rPr>
          <w:rFonts w:ascii="Angsana New" w:hAnsi="Angsana New"/>
          <w:color w:val="000000"/>
          <w:sz w:val="30"/>
          <w:szCs w:val="30"/>
        </w:rPr>
        <w:t>30</w:t>
      </w:r>
      <w:r w:rsidRPr="00967CFC">
        <w:rPr>
          <w:rFonts w:ascii="Angsana New" w:hAnsi="Angsana New"/>
          <w:color w:val="000000"/>
          <w:sz w:val="30"/>
          <w:szCs w:val="30"/>
        </w:rPr>
        <w:t xml:space="preserve"> </w:t>
      </w:r>
      <w:r w:rsidRPr="00967CFC">
        <w:rPr>
          <w:rFonts w:ascii="Angsana New" w:hAnsi="Angsana New"/>
          <w:color w:val="000000"/>
          <w:sz w:val="30"/>
          <w:szCs w:val="30"/>
          <w:cs/>
        </w:rPr>
        <w:t>วัน มีการเปลี่ยนแปลงของ</w:t>
      </w:r>
      <w:r w:rsidRPr="00967CFC">
        <w:rPr>
          <w:rFonts w:ascii="Angsana New" w:eastAsia="Calibri" w:hAnsi="Angsana New" w:hint="cs"/>
          <w:color w:val="000000"/>
          <w:sz w:val="30"/>
          <w:szCs w:val="30"/>
          <w:cs/>
        </w:rPr>
        <w:t>อันดับ</w:t>
      </w:r>
      <w:r w:rsidRPr="00967CFC">
        <w:rPr>
          <w:rFonts w:ascii="Angsana New" w:eastAsia="Calibri" w:hAnsi="Angsana New"/>
          <w:color w:val="000000"/>
          <w:sz w:val="30"/>
          <w:szCs w:val="30"/>
          <w:cs/>
        </w:rPr>
        <w:t>ความน่าเชื่อถือ</w:t>
      </w:r>
      <w:r w:rsidRPr="00967CFC">
        <w:rPr>
          <w:rFonts w:ascii="Angsana New" w:hAnsi="Angsana New"/>
          <w:color w:val="000000"/>
          <w:sz w:val="30"/>
          <w:szCs w:val="30"/>
          <w:cs/>
        </w:rPr>
        <w:t>ที่</w:t>
      </w:r>
      <w:r w:rsidRPr="00967CFC">
        <w:rPr>
          <w:rFonts w:ascii="Angsana New" w:hAnsi="Angsana New" w:hint="cs"/>
          <w:color w:val="000000"/>
          <w:sz w:val="30"/>
          <w:szCs w:val="30"/>
          <w:cs/>
        </w:rPr>
        <w:t>ลดระดับลง</w:t>
      </w:r>
      <w:r w:rsidRPr="00967CFC">
        <w:rPr>
          <w:rFonts w:ascii="Angsana New" w:hAnsi="Angsana New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967CFC">
        <w:rPr>
          <w:rFonts w:ascii="Angsana New" w:hAnsi="Angsana New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967CFC">
        <w:rPr>
          <w:rFonts w:ascii="Angsana New" w:hAnsi="Angsana New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967CFC">
        <w:rPr>
          <w:rFonts w:ascii="Angsana New" w:eastAsia="Calibri" w:hAnsi="Angsana New" w:hint="cs"/>
          <w:color w:val="000000"/>
          <w:sz w:val="30"/>
          <w:szCs w:val="30"/>
          <w:cs/>
        </w:rPr>
        <w:t>กลุ่มบริษัท</w:t>
      </w:r>
    </w:p>
    <w:p w14:paraId="4CCDF5C2" w14:textId="77777777" w:rsidR="000651D8" w:rsidRPr="00967CFC" w:rsidRDefault="000651D8" w:rsidP="000651D8">
      <w:pPr>
        <w:jc w:val="thaiDistribute"/>
        <w:rPr>
          <w:rFonts w:ascii="Angsana New" w:hAnsi="Angsana New"/>
          <w:sz w:val="30"/>
          <w:szCs w:val="30"/>
        </w:rPr>
      </w:pPr>
    </w:p>
    <w:p w14:paraId="649B2CEA" w14:textId="310078CA" w:rsidR="00B87E83" w:rsidRPr="00967CFC" w:rsidRDefault="00967CFC" w:rsidP="000651D8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67CFC">
        <w:rPr>
          <w:rFonts w:ascii="Angsana New" w:eastAsia="Calibri" w:hAnsi="Angsana New" w:hint="cs"/>
          <w:color w:val="000000"/>
          <w:sz w:val="30"/>
          <w:szCs w:val="30"/>
          <w:cs/>
        </w:rPr>
        <w:t>กลุ่มบริษัท</w:t>
      </w:r>
      <w:r w:rsidR="00B87E83" w:rsidRPr="00967CFC">
        <w:rPr>
          <w:rFonts w:ascii="Angsana New" w:hAnsi="Angsana New"/>
          <w:color w:val="000000"/>
          <w:sz w:val="30"/>
          <w:szCs w:val="30"/>
          <w:cs/>
        </w:rPr>
        <w:t>พิจารณาว่า</w:t>
      </w:r>
      <w:r w:rsidR="00B87E83" w:rsidRPr="00967CFC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="00B87E83" w:rsidRPr="00967CFC">
        <w:rPr>
          <w:rFonts w:ascii="Angsana New" w:hAnsi="Angsana New"/>
          <w:color w:val="000000"/>
          <w:sz w:val="30"/>
          <w:szCs w:val="30"/>
          <w:cs/>
        </w:rPr>
        <w:t>ผิด</w:t>
      </w:r>
      <w:r w:rsidR="00B87E83" w:rsidRPr="00967CFC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B87E83" w:rsidRPr="00967CFC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="00B87E83" w:rsidRPr="00967CF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016E9FF" w14:textId="723DBAFC" w:rsidR="00B87E83" w:rsidRPr="00967CFC" w:rsidRDefault="00B87E83" w:rsidP="00F432F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67CFC">
        <w:rPr>
          <w:rFonts w:ascii="Angsana New" w:hAnsi="Angsana New" w:hint="cs"/>
          <w:color w:val="000000"/>
          <w:sz w:val="30"/>
          <w:szCs w:val="30"/>
          <w:cs/>
        </w:rPr>
        <w:t>ผู้กู้</w:t>
      </w:r>
      <w:r w:rsidRPr="00967CFC">
        <w:rPr>
          <w:rFonts w:ascii="Angsana New" w:hAnsi="Angsana New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="00967CFC" w:rsidRPr="00967CFC">
        <w:rPr>
          <w:rFonts w:ascii="Angsana New" w:eastAsia="Calibri" w:hAnsi="Angsana New" w:hint="cs"/>
          <w:color w:val="000000"/>
          <w:sz w:val="30"/>
          <w:szCs w:val="30"/>
          <w:cs/>
        </w:rPr>
        <w:t>กลุ่มบริษัท</w:t>
      </w:r>
      <w:r w:rsidRPr="00967CFC">
        <w:rPr>
          <w:rFonts w:ascii="Angsana New" w:hAnsi="Angsana New"/>
          <w:color w:val="000000"/>
          <w:sz w:val="30"/>
          <w:szCs w:val="30"/>
          <w:cs/>
        </w:rPr>
        <w:t>ได้เต็มจำนวน</w:t>
      </w:r>
      <w:r w:rsidRPr="00967CFC">
        <w:rPr>
          <w:rFonts w:ascii="Angsana New" w:hAnsi="Angsana New" w:hint="cs"/>
          <w:color w:val="000000"/>
          <w:sz w:val="30"/>
          <w:szCs w:val="30"/>
          <w:cs/>
        </w:rPr>
        <w:t xml:space="preserve"> อีกทั้ง</w:t>
      </w:r>
      <w:r w:rsidR="00967CFC" w:rsidRPr="00967CFC">
        <w:rPr>
          <w:rFonts w:ascii="Angsana New" w:eastAsia="Calibri" w:hAnsi="Angsana New" w:hint="cs"/>
          <w:color w:val="000000"/>
          <w:sz w:val="30"/>
          <w:szCs w:val="30"/>
          <w:cs/>
        </w:rPr>
        <w:t>กลุ่มบริษัท</w:t>
      </w:r>
      <w:r w:rsidRPr="00967CFC">
        <w:rPr>
          <w:rFonts w:ascii="Angsana New" w:hAnsi="Angsana New" w:hint="cs"/>
          <w:color w:val="000000"/>
          <w:sz w:val="30"/>
          <w:szCs w:val="30"/>
          <w:cs/>
        </w:rPr>
        <w:t>ไม่มี</w:t>
      </w:r>
      <w:r w:rsidRPr="00967CFC">
        <w:rPr>
          <w:rFonts w:ascii="Angsana New" w:hAnsi="Angsana New"/>
          <w:color w:val="000000"/>
          <w:sz w:val="30"/>
          <w:szCs w:val="30"/>
          <w:cs/>
        </w:rPr>
        <w:t>สิทธิในการไล่เบี้ย เช่น การ</w:t>
      </w:r>
      <w:r w:rsidRPr="00967CFC">
        <w:rPr>
          <w:rFonts w:ascii="Angsana New" w:hAnsi="Angsana New" w:hint="cs"/>
          <w:color w:val="000000"/>
          <w:sz w:val="30"/>
          <w:szCs w:val="30"/>
          <w:cs/>
        </w:rPr>
        <w:t>ยึด</w:t>
      </w:r>
      <w:r w:rsidRPr="00967CFC">
        <w:rPr>
          <w:rFonts w:ascii="Angsana New" w:hAnsi="Angsana New"/>
          <w:color w:val="000000"/>
          <w:sz w:val="30"/>
          <w:szCs w:val="30"/>
          <w:cs/>
        </w:rPr>
        <w:t xml:space="preserve">หลักประกัน </w:t>
      </w:r>
      <w:r w:rsidR="00D01F0F" w:rsidRPr="00D01F0F">
        <w:rPr>
          <w:rFonts w:ascii="Angsana New" w:hAnsi="Angsana New"/>
          <w:color w:val="000000"/>
          <w:sz w:val="30"/>
          <w:szCs w:val="30"/>
        </w:rPr>
        <w:t>(</w:t>
      </w:r>
      <w:r w:rsidRPr="00967CFC">
        <w:rPr>
          <w:rFonts w:ascii="Angsana New" w:hAnsi="Angsana New" w:hint="cs"/>
          <w:color w:val="000000"/>
          <w:sz w:val="30"/>
          <w:szCs w:val="30"/>
          <w:cs/>
        </w:rPr>
        <w:t>หากมีการวางหลักประกัน</w:t>
      </w:r>
      <w:r w:rsidR="00D01F0F" w:rsidRPr="00D01F0F">
        <w:rPr>
          <w:rFonts w:ascii="Angsana New" w:hAnsi="Angsana New"/>
          <w:color w:val="000000"/>
          <w:sz w:val="30"/>
          <w:szCs w:val="30"/>
        </w:rPr>
        <w:t>)</w:t>
      </w:r>
      <w:r w:rsidRPr="00967CF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67CFC">
        <w:rPr>
          <w:rFonts w:ascii="Angsana New" w:hAnsi="Angsana New"/>
          <w:color w:val="000000"/>
          <w:sz w:val="30"/>
          <w:szCs w:val="30"/>
          <w:cs/>
        </w:rPr>
        <w:t xml:space="preserve">หรือ </w:t>
      </w:r>
    </w:p>
    <w:p w14:paraId="7A1B9F12" w14:textId="7390DF2C" w:rsidR="00B87E83" w:rsidRPr="001B1C93" w:rsidRDefault="00B87E83" w:rsidP="00F432F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1B1C93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031098" w:rsidRPr="00031098">
        <w:rPr>
          <w:rFonts w:ascii="Angsana New" w:hAnsi="Angsana New"/>
          <w:color w:val="000000"/>
          <w:sz w:val="30"/>
          <w:szCs w:val="30"/>
        </w:rPr>
        <w:t>90</w:t>
      </w:r>
      <w:r w:rsidRPr="001B1C93">
        <w:rPr>
          <w:rFonts w:ascii="Angsana New" w:hAnsi="Angsana New"/>
          <w:color w:val="000000"/>
          <w:sz w:val="30"/>
          <w:szCs w:val="30"/>
        </w:rPr>
        <w:t xml:space="preserve"> </w:t>
      </w:r>
      <w:r w:rsidRPr="001B1C93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10B261AA" w14:textId="77777777" w:rsidR="00B87E83" w:rsidRPr="00967CFC" w:rsidRDefault="00B87E83" w:rsidP="00B87E8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596E6E" w14:textId="77777777" w:rsidR="00B87E83" w:rsidRPr="00967CFC" w:rsidRDefault="00B87E83" w:rsidP="00B87E8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500F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</w:t>
      </w:r>
      <w:r w:rsidRPr="00967CFC">
        <w:rPr>
          <w:rFonts w:ascii="Angsana New" w:eastAsia="Calibri" w:hAnsi="Angsana New"/>
          <w:color w:val="000000"/>
          <w:sz w:val="30"/>
          <w:szCs w:val="30"/>
          <w:cs/>
        </w:rPr>
        <w:t xml:space="preserve"> ขึ้นอยู่กับลักษณะของเครื่องมือทางการเงิน </w:t>
      </w:r>
      <w:r w:rsidRPr="00967CFC">
        <w:rPr>
          <w:rFonts w:ascii="Angsana New" w:eastAsia="Calibri" w:hAnsi="Angsana New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967CFC">
        <w:rPr>
          <w:rFonts w:ascii="Angsana New" w:eastAsia="Calibri" w:hAnsi="Angsana New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967CFC">
        <w:rPr>
          <w:rFonts w:ascii="Angsana New" w:eastAsia="Calibri" w:hAnsi="Angsana New" w:hint="cs"/>
          <w:color w:val="000000"/>
          <w:sz w:val="30"/>
          <w:szCs w:val="30"/>
          <w:cs/>
        </w:rPr>
        <w:t>อันดับ</w:t>
      </w:r>
      <w:r w:rsidRPr="00967CFC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ความน่าเชื่อถือ </w:t>
      </w:r>
    </w:p>
    <w:p w14:paraId="4FEE4A3A" w14:textId="77777777" w:rsidR="00B87E83" w:rsidRPr="00967CFC" w:rsidRDefault="00B87E83" w:rsidP="00B87E8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0BF2D75" w14:textId="77777777" w:rsidR="00B56D12" w:rsidRDefault="00B56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6"/>
          <w:sz w:val="30"/>
          <w:szCs w:val="30"/>
          <w:cs/>
        </w:rPr>
      </w:pPr>
      <w:r>
        <w:rPr>
          <w:rFonts w:ascii="Angsana New" w:eastAsia="Calibri" w:hAnsi="Angsana New"/>
          <w:spacing w:val="-6"/>
          <w:sz w:val="30"/>
          <w:szCs w:val="30"/>
          <w:cs/>
        </w:rPr>
        <w:br w:type="page"/>
      </w:r>
    </w:p>
    <w:p w14:paraId="03A26BDD" w14:textId="113FA2B2" w:rsidR="00B87E83" w:rsidRPr="00D379A1" w:rsidRDefault="00B87E83" w:rsidP="00212C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79A1">
        <w:rPr>
          <w:rFonts w:ascii="Angsana New" w:eastAsia="Calibri" w:hAnsi="Angsana New" w:hint="cs"/>
          <w:sz w:val="30"/>
          <w:szCs w:val="30"/>
          <w:cs/>
        </w:rPr>
        <w:lastRenderedPageBreak/>
        <w:t>ผล</w:t>
      </w:r>
      <w:r w:rsidRPr="00D379A1">
        <w:rPr>
          <w:rFonts w:ascii="Angsana New" w:eastAsia="Calibri" w:hAnsi="Angsana New"/>
          <w:sz w:val="30"/>
          <w:szCs w:val="30"/>
          <w:cs/>
        </w:rPr>
        <w:t>ขาดทุนด้านเครดิต</w:t>
      </w:r>
      <w:r w:rsidRPr="00D379A1">
        <w:rPr>
          <w:rFonts w:ascii="Angsana New" w:eastAsia="Calibri" w:hAnsi="Angsana New" w:hint="cs"/>
          <w:sz w:val="30"/>
          <w:szCs w:val="30"/>
          <w:cs/>
        </w:rPr>
        <w:t>ที่คาดว่าจะเกิดขึ้น</w:t>
      </w:r>
      <w:r w:rsidRPr="00D379A1">
        <w:rPr>
          <w:rFonts w:ascii="Angsana New" w:eastAsia="Calibri" w:hAnsi="Angsana New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</w:t>
      </w:r>
      <w:r w:rsidRPr="00D379A1">
        <w:rPr>
          <w:rFonts w:ascii="Angsana New" w:eastAsia="Calibri" w:hAnsi="Angsana New"/>
          <w:spacing w:val="2"/>
          <w:sz w:val="30"/>
          <w:szCs w:val="30"/>
          <w:cs/>
        </w:rPr>
        <w:t>เปลี่ยนแปลงของความเสี่ยงด้านเครดิต</w:t>
      </w:r>
      <w:r w:rsidRPr="00D379A1">
        <w:rPr>
          <w:rFonts w:ascii="Angsana New" w:eastAsia="Calibri" w:hAnsi="Angsana New" w:hint="cs"/>
          <w:spacing w:val="2"/>
          <w:sz w:val="30"/>
          <w:szCs w:val="30"/>
          <w:cs/>
        </w:rPr>
        <w:t>ของเครื่องมือทางการเงิน</w:t>
      </w:r>
      <w:r w:rsidRPr="00D379A1">
        <w:rPr>
          <w:rFonts w:ascii="Angsana New" w:eastAsia="Calibri" w:hAnsi="Angsana New"/>
          <w:spacing w:val="2"/>
          <w:sz w:val="30"/>
          <w:szCs w:val="30"/>
          <w:cs/>
        </w:rPr>
        <w:t>นับจากวันที่</w:t>
      </w:r>
      <w:r w:rsidRPr="00D379A1">
        <w:rPr>
          <w:rFonts w:ascii="Angsana New" w:hAnsi="Angsana New" w:hint="cs"/>
          <w:spacing w:val="2"/>
          <w:sz w:val="30"/>
          <w:szCs w:val="30"/>
          <w:cs/>
        </w:rPr>
        <w:t>รับรู้รายการเมื่อเริ่มแรก</w:t>
      </w:r>
      <w:r w:rsidRPr="00D379A1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D379A1">
        <w:rPr>
          <w:rFonts w:ascii="Angsana New" w:hAnsi="Angsana New"/>
          <w:spacing w:val="2"/>
          <w:sz w:val="30"/>
          <w:szCs w:val="30"/>
          <w:cs/>
        </w:rPr>
        <w:t>การเพิ่มขึ้น</w:t>
      </w:r>
      <w:r w:rsidRPr="00D379A1">
        <w:rPr>
          <w:rFonts w:ascii="Angsana New" w:hAnsi="Angsana New"/>
          <w:spacing w:val="6"/>
          <w:sz w:val="30"/>
          <w:szCs w:val="30"/>
          <w:cs/>
        </w:rPr>
        <w:t>ของค่าเผื่อผลขาดทุนแสดงเป็นขาดทุนจากการด้อยค่าในกำไรหรือขาดทุน</w:t>
      </w:r>
      <w:r w:rsidRPr="00D379A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D379A1">
        <w:rPr>
          <w:rFonts w:ascii="Angsana New" w:hAnsi="Angsana New"/>
          <w:spacing w:val="6"/>
          <w:sz w:val="30"/>
          <w:szCs w:val="30"/>
          <w:cs/>
        </w:rPr>
        <w:t>ค่า</w:t>
      </w:r>
      <w:r w:rsidRPr="00D379A1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D379A1">
        <w:rPr>
          <w:rFonts w:ascii="Angsana New" w:hAnsi="Angsana New"/>
          <w:spacing w:val="6"/>
          <w:sz w:val="30"/>
          <w:szCs w:val="30"/>
          <w:cs/>
        </w:rPr>
        <w:t>ผื่อ</w:t>
      </w:r>
      <w:r w:rsidRPr="00D379A1">
        <w:rPr>
          <w:rFonts w:ascii="Angsana New" w:eastAsia="Calibri" w:hAnsi="Angsana New" w:hint="cs"/>
          <w:spacing w:val="6"/>
          <w:sz w:val="30"/>
          <w:szCs w:val="30"/>
          <w:cs/>
        </w:rPr>
        <w:t>ผลขาดทุน</w:t>
      </w:r>
      <w:r w:rsidRPr="00D379A1">
        <w:rPr>
          <w:rFonts w:ascii="Angsana New" w:eastAsia="Calibri" w:hAnsi="Angsana New"/>
          <w:spacing w:val="6"/>
          <w:sz w:val="30"/>
          <w:szCs w:val="30"/>
          <w:cs/>
        </w:rPr>
        <w:t>แสดงเป็นรายการ</w:t>
      </w:r>
      <w:r w:rsidRPr="00D379A1">
        <w:rPr>
          <w:rFonts w:ascii="Angsana New" w:eastAsia="Calibri" w:hAnsi="Angsana New"/>
          <w:sz w:val="30"/>
          <w:szCs w:val="30"/>
          <w:cs/>
        </w:rPr>
        <w:t xml:space="preserve">หักออกจากมูลค่าตามบัญชีขั้นต้นของสินทรัพย์ทางการเงิน </w:t>
      </w:r>
    </w:p>
    <w:p w14:paraId="0910BA21" w14:textId="77777777" w:rsidR="00B87E83" w:rsidRPr="00212CC8" w:rsidRDefault="00B87E83" w:rsidP="00B16F49">
      <w:pPr>
        <w:rPr>
          <w:rFonts w:ascii="Angsana New" w:eastAsia="EucrosiaUPCBold" w:hAnsi="Angsana New"/>
          <w:spacing w:val="-6"/>
          <w:sz w:val="28"/>
          <w:szCs w:val="28"/>
        </w:rPr>
      </w:pPr>
    </w:p>
    <w:p w14:paraId="61C14A58" w14:textId="77777777" w:rsidR="00B87E83" w:rsidRPr="00D83B7F" w:rsidRDefault="00B87E83" w:rsidP="00B16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eastAsia="EucrosiaUPCBold" w:hAnsi="Angsana New"/>
          <w:i/>
          <w:iCs/>
          <w:spacing w:val="-6"/>
          <w:sz w:val="30"/>
          <w:szCs w:val="30"/>
        </w:rPr>
      </w:pPr>
      <w:r w:rsidRPr="00D83B7F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4F4E0150" w14:textId="77777777" w:rsidR="00B87E83" w:rsidRPr="00212CC8" w:rsidRDefault="00B87E83" w:rsidP="00B16F49">
      <w:pPr>
        <w:rPr>
          <w:rFonts w:ascii="Angsana New" w:hAnsi="Angsana New"/>
          <w:spacing w:val="-6"/>
          <w:sz w:val="28"/>
          <w:szCs w:val="28"/>
        </w:rPr>
      </w:pPr>
    </w:p>
    <w:p w14:paraId="7E9530C0" w14:textId="6A1369FA" w:rsidR="00B87E83" w:rsidRPr="00B16F49" w:rsidRDefault="00B87E83" w:rsidP="00B16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D7416">
        <w:rPr>
          <w:rFonts w:ascii="Angsana New" w:hAnsi="Angsana New"/>
          <w:spacing w:val="4"/>
          <w:sz w:val="30"/>
          <w:szCs w:val="30"/>
          <w:cs/>
        </w:rPr>
        <w:t>ณ วันที่</w:t>
      </w:r>
      <w:r w:rsidRPr="00BD7416">
        <w:rPr>
          <w:spacing w:val="4"/>
          <w:sz w:val="30"/>
          <w:szCs w:val="30"/>
          <w:cs/>
        </w:rPr>
        <w:t>รายงาน</w:t>
      </w:r>
      <w:r w:rsidRPr="00BD7416">
        <w:rPr>
          <w:rFonts w:hint="cs"/>
          <w:spacing w:val="4"/>
          <w:sz w:val="30"/>
          <w:szCs w:val="30"/>
          <w:cs/>
        </w:rPr>
        <w:t xml:space="preserve"> </w:t>
      </w:r>
      <w:r w:rsidRPr="00BD7416">
        <w:rPr>
          <w:spacing w:val="4"/>
          <w:sz w:val="30"/>
          <w:szCs w:val="30"/>
          <w:cs/>
        </w:rPr>
        <w:t>กลุ่มบริษัท</w:t>
      </w:r>
      <w:r w:rsidRPr="00BD7416">
        <w:rPr>
          <w:rFonts w:ascii="Angsana New" w:hAnsi="Angsana New"/>
          <w:spacing w:val="4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Pr="00B16F49">
        <w:rPr>
          <w:rFonts w:ascii="Angsana New" w:hAnsi="Angsana New"/>
          <w:sz w:val="30"/>
          <w:szCs w:val="30"/>
          <w:cs/>
        </w:rPr>
        <w:t>วัด</w:t>
      </w:r>
      <w:r w:rsidRPr="00B16F49">
        <w:rPr>
          <w:rFonts w:ascii="Angsana New" w:hAnsi="Angsana New" w:hint="cs"/>
          <w:sz w:val="30"/>
          <w:szCs w:val="30"/>
          <w:cs/>
        </w:rPr>
        <w:t>มูลค่าด้วย</w:t>
      </w:r>
      <w:r w:rsidRPr="00B16F49">
        <w:rPr>
          <w:rFonts w:ascii="Angsana New" w:hAnsi="Angsana New"/>
          <w:sz w:val="30"/>
          <w:szCs w:val="30"/>
          <w:cs/>
        </w:rPr>
        <w:t>มูลค่าด้วยมูลค่ายุติธรรมผ่านกำไรขาดทุนเบ็ดเสร็จอื่น</w:t>
      </w:r>
      <w:r w:rsidRPr="00B16F49">
        <w:rPr>
          <w:rFonts w:ascii="Angsana New" w:hAnsi="Angsana New" w:hint="cs"/>
          <w:sz w:val="30"/>
          <w:szCs w:val="30"/>
          <w:cs/>
        </w:rPr>
        <w:t>เกิด</w:t>
      </w:r>
      <w:r w:rsidRPr="00B16F49">
        <w:rPr>
          <w:rFonts w:ascii="Angsana New" w:hAnsi="Angsana New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B16F49">
        <w:rPr>
          <w:rFonts w:ascii="Angsana New" w:hAnsi="Angsana New" w:hint="cs"/>
          <w:sz w:val="30"/>
          <w:szCs w:val="30"/>
          <w:cs/>
        </w:rPr>
        <w:t>หนึ่งเหตุการณ์</w:t>
      </w:r>
      <w:r w:rsidRPr="00B16F49">
        <w:rPr>
          <w:rFonts w:ascii="Angsana New" w:hAnsi="Angsana New"/>
          <w:sz w:val="30"/>
          <w:szCs w:val="30"/>
          <w:cs/>
        </w:rPr>
        <w:t>ซึ่งส่งผลกระทบ</w:t>
      </w:r>
      <w:r w:rsidRPr="00B16F49">
        <w:rPr>
          <w:rFonts w:ascii="Angsana New" w:hAnsi="Angsana New" w:hint="cs"/>
          <w:sz w:val="30"/>
          <w:szCs w:val="30"/>
          <w:cs/>
        </w:rPr>
        <w:t>เชิงลบ</w:t>
      </w:r>
      <w:r w:rsidRPr="00B16F49">
        <w:rPr>
          <w:rFonts w:ascii="Angsana New" w:hAnsi="Angsana New"/>
          <w:sz w:val="30"/>
          <w:szCs w:val="30"/>
          <w:cs/>
        </w:rPr>
        <w:t>ต่อกระแสเงินสด</w:t>
      </w:r>
      <w:r w:rsidRPr="00B16F49">
        <w:rPr>
          <w:rFonts w:ascii="Angsana New" w:hAnsi="Angsana New" w:hint="cs"/>
          <w:sz w:val="30"/>
          <w:szCs w:val="30"/>
          <w:cs/>
        </w:rPr>
        <w:t>ที่คาดว่าจะ</w:t>
      </w:r>
      <w:r w:rsidRPr="00B16F49">
        <w:rPr>
          <w:rFonts w:ascii="Angsana New" w:hAnsi="Angsana New"/>
          <w:sz w:val="30"/>
          <w:szCs w:val="30"/>
          <w:cs/>
        </w:rPr>
        <w:t>เกิดขึ้นในอนาคตของสินทรัพย์ทางการเงิน</w:t>
      </w:r>
      <w:r w:rsidRPr="00B16F49">
        <w:rPr>
          <w:rFonts w:ascii="Angsana New" w:hAnsi="Angsana New"/>
          <w:spacing w:val="-6"/>
          <w:sz w:val="30"/>
          <w:szCs w:val="30"/>
        </w:rPr>
        <w:t xml:space="preserve"> </w:t>
      </w:r>
      <w:r w:rsidRPr="00B16F49">
        <w:rPr>
          <w:rFonts w:ascii="Angsana New" w:hAnsi="Angsana New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B16F49">
        <w:rPr>
          <w:rFonts w:ascii="Angsana New" w:hAnsi="Angsana New"/>
          <w:sz w:val="30"/>
          <w:szCs w:val="30"/>
          <w:cs/>
        </w:rPr>
        <w:t xml:space="preserve">ด้อยค่าด้านเครดิตรวมถึง </w:t>
      </w:r>
      <w:r w:rsidRPr="00B16F49">
        <w:rPr>
          <w:rFonts w:ascii="Angsana New" w:hAnsi="Angsana New" w:hint="cs"/>
          <w:sz w:val="30"/>
          <w:szCs w:val="30"/>
          <w:cs/>
        </w:rPr>
        <w:t>การที่</w:t>
      </w:r>
      <w:r w:rsidRPr="00B16F49">
        <w:rPr>
          <w:rFonts w:ascii="Angsana New" w:hAnsi="Angsana New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B16F49">
        <w:rPr>
          <w:rFonts w:ascii="Angsana New" w:hAnsi="Angsana New" w:hint="cs"/>
          <w:sz w:val="30"/>
          <w:szCs w:val="30"/>
          <w:cs/>
        </w:rPr>
        <w:t xml:space="preserve"> เช่น </w:t>
      </w:r>
      <w:r w:rsidRPr="00B16F49">
        <w:rPr>
          <w:rFonts w:ascii="Angsana New" w:hAnsi="Angsana New"/>
          <w:sz w:val="30"/>
          <w:szCs w:val="30"/>
          <w:cs/>
        </w:rPr>
        <w:t xml:space="preserve">การค้างชำระเกินกว่า </w:t>
      </w:r>
      <w:r w:rsidR="00031098" w:rsidRPr="00031098">
        <w:rPr>
          <w:rFonts w:ascii="Angsana New" w:hAnsi="Angsana New"/>
          <w:spacing w:val="-6"/>
          <w:sz w:val="30"/>
          <w:szCs w:val="30"/>
        </w:rPr>
        <w:t>90</w:t>
      </w:r>
      <w:r w:rsidRPr="00B16F49">
        <w:rPr>
          <w:rFonts w:ascii="Angsana New" w:hAnsi="Angsana New"/>
          <w:spacing w:val="-6"/>
          <w:sz w:val="30"/>
          <w:szCs w:val="30"/>
        </w:rPr>
        <w:t xml:space="preserve"> </w:t>
      </w:r>
      <w:r w:rsidRPr="00B16F49">
        <w:rPr>
          <w:rFonts w:ascii="Angsana New" w:hAnsi="Angsana New"/>
          <w:sz w:val="30"/>
          <w:szCs w:val="30"/>
          <w:cs/>
        </w:rPr>
        <w:t xml:space="preserve">วัน </w:t>
      </w:r>
      <w:r w:rsidRPr="00B16F49">
        <w:rPr>
          <w:rFonts w:ascii="Angsana New" w:hAnsi="Angsana New" w:hint="cs"/>
          <w:sz w:val="30"/>
          <w:szCs w:val="30"/>
          <w:cs/>
        </w:rPr>
        <w:t>มีความเป็นไปได้ที่ลูกหนี้จะเข้าสู่</w:t>
      </w:r>
      <w:r w:rsidRPr="00B16F49">
        <w:rPr>
          <w:rFonts w:ascii="Angsana New" w:hAnsi="Angsana New"/>
          <w:sz w:val="30"/>
          <w:szCs w:val="30"/>
          <w:cs/>
        </w:rPr>
        <w:t>การล้มละลาย</w:t>
      </w:r>
      <w:r w:rsidRPr="00B16F49">
        <w:rPr>
          <w:rFonts w:ascii="Angsana New" w:hAnsi="Angsana New" w:hint="cs"/>
          <w:sz w:val="30"/>
          <w:szCs w:val="30"/>
          <w:cs/>
        </w:rPr>
        <w:t xml:space="preserve"> </w:t>
      </w:r>
      <w:r w:rsidRPr="00B16F49">
        <w:rPr>
          <w:rFonts w:ascii="Angsana New" w:hAnsi="Angsana New"/>
          <w:sz w:val="30"/>
          <w:szCs w:val="30"/>
          <w:cs/>
        </w:rPr>
        <w:t>เป็นต้น</w:t>
      </w:r>
    </w:p>
    <w:p w14:paraId="3C7C3C06" w14:textId="77777777" w:rsidR="00B87E83" w:rsidRPr="00212CC8" w:rsidRDefault="00B87E83" w:rsidP="00B16F49">
      <w:pPr>
        <w:rPr>
          <w:rFonts w:ascii="Angsana New" w:hAnsi="Angsana New"/>
          <w:spacing w:val="-6"/>
          <w:sz w:val="28"/>
          <w:szCs w:val="28"/>
        </w:rPr>
      </w:pPr>
    </w:p>
    <w:p w14:paraId="051778D7" w14:textId="77777777" w:rsidR="00B87E83" w:rsidRPr="000650EA" w:rsidRDefault="00B87E83" w:rsidP="00B16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eastAsia="Calibri" w:hAnsi="Angsana New"/>
          <w:i/>
          <w:iCs/>
          <w:spacing w:val="-6"/>
          <w:sz w:val="30"/>
          <w:szCs w:val="30"/>
        </w:rPr>
      </w:pPr>
      <w:r w:rsidRPr="000650EA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การตัดจำหน่าย</w:t>
      </w:r>
      <w:r w:rsidRPr="000650EA">
        <w:rPr>
          <w:rFonts w:ascii="Angsana New" w:eastAsia="EucrosiaUPCBold" w:hAnsi="Angsana New" w:hint="cs"/>
          <w:i/>
          <w:iCs/>
          <w:spacing w:val="-6"/>
          <w:sz w:val="30"/>
          <w:szCs w:val="30"/>
          <w:cs/>
        </w:rPr>
        <w:t xml:space="preserve"> </w:t>
      </w:r>
    </w:p>
    <w:p w14:paraId="70838E98" w14:textId="77777777" w:rsidR="00B87E83" w:rsidRPr="00212CC8" w:rsidRDefault="00B87E83" w:rsidP="00B16F49">
      <w:pPr>
        <w:rPr>
          <w:rFonts w:ascii="Angsana New" w:eastAsia="EucrosiaUPCBold" w:hAnsi="Angsana New"/>
          <w:spacing w:val="-6"/>
          <w:sz w:val="28"/>
          <w:szCs w:val="28"/>
        </w:rPr>
      </w:pPr>
    </w:p>
    <w:p w14:paraId="020249CB" w14:textId="77777777" w:rsidR="00B87E83" w:rsidRPr="00B16F49" w:rsidRDefault="00B87E83" w:rsidP="00B16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16F49">
        <w:rPr>
          <w:rFonts w:ascii="Angsana New" w:eastAsia="Calibri" w:hAnsi="Angsana New"/>
          <w:spacing w:val="-6"/>
          <w:sz w:val="30"/>
          <w:szCs w:val="30"/>
          <w:cs/>
        </w:rPr>
        <w:t>มูลค่าตามบัญชีขั้นต้นของ</w:t>
      </w:r>
      <w:r w:rsidRPr="00B16F49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สินทรัพย์ทางการเงินจะถูกตัดจำหน่ายเมื่อ</w:t>
      </w:r>
      <w:r w:rsidRPr="00B16F49">
        <w:rPr>
          <w:rFonts w:ascii="Angsana New" w:eastAsia="Calibri" w:hAnsi="Angsana New"/>
          <w:spacing w:val="-6"/>
          <w:sz w:val="30"/>
          <w:szCs w:val="30"/>
          <w:cs/>
        </w:rPr>
        <w:t>กลุ่มบริษัท</w:t>
      </w:r>
      <w:r w:rsidRPr="00B16F49">
        <w:rPr>
          <w:rFonts w:ascii="Angsana New" w:hAnsi="Angsana New"/>
          <w:spacing w:val="-6"/>
          <w:sz w:val="30"/>
          <w:szCs w:val="30"/>
          <w:cs/>
        </w:rPr>
        <w:t>ไม่สามารถคาดการณ์ได้อย่าง</w:t>
      </w:r>
      <w:r w:rsidRPr="003D1A65">
        <w:rPr>
          <w:rFonts w:ascii="Angsana New" w:hAnsi="Angsana New"/>
          <w:sz w:val="30"/>
          <w:szCs w:val="30"/>
          <w:cs/>
        </w:rPr>
        <w:t>สมเหตุสมผลว่าจะได้รับคืน</w:t>
      </w:r>
      <w:r w:rsidRPr="003D1A65">
        <w:rPr>
          <w:rFonts w:ascii="Angsana New" w:hAnsi="Angsana New" w:hint="cs"/>
          <w:sz w:val="30"/>
          <w:szCs w:val="30"/>
          <w:cs/>
        </w:rPr>
        <w:t>เงิน</w:t>
      </w:r>
      <w:r w:rsidRPr="003D1A65">
        <w:rPr>
          <w:rFonts w:ascii="Angsana New" w:hAnsi="Angsana New"/>
          <w:sz w:val="30"/>
          <w:szCs w:val="30"/>
        </w:rPr>
        <w:t xml:space="preserve"> </w:t>
      </w:r>
      <w:r w:rsidRPr="003D1A65">
        <w:rPr>
          <w:rFonts w:ascii="Angsana New" w:hAnsi="Angsana New" w:hint="cs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3D1A65">
        <w:rPr>
          <w:rFonts w:ascii="Angsana New" w:hAnsi="Angsana New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CD5ABDE" w14:textId="77777777" w:rsidR="00B87E83" w:rsidRPr="00212CC8" w:rsidRDefault="00B87E83" w:rsidP="00B87E83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12CC8" w:rsidDel="00DE5E64">
        <w:rPr>
          <w:rFonts w:ascii="Angsana New" w:eastAsia="Calibri" w:hAnsi="Angsana New"/>
          <w:sz w:val="28"/>
          <w:szCs w:val="28"/>
          <w:shd w:val="clear" w:color="auto" w:fill="D9D9D9"/>
        </w:rPr>
        <w:t xml:space="preserve"> </w:t>
      </w:r>
    </w:p>
    <w:p w14:paraId="1C2F2331" w14:textId="2197146D" w:rsidR="00B87E83" w:rsidRPr="00FC6C77" w:rsidRDefault="00B87E83" w:rsidP="00B87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67C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967CF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967CF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967CF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5765DA7A" w14:textId="77777777" w:rsidR="00B87E83" w:rsidRPr="00212CC8" w:rsidRDefault="00B87E83" w:rsidP="00B87E83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97B65B0" w14:textId="77777777" w:rsidR="00B87E83" w:rsidRPr="00FC6C77" w:rsidRDefault="00B87E83" w:rsidP="00B87E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52CD4">
        <w:rPr>
          <w:rFonts w:ascii="Angsana New" w:hAnsi="Angsana New" w:hint="cs"/>
          <w:spacing w:val="-6"/>
          <w:sz w:val="30"/>
          <w:szCs w:val="30"/>
          <w:cs/>
        </w:rPr>
        <w:t>มูลค่าตามบัญชีของ</w:t>
      </w:r>
      <w:r w:rsidRPr="00B52CD4">
        <w:rPr>
          <w:rFonts w:ascii="Angsana New" w:hAnsi="Angsana New"/>
          <w:spacing w:val="-6"/>
          <w:sz w:val="30"/>
          <w:szCs w:val="30"/>
          <w:cs/>
        </w:rPr>
        <w:t>สินทรัพย์ของกลุ่มบริษัทได้รับการทบทวน</w:t>
      </w:r>
      <w:r w:rsidRPr="00B52CD4">
        <w:rPr>
          <w:rFonts w:ascii="Angsana New" w:hAnsi="Angsana New" w:hint="cs"/>
          <w:spacing w:val="-6"/>
          <w:sz w:val="30"/>
          <w:szCs w:val="30"/>
          <w:cs/>
        </w:rPr>
        <w:t>ทุกสิ้นรอบระยะเวลารายงาน</w:t>
      </w:r>
      <w:r w:rsidRPr="00B52CD4">
        <w:rPr>
          <w:rFonts w:ascii="Angsana New" w:hAnsi="Angsana New"/>
          <w:spacing w:val="-6"/>
          <w:sz w:val="30"/>
          <w:szCs w:val="30"/>
          <w:cs/>
        </w:rPr>
        <w:t>ว่ามีข้อบ่งชี้เรื่องการด้อยค่า</w:t>
      </w:r>
      <w:r w:rsidRPr="00FC6C77">
        <w:rPr>
          <w:rFonts w:ascii="Angsana New" w:hAnsi="Angsana New"/>
          <w:sz w:val="30"/>
          <w:szCs w:val="30"/>
          <w:cs/>
        </w:rPr>
        <w:t xml:space="preserve">หรือไม่ในกรณีที่มีข้อบ่งชี้จะทำการประมาณมูลค่าสินทรัพย์ที่คาดว่าจะได้รับคืน </w:t>
      </w:r>
    </w:p>
    <w:p w14:paraId="0DF91C4F" w14:textId="77777777" w:rsidR="00B87E83" w:rsidRPr="00212CC8" w:rsidRDefault="00B87E83" w:rsidP="00B87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8BFB07B" w14:textId="77777777" w:rsidR="00B87E83" w:rsidRPr="00FC6C77" w:rsidRDefault="00B87E83" w:rsidP="00B87E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</w:t>
      </w:r>
      <w:r w:rsidRPr="00FC6C77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</w:t>
      </w:r>
      <w:r w:rsidRPr="00B16F49">
        <w:rPr>
          <w:rFonts w:ascii="Angsana New" w:hAnsi="Angsana New" w:hint="cs"/>
          <w:sz w:val="30"/>
          <w:szCs w:val="30"/>
          <w:cs/>
        </w:rPr>
        <w:t>คาดว่า</w:t>
      </w:r>
      <w:r w:rsidRPr="00B16F49">
        <w:rPr>
          <w:rFonts w:ascii="Angsana New" w:hAnsi="Angsana New"/>
          <w:sz w:val="30"/>
          <w:szCs w:val="30"/>
          <w:cs/>
        </w:rPr>
        <w:t xml:space="preserve">จะได้รับคืน </w:t>
      </w:r>
      <w:r w:rsidRPr="00B16F49">
        <w:rPr>
          <w:rFonts w:ascii="Angsana New" w:hAnsi="Angsana New" w:hint="cs"/>
          <w:sz w:val="30"/>
          <w:szCs w:val="30"/>
          <w:cs/>
        </w:rPr>
        <w:t>ผล</w:t>
      </w:r>
      <w:r w:rsidRPr="00B16F49">
        <w:rPr>
          <w:rFonts w:ascii="Angsana New" w:hAnsi="Angsana New"/>
          <w:sz w:val="30"/>
          <w:szCs w:val="30"/>
          <w:cs/>
        </w:rPr>
        <w:t>ขาดทุนจากการด้อยค่าบันทึกในกำไรหรือขาดทุน</w:t>
      </w:r>
    </w:p>
    <w:p w14:paraId="3D534C85" w14:textId="77777777" w:rsidR="00B87E83" w:rsidRPr="00B16F49" w:rsidRDefault="00B87E83" w:rsidP="00B87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AB4DD4" w14:textId="77777777" w:rsidR="00B87E83" w:rsidRPr="00B16F49" w:rsidRDefault="00B87E83" w:rsidP="00B87E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16F49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29D58ABE" w14:textId="77777777" w:rsidR="00B87E83" w:rsidRPr="00B16F49" w:rsidRDefault="00B87E83" w:rsidP="00B87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A16B21C" w14:textId="6FF1E25D" w:rsidR="00B87E83" w:rsidRPr="00B16F49" w:rsidRDefault="00B87E83" w:rsidP="00B87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12CC8">
        <w:rPr>
          <w:rFonts w:ascii="Angsana New" w:hAnsi="Angsana New" w:hint="cs"/>
          <w:spacing w:val="10"/>
          <w:sz w:val="30"/>
          <w:szCs w:val="30"/>
          <w:cs/>
        </w:rPr>
        <w:t>ผล</w:t>
      </w:r>
      <w:r w:rsidRPr="00212CC8">
        <w:rPr>
          <w:rFonts w:ascii="Angsana New" w:hAnsi="Angsana New"/>
          <w:spacing w:val="1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</w:t>
      </w:r>
      <w:r w:rsidRPr="00B16F49">
        <w:rPr>
          <w:rFonts w:ascii="Angsana New" w:hAnsi="Angsana New"/>
          <w:sz w:val="30"/>
          <w:szCs w:val="30"/>
          <w:cs/>
        </w:rPr>
        <w:t>ในภายหลังและการเพิ่มขึ้นนั้นสัมพันธ์โดยตรงกับ</w:t>
      </w:r>
      <w:r w:rsidRPr="00B16F49">
        <w:rPr>
          <w:rFonts w:ascii="Angsana New" w:hAnsi="Angsana New" w:hint="cs"/>
          <w:sz w:val="30"/>
          <w:szCs w:val="30"/>
          <w:cs/>
        </w:rPr>
        <w:t>ผล</w:t>
      </w:r>
      <w:r w:rsidRPr="00B16F49">
        <w:rPr>
          <w:rFonts w:ascii="Angsana New" w:hAnsi="Angsana New"/>
          <w:sz w:val="30"/>
          <w:szCs w:val="30"/>
          <w:cs/>
        </w:rPr>
        <w:t>ขาดทุนจากการด้อยค่าที่เคยรับรู้ในกำไรหรือขาดทุน</w:t>
      </w:r>
      <w:r w:rsidR="00E74468">
        <w:rPr>
          <w:rFonts w:ascii="Angsana New" w:hAnsi="Angsana New" w:hint="cs"/>
          <w:sz w:val="30"/>
          <w:szCs w:val="30"/>
          <w:cs/>
        </w:rPr>
        <w:t xml:space="preserve"> สำหรับสินทรัพย์ทางการเงินที่บันทึกโดยวิธีราคาทุนตัดจำหน่าย</w:t>
      </w:r>
      <w:r w:rsidR="00E40E38">
        <w:rPr>
          <w:rFonts w:ascii="Angsana New" w:hAnsi="Angsana New" w:hint="cs"/>
          <w:sz w:val="30"/>
          <w:szCs w:val="30"/>
          <w:cs/>
        </w:rPr>
        <w:t xml:space="preserve"> การกลับรายการจะถูกบันทึกในกำไรหรือขา</w:t>
      </w:r>
      <w:r w:rsidR="0016206B">
        <w:rPr>
          <w:rFonts w:ascii="Angsana New" w:hAnsi="Angsana New" w:hint="cs"/>
          <w:sz w:val="30"/>
          <w:szCs w:val="30"/>
          <w:cs/>
        </w:rPr>
        <w:t>ด</w:t>
      </w:r>
      <w:r w:rsidR="00E40E38">
        <w:rPr>
          <w:rFonts w:ascii="Angsana New" w:hAnsi="Angsana New" w:hint="cs"/>
          <w:sz w:val="30"/>
          <w:szCs w:val="30"/>
          <w:cs/>
        </w:rPr>
        <w:t>ทุน</w:t>
      </w:r>
    </w:p>
    <w:p w14:paraId="68CB74A6" w14:textId="2F3E0601" w:rsidR="00653DBF" w:rsidRPr="005C0E15" w:rsidRDefault="00653DBF" w:rsidP="00653DB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C0E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การด้อยค่า</w:t>
      </w:r>
      <w:r w:rsidR="00B87E83" w:rsidRPr="005C0E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สินทรัพย์ที่ไม่ใช่สินทรัพย์ทางการเงิน</w:t>
      </w:r>
    </w:p>
    <w:p w14:paraId="526303BE" w14:textId="77777777" w:rsidR="0034460D" w:rsidRPr="005C0E15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93734E" w14:textId="7372C4DD" w:rsidR="0034460D" w:rsidRPr="005C0E15" w:rsidRDefault="0034460D" w:rsidP="003446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C0E15">
        <w:rPr>
          <w:rFonts w:ascii="Angsana New" w:hAnsi="Angsana New"/>
          <w:color w:val="000000"/>
          <w:spacing w:val="8"/>
          <w:sz w:val="30"/>
          <w:szCs w:val="30"/>
          <w:cs/>
        </w:rPr>
        <w:t>มูลค่าตามบัญชีของสินทรัพย์ของ</w:t>
      </w:r>
      <w:r w:rsidR="00181B18" w:rsidRPr="005C0E15">
        <w:rPr>
          <w:rFonts w:ascii="Angsana New" w:hAnsi="Angsana New"/>
          <w:color w:val="000000"/>
          <w:spacing w:val="8"/>
          <w:sz w:val="30"/>
          <w:szCs w:val="30"/>
          <w:cs/>
        </w:rPr>
        <w:t>กลุ่ม</w:t>
      </w:r>
      <w:r w:rsidRPr="005C0E15">
        <w:rPr>
          <w:rFonts w:ascii="Angsana New" w:hAnsi="Angsana New"/>
          <w:color w:val="000000"/>
          <w:spacing w:val="8"/>
          <w:sz w:val="30"/>
          <w:szCs w:val="30"/>
          <w:cs/>
        </w:rPr>
        <w:t>บริษัทได้รับการทบทวน</w:t>
      </w:r>
      <w:r w:rsidR="002F45F8" w:rsidRPr="005C0E15">
        <w:rPr>
          <w:rFonts w:ascii="Angsana New" w:hAnsi="Angsana New"/>
          <w:color w:val="000000"/>
          <w:spacing w:val="8"/>
          <w:sz w:val="30"/>
          <w:szCs w:val="30"/>
          <w:cs/>
        </w:rPr>
        <w:t>ทุกสิ้นรอบระยะเวลารายงาน</w:t>
      </w:r>
      <w:r w:rsidRPr="005C0E15">
        <w:rPr>
          <w:rFonts w:ascii="Angsana New" w:hAnsi="Angsana New"/>
          <w:color w:val="000000"/>
          <w:spacing w:val="8"/>
          <w:sz w:val="30"/>
          <w:szCs w:val="30"/>
          <w:cs/>
        </w:rPr>
        <w:t>ว่ามีข้อบ่งชี้เรื่อง</w:t>
      </w:r>
      <w:r w:rsidRPr="005C0E1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5C0E15">
        <w:rPr>
          <w:rFonts w:ascii="Angsana New" w:hAnsi="Angsana New"/>
          <w:spacing w:val="2"/>
          <w:sz w:val="30"/>
          <w:szCs w:val="30"/>
          <w:cs/>
        </w:rPr>
        <w:t>สำหรับมูลค่าที่คาดว่า</w:t>
      </w:r>
      <w:r w:rsidRPr="005C0E15">
        <w:rPr>
          <w:rFonts w:ascii="Angsana New" w:hAnsi="Angsana New"/>
          <w:spacing w:val="4"/>
          <w:sz w:val="30"/>
          <w:szCs w:val="30"/>
          <w:cs/>
        </w:rPr>
        <w:t>จะได้รับคืนของค่าความนิยมและสิ</w:t>
      </w:r>
      <w:r w:rsidR="001B4966" w:rsidRPr="005C0E15">
        <w:rPr>
          <w:rFonts w:ascii="Angsana New" w:hAnsi="Angsana New"/>
          <w:spacing w:val="4"/>
          <w:sz w:val="30"/>
          <w:szCs w:val="30"/>
          <w:cs/>
        </w:rPr>
        <w:t>นทรัพย์ไม่มีตัวตนที่มีอายุการใช้</w:t>
      </w:r>
      <w:r w:rsidRPr="005C0E15">
        <w:rPr>
          <w:rFonts w:ascii="Angsana New" w:hAnsi="Angsana New"/>
          <w:spacing w:val="4"/>
          <w:sz w:val="30"/>
          <w:szCs w:val="30"/>
          <w:cs/>
        </w:rPr>
        <w:t>ประโยชน์ไม่ทราบแน่นอนหรือยังไม่พร้อม</w:t>
      </w:r>
      <w:r w:rsidR="002F45F8" w:rsidRPr="005C0E15">
        <w:rPr>
          <w:rFonts w:ascii="Angsana New" w:hAnsi="Angsana New"/>
          <w:spacing w:val="4"/>
          <w:sz w:val="30"/>
          <w:szCs w:val="30"/>
          <w:cs/>
        </w:rPr>
        <w:t>ใ</w:t>
      </w:r>
      <w:r w:rsidR="00347A8B" w:rsidRPr="005C0E15">
        <w:rPr>
          <w:rFonts w:ascii="Angsana New" w:hAnsi="Angsana New" w:hint="cs"/>
          <w:spacing w:val="4"/>
          <w:sz w:val="30"/>
          <w:szCs w:val="30"/>
          <w:cs/>
        </w:rPr>
        <w:t>ช้งาน</w:t>
      </w:r>
      <w:r w:rsidRPr="005C0E15">
        <w:rPr>
          <w:rFonts w:ascii="Angsana New" w:hAnsi="Angsana New"/>
          <w:spacing w:val="4"/>
          <w:sz w:val="30"/>
          <w:szCs w:val="30"/>
          <w:cs/>
        </w:rPr>
        <w:t>จะ</w:t>
      </w:r>
      <w:r w:rsidRPr="005C0E15">
        <w:rPr>
          <w:rFonts w:ascii="Angsana New" w:hAnsi="Angsana New"/>
          <w:sz w:val="30"/>
          <w:szCs w:val="30"/>
          <w:cs/>
        </w:rPr>
        <w:t>ถูกประมาณทุกปีในช่วงเวลาเดียวกัน</w:t>
      </w:r>
    </w:p>
    <w:p w14:paraId="6EB11F7A" w14:textId="77777777" w:rsidR="00B8260C" w:rsidRPr="005C0E15" w:rsidRDefault="00B8260C" w:rsidP="00B16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45F29F" w14:textId="60023846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C0E15">
        <w:rPr>
          <w:rFonts w:ascii="Angsana New" w:hAnsi="Angsana New"/>
          <w:color w:val="000000"/>
          <w:spacing w:val="6"/>
          <w:sz w:val="30"/>
          <w:szCs w:val="30"/>
          <w:cs/>
        </w:rPr>
        <w:t>ผลขาดทุนจากการด้อยค่ารับรู้</w:t>
      </w:r>
      <w:r w:rsidR="002F45F8" w:rsidRPr="005C0E15">
        <w:rPr>
          <w:rFonts w:ascii="Angsana New" w:hAnsi="Angsana New"/>
          <w:color w:val="000000"/>
          <w:spacing w:val="6"/>
          <w:sz w:val="30"/>
          <w:szCs w:val="30"/>
          <w:cs/>
        </w:rPr>
        <w:t>เมื่อมูลค่าตามบัญชีของสินทรัพย์</w:t>
      </w:r>
      <w:r w:rsidRPr="005C0E15">
        <w:rPr>
          <w:rFonts w:ascii="Angsana New" w:hAnsi="Angsana New"/>
          <w:color w:val="000000"/>
          <w:spacing w:val="6"/>
          <w:sz w:val="30"/>
          <w:szCs w:val="30"/>
          <w:cs/>
        </w:rPr>
        <w:t>หรือหน่วยสินทรัพย์ที่ก่อให้เกิดเงินสดสูงกว่า</w:t>
      </w:r>
      <w:r w:rsidRPr="005C0E15">
        <w:rPr>
          <w:rFonts w:ascii="Angsana New" w:hAnsi="Angsana New"/>
          <w:color w:val="000000"/>
          <w:spacing w:val="-4"/>
          <w:sz w:val="30"/>
          <w:szCs w:val="30"/>
          <w:cs/>
        </w:rPr>
        <w:t>มูลค่าที่จะได้รับคืน ผลขาดทุนจากการด้อยค่าบันทึกใน</w:t>
      </w:r>
      <w:r w:rsidRPr="005C0E15">
        <w:rPr>
          <w:rFonts w:ascii="Angsana New" w:hAnsi="Angsana New"/>
          <w:spacing w:val="-4"/>
          <w:sz w:val="30"/>
          <w:szCs w:val="30"/>
          <w:cs/>
        </w:rPr>
        <w:t xml:space="preserve">กำไรหรือขาดทุน </w:t>
      </w:r>
      <w:r w:rsidRPr="005C0E15">
        <w:rPr>
          <w:rFonts w:ascii="Angsana New" w:hAnsi="Angsana New"/>
          <w:color w:val="000000"/>
          <w:spacing w:val="-4"/>
          <w:sz w:val="30"/>
          <w:szCs w:val="30"/>
          <w:cs/>
        </w:rPr>
        <w:t>เว้นแต่เมื่อมีการกลับรายการการประเมิน</w:t>
      </w:r>
      <w:r w:rsidRPr="0084511E">
        <w:rPr>
          <w:rFonts w:ascii="Angsana New" w:hAnsi="Angsana New"/>
          <w:color w:val="000000"/>
          <w:spacing w:val="14"/>
          <w:sz w:val="30"/>
          <w:szCs w:val="30"/>
          <w:cs/>
        </w:rPr>
        <w:t>มูลค่าของสินทรัพย์เพิ่มขึ้นของสินทรัพย์ชิ้นเดียวกันกับที่เคยรับรู้ในส่วนของผู้ถือหุ้นและมีการด้อยค่า</w:t>
      </w:r>
      <w:r w:rsidRPr="005A1A42">
        <w:rPr>
          <w:rFonts w:ascii="Angsana New" w:hAnsi="Angsana New"/>
          <w:color w:val="000000"/>
          <w:sz w:val="30"/>
          <w:szCs w:val="30"/>
          <w:cs/>
        </w:rPr>
        <w:t>ในเวลาต่อมา ในกรณีนี้รับรู้ในส่วนของผู้ถือหุ้น</w:t>
      </w:r>
    </w:p>
    <w:p w14:paraId="4D6F6CFC" w14:textId="77777777" w:rsidR="00DC2551" w:rsidRPr="00510F21" w:rsidRDefault="00DC255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3438249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14:paraId="7FEA2BEB" w14:textId="77777777" w:rsidR="0034460D" w:rsidRPr="00D81FC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007CD2" w14:textId="1217CED3" w:rsidR="00483CB4" w:rsidRPr="00D81FC3" w:rsidRDefault="0034460D" w:rsidP="00842E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D81FC3">
        <w:rPr>
          <w:rFonts w:ascii="Angsana New" w:hAnsi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</w:t>
      </w:r>
      <w:r w:rsidRPr="00D81FC3">
        <w:rPr>
          <w:rFonts w:ascii="Angsana New" w:hAnsi="Angsana New"/>
          <w:color w:val="000000"/>
          <w:spacing w:val="10"/>
          <w:sz w:val="30"/>
          <w:szCs w:val="30"/>
          <w:cs/>
        </w:rPr>
        <w:t>มูลค่ายุติธรรมของสินทรัพย์หักต้นทุนในการขายแล้วแต่มูลค่าใดจะสูงกว่า การประเมินมูลค่าจากการใช้</w:t>
      </w:r>
      <w:r w:rsidRPr="00D81FC3">
        <w:rPr>
          <w:rFonts w:ascii="Angsana New" w:hAnsi="Angsana New"/>
          <w:color w:val="000000"/>
          <w:spacing w:val="8"/>
          <w:sz w:val="30"/>
          <w:szCs w:val="30"/>
          <w:cs/>
        </w:rPr>
        <w:t>ของสินทรัพย์</w:t>
      </w:r>
      <w:r w:rsidR="00D81FC3">
        <w:rPr>
          <w:rFonts w:ascii="Angsana New" w:hAnsi="Angsana New"/>
          <w:color w:val="000000"/>
          <w:spacing w:val="8"/>
          <w:sz w:val="30"/>
          <w:szCs w:val="30"/>
        </w:rPr>
        <w:t xml:space="preserve"> </w:t>
      </w:r>
      <w:r w:rsidRPr="00D81FC3">
        <w:rPr>
          <w:rFonts w:ascii="Angsana New" w:hAnsi="Angsana New"/>
          <w:color w:val="000000"/>
          <w:spacing w:val="8"/>
          <w:sz w:val="30"/>
          <w:szCs w:val="30"/>
          <w:cs/>
        </w:rPr>
        <w:t>ประมาณจากกระแสเงินสดที่จะได้รับในอนาคตคิดลดเป็นมูลค่าปัจจุบันโดยใช้อัตราคิดลด</w:t>
      </w:r>
      <w:r w:rsidRPr="00F60AE9">
        <w:rPr>
          <w:rFonts w:ascii="Angsana New" w:hAnsi="Angsana New"/>
          <w:color w:val="000000"/>
          <w:spacing w:val="2"/>
          <w:sz w:val="30"/>
          <w:szCs w:val="30"/>
          <w:cs/>
        </w:rPr>
        <w:t>ก่อนคำนึงถึงภาษีเงินได้เพื่อให้สะท้อนมูลค่าที่อาจประเมินได้ในตลาดปัจจุบัน</w:t>
      </w:r>
      <w:r w:rsidR="00D81FC3" w:rsidRPr="00F60AE9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F60AE9">
        <w:rPr>
          <w:rFonts w:ascii="Angsana New" w:hAnsi="Angsana New"/>
          <w:color w:val="000000"/>
          <w:spacing w:val="2"/>
          <w:sz w:val="30"/>
          <w:szCs w:val="30"/>
          <w:cs/>
        </w:rPr>
        <w:t>ซึ่งแปรไปตามเวลาและความเสี่ยง</w:t>
      </w:r>
      <w:r w:rsidRPr="00F60AE9">
        <w:rPr>
          <w:rFonts w:ascii="Angsana New" w:hAnsi="Angsana New"/>
          <w:color w:val="000000"/>
          <w:spacing w:val="-4"/>
          <w:sz w:val="30"/>
          <w:szCs w:val="30"/>
          <w:cs/>
        </w:rPr>
        <w:t>ที่มีต่อสินทรัพย์</w:t>
      </w:r>
      <w:r w:rsidR="00483CB4" w:rsidRPr="00F60AE9">
        <w:rPr>
          <w:rFonts w:ascii="Angsana New" w:hAnsi="Angsana New"/>
          <w:spacing w:val="-4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483CB4" w:rsidRPr="00D81FC3">
        <w:rPr>
          <w:rFonts w:ascii="Angsana New" w:hAnsi="Angsana New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35C0458" w14:textId="77777777" w:rsidR="004D282F" w:rsidRDefault="004D282F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5394B459" w14:textId="3ECEECB7" w:rsidR="0034460D" w:rsidRPr="00D81FC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D81FC3">
        <w:rPr>
          <w:rFonts w:ascii="Angsana New" w:hAnsi="Angsana New"/>
          <w:iCs/>
          <w:color w:val="000000"/>
          <w:sz w:val="30"/>
          <w:szCs w:val="30"/>
          <w:cs/>
        </w:rPr>
        <w:t>การกลับรายการด้อยค่า</w:t>
      </w:r>
    </w:p>
    <w:p w14:paraId="019F849E" w14:textId="2D3E1637" w:rsidR="003E6093" w:rsidRPr="00D81FC3" w:rsidRDefault="003E6093" w:rsidP="006615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29669C1F" w14:textId="023AB158" w:rsidR="00270974" w:rsidRPr="00F60AE9" w:rsidRDefault="003E6093" w:rsidP="00A022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F60AE9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ผลขาดทุนจากการด้อยค่าของสินทรัพย์ที่ไม่ใช่สินทรัพย์ทางการเงิน ที่เคยรับรู้ในงวดก่อนจะถูกประเมิ</w:t>
      </w:r>
      <w:r w:rsidR="006615DC" w:rsidRPr="00F60AE9">
        <w:rPr>
          <w:rFonts w:ascii="Angsana New" w:hAnsi="Angsana New" w:hint="cs"/>
          <w:sz w:val="30"/>
          <w:szCs w:val="30"/>
          <w:cs/>
        </w:rPr>
        <w:t>น</w:t>
      </w:r>
      <w:r w:rsidRPr="00F60AE9">
        <w:rPr>
          <w:rFonts w:ascii="Angsana New" w:hAnsi="Angsana New"/>
          <w:sz w:val="30"/>
          <w:szCs w:val="30"/>
          <w:cs/>
        </w:rPr>
        <w:t>ทุกรอบระยะเวลารายงานว่ามีข้อบ่งชี้เรื่องการด้อยค่าหรือไม่ ซึ่งหากมีการเปลี่ยนแปลงประมาณการที่ใช้</w:t>
      </w:r>
      <w:r w:rsidR="006615DC" w:rsidRPr="00F60AE9">
        <w:rPr>
          <w:rFonts w:ascii="Angsana New" w:hAnsi="Angsana New" w:hint="cs"/>
          <w:sz w:val="30"/>
          <w:szCs w:val="30"/>
          <w:cs/>
        </w:rPr>
        <w:t xml:space="preserve"> </w:t>
      </w:r>
      <w:r w:rsidRPr="00F60AE9">
        <w:rPr>
          <w:rFonts w:ascii="Angsana New" w:hAnsi="Angsana New"/>
          <w:sz w:val="30"/>
          <w:szCs w:val="30"/>
          <w:cs/>
        </w:rPr>
        <w:t>ในการคำนวณ</w:t>
      </w:r>
      <w:r w:rsidRPr="00F60AE9">
        <w:rPr>
          <w:rFonts w:ascii="Angsana New" w:hAnsi="Angsana New"/>
          <w:spacing w:val="4"/>
          <w:sz w:val="30"/>
          <w:szCs w:val="30"/>
          <w:cs/>
        </w:rPr>
        <w:t>มูลค่าที่คาดว่าจะได้รับคืน ผลขาดทุนจากการด้อยค่าจะถูกกลับรายการเพียงเท่าที่มูลค่าตามบัญชีของสินทรัพย์</w:t>
      </w:r>
      <w:r w:rsidRPr="00F60AE9">
        <w:rPr>
          <w:rFonts w:ascii="Angsana New" w:hAnsi="Angsana New"/>
          <w:sz w:val="30"/>
          <w:szCs w:val="30"/>
          <w:cs/>
        </w:rPr>
        <w:t>ไม่เกินกว่ามูลค่าตามบัญชีภายหลังหักด้วยค่าเสื่อมราคาสะสมหรือค่าตัดจำหน่ายสะสม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เสมือนหนึ่งไม่เคยมีการบันทึกผลขาดทุนจากการด้อยค่ามาก่อ</w:t>
      </w:r>
      <w:r w:rsidR="00A022EE" w:rsidRPr="00F60AE9">
        <w:rPr>
          <w:rFonts w:ascii="Angsana New" w:hAnsi="Angsana New" w:hint="cs"/>
          <w:sz w:val="30"/>
          <w:szCs w:val="30"/>
          <w:cs/>
        </w:rPr>
        <w:t>น</w:t>
      </w:r>
    </w:p>
    <w:p w14:paraId="0651ADAB" w14:textId="5770034E" w:rsidR="0016206B" w:rsidRDefault="00162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0" w:name="OLE_LINK7"/>
      <w:bookmarkStart w:id="1" w:name="OLE_LINK8"/>
    </w:p>
    <w:bookmarkEnd w:id="0"/>
    <w:bookmarkEnd w:id="1"/>
    <w:p w14:paraId="520DE763" w14:textId="79E205B2" w:rsidR="0034460D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6F018309" w14:textId="280CD666" w:rsidR="00AF569D" w:rsidRDefault="00AF569D" w:rsidP="00AF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86E137" w14:textId="77777777" w:rsidR="00AF569D" w:rsidRPr="00AF569D" w:rsidRDefault="00AF569D" w:rsidP="003754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F569D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 แสดงด้วยราคาทุน</w:t>
      </w:r>
    </w:p>
    <w:p w14:paraId="0F6785E8" w14:textId="63AAFA50" w:rsidR="00AF569D" w:rsidRDefault="00AF569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หนี้สินที่เกิดจากสัญญา</w:t>
      </w:r>
    </w:p>
    <w:p w14:paraId="1C656BB7" w14:textId="77777777" w:rsidR="00AF569D" w:rsidRPr="007671A3" w:rsidRDefault="00AF569D" w:rsidP="00AF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729E9F" w14:textId="781F763A" w:rsidR="0034460D" w:rsidRDefault="00AF569D" w:rsidP="003754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F569D">
        <w:rPr>
          <w:rFonts w:ascii="Angsana New" w:hAnsi="Angsana New"/>
          <w:color w:val="000000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551E4F">
        <w:rPr>
          <w:rFonts w:ascii="Angsana New" w:hAnsi="Angsana New"/>
          <w:color w:val="000000"/>
          <w:spacing w:val="4"/>
          <w:sz w:val="30"/>
          <w:szCs w:val="30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AF569D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กลุ่มบริษัทรับรู้รายได้ที่เกี่ยวข้อง</w:t>
      </w:r>
    </w:p>
    <w:p w14:paraId="71D5CEB9" w14:textId="77777777" w:rsidR="00F60AE9" w:rsidRPr="007671A3" w:rsidRDefault="00F60AE9" w:rsidP="00F60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5C0BD6" w14:textId="39EDBA12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53EE497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</w:rPr>
        <w:tab/>
      </w:r>
    </w:p>
    <w:p w14:paraId="58D43225" w14:textId="77777777" w:rsidR="00A07731" w:rsidRPr="007671A3" w:rsidRDefault="00A07731" w:rsidP="006615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F94A59C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1AEC939" w14:textId="6DD95510" w:rsidR="003221AE" w:rsidRPr="007671A3" w:rsidRDefault="00A07731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A022EE">
        <w:rPr>
          <w:rFonts w:ascii="Angsana New" w:hAnsi="Angsana New"/>
          <w:i/>
          <w:spacing w:val="-4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</w:t>
      </w:r>
      <w:r w:rsidRPr="007671A3">
        <w:rPr>
          <w:rFonts w:ascii="Angsana New" w:hAnsi="Angsana New"/>
          <w:i/>
          <w:sz w:val="30"/>
          <w:szCs w:val="30"/>
          <w:cs/>
        </w:rPr>
        <w:t>ที่พนักงานได้ทำงานให้กับกิจการ</w:t>
      </w:r>
    </w:p>
    <w:p w14:paraId="6CE00884" w14:textId="6C5F5C95" w:rsidR="00F60AE9" w:rsidRDefault="00F60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1331A46F" w14:textId="77777777" w:rsidR="00A07731" w:rsidRPr="007671A3" w:rsidRDefault="00A07731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27DF470" w14:textId="77777777" w:rsidR="00A07731" w:rsidRPr="007671A3" w:rsidRDefault="00A07731" w:rsidP="00A07731">
      <w:pPr>
        <w:ind w:left="540"/>
        <w:rPr>
          <w:rFonts w:ascii="Angsana New" w:hAnsi="Angsana New"/>
          <w:i/>
          <w:sz w:val="30"/>
          <w:szCs w:val="30"/>
        </w:rPr>
      </w:pPr>
    </w:p>
    <w:p w14:paraId="4C4F344E" w14:textId="2D48E28E" w:rsidR="00A07731" w:rsidRDefault="00A07731" w:rsidP="00E073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CE33D6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</w:t>
      </w:r>
      <w:r w:rsidR="00CE64CA" w:rsidRPr="00CE33D6">
        <w:rPr>
          <w:rFonts w:ascii="Angsana New" w:hAnsi="Angsana New"/>
          <w:i/>
          <w:spacing w:val="2"/>
          <w:sz w:val="30"/>
          <w:szCs w:val="30"/>
          <w:cs/>
        </w:rPr>
        <w:t>กลุ่มบริษัท</w:t>
      </w:r>
      <w:r w:rsidRPr="00CE33D6">
        <w:rPr>
          <w:rFonts w:ascii="Angsana New" w:hAnsi="Angsana New"/>
          <w:i/>
          <w:spacing w:val="2"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</w:t>
      </w:r>
      <w:r w:rsidRPr="007671A3">
        <w:rPr>
          <w:rFonts w:ascii="Angsana New" w:hAnsi="Angsana New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Pr="007671A3">
        <w:rPr>
          <w:rFonts w:ascii="Angsana New" w:hAnsi="Angsana New" w:hint="cs"/>
          <w:i/>
          <w:sz w:val="30"/>
          <w:szCs w:val="30"/>
          <w:cs/>
        </w:rPr>
        <w:t>งวด</w:t>
      </w:r>
      <w:r w:rsidRPr="007671A3">
        <w:rPr>
          <w:rFonts w:ascii="Angsana New" w:hAnsi="Angsana New"/>
          <w:i/>
          <w:sz w:val="30"/>
          <w:szCs w:val="30"/>
          <w:cs/>
        </w:rPr>
        <w:t>ปัจจุบันและงวดก่อนๆผลประโยชน์ดังกล่าวได้มีการคิดลดกระแสเงิน</w:t>
      </w:r>
      <w:r w:rsidRPr="007671A3">
        <w:rPr>
          <w:rFonts w:ascii="Angsana New" w:hAnsi="Angsana New" w:hint="cs"/>
          <w:i/>
          <w:sz w:val="30"/>
          <w:szCs w:val="30"/>
          <w:cs/>
        </w:rPr>
        <w:t>ส</w:t>
      </w:r>
      <w:r w:rsidRPr="007671A3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7C8CAA65" w14:textId="77777777" w:rsidR="000468F4" w:rsidRPr="007671A3" w:rsidRDefault="000468F4" w:rsidP="00AE62C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7892075" w14:textId="63B39FBA" w:rsidR="00A07731" w:rsidRDefault="00A07731" w:rsidP="00E073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486C45">
        <w:rPr>
          <w:rFonts w:ascii="Angsana New" w:hAnsi="Angsana New"/>
          <w:i/>
          <w:sz w:val="30"/>
          <w:szCs w:val="30"/>
          <w:cs/>
        </w:rPr>
        <w:t>การ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คำนวณ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ภาระผูกพันของโครงการผลประโยชน์ที่กำหนดไว้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นั้น</w:t>
      </w:r>
      <w:r w:rsidR="004E504C" w:rsidRPr="00A022EE">
        <w:rPr>
          <w:rFonts w:ascii="Angsana New" w:hAnsi="Angsana New" w:hint="cs"/>
          <w:i/>
          <w:spacing w:val="4"/>
          <w:sz w:val="30"/>
          <w:szCs w:val="30"/>
          <w:cs/>
        </w:rPr>
        <w:t>ใช้หลักคณิตศาสตร์ประกันภัยซึ่ง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จัดทำโดย</w:t>
      </w:r>
      <w:r w:rsidR="00486C45">
        <w:rPr>
          <w:rFonts w:ascii="Angsana New" w:hAnsi="Angsana New"/>
          <w:i/>
          <w:sz w:val="30"/>
          <w:szCs w:val="30"/>
        </w:rPr>
        <w:t xml:space="preserve"> </w:t>
      </w:r>
      <w:r w:rsidRPr="00486C45">
        <w:rPr>
          <w:rFonts w:ascii="Angsana New" w:hAnsi="Angsana New"/>
          <w:i/>
          <w:sz w:val="30"/>
          <w:szCs w:val="30"/>
          <w:cs/>
        </w:rPr>
        <w:t>นัก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คณิตศาสตร์ประกันภัยที่ได้รับอนุญาต</w:t>
      </w:r>
      <w:r w:rsidR="00483CB4" w:rsidRPr="007F155A">
        <w:rPr>
          <w:rFonts w:ascii="Angsana New" w:hAnsi="Angsana New" w:hint="cs"/>
          <w:i/>
          <w:sz w:val="30"/>
          <w:szCs w:val="30"/>
          <w:cs/>
        </w:rPr>
        <w:t>เป็นประจำทุกปี</w:t>
      </w:r>
      <w:r w:rsidR="001B4966" w:rsidRPr="00A022EE">
        <w:rPr>
          <w:rFonts w:ascii="Angsana New" w:hAnsi="Angsana New" w:hint="cs"/>
          <w:i/>
          <w:spacing w:val="2"/>
          <w:sz w:val="30"/>
          <w:szCs w:val="30"/>
          <w:cs/>
        </w:rPr>
        <w:t xml:space="preserve"> 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โดยวิธีคิดลดแต่ละหน่วยที่ประมาณการไว้</w:t>
      </w:r>
      <w:r w:rsidRPr="00A022EE">
        <w:rPr>
          <w:rFonts w:ascii="Angsana New" w:hAnsi="Angsana New" w:hint="cs"/>
          <w:i/>
          <w:spacing w:val="2"/>
          <w:sz w:val="30"/>
          <w:szCs w:val="30"/>
          <w:cs/>
        </w:rPr>
        <w:t xml:space="preserve">  </w:t>
      </w:r>
    </w:p>
    <w:p w14:paraId="00FD76F7" w14:textId="77777777" w:rsidR="00551E4F" w:rsidRPr="00A022EE" w:rsidRDefault="00551E4F" w:rsidP="00A022EE">
      <w:pPr>
        <w:ind w:left="540"/>
        <w:jc w:val="thaiDistribute"/>
        <w:rPr>
          <w:rFonts w:ascii="Angsana New" w:hAnsi="Angsana New"/>
          <w:i/>
          <w:spacing w:val="2"/>
          <w:sz w:val="30"/>
          <w:szCs w:val="30"/>
        </w:rPr>
      </w:pPr>
    </w:p>
    <w:p w14:paraId="72AF1080" w14:textId="21049441" w:rsidR="00A07731" w:rsidRDefault="00A07731" w:rsidP="00E073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C26274">
        <w:rPr>
          <w:rFonts w:ascii="Angsana New" w:hAnsi="Angsana New" w:hint="cs"/>
          <w:i/>
          <w:spacing w:val="10"/>
          <w:sz w:val="30"/>
          <w:szCs w:val="30"/>
          <w:cs/>
        </w:rPr>
        <w:t>ใน</w:t>
      </w:r>
      <w:r w:rsidRPr="00C26274">
        <w:rPr>
          <w:rFonts w:ascii="Angsana New" w:hAnsi="Angsana New"/>
          <w:i/>
          <w:spacing w:val="10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C26274">
        <w:rPr>
          <w:rFonts w:ascii="Angsana New" w:hAnsi="Angsana New"/>
          <w:i/>
          <w:spacing w:val="10"/>
          <w:sz w:val="30"/>
          <w:szCs w:val="30"/>
        </w:rPr>
        <w:t xml:space="preserve"> </w:t>
      </w:r>
      <w:r w:rsidRPr="00C26274">
        <w:rPr>
          <w:rFonts w:ascii="Angsana New" w:hAnsi="Angsana New" w:hint="cs"/>
          <w:i/>
          <w:spacing w:val="10"/>
          <w:sz w:val="30"/>
          <w:szCs w:val="30"/>
          <w:cs/>
        </w:rPr>
        <w:t>ผล</w:t>
      </w:r>
      <w:r w:rsidRPr="00C26274">
        <w:rPr>
          <w:rFonts w:ascii="Angsana New" w:hAnsi="Angsana New"/>
          <w:i/>
          <w:spacing w:val="10"/>
          <w:sz w:val="30"/>
          <w:szCs w:val="30"/>
          <w:cs/>
        </w:rPr>
        <w:t>กำไร</w:t>
      </w:r>
      <w:r w:rsidRPr="00C26274">
        <w:rPr>
          <w:rFonts w:ascii="Angsana New" w:hAnsi="Angsana New" w:hint="cs"/>
          <w:i/>
          <w:spacing w:val="10"/>
          <w:sz w:val="30"/>
          <w:szCs w:val="30"/>
          <w:cs/>
        </w:rPr>
        <w:t>หรือ</w:t>
      </w:r>
      <w:r w:rsidRPr="00C26274">
        <w:rPr>
          <w:rFonts w:ascii="Angsana New" w:hAnsi="Angsana New"/>
          <w:i/>
          <w:spacing w:val="10"/>
          <w:sz w:val="30"/>
          <w:szCs w:val="30"/>
          <w:cs/>
        </w:rPr>
        <w:t>ขาดทุนจากการประมาณการ</w:t>
      </w:r>
      <w:r w:rsidRPr="00C26274">
        <w:rPr>
          <w:rFonts w:ascii="Angsana New" w:hAnsi="Angsana New"/>
          <w:i/>
          <w:spacing w:val="6"/>
          <w:sz w:val="30"/>
          <w:szCs w:val="30"/>
          <w:cs/>
        </w:rPr>
        <w:t>ตามหลักคณิตศาสตร์ประกันภัย</w:t>
      </w:r>
      <w:r w:rsidRPr="00C26274">
        <w:rPr>
          <w:rFonts w:ascii="Angsana New" w:hAnsi="Angsana New" w:hint="cs"/>
          <w:i/>
          <w:spacing w:val="6"/>
          <w:sz w:val="30"/>
          <w:szCs w:val="30"/>
          <w:cs/>
        </w:rPr>
        <w:t>จะถูก</w:t>
      </w:r>
      <w:r w:rsidRPr="00C26274">
        <w:rPr>
          <w:rFonts w:ascii="Angsana New" w:hAnsi="Angsana New"/>
          <w:i/>
          <w:spacing w:val="6"/>
          <w:sz w:val="30"/>
          <w:szCs w:val="30"/>
          <w:cs/>
        </w:rPr>
        <w:t>รับรู้รายการในกำไรขาดทุนเบ็ดเสร็จอื่น</w:t>
      </w:r>
      <w:r w:rsidRPr="00C26274">
        <w:rPr>
          <w:rFonts w:ascii="Angsana New" w:hAnsi="Angsana New"/>
          <w:i/>
          <w:spacing w:val="6"/>
          <w:sz w:val="30"/>
          <w:szCs w:val="30"/>
        </w:rPr>
        <w:t xml:space="preserve"> </w:t>
      </w:r>
      <w:r w:rsidR="006E68F2" w:rsidRPr="00C26274">
        <w:rPr>
          <w:rFonts w:ascii="Angsana New" w:hAnsi="Angsana New" w:hint="cs"/>
          <w:i/>
          <w:spacing w:val="6"/>
          <w:sz w:val="30"/>
          <w:szCs w:val="30"/>
          <w:cs/>
        </w:rPr>
        <w:t>กลุ่มบริษัท</w:t>
      </w:r>
      <w:r w:rsidRPr="00C26274">
        <w:rPr>
          <w:rFonts w:ascii="Angsana New" w:hAnsi="Angsana New"/>
          <w:i/>
          <w:spacing w:val="6"/>
          <w:sz w:val="30"/>
          <w:szCs w:val="30"/>
          <w:cs/>
        </w:rPr>
        <w:t>กำหนดดอกเบี้ยจ่าย</w:t>
      </w:r>
      <w:r w:rsidRPr="007671A3">
        <w:rPr>
          <w:rFonts w:ascii="Angsana New" w:hAnsi="Angsana New" w:hint="cs"/>
          <w:i/>
          <w:sz w:val="30"/>
          <w:szCs w:val="30"/>
          <w:cs/>
        </w:rPr>
        <w:t>ของ</w:t>
      </w:r>
      <w:r w:rsidRPr="007671A3">
        <w:rPr>
          <w:rFonts w:ascii="Angsana New" w:hAnsi="Angsana New"/>
          <w:i/>
          <w:sz w:val="30"/>
          <w:szCs w:val="30"/>
          <w:cs/>
        </w:rPr>
        <w:t>หนี้สิน</w:t>
      </w:r>
      <w:r w:rsidRPr="00510F21">
        <w:rPr>
          <w:rFonts w:ascii="Angsana New" w:hAnsi="Angsana New"/>
          <w:i/>
          <w:spacing w:val="4"/>
          <w:sz w:val="30"/>
          <w:szCs w:val="30"/>
          <w:cs/>
        </w:rPr>
        <w:t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</w:t>
      </w:r>
      <w:r w:rsidRPr="007671A3">
        <w:rPr>
          <w:rFonts w:ascii="Angsana New" w:hAnsi="Angsana New" w:hint="cs"/>
          <w:i/>
          <w:spacing w:val="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pacing w:val="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7671A3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7B83504" w14:textId="77777777" w:rsidR="00D873C6" w:rsidRPr="007671A3" w:rsidRDefault="00D873C6" w:rsidP="00A07731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779C8960" w14:textId="497BD80E" w:rsidR="00A07731" w:rsidRPr="003754CE" w:rsidRDefault="00A07731" w:rsidP="00E073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b/>
          <w:bCs/>
          <w:color w:val="0000FF"/>
          <w:spacing w:val="2"/>
          <w:sz w:val="30"/>
          <w:szCs w:val="30"/>
        </w:rPr>
      </w:pPr>
      <w:r w:rsidRPr="00A022EE">
        <w:rPr>
          <w:rFonts w:ascii="Angsana New" w:hAnsi="Angsana New"/>
          <w:i/>
          <w:spacing w:val="6"/>
          <w:sz w:val="30"/>
          <w:szCs w:val="30"/>
          <w:cs/>
        </w:rPr>
        <w:t>เมื่อมีการ</w:t>
      </w:r>
      <w:r w:rsidRPr="00A022EE">
        <w:rPr>
          <w:rFonts w:ascii="Angsana New" w:hAnsi="Angsana New" w:hint="cs"/>
          <w:i/>
          <w:spacing w:val="6"/>
          <w:sz w:val="30"/>
          <w:szCs w:val="30"/>
          <w:cs/>
        </w:rPr>
        <w:t>เปลี่ยนแปลง</w:t>
      </w:r>
      <w:r w:rsidRPr="00A022EE">
        <w:rPr>
          <w:rFonts w:ascii="Angsana New" w:hAnsi="Angsana New"/>
          <w:i/>
          <w:spacing w:val="6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ที่เกี่ยวข้องกับการบริการในอดีต หรือ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ผล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กำไร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หรือ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ขาดทุนจากการลดขนาดโครงการต้องรับรู้ในกำไรหรือ</w:t>
      </w:r>
      <w:r w:rsidRPr="003754CE">
        <w:rPr>
          <w:rFonts w:ascii="Angsana New" w:hAnsi="Angsana New"/>
          <w:i/>
          <w:spacing w:val="4"/>
          <w:sz w:val="30"/>
          <w:szCs w:val="30"/>
          <w:cs/>
        </w:rPr>
        <w:t>ขาดทุน</w:t>
      </w:r>
      <w:r w:rsidRPr="003754CE">
        <w:rPr>
          <w:rFonts w:ascii="Angsana New" w:hAnsi="Angsana New"/>
          <w:i/>
          <w:spacing w:val="2"/>
          <w:sz w:val="30"/>
          <w:szCs w:val="30"/>
          <w:cs/>
        </w:rPr>
        <w:t>ทันที</w:t>
      </w:r>
      <w:r w:rsidRPr="003754CE">
        <w:rPr>
          <w:rFonts w:ascii="Angsana New" w:hAnsi="Angsana New" w:hint="cs"/>
          <w:i/>
          <w:spacing w:val="2"/>
          <w:sz w:val="30"/>
          <w:szCs w:val="30"/>
          <w:cs/>
        </w:rPr>
        <w:t xml:space="preserve"> </w:t>
      </w:r>
      <w:r w:rsidR="006E68F2" w:rsidRPr="003754CE">
        <w:rPr>
          <w:rFonts w:ascii="Angsana New" w:hAnsi="Angsana New" w:hint="cs"/>
          <w:i/>
          <w:spacing w:val="2"/>
          <w:sz w:val="30"/>
          <w:szCs w:val="30"/>
          <w:cs/>
        </w:rPr>
        <w:t>กลุ่มบริษัท</w:t>
      </w:r>
      <w:r w:rsidRPr="003754CE">
        <w:rPr>
          <w:rFonts w:ascii="Angsana New" w:hAnsi="Angsana New"/>
          <w:i/>
          <w:spacing w:val="2"/>
          <w:sz w:val="30"/>
          <w:szCs w:val="30"/>
          <w:cs/>
        </w:rPr>
        <w:t>รับรู้</w:t>
      </w:r>
      <w:r w:rsidRPr="003754CE">
        <w:rPr>
          <w:rFonts w:ascii="Angsana New" w:hAnsi="Angsana New" w:hint="cs"/>
          <w:i/>
          <w:spacing w:val="2"/>
          <w:sz w:val="30"/>
          <w:szCs w:val="30"/>
          <w:cs/>
        </w:rPr>
        <w:t>ผล</w:t>
      </w:r>
      <w:r w:rsidRPr="003754CE">
        <w:rPr>
          <w:rFonts w:ascii="Angsana New" w:hAnsi="Angsana New"/>
          <w:i/>
          <w:spacing w:val="2"/>
          <w:sz w:val="30"/>
          <w:szCs w:val="30"/>
          <w:cs/>
        </w:rPr>
        <w:t>กำไรและขาดทุนจากการจ่ายชำระผลประโยชน์</w:t>
      </w:r>
      <w:r w:rsidRPr="003754CE">
        <w:rPr>
          <w:rFonts w:ascii="Angsana New" w:hAnsi="Angsana New" w:hint="cs"/>
          <w:i/>
          <w:spacing w:val="2"/>
          <w:sz w:val="30"/>
          <w:szCs w:val="30"/>
          <w:cs/>
        </w:rPr>
        <w:t>พนักงาน</w:t>
      </w:r>
      <w:r w:rsidRPr="003754CE">
        <w:rPr>
          <w:rFonts w:ascii="Angsana New" w:hAnsi="Angsana New"/>
          <w:i/>
          <w:spacing w:val="2"/>
          <w:sz w:val="30"/>
          <w:szCs w:val="30"/>
          <w:cs/>
        </w:rPr>
        <w:t>เมื่อเกิดขึ้น</w:t>
      </w:r>
    </w:p>
    <w:p w14:paraId="75BB35BB" w14:textId="7CF47F71" w:rsidR="00A07731" w:rsidRPr="003754CE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3754CE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48D7A7CD" w14:textId="77777777" w:rsidR="00D873C6" w:rsidRPr="003754CE" w:rsidRDefault="00D873C6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96147A" w14:textId="144D4CE6" w:rsidR="00A07731" w:rsidRPr="003754CE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3754CE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</w:t>
      </w:r>
      <w:r w:rsidR="006E68F2" w:rsidRPr="003754CE">
        <w:rPr>
          <w:rFonts w:ascii="Angsana New" w:hAnsi="Angsana New"/>
          <w:i/>
          <w:spacing w:val="2"/>
          <w:sz w:val="30"/>
          <w:szCs w:val="30"/>
          <w:cs/>
        </w:rPr>
        <w:t>กลุ่มบริษัท</w:t>
      </w:r>
      <w:r w:rsidRPr="003754CE">
        <w:rPr>
          <w:rFonts w:ascii="Angsana New" w:hAnsi="Angsana New"/>
          <w:i/>
          <w:spacing w:val="2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Pr="003754CE">
        <w:rPr>
          <w:rFonts w:ascii="Angsana New" w:hAnsi="Angsana New"/>
          <w:i/>
          <w:spacing w:val="4"/>
          <w:sz w:val="30"/>
          <w:szCs w:val="30"/>
          <w:cs/>
        </w:rPr>
        <w:t>การทำงาน</w:t>
      </w:r>
      <w:r w:rsidRPr="003754CE">
        <w:rPr>
          <w:rFonts w:ascii="Angsana New" w:hAnsi="Angsana New" w:hint="cs"/>
          <w:i/>
          <w:spacing w:val="4"/>
          <w:sz w:val="30"/>
          <w:szCs w:val="30"/>
          <w:cs/>
        </w:rPr>
        <w:t>ของ</w:t>
      </w:r>
      <w:r w:rsidRPr="003754CE">
        <w:rPr>
          <w:rFonts w:ascii="Angsana New" w:hAnsi="Angsana New"/>
          <w:i/>
          <w:spacing w:val="4"/>
          <w:sz w:val="30"/>
          <w:szCs w:val="30"/>
          <w:cs/>
        </w:rPr>
        <w:t>พนักงานใน</w:t>
      </w:r>
      <w:r w:rsidRPr="003754CE">
        <w:rPr>
          <w:rFonts w:ascii="Angsana New" w:hAnsi="Angsana New" w:hint="cs"/>
          <w:i/>
          <w:spacing w:val="4"/>
          <w:sz w:val="30"/>
          <w:szCs w:val="30"/>
          <w:cs/>
        </w:rPr>
        <w:t>งวด</w:t>
      </w:r>
      <w:r w:rsidRPr="003754CE">
        <w:rPr>
          <w:rFonts w:ascii="Angsana New" w:hAnsi="Angsana New"/>
          <w:i/>
          <w:spacing w:val="4"/>
          <w:sz w:val="30"/>
          <w:szCs w:val="30"/>
          <w:cs/>
        </w:rPr>
        <w:t>ปัจจุบันและงวดก่อน</w:t>
      </w:r>
      <w:r w:rsidRPr="003754CE">
        <w:rPr>
          <w:rFonts w:ascii="Angsana New" w:hAnsi="Angsana New" w:hint="cs"/>
          <w:i/>
          <w:spacing w:val="4"/>
          <w:sz w:val="30"/>
          <w:szCs w:val="30"/>
          <w:cs/>
        </w:rPr>
        <w:t>ๆ</w:t>
      </w:r>
      <w:r w:rsidRPr="003754CE">
        <w:rPr>
          <w:rFonts w:ascii="Angsana New" w:hAnsi="Angsana New"/>
          <w:i/>
          <w:spacing w:val="4"/>
          <w:sz w:val="30"/>
          <w:szCs w:val="30"/>
          <w:cs/>
        </w:rPr>
        <w:t xml:space="preserve"> ซึ่งผลประโยชน์นี้ได้คิดลดกระแสเงินสดเพื่อให้เป็น</w:t>
      </w:r>
      <w:r w:rsidRPr="003754CE">
        <w:rPr>
          <w:rFonts w:ascii="Angsana New" w:hAnsi="Angsana New"/>
          <w:i/>
          <w:spacing w:val="2"/>
          <w:sz w:val="30"/>
          <w:szCs w:val="30"/>
          <w:cs/>
        </w:rPr>
        <w:t>มูลค่าปัจจุบัน</w:t>
      </w:r>
      <w:r w:rsidRPr="003754CE">
        <w:rPr>
          <w:rFonts w:ascii="Angsana New" w:hAnsi="Angsana New" w:hint="cs"/>
          <w:i/>
          <w:spacing w:val="2"/>
          <w:sz w:val="30"/>
          <w:szCs w:val="30"/>
          <w:cs/>
        </w:rPr>
        <w:t xml:space="preserve"> การวัดมูลค่าใหม่จะรับร</w:t>
      </w:r>
      <w:r w:rsidR="00C2541C" w:rsidRPr="003754CE">
        <w:rPr>
          <w:rFonts w:ascii="Angsana New" w:hAnsi="Angsana New" w:hint="cs"/>
          <w:i/>
          <w:spacing w:val="2"/>
          <w:sz w:val="30"/>
          <w:szCs w:val="30"/>
          <w:cs/>
        </w:rPr>
        <w:t>ู้ในกำไรหรือขาดทุนเมื่อเกิดขึ้น</w:t>
      </w:r>
    </w:p>
    <w:p w14:paraId="359D0C70" w14:textId="77777777" w:rsidR="006466EE" w:rsidRPr="003754CE" w:rsidRDefault="006466EE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0A87186B" w14:textId="7CB13722" w:rsidR="00D873C6" w:rsidRPr="003754CE" w:rsidRDefault="00D873C6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3754CE">
        <w:rPr>
          <w:rFonts w:ascii="Angsana New" w:hAnsi="Angsana New"/>
          <w:iCs/>
          <w:sz w:val="30"/>
          <w:szCs w:val="30"/>
          <w:cs/>
        </w:rPr>
        <w:t>ผลประโยชน์เมื่อเลิกจ้าง</w:t>
      </w:r>
    </w:p>
    <w:p w14:paraId="1FA13E80" w14:textId="07E77577" w:rsidR="00D873C6" w:rsidRDefault="00D873C6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</w:p>
    <w:p w14:paraId="55921C36" w14:textId="6BA3637A" w:rsidR="00D873C6" w:rsidRDefault="00D873C6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A022EE">
        <w:rPr>
          <w:rFonts w:ascii="Angsana New" w:hAnsi="Angsana New"/>
          <w:i/>
          <w:spacing w:val="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D873C6">
        <w:rPr>
          <w:rFonts w:ascii="Angsana New" w:hAnsi="Angsana New"/>
          <w:i/>
          <w:sz w:val="30"/>
          <w:szCs w:val="30"/>
          <w:cs/>
        </w:rPr>
        <w:t xml:space="preserve"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หากระยะเวลาการจ่ายผลประโยชน์เกิน</w:t>
      </w:r>
      <w:r w:rsidRPr="004105B8">
        <w:rPr>
          <w:rFonts w:ascii="Angsana New" w:hAnsi="Angsana New"/>
          <w:i/>
          <w:spacing w:val="4"/>
          <w:sz w:val="30"/>
          <w:szCs w:val="30"/>
          <w:cs/>
        </w:rPr>
        <w:t xml:space="preserve">กว่า </w:t>
      </w:r>
      <w:r w:rsidR="00031098" w:rsidRPr="00031098">
        <w:rPr>
          <w:rFonts w:ascii="Angsana New" w:hAnsi="Angsana New"/>
          <w:iCs/>
          <w:spacing w:val="4"/>
          <w:sz w:val="30"/>
          <w:szCs w:val="30"/>
        </w:rPr>
        <w:t>12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 xml:space="preserve"> เดือนนับจากวันสิ้นรอบระยะเวลารายงาน ผลประโยชน์ดังกล่าว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จะถูกคิดลดกระแสเงินสด</w:t>
      </w:r>
    </w:p>
    <w:p w14:paraId="6EECEEDC" w14:textId="48B5A692" w:rsidR="003754CE" w:rsidRDefault="00375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4E274C20" w14:textId="13102F22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4A03566" w14:textId="77777777" w:rsidR="00A07731" w:rsidRPr="00965152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B36F234" w14:textId="11D4E38A" w:rsidR="00D873C6" w:rsidRPr="007671A3" w:rsidRDefault="00A07731" w:rsidP="00AF56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7671A3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7671A3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7671A3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หนี้สินรับร</w:t>
      </w:r>
      <w:r w:rsidR="00B21B90" w:rsidRPr="007671A3">
        <w:rPr>
          <w:rFonts w:ascii="Angsana New" w:hAnsi="Angsana New"/>
          <w:i/>
          <w:spacing w:val="-4"/>
          <w:sz w:val="30"/>
          <w:szCs w:val="30"/>
          <w:cs/>
        </w:rPr>
        <w:t>ู้ด้วยมูลค่าที่คาดว่าจะจ่ายชำระ</w:t>
      </w:r>
      <w:r w:rsidRPr="007671A3">
        <w:rPr>
          <w:rFonts w:ascii="Angsana New" w:hAnsi="Angsana New"/>
          <w:i/>
          <w:sz w:val="30"/>
          <w:szCs w:val="30"/>
          <w:cs/>
        </w:rPr>
        <w:t>หาก</w:t>
      </w:r>
      <w:r w:rsidR="006E68F2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8B92F72" w14:textId="77777777" w:rsidR="00A07731" w:rsidRPr="00EE1DB2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5DE03D" w14:textId="7BC40F9E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3704401" w14:textId="77777777" w:rsidR="0034460D" w:rsidRPr="00EE1DB2" w:rsidRDefault="0034460D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ED848C" w14:textId="5BAA9887" w:rsidR="00262DD8" w:rsidRDefault="0034460D" w:rsidP="00B35C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30"/>
          <w:szCs w:val="30"/>
        </w:rPr>
      </w:pPr>
      <w:r w:rsidRPr="0056709D">
        <w:rPr>
          <w:rFonts w:ascii="Angsana New" w:hAnsi="Angsana New"/>
          <w:i/>
          <w:spacing w:val="4"/>
          <w:sz w:val="30"/>
          <w:szCs w:val="30"/>
          <w:cs/>
        </w:rPr>
        <w:t>ประมาณการหนี้สินจะรับรู้ก็ต่อเมื่อ</w:t>
      </w:r>
      <w:r w:rsidR="006E68F2" w:rsidRPr="0056709D">
        <w:rPr>
          <w:rFonts w:ascii="Angsana New" w:hAnsi="Angsana New"/>
          <w:i/>
          <w:spacing w:val="4"/>
          <w:sz w:val="30"/>
          <w:szCs w:val="30"/>
          <w:cs/>
        </w:rPr>
        <w:t>กลุ่มบริษัท</w:t>
      </w:r>
      <w:r w:rsidRPr="0056709D">
        <w:rPr>
          <w:rFonts w:ascii="Angsana New" w:hAnsi="Angsana New"/>
          <w:i/>
          <w:spacing w:val="4"/>
          <w:sz w:val="30"/>
          <w:szCs w:val="30"/>
          <w:cs/>
        </w:rPr>
        <w:t>มีภาระผูกพันตามกฎหมายหรือภาระผูกพัน</w:t>
      </w:r>
      <w:r w:rsidR="00283AEC" w:rsidRPr="0056709D">
        <w:rPr>
          <w:rFonts w:ascii="Angsana New" w:hAnsi="Angsana New"/>
          <w:i/>
          <w:spacing w:val="4"/>
          <w:sz w:val="30"/>
          <w:szCs w:val="30"/>
          <w:cs/>
        </w:rPr>
        <w:t>โดยอนุมานที่เกิดขึ้นใน</w:t>
      </w:r>
      <w:r w:rsidR="00283AEC" w:rsidRPr="007671A3">
        <w:rPr>
          <w:rFonts w:ascii="Angsana New" w:hAnsi="Angsana New"/>
          <w:i/>
          <w:sz w:val="30"/>
          <w:szCs w:val="30"/>
          <w:cs/>
        </w:rPr>
        <w:t>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83AEC" w:rsidRPr="007671A3">
        <w:rPr>
          <w:rFonts w:ascii="Angsana New" w:hAnsi="Angsana New" w:hint="cs"/>
          <w:i/>
          <w:sz w:val="30"/>
          <w:szCs w:val="30"/>
          <w:cs/>
        </w:rPr>
        <w:t>ผูกพัน</w:t>
      </w:r>
      <w:r w:rsidR="00283AEC" w:rsidRPr="007671A3">
        <w:rPr>
          <w:rFonts w:ascii="Angsana New" w:hAnsi="Angsana New"/>
          <w:i/>
          <w:sz w:val="30"/>
          <w:szCs w:val="30"/>
          <w:cs/>
        </w:rPr>
        <w:t>ดังกล่าว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 ประมาณการหนี้สิน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7671A3">
        <w:rPr>
          <w:rFonts w:ascii="Angsana New" w:hAnsi="Angsana New"/>
          <w:i/>
          <w:sz w:val="30"/>
          <w:szCs w:val="30"/>
        </w:rPr>
        <w:t xml:space="preserve"> </w:t>
      </w:r>
    </w:p>
    <w:p w14:paraId="30CB123B" w14:textId="77777777" w:rsidR="00E051DD" w:rsidRPr="007671A3" w:rsidRDefault="00E051DD" w:rsidP="00B35C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30"/>
          <w:szCs w:val="30"/>
        </w:rPr>
      </w:pPr>
    </w:p>
    <w:p w14:paraId="1F7C3C3E" w14:textId="77777777" w:rsidR="00010ECE" w:rsidRDefault="00010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5C2A116" w14:textId="252F37CB" w:rsidR="00B94895" w:rsidRDefault="00C94646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464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025E5B3F" w14:textId="08851D53" w:rsidR="00D31AB4" w:rsidRDefault="00C94646" w:rsidP="00B94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10BE302B" w14:textId="0E97EC78" w:rsidR="00D37AA5" w:rsidRPr="00B94895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94895">
        <w:rPr>
          <w:rFonts w:ascii="Angsana New" w:hAnsi="Angsana New"/>
          <w:spacing w:val="-6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B94895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B94895">
        <w:rPr>
          <w:rFonts w:ascii="Angsana New" w:hAnsi="Angsana New"/>
          <w:spacing w:val="-6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D01F0F" w:rsidRPr="00D01F0F">
        <w:rPr>
          <w:rFonts w:ascii="Angsana New" w:hAnsi="Angsana New"/>
          <w:spacing w:val="-6"/>
          <w:sz w:val="30"/>
          <w:szCs w:val="30"/>
        </w:rPr>
        <w:t>(</w:t>
      </w:r>
      <w:r w:rsidRPr="00B94895">
        <w:rPr>
          <w:rFonts w:ascii="Angsana New" w:hAnsi="Angsana New"/>
          <w:spacing w:val="-6"/>
          <w:sz w:val="30"/>
          <w:szCs w:val="30"/>
          <w:cs/>
        </w:rPr>
        <w:t>หากไม่มีตลาดหลัก</w:t>
      </w:r>
      <w:r w:rsidR="00D01F0F" w:rsidRPr="00D01F0F">
        <w:rPr>
          <w:rFonts w:ascii="Angsana New" w:hAnsi="Angsana New"/>
          <w:spacing w:val="-6"/>
          <w:sz w:val="30"/>
          <w:szCs w:val="30"/>
        </w:rPr>
        <w:t>)</w:t>
      </w:r>
      <w:r w:rsidRPr="00B9489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94895">
        <w:rPr>
          <w:rFonts w:ascii="Angsana New" w:hAnsi="Angsana New"/>
          <w:spacing w:val="-6"/>
          <w:sz w:val="30"/>
          <w:szCs w:val="30"/>
        </w:rPr>
        <w:br/>
      </w:r>
      <w:r w:rsidRPr="00B94895">
        <w:rPr>
          <w:rFonts w:ascii="Angsana New" w:hAnsi="Angsana New"/>
          <w:spacing w:val="-6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B4A9DF0" w14:textId="77777777" w:rsidR="00D37AA5" w:rsidRPr="00B94895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899E27F" w14:textId="77777777" w:rsidR="00D37AA5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25776A">
        <w:rPr>
          <w:rFonts w:ascii="Angsana New" w:hAnsi="Angsana New"/>
          <w:spacing w:val="-6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3292E19A" w14:textId="77777777" w:rsidR="00D37AA5" w:rsidRPr="0025776A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7E5A504" w14:textId="77777777" w:rsidR="00D37AA5" w:rsidRPr="00B94895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1633DF">
        <w:rPr>
          <w:rFonts w:ascii="Angsana New" w:hAnsi="Angsana New"/>
          <w:sz w:val="30"/>
          <w:szCs w:val="30"/>
          <w:cs/>
        </w:rPr>
        <w:t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</w:t>
      </w:r>
      <w:r w:rsidRPr="00B94895">
        <w:rPr>
          <w:rFonts w:ascii="Angsana New" w:hAnsi="Angsana New"/>
          <w:spacing w:val="-6"/>
          <w:sz w:val="30"/>
          <w:szCs w:val="30"/>
          <w:cs/>
        </w:rPr>
        <w:t xml:space="preserve">หาได้ ตลาดจะถือว่ามี </w:t>
      </w:r>
      <w:r w:rsidRPr="00B94895">
        <w:rPr>
          <w:rFonts w:ascii="Angsana New" w:hAnsi="Angsana New"/>
          <w:spacing w:val="-6"/>
          <w:sz w:val="30"/>
          <w:szCs w:val="30"/>
        </w:rPr>
        <w:t>‘</w:t>
      </w:r>
      <w:r w:rsidRPr="00B94895">
        <w:rPr>
          <w:rFonts w:ascii="Angsana New" w:hAnsi="Angsana New"/>
          <w:spacing w:val="-6"/>
          <w:sz w:val="30"/>
          <w:szCs w:val="30"/>
          <w:cs/>
        </w:rPr>
        <w:t>สภาพคล่อง</w:t>
      </w:r>
      <w:r w:rsidRPr="00B94895">
        <w:rPr>
          <w:rFonts w:ascii="Angsana New" w:hAnsi="Angsana New"/>
          <w:spacing w:val="-6"/>
          <w:sz w:val="30"/>
          <w:szCs w:val="30"/>
        </w:rPr>
        <w:t xml:space="preserve">’ </w:t>
      </w:r>
      <w:r w:rsidRPr="00B94895">
        <w:rPr>
          <w:rFonts w:ascii="Angsana New" w:hAnsi="Angsana New"/>
          <w:spacing w:val="-6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4FF85CA6" w14:textId="77777777" w:rsidR="00D37AA5" w:rsidRPr="00B94895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607301D" w14:textId="72B0FB2A" w:rsidR="00D37AA5" w:rsidRPr="00B94895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94895">
        <w:rPr>
          <w:rFonts w:ascii="Angsana New" w:hAnsi="Angsana New"/>
          <w:spacing w:val="-6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B94895">
        <w:rPr>
          <w:rFonts w:ascii="Angsana New" w:hAnsi="Angsana New" w:hint="cs"/>
          <w:spacing w:val="-6"/>
          <w:sz w:val="30"/>
          <w:szCs w:val="30"/>
          <w:cs/>
        </w:rPr>
        <w:t>การเลือก</w:t>
      </w:r>
      <w:r w:rsidRPr="00B94895">
        <w:rPr>
          <w:rFonts w:ascii="Angsana New" w:hAnsi="Angsana New"/>
          <w:spacing w:val="-6"/>
          <w:sz w:val="30"/>
          <w:szCs w:val="30"/>
          <w:cs/>
        </w:rPr>
        <w:t>เทคนิคการประเมินมูลค่า</w:t>
      </w:r>
      <w:r w:rsidRPr="00B94895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Pr="00B94895">
        <w:rPr>
          <w:rFonts w:ascii="Angsana New" w:hAnsi="Angsana New"/>
          <w:spacing w:val="-6"/>
          <w:sz w:val="30"/>
          <w:szCs w:val="30"/>
          <w:cs/>
        </w:rPr>
        <w:t>พิจารณาปัจจัยทั้งหมดที่ผู้ร่วมตลาดคำนึงถึงในการกำหนดราคาของรายการ</w:t>
      </w:r>
    </w:p>
    <w:p w14:paraId="0AE0471F" w14:textId="77777777" w:rsidR="009E2799" w:rsidRDefault="009E2799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1CAD462" w14:textId="28D19224" w:rsidR="00D37AA5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sz w:val="30"/>
          <w:szCs w:val="30"/>
          <w:highlight w:val="cyan"/>
        </w:rPr>
      </w:pPr>
      <w:r w:rsidRPr="00B94895">
        <w:rPr>
          <w:rFonts w:ascii="Angsana New" w:hAnsi="Angsana New"/>
          <w:spacing w:val="-6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B94895">
        <w:rPr>
          <w:rFonts w:ascii="Angsana New" w:hAnsi="Angsana New"/>
          <w:spacing w:val="-6"/>
          <w:sz w:val="30"/>
          <w:szCs w:val="30"/>
        </w:rPr>
        <w:t xml:space="preserve"> </w:t>
      </w:r>
      <w:r w:rsidRPr="00B94895">
        <w:rPr>
          <w:rFonts w:ascii="Angsana New" w:hAnsi="Angsana New"/>
          <w:spacing w:val="-6"/>
          <w:sz w:val="30"/>
          <w:szCs w:val="30"/>
          <w:cs/>
        </w:rPr>
        <w:t>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25776A">
        <w:rPr>
          <w:rFonts w:ascii="Angsana New" w:hAnsi="Angsana New"/>
          <w:sz w:val="30"/>
          <w:szCs w:val="30"/>
          <w:highlight w:val="cyan"/>
          <w:cs/>
        </w:rPr>
        <w:t xml:space="preserve"> </w:t>
      </w:r>
      <w:r w:rsidRPr="0025776A">
        <w:rPr>
          <w:sz w:val="30"/>
          <w:szCs w:val="30"/>
          <w:highlight w:val="cyan"/>
          <w:cs/>
        </w:rPr>
        <w:t xml:space="preserve"> </w:t>
      </w:r>
    </w:p>
    <w:p w14:paraId="6D428D4A" w14:textId="77777777" w:rsidR="00D37AA5" w:rsidRPr="00E52AD4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D3339FC" w14:textId="77777777" w:rsidR="00D37AA5" w:rsidRPr="00887FEE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  <w:r w:rsidRPr="00B94895">
        <w:rPr>
          <w:rFonts w:ascii="Angsana New" w:hAnsi="Angsana New"/>
          <w:spacing w:val="-6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B94895">
        <w:rPr>
          <w:rFonts w:ascii="Angsana New" w:hAnsi="Angsana New" w:hint="cs"/>
          <w:spacing w:val="-6"/>
          <w:sz w:val="30"/>
          <w:szCs w:val="30"/>
          <w:cs/>
        </w:rPr>
        <w:t>ได้มาจาก</w:t>
      </w:r>
      <w:r w:rsidRPr="00B94895">
        <w:rPr>
          <w:rFonts w:ascii="Angsana New" w:hAnsi="Angsana New"/>
          <w:spacing w:val="-6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B94895">
        <w:rPr>
          <w:rFonts w:ascii="Angsana New" w:hAnsi="Angsana New" w:hint="cs"/>
          <w:spacing w:val="-6"/>
          <w:sz w:val="30"/>
          <w:szCs w:val="30"/>
          <w:cs/>
        </w:rPr>
        <w:t>า</w:t>
      </w:r>
      <w:r w:rsidRPr="00B94895">
        <w:rPr>
          <w:rFonts w:ascii="Angsana New" w:hAnsi="Angsana New"/>
          <w:spacing w:val="-6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B94895">
        <w:rPr>
          <w:rFonts w:ascii="Angsana New" w:hAnsi="Angsana New" w:hint="cs"/>
          <w:spacing w:val="-6"/>
          <w:sz w:val="30"/>
          <w:szCs w:val="30"/>
          <w:cs/>
        </w:rPr>
        <w:t>และรับรู้เป็นรายการรอตัดบัญชีซึ่ง</w:t>
      </w:r>
      <w:r w:rsidRPr="00B94895">
        <w:rPr>
          <w:rFonts w:ascii="Angsana New" w:hAnsi="Angsana New"/>
          <w:spacing w:val="-6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B94895">
        <w:rPr>
          <w:rFonts w:ascii="Angsana New" w:hAnsi="Angsana New" w:hint="cs"/>
          <w:spacing w:val="-6"/>
          <w:sz w:val="30"/>
          <w:szCs w:val="30"/>
          <w:cs/>
        </w:rPr>
        <w:t>ทางการเงิน</w:t>
      </w:r>
      <w:r w:rsidRPr="00B94895">
        <w:rPr>
          <w:rFonts w:ascii="Angsana New" w:hAnsi="Angsana New"/>
          <w:spacing w:val="-6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8EC0CA5" w14:textId="77777777" w:rsidR="00B94895" w:rsidRPr="00E52AD4" w:rsidRDefault="00B9489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D1EAB3A" w14:textId="4C9BB047" w:rsidR="00900F5A" w:rsidRDefault="00D37AA5" w:rsidP="00900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94895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Pr="00B94895">
        <w:rPr>
          <w:rFonts w:ascii="Angsana New" w:hAnsi="Angsana New"/>
          <w:spacing w:val="-6"/>
          <w:sz w:val="30"/>
          <w:szCs w:val="30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B94895">
        <w:rPr>
          <w:rFonts w:ascii="Angsana New" w:hAnsi="Angsana New"/>
          <w:spacing w:val="-6"/>
          <w:sz w:val="30"/>
          <w:szCs w:val="30"/>
        </w:rPr>
        <w:t xml:space="preserve"> </w:t>
      </w:r>
      <w:r w:rsidRPr="00B94895">
        <w:rPr>
          <w:rFonts w:ascii="Angsana New" w:hAnsi="Angsana New"/>
          <w:spacing w:val="-6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</w:t>
      </w:r>
      <w:r w:rsidRPr="0025776A">
        <w:rPr>
          <w:rFonts w:ascii="Angsana New" w:hAnsi="Angsana New"/>
          <w:sz w:val="30"/>
          <w:szCs w:val="30"/>
          <w:cs/>
        </w:rPr>
        <w:t>ที่ใช้ในการประเมินมูลค่าดังนี้</w:t>
      </w:r>
      <w:r w:rsidR="00900F5A">
        <w:rPr>
          <w:rFonts w:ascii="Angsana New" w:hAnsi="Angsana New"/>
          <w:sz w:val="30"/>
          <w:szCs w:val="30"/>
          <w:cs/>
        </w:rPr>
        <w:br w:type="page"/>
      </w:r>
    </w:p>
    <w:p w14:paraId="0BF09038" w14:textId="13B8128C" w:rsidR="00D37AA5" w:rsidRPr="0025776A" w:rsidRDefault="00D37AA5" w:rsidP="00F432FE">
      <w:pPr>
        <w:numPr>
          <w:ilvl w:val="0"/>
          <w:numId w:val="3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900" w:hanging="360"/>
        <w:jc w:val="thaiDistribute"/>
        <w:rPr>
          <w:rFonts w:ascii="Angsana New" w:hAnsi="Angsana New"/>
          <w:spacing w:val="-6"/>
          <w:sz w:val="30"/>
          <w:szCs w:val="30"/>
        </w:rPr>
      </w:pPr>
      <w:r w:rsidRPr="0025776A">
        <w:rPr>
          <w:rFonts w:ascii="Angsana New" w:hAnsi="Angsana New"/>
          <w:spacing w:val="-6"/>
          <w:sz w:val="30"/>
          <w:szCs w:val="30"/>
          <w:cs/>
        </w:rPr>
        <w:lastRenderedPageBreak/>
        <w:tab/>
      </w:r>
      <w:r w:rsidRPr="0025776A">
        <w:rPr>
          <w:rFonts w:ascii="Angsana New" w:hAnsi="Angsana New"/>
          <w:spacing w:val="-2"/>
          <w:sz w:val="30"/>
          <w:szCs w:val="30"/>
          <w:cs/>
        </w:rPr>
        <w:t xml:space="preserve">ข้อมูลระดับ </w:t>
      </w:r>
      <w:r w:rsidR="00031098" w:rsidRPr="00031098">
        <w:rPr>
          <w:rFonts w:ascii="Angsana New" w:hAnsi="Angsana New"/>
          <w:spacing w:val="-2"/>
          <w:sz w:val="30"/>
          <w:szCs w:val="30"/>
        </w:rPr>
        <w:t>1</w:t>
      </w:r>
      <w:r w:rsidRPr="0025776A">
        <w:rPr>
          <w:rFonts w:ascii="Angsana New" w:hAnsi="Angsana New"/>
          <w:spacing w:val="-2"/>
          <w:sz w:val="30"/>
          <w:szCs w:val="30"/>
          <w:cs/>
        </w:rPr>
        <w:t xml:space="preserve"> เป็นราคาเสนอซื้อขาย </w:t>
      </w:r>
      <w:r w:rsidR="00D01F0F" w:rsidRPr="00D01F0F">
        <w:rPr>
          <w:rFonts w:ascii="Angsana New" w:hAnsi="Angsana New"/>
          <w:spacing w:val="-2"/>
          <w:sz w:val="30"/>
          <w:szCs w:val="30"/>
        </w:rPr>
        <w:t>(</w:t>
      </w:r>
      <w:r w:rsidRPr="0025776A">
        <w:rPr>
          <w:rFonts w:ascii="Angsana New" w:hAnsi="Angsana New"/>
          <w:spacing w:val="-2"/>
          <w:sz w:val="30"/>
          <w:szCs w:val="30"/>
          <w:cs/>
        </w:rPr>
        <w:t>ไม่ต้องปรับปรุง</w:t>
      </w:r>
      <w:r w:rsidR="00D01F0F" w:rsidRPr="00D01F0F">
        <w:rPr>
          <w:rFonts w:ascii="Angsana New" w:hAnsi="Angsana New"/>
          <w:spacing w:val="-2"/>
          <w:sz w:val="30"/>
          <w:szCs w:val="30"/>
        </w:rPr>
        <w:t>)</w:t>
      </w:r>
      <w:r w:rsidRPr="0025776A">
        <w:rPr>
          <w:rFonts w:ascii="Angsana New" w:hAnsi="Angsana New"/>
          <w:spacing w:val="-2"/>
          <w:sz w:val="30"/>
          <w:szCs w:val="30"/>
          <w:cs/>
        </w:rPr>
        <w:t xml:space="preserve"> ในตลาดที่มีสภาพคล่องสำหรับสินทรัพย์หรือหนี้สิน</w:t>
      </w:r>
      <w:r w:rsidRPr="0025776A">
        <w:rPr>
          <w:rFonts w:ascii="Angsana New" w:hAnsi="Angsana New"/>
          <w:sz w:val="30"/>
          <w:szCs w:val="30"/>
          <w:cs/>
        </w:rPr>
        <w:t>อย่างเดียวกัน และกิจการสามารถเข้าถึงตลาดนั้น ณ วันที่วัดมูลค่า</w:t>
      </w:r>
    </w:p>
    <w:p w14:paraId="26D95CCF" w14:textId="1A48CC88" w:rsidR="00D37AA5" w:rsidRPr="0025776A" w:rsidRDefault="00D37AA5" w:rsidP="00F432F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  <w:r w:rsidRPr="0025776A">
        <w:rPr>
          <w:rFonts w:ascii="Angsana New" w:hAnsi="Angsana New"/>
          <w:spacing w:val="-6"/>
          <w:sz w:val="30"/>
          <w:szCs w:val="30"/>
          <w:cs/>
        </w:rPr>
        <w:t xml:space="preserve">ข้อมูลระดับ </w:t>
      </w:r>
      <w:r w:rsidR="00031098" w:rsidRPr="00031098">
        <w:rPr>
          <w:rFonts w:ascii="Angsana New" w:hAnsi="Angsana New"/>
          <w:spacing w:val="-6"/>
          <w:sz w:val="30"/>
          <w:szCs w:val="30"/>
        </w:rPr>
        <w:t>2</w:t>
      </w:r>
      <w:r w:rsidRPr="0025776A">
        <w:rPr>
          <w:rFonts w:ascii="Angsana New" w:hAnsi="Angsana New"/>
          <w:spacing w:val="-6"/>
          <w:sz w:val="30"/>
          <w:szCs w:val="30"/>
          <w:cs/>
        </w:rPr>
        <w:t xml:space="preserve"> เป็นข้อมูลอื่นที่สังเกตได้โดยตรง </w:t>
      </w:r>
      <w:r w:rsidR="00D01F0F" w:rsidRPr="00D01F0F">
        <w:rPr>
          <w:rFonts w:ascii="Angsana New" w:hAnsi="Angsana New"/>
          <w:spacing w:val="-6"/>
          <w:sz w:val="30"/>
          <w:szCs w:val="30"/>
        </w:rPr>
        <w:t>(</w:t>
      </w:r>
      <w:r w:rsidRPr="0025776A">
        <w:rPr>
          <w:rFonts w:ascii="Angsana New" w:hAnsi="Angsana New"/>
          <w:spacing w:val="-6"/>
          <w:sz w:val="30"/>
          <w:szCs w:val="30"/>
          <w:cs/>
        </w:rPr>
        <w:t>เช่น ราคาขาย</w:t>
      </w:r>
      <w:r w:rsidR="00D01F0F" w:rsidRPr="00D01F0F">
        <w:rPr>
          <w:rFonts w:ascii="Angsana New" w:hAnsi="Angsana New"/>
          <w:spacing w:val="-6"/>
          <w:sz w:val="30"/>
          <w:szCs w:val="30"/>
        </w:rPr>
        <w:t>)</w:t>
      </w:r>
      <w:r w:rsidRPr="0025776A">
        <w:rPr>
          <w:rFonts w:ascii="Angsana New" w:hAnsi="Angsana New"/>
          <w:spacing w:val="-6"/>
          <w:sz w:val="30"/>
          <w:szCs w:val="30"/>
          <w:cs/>
        </w:rPr>
        <w:t xml:space="preserve"> หรือโดยอ้อม </w:t>
      </w:r>
      <w:r w:rsidR="00D01F0F" w:rsidRPr="00D01F0F">
        <w:rPr>
          <w:rFonts w:ascii="Angsana New" w:hAnsi="Angsana New"/>
          <w:spacing w:val="-6"/>
          <w:sz w:val="30"/>
          <w:szCs w:val="30"/>
        </w:rPr>
        <w:t>(</w:t>
      </w:r>
      <w:r w:rsidRPr="0025776A">
        <w:rPr>
          <w:rFonts w:ascii="Angsana New" w:hAnsi="Angsana New"/>
          <w:spacing w:val="-6"/>
          <w:sz w:val="30"/>
          <w:szCs w:val="30"/>
          <w:cs/>
        </w:rPr>
        <w:t>เช่น ราคาที่สังเกตได้</w:t>
      </w:r>
      <w:r w:rsidR="00D01F0F" w:rsidRPr="00D01F0F">
        <w:rPr>
          <w:rFonts w:ascii="Angsana New" w:hAnsi="Angsana New"/>
          <w:spacing w:val="-6"/>
          <w:sz w:val="30"/>
          <w:szCs w:val="30"/>
        </w:rPr>
        <w:t>)</w:t>
      </w:r>
      <w:r w:rsidRPr="0025776A">
        <w:rPr>
          <w:rFonts w:ascii="Angsana New" w:hAnsi="Angsana New"/>
          <w:spacing w:val="-6"/>
          <w:sz w:val="30"/>
          <w:szCs w:val="30"/>
          <w:cs/>
        </w:rPr>
        <w:t xml:space="preserve">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="00031098" w:rsidRPr="00031098">
        <w:rPr>
          <w:rFonts w:ascii="Angsana New" w:hAnsi="Angsana New"/>
          <w:spacing w:val="-6"/>
          <w:sz w:val="30"/>
          <w:szCs w:val="30"/>
        </w:rPr>
        <w:t>1</w:t>
      </w:r>
    </w:p>
    <w:p w14:paraId="7BCA27F8" w14:textId="74C59DE4" w:rsidR="00D37AA5" w:rsidRPr="0025776A" w:rsidRDefault="00D37AA5" w:rsidP="00F432FE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hanging="1440"/>
        <w:jc w:val="thaiDistribute"/>
        <w:rPr>
          <w:rFonts w:ascii="Angsana New" w:hAnsi="Angsana New"/>
          <w:spacing w:val="-6"/>
          <w:sz w:val="30"/>
          <w:szCs w:val="30"/>
        </w:rPr>
      </w:pPr>
      <w:r w:rsidRPr="0025776A">
        <w:rPr>
          <w:rFonts w:ascii="Angsana New" w:hAnsi="Angsana New"/>
          <w:spacing w:val="-6"/>
          <w:sz w:val="30"/>
          <w:szCs w:val="30"/>
          <w:cs/>
        </w:rPr>
        <w:t xml:space="preserve">ข้อมูลระดับ </w:t>
      </w:r>
      <w:r w:rsidR="00031098" w:rsidRPr="00031098">
        <w:rPr>
          <w:rFonts w:ascii="Angsana New" w:hAnsi="Angsana New"/>
          <w:spacing w:val="-6"/>
          <w:sz w:val="30"/>
          <w:szCs w:val="30"/>
        </w:rPr>
        <w:t>3</w:t>
      </w:r>
      <w:r w:rsidRPr="0025776A">
        <w:rPr>
          <w:rFonts w:ascii="Angsana New" w:hAnsi="Angsana New"/>
          <w:spacing w:val="-6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14:paraId="156C4CD5" w14:textId="77777777" w:rsidR="00D37AA5" w:rsidRPr="00E52AD4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highlight w:val="yellow"/>
        </w:rPr>
      </w:pPr>
    </w:p>
    <w:p w14:paraId="76CC450B" w14:textId="77777777" w:rsidR="00D37AA5" w:rsidRPr="0025776A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25776A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25776A">
        <w:rPr>
          <w:rFonts w:ascii="Angsana New" w:hAnsi="Angsana New"/>
          <w:sz w:val="30"/>
          <w:szCs w:val="30"/>
        </w:rPr>
        <w:br/>
      </w:r>
      <w:r w:rsidRPr="0025776A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1581A3A5" w14:textId="77777777" w:rsidR="00D37AA5" w:rsidRPr="00E52AD4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highlight w:val="yellow"/>
        </w:rPr>
      </w:pPr>
    </w:p>
    <w:p w14:paraId="296FB31B" w14:textId="77777777" w:rsidR="00D37AA5" w:rsidRDefault="00D37AA5" w:rsidP="00D3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25776A">
        <w:rPr>
          <w:rFonts w:ascii="Angsana New" w:hAnsi="Angsana New"/>
          <w:spacing w:val="-6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38A52F63" w14:textId="16C37BA5" w:rsidR="00206E84" w:rsidRPr="00E52AD4" w:rsidRDefault="00134A46" w:rsidP="00134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sz w:val="30"/>
          <w:szCs w:val="30"/>
        </w:rPr>
      </w:pPr>
      <w:r>
        <w:rPr>
          <w:rFonts w:ascii="Angsana New" w:hAnsi="Angsana New"/>
          <w:i/>
          <w:sz w:val="28"/>
          <w:szCs w:val="28"/>
        </w:rPr>
        <w:t xml:space="preserve"> </w:t>
      </w:r>
    </w:p>
    <w:p w14:paraId="6E20AC89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7687E480" w14:textId="77777777" w:rsidR="0034460D" w:rsidRPr="00E52AD4" w:rsidRDefault="0034460D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3A8CD92" w14:textId="01985BC2" w:rsidR="00AF569D" w:rsidRDefault="00D873C6" w:rsidP="00895C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92C51">
        <w:rPr>
          <w:rFonts w:ascii="Angsana New" w:hAnsi="Angsana New"/>
          <w:color w:val="000000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D873C6">
        <w:rPr>
          <w:rFonts w:ascii="Angsana New" w:hAnsi="Angsana New"/>
          <w:color w:val="000000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03CCAF7F" w14:textId="77777777" w:rsidR="00CD1BE7" w:rsidRDefault="00CD1BE7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61408C10" w14:textId="245FA1BE" w:rsidR="004908B5" w:rsidRPr="007671A3" w:rsidRDefault="004908B5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การขายสินค้าและบริการ</w:t>
      </w:r>
    </w:p>
    <w:p w14:paraId="044A1F1A" w14:textId="77777777" w:rsidR="004908B5" w:rsidRPr="00EE1DB2" w:rsidRDefault="004908B5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C18A9E1" w14:textId="0BABDF3A" w:rsidR="00206E84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56709D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D873C6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678F0809" w14:textId="77777777" w:rsidR="00AA7F0E" w:rsidRDefault="00AA7F0E" w:rsidP="00D87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79DB4CB8" w14:textId="0D1E8989" w:rsidR="00D873C6" w:rsidRPr="00D873C6" w:rsidRDefault="00D873C6" w:rsidP="00D87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873C6">
        <w:rPr>
          <w:rFonts w:ascii="Angsana New" w:hAnsi="Angsana New" w:hint="cs"/>
          <w:iCs/>
          <w:sz w:val="30"/>
          <w:szCs w:val="30"/>
          <w:cs/>
        </w:rPr>
        <w:t>สิทธิ</w:t>
      </w:r>
      <w:r w:rsidR="007F78BC">
        <w:rPr>
          <w:rFonts w:ascii="Angsana New" w:hAnsi="Angsana New" w:hint="cs"/>
          <w:iCs/>
          <w:sz w:val="30"/>
          <w:szCs w:val="30"/>
          <w:cs/>
        </w:rPr>
        <w:t>ที่มอบให้กับลูกค้าในการเลือกซื้อสินค้าหรือบริการเพิ่ม</w:t>
      </w:r>
    </w:p>
    <w:p w14:paraId="3246FEFD" w14:textId="77777777" w:rsidR="00D873C6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598AAA8" w14:textId="50158C0B" w:rsidR="00D873C6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D873C6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</w:t>
      </w:r>
      <w:r w:rsidRPr="007B1C4F">
        <w:rPr>
          <w:rFonts w:ascii="Angsana New" w:hAnsi="Angsana New"/>
          <w:spacing w:val="-4"/>
          <w:sz w:val="30"/>
          <w:szCs w:val="30"/>
          <w:cs/>
        </w:rPr>
        <w:t>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</w:t>
      </w:r>
      <w:r w:rsidRPr="00D873C6">
        <w:rPr>
          <w:rFonts w:ascii="Angsana New" w:hAnsi="Angsana New"/>
          <w:sz w:val="30"/>
          <w:szCs w:val="30"/>
          <w:cs/>
        </w:rPr>
        <w:t>น้อยมากที่ลูกค้าจะใช้สิทธิแลกคะแนนดังกล่าว</w:t>
      </w:r>
      <w:r w:rsidR="00267315">
        <w:rPr>
          <w:rFonts w:ascii="Angsana New" w:hAnsi="Angsana New" w:hint="cs"/>
          <w:sz w:val="30"/>
          <w:szCs w:val="30"/>
          <w:cs/>
        </w:rPr>
        <w:t>หรือสิทธิในการเลือกหมดอ</w:t>
      </w:r>
      <w:r w:rsidR="00725219">
        <w:rPr>
          <w:rFonts w:ascii="Angsana New" w:hAnsi="Angsana New" w:hint="cs"/>
          <w:sz w:val="30"/>
          <w:szCs w:val="30"/>
          <w:cs/>
        </w:rPr>
        <w:t>า</w:t>
      </w:r>
      <w:r w:rsidR="00267315">
        <w:rPr>
          <w:rFonts w:ascii="Angsana New" w:hAnsi="Angsana New" w:hint="cs"/>
          <w:sz w:val="30"/>
          <w:szCs w:val="30"/>
          <w:cs/>
        </w:rPr>
        <w:t>ยุ</w:t>
      </w:r>
      <w:r w:rsidRPr="00D873C6">
        <w:rPr>
          <w:rFonts w:ascii="Angsana New" w:hAnsi="Angsana New"/>
          <w:sz w:val="30"/>
          <w:szCs w:val="30"/>
          <w:cs/>
        </w:rPr>
        <w:t xml:space="preserve"> ทั้งนี้ ราคาขายที่เป็น</w:t>
      </w:r>
      <w:r w:rsidRPr="00551E4F">
        <w:rPr>
          <w:rFonts w:ascii="Angsana New" w:hAnsi="Angsana New"/>
          <w:spacing w:val="8"/>
          <w:sz w:val="30"/>
          <w:szCs w:val="30"/>
          <w:cs/>
        </w:rPr>
        <w:t>เอกเทศของคะแนนประมาณการโดยอ้างอิงกับส่วนลดที่ให้แก่ลูกค้าและความน่าจะเป็นที่ลูกค้าจะใช้สิทธิ</w:t>
      </w:r>
      <w:r w:rsidRPr="00D873C6">
        <w:rPr>
          <w:rFonts w:ascii="Angsana New" w:hAnsi="Angsana New"/>
          <w:sz w:val="30"/>
          <w:szCs w:val="30"/>
          <w:cs/>
        </w:rPr>
        <w:t>แลกคะแนน และจะได้รับการทบทวนการประมาณการดังกล่าว ณ วันสิ้นรอบระยะเวลารายงาน</w:t>
      </w:r>
    </w:p>
    <w:p w14:paraId="0795A731" w14:textId="0E9E4C1C" w:rsidR="0034460D" w:rsidRPr="00206E84" w:rsidRDefault="0034460D" w:rsidP="00CC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206E84">
        <w:rPr>
          <w:rFonts w:ascii="Angsana New" w:hAnsi="Angsana New"/>
          <w:iCs/>
          <w:color w:val="000000"/>
          <w:sz w:val="30"/>
          <w:szCs w:val="30"/>
          <w:cs/>
        </w:rPr>
        <w:lastRenderedPageBreak/>
        <w:t>เงินปันผลรับ</w:t>
      </w:r>
    </w:p>
    <w:p w14:paraId="133BC604" w14:textId="77777777" w:rsidR="0034460D" w:rsidRPr="00206E84" w:rsidRDefault="0034460D" w:rsidP="00CC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EF8137" w14:textId="6FD4FECC" w:rsidR="002F6D58" w:rsidRPr="00206E84" w:rsidRDefault="0034460D" w:rsidP="00CC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color w:val="000000"/>
          <w:sz w:val="30"/>
          <w:szCs w:val="30"/>
        </w:rPr>
      </w:pPr>
      <w:r w:rsidRPr="00206E84">
        <w:rPr>
          <w:rFonts w:ascii="Angsana New" w:hAnsi="Angsana New"/>
          <w:color w:val="000000"/>
          <w:sz w:val="30"/>
          <w:szCs w:val="30"/>
          <w:cs/>
        </w:rPr>
        <w:t>เงินปันผลรับบันทึกใน</w:t>
      </w:r>
      <w:r w:rsidRPr="00206E84">
        <w:rPr>
          <w:rFonts w:ascii="Angsana New" w:hAnsi="Angsana New"/>
          <w:sz w:val="30"/>
          <w:szCs w:val="30"/>
          <w:cs/>
        </w:rPr>
        <w:t>กำไรหรือขาดทุน</w:t>
      </w:r>
      <w:r w:rsidRPr="00206E84">
        <w:rPr>
          <w:rFonts w:ascii="Angsana New" w:hAnsi="Angsana New"/>
          <w:color w:val="000000"/>
          <w:sz w:val="30"/>
          <w:szCs w:val="30"/>
          <w:cs/>
        </w:rPr>
        <w:t>ในวันที่</w:t>
      </w:r>
      <w:r w:rsidR="006E68F2" w:rsidRPr="00206E84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C52E26" w:rsidRPr="00206E84">
        <w:rPr>
          <w:rFonts w:ascii="Angsana New" w:hAnsi="Angsana New"/>
          <w:color w:val="000000"/>
          <w:sz w:val="30"/>
          <w:szCs w:val="30"/>
          <w:cs/>
        </w:rPr>
        <w:t>มีสิทธิได้รับเงินปันผล</w:t>
      </w:r>
      <w:r w:rsidR="002B0C88" w:rsidRPr="00206E8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D04F2A8" w14:textId="77777777" w:rsidR="0034460D" w:rsidRPr="00206E84" w:rsidRDefault="0034460D" w:rsidP="00CC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F10158" w14:textId="77777777" w:rsidR="004C3F8E" w:rsidRPr="00206E84" w:rsidRDefault="004C3F8E" w:rsidP="00CC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206E84">
        <w:rPr>
          <w:rFonts w:ascii="Angsana New" w:hAnsi="Angsana New"/>
          <w:iCs/>
          <w:color w:val="000000"/>
          <w:sz w:val="30"/>
          <w:szCs w:val="30"/>
          <w:cs/>
        </w:rPr>
        <w:t>รายได้ค่าธรรมเนียมการใช้สิทธิ</w:t>
      </w:r>
    </w:p>
    <w:p w14:paraId="67CD8BD2" w14:textId="77777777" w:rsidR="004C3F8E" w:rsidRPr="00206E84" w:rsidRDefault="004C3F8E" w:rsidP="00CC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z w:val="30"/>
          <w:szCs w:val="30"/>
        </w:rPr>
      </w:pPr>
    </w:p>
    <w:p w14:paraId="5379E50F" w14:textId="46B1F92E" w:rsidR="004C3F8E" w:rsidRPr="0043305A" w:rsidRDefault="004C3F8E" w:rsidP="00CC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z w:val="30"/>
          <w:szCs w:val="30"/>
        </w:rPr>
      </w:pPr>
      <w:r w:rsidRPr="00206E84">
        <w:rPr>
          <w:rFonts w:ascii="Angsana New" w:hAnsi="Angsana New"/>
          <w:sz w:val="30"/>
          <w:szCs w:val="30"/>
          <w:cs/>
        </w:rPr>
        <w:t>รายได้ค่าธรรมเนียมการ</w:t>
      </w:r>
      <w:r w:rsidRPr="00206E84">
        <w:rPr>
          <w:rFonts w:ascii="Angsana New" w:hAnsi="Angsana New" w:hint="cs"/>
          <w:sz w:val="30"/>
          <w:szCs w:val="30"/>
          <w:cs/>
        </w:rPr>
        <w:t>ใช้สิทธิ</w:t>
      </w:r>
      <w:r w:rsidRPr="00206E84">
        <w:rPr>
          <w:rFonts w:ascii="Angsana New" w:hAnsi="Angsana New"/>
          <w:sz w:val="30"/>
          <w:szCs w:val="30"/>
          <w:cs/>
        </w:rPr>
        <w:t>รับรู้เป็นรายได้</w:t>
      </w:r>
      <w:r w:rsidR="007F78BC">
        <w:rPr>
          <w:rFonts w:ascii="Angsana New" w:hAnsi="Angsana New" w:hint="cs"/>
          <w:sz w:val="30"/>
          <w:szCs w:val="30"/>
          <w:cs/>
        </w:rPr>
        <w:t>ตลอดระยะเวลาการให้สิทธิ</w:t>
      </w:r>
    </w:p>
    <w:p w14:paraId="1A3F2163" w14:textId="48148D3D" w:rsidR="00CC5D29" w:rsidRDefault="00CC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1DE0DA5" w14:textId="1C846607" w:rsidR="0034460D" w:rsidRDefault="000A0777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28F23619" w14:textId="77777777" w:rsidR="00134A46" w:rsidRPr="00B02589" w:rsidRDefault="00134A46" w:rsidP="00134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F456689" w14:textId="1D2BB759" w:rsidR="00C268C2" w:rsidRPr="00134A46" w:rsidRDefault="00C268C2" w:rsidP="00C268C2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34A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31098" w:rsidRPr="0003109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34A4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134A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31098" w:rsidRPr="0003109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134A4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47B9334" w14:textId="77777777" w:rsidR="00C268C2" w:rsidRPr="00B02589" w:rsidRDefault="00C268C2" w:rsidP="00C268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39"/>
        <w:jc w:val="thaiDistribute"/>
        <w:rPr>
          <w:rFonts w:asciiTheme="majorBidi" w:hAnsiTheme="majorBidi" w:cstheme="majorBidi"/>
          <w:sz w:val="24"/>
          <w:szCs w:val="24"/>
        </w:rPr>
      </w:pPr>
    </w:p>
    <w:p w14:paraId="33CAE811" w14:textId="77777777" w:rsidR="00C268C2" w:rsidRPr="00134A46" w:rsidRDefault="00C268C2" w:rsidP="00C268C2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34A46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0A35942B" w14:textId="77777777" w:rsidR="00C268C2" w:rsidRPr="00B02589" w:rsidRDefault="00C268C2" w:rsidP="00C268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39"/>
        <w:jc w:val="thaiDistribute"/>
        <w:rPr>
          <w:rFonts w:asciiTheme="majorBidi" w:hAnsiTheme="majorBidi" w:cstheme="majorBidi"/>
          <w:sz w:val="24"/>
          <w:szCs w:val="24"/>
        </w:rPr>
      </w:pPr>
    </w:p>
    <w:p w14:paraId="4481EDBE" w14:textId="77777777" w:rsidR="00C268C2" w:rsidRPr="00134A46" w:rsidRDefault="00C268C2" w:rsidP="00C268C2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4A46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78A6DBC" w14:textId="77777777" w:rsidR="00C268C2" w:rsidRPr="00134A46" w:rsidRDefault="00C268C2" w:rsidP="00F432FE">
      <w:pPr>
        <w:pStyle w:val="NoSpacing"/>
        <w:numPr>
          <w:ilvl w:val="0"/>
          <w:numId w:val="36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34A46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24A0ABBA" w14:textId="77777777" w:rsidR="00C268C2" w:rsidRPr="00134A46" w:rsidRDefault="00C268C2" w:rsidP="00F432FE">
      <w:pPr>
        <w:pStyle w:val="NoSpacing"/>
        <w:numPr>
          <w:ilvl w:val="0"/>
          <w:numId w:val="36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34A46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610ED50E" w14:textId="77777777" w:rsidR="00044DF9" w:rsidRDefault="00044DF9" w:rsidP="00C268C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E8BDA9" w14:textId="0DF73DE9" w:rsidR="00C268C2" w:rsidRPr="00D5078C" w:rsidRDefault="00C268C2" w:rsidP="00C268C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078C">
        <w:rPr>
          <w:rFonts w:asciiTheme="majorBidi" w:hAnsiTheme="majorBidi" w:cstheme="majorBidi"/>
          <w:sz w:val="30"/>
          <w:szCs w:val="30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D01F0F" w:rsidRPr="00D01F0F">
        <w:rPr>
          <w:rFonts w:asciiTheme="majorBidi" w:hAnsiTheme="majorBidi" w:cstheme="majorBidi"/>
          <w:sz w:val="30"/>
          <w:szCs w:val="30"/>
        </w:rPr>
        <w:t>(</w:t>
      </w:r>
      <w:r w:rsidRPr="00D5078C">
        <w:rPr>
          <w:rFonts w:asciiTheme="majorBidi" w:hAnsiTheme="majorBidi" w:cstheme="majorBidi"/>
          <w:sz w:val="30"/>
          <w:szCs w:val="30"/>
          <w:cs/>
        </w:rPr>
        <w:t>เมื่อสินทรัพย์ไม่มีการด้อยค่าด้านเครดิต</w:t>
      </w:r>
      <w:r w:rsidR="00D01F0F" w:rsidRPr="00D01F0F">
        <w:rPr>
          <w:rFonts w:asciiTheme="majorBidi" w:hAnsiTheme="majorBidi" w:cstheme="majorBidi"/>
          <w:sz w:val="30"/>
          <w:szCs w:val="30"/>
        </w:rPr>
        <w:t>)</w:t>
      </w:r>
      <w:r w:rsidRPr="00D5078C">
        <w:rPr>
          <w:rFonts w:asciiTheme="majorBidi" w:hAnsiTheme="majorBidi" w:cstheme="majorBidi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อย่างไรก็ตามสำหรับสินทรัพย์ทาง</w:t>
      </w:r>
      <w:r w:rsidRPr="00D5078C">
        <w:rPr>
          <w:rFonts w:asciiTheme="majorBidi" w:hAnsiTheme="majorBidi" w:cstheme="majorBidi"/>
          <w:spacing w:val="4"/>
          <w:sz w:val="30"/>
          <w:szCs w:val="30"/>
          <w:cs/>
        </w:rPr>
        <w:t>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</w:t>
      </w:r>
      <w:r w:rsidRPr="00D5078C">
        <w:rPr>
          <w:rFonts w:asciiTheme="majorBidi" w:hAnsiTheme="majorBidi" w:cstheme="majorBidi"/>
          <w:sz w:val="30"/>
          <w:szCs w:val="30"/>
          <w:cs/>
        </w:rPr>
        <w:t>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5C0D3FC" w14:textId="77777777" w:rsidR="00C268C2" w:rsidRPr="00D5078C" w:rsidRDefault="00C268C2" w:rsidP="00C268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191515A" w14:textId="08D4BA52" w:rsidR="00C268C2" w:rsidRPr="003B3C95" w:rsidRDefault="00C268C2" w:rsidP="00C268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134A4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134A4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34A4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3EEAA544" w14:textId="77777777" w:rsidR="00C268C2" w:rsidRPr="00B02589" w:rsidRDefault="00C268C2" w:rsidP="00C268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AD2E4B1" w14:textId="77777777" w:rsidR="00C268C2" w:rsidRPr="001F51DD" w:rsidRDefault="00C268C2" w:rsidP="00C268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F51DD">
        <w:rPr>
          <w:rFonts w:ascii="Angsana New" w:hAnsi="Angsana New"/>
          <w:i/>
          <w:iCs/>
          <w:sz w:val="30"/>
          <w:szCs w:val="30"/>
          <w:cs/>
        </w:rPr>
        <w:t>ดอกเบี้ย</w:t>
      </w:r>
      <w:r w:rsidRPr="001F51DD">
        <w:rPr>
          <w:rFonts w:ascii="Angsana New" w:hAnsi="Angsana New" w:hint="cs"/>
          <w:i/>
          <w:iCs/>
          <w:sz w:val="30"/>
          <w:szCs w:val="30"/>
          <w:cs/>
        </w:rPr>
        <w:t>รับรับรู้ในกำไรหรือขาดทุนในอัตราดอกเบี้ยที่แท้จริง</w:t>
      </w:r>
    </w:p>
    <w:p w14:paraId="179C2814" w14:textId="77777777" w:rsidR="00C268C2" w:rsidRPr="00B02589" w:rsidRDefault="00C268C2" w:rsidP="00C268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E4AE40D" w14:textId="728B78BD" w:rsidR="00C268C2" w:rsidRDefault="00C268C2" w:rsidP="00C26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871526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23FF1251" w14:textId="77777777" w:rsidR="00B02589" w:rsidRPr="00B02589" w:rsidRDefault="00B02589" w:rsidP="00C26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C10A506" w14:textId="77777777" w:rsidR="006C4D9B" w:rsidRDefault="006C4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E3879EB" w14:textId="7F9E041C" w:rsidR="00B2672D" w:rsidRPr="00C268C2" w:rsidRDefault="000A0777" w:rsidP="00C268C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ค่าใช้จ่าย</w:t>
      </w:r>
    </w:p>
    <w:p w14:paraId="5C14A342" w14:textId="77777777" w:rsidR="00B2672D" w:rsidRPr="00B02589" w:rsidRDefault="00B2672D" w:rsidP="00B2672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447EED2" w14:textId="3C0CB947" w:rsidR="0034460D" w:rsidRPr="007671A3" w:rsidRDefault="0034460D" w:rsidP="007C5E2D">
      <w:pPr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ต้นทุนทางการเงิน</w:t>
      </w:r>
    </w:p>
    <w:p w14:paraId="76A1B086" w14:textId="77777777" w:rsidR="0034460D" w:rsidRPr="00B02589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24"/>
          <w:szCs w:val="24"/>
        </w:rPr>
      </w:pPr>
    </w:p>
    <w:p w14:paraId="0F6BE019" w14:textId="77777777" w:rsidR="000D2CD5" w:rsidRPr="000D2CD5" w:rsidRDefault="000D2CD5" w:rsidP="000D2C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0D2CD5">
        <w:rPr>
          <w:rFonts w:ascii="Angsana New" w:hAnsi="Angsana New"/>
          <w:sz w:val="30"/>
          <w:szCs w:val="30"/>
          <w:cs/>
        </w:rPr>
        <w:t>ต้นทุนทางการเงิน ประกอบด้วย ดอกเบี้ยจ่ายของเงินกู้ยืม</w:t>
      </w:r>
      <w:r w:rsidRPr="000D2CD5">
        <w:rPr>
          <w:rFonts w:ascii="Angsana New" w:hAnsi="Angsana New"/>
          <w:sz w:val="30"/>
          <w:szCs w:val="30"/>
        </w:rPr>
        <w:t xml:space="preserve"> </w:t>
      </w:r>
      <w:r w:rsidRPr="000D2CD5">
        <w:rPr>
          <w:rFonts w:ascii="Angsana New" w:hAnsi="Angsana New"/>
          <w:sz w:val="30"/>
          <w:szCs w:val="30"/>
          <w:cs/>
        </w:rPr>
        <w:t>ประมาณการหนี้สิน</w:t>
      </w:r>
      <w:r w:rsidRPr="000D2CD5">
        <w:rPr>
          <w:rFonts w:ascii="Angsana New" w:hAnsi="Angsana New" w:hint="cs"/>
          <w:sz w:val="30"/>
          <w:szCs w:val="30"/>
          <w:cs/>
        </w:rPr>
        <w:t>และ</w:t>
      </w:r>
      <w:r w:rsidRPr="000D2CD5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สิ่งตอบแทนที่คาดว่าจะต้องจ่ายส่วนที่เพิ่มขึ้นเนื่องจากเวลาที่ผ่านไป</w:t>
      </w:r>
      <w:r w:rsidRPr="000D2CD5">
        <w:rPr>
          <w:rFonts w:ascii="Angsana New" w:hAnsi="Angsana New" w:hint="cs"/>
          <w:sz w:val="30"/>
          <w:szCs w:val="30"/>
          <w:cs/>
        </w:rPr>
        <w:t xml:space="preserve"> </w:t>
      </w:r>
      <w:r w:rsidRPr="000D2CD5">
        <w:rPr>
          <w:rFonts w:ascii="Angsana New" w:hAnsi="Angsana New"/>
          <w:sz w:val="30"/>
          <w:szCs w:val="30"/>
          <w:cs/>
        </w:rPr>
        <w:t>เงินปันผลของหุ้นบุริมสิทธิซึ่งถูกจัดประเภทเป็นหนี้สิน</w:t>
      </w:r>
      <w:r w:rsidRPr="000D2CD5">
        <w:rPr>
          <w:rFonts w:ascii="Angsana New" w:hAnsi="Angsana New" w:hint="cs"/>
          <w:sz w:val="30"/>
          <w:szCs w:val="30"/>
          <w:cs/>
        </w:rPr>
        <w:t xml:space="preserve"> และผลกำไรหรือขาดทุนสำหรับการป้องกันความเสี่ยงของกลุ่มของรายการของฐานะสุทธิ</w:t>
      </w:r>
    </w:p>
    <w:p w14:paraId="0D1EEAE5" w14:textId="77777777" w:rsidR="000D2CD5" w:rsidRPr="000D2CD5" w:rsidRDefault="000D2CD5" w:rsidP="000D2C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  <w:cs/>
        </w:rPr>
      </w:pPr>
    </w:p>
    <w:p w14:paraId="7BFF1C3E" w14:textId="227E9E7B" w:rsidR="000D2CD5" w:rsidRPr="00300257" w:rsidRDefault="000D2CD5" w:rsidP="000D2C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0D2CD5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</w:t>
      </w:r>
      <w:r w:rsidRPr="000D2CD5">
        <w:rPr>
          <w:rFonts w:ascii="Angsana New" w:hAnsi="Angsana New" w:hint="cs"/>
          <w:sz w:val="30"/>
          <w:szCs w:val="30"/>
          <w:cs/>
        </w:rPr>
        <w:t>ดอกเบี้ย</w:t>
      </w:r>
      <w:r w:rsidRPr="000D2CD5">
        <w:rPr>
          <w:rFonts w:ascii="Angsana New" w:hAnsi="Angsana New"/>
          <w:sz w:val="30"/>
          <w:szCs w:val="30"/>
          <w:cs/>
        </w:rPr>
        <w:t>ที่แท้จริง</w:t>
      </w:r>
    </w:p>
    <w:p w14:paraId="6E92877C" w14:textId="06647FBC" w:rsidR="000D2CD5" w:rsidRDefault="000D2CD5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500744E" w14:textId="77777777" w:rsidR="00074DFE" w:rsidRPr="007671A3" w:rsidRDefault="00074DFE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0D7AAA0F" w14:textId="77777777" w:rsidR="00074DFE" w:rsidRPr="00395F2C" w:rsidRDefault="00074DFE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5DAAD22" w14:textId="29B32C51" w:rsidR="00074DFE" w:rsidRDefault="006E68F2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4DFE" w:rsidRPr="007671A3">
        <w:rPr>
          <w:rFonts w:ascii="Angsana New" w:hAnsi="Angsana New"/>
          <w:sz w:val="30"/>
          <w:szCs w:val="30"/>
          <w:cs/>
        </w:rPr>
        <w:t>ได้เสนอสิทธิให้พนักงานจำนวนหนึ่งที่เข้า</w:t>
      </w:r>
      <w:r w:rsidR="00A07731" w:rsidRPr="007671A3">
        <w:rPr>
          <w:rFonts w:ascii="Angsana New" w:hAnsi="Angsana New"/>
          <w:sz w:val="30"/>
          <w:szCs w:val="30"/>
          <w:cs/>
        </w:rPr>
        <w:t>หลักเกณฑ์</w:t>
      </w:r>
      <w:r w:rsidR="00A07731" w:rsidRPr="007671A3">
        <w:rPr>
          <w:rFonts w:ascii="Angsana New" w:hAnsi="Angsana New" w:hint="cs"/>
          <w:sz w:val="30"/>
          <w:szCs w:val="30"/>
          <w:cs/>
        </w:rPr>
        <w:t>สำหรับ</w:t>
      </w:r>
      <w:r w:rsidR="00074DFE" w:rsidRPr="007671A3">
        <w:rPr>
          <w:rFonts w:ascii="Angsana New" w:hAnsi="Angsana New"/>
          <w:sz w:val="30"/>
          <w:szCs w:val="30"/>
          <w:cs/>
        </w:rPr>
        <w:t xml:space="preserve">การออกจากงานด้วยความเห็นชอบร่วมกัน พนักงานที่เห็นชอบกับข้อเสนอจะได้รับเงินจำนวนหนึ่งโดยคำนวณผันแปรตามเงินเดือนล่าสุด จำนวนปีที่ทำงานหรือจำนวนเดือนคงเหลือก่อนการเกษียณตามปกติ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4DFE" w:rsidRPr="007671A3">
        <w:rPr>
          <w:rFonts w:ascii="Angsana New" w:hAnsi="Angsana New"/>
          <w:sz w:val="30"/>
          <w:szCs w:val="30"/>
          <w:cs/>
        </w:rPr>
        <w:t>บันทึกเป็นค่าใช้จ่าย</w:t>
      </w:r>
      <w:r w:rsidR="00A07731" w:rsidRPr="007671A3">
        <w:rPr>
          <w:rFonts w:ascii="Angsana New" w:hAnsi="Angsana New" w:hint="cs"/>
          <w:sz w:val="30"/>
          <w:szCs w:val="30"/>
          <w:cs/>
        </w:rPr>
        <w:t>เมื่อมี</w:t>
      </w:r>
      <w:r w:rsidR="00A07731" w:rsidRPr="007671A3">
        <w:rPr>
          <w:rFonts w:ascii="Angsana New" w:hAnsi="Angsana New"/>
          <w:sz w:val="30"/>
          <w:szCs w:val="30"/>
          <w:cs/>
        </w:rPr>
        <w:t>แผนการ</w:t>
      </w:r>
      <w:r w:rsidR="00074DFE" w:rsidRPr="007671A3">
        <w:rPr>
          <w:rFonts w:ascii="Angsana New" w:hAnsi="Angsana New"/>
          <w:sz w:val="30"/>
          <w:szCs w:val="30"/>
          <w:cs/>
        </w:rPr>
        <w:t>ออกจากงานด้วยความเห็นชอบร่วมกัน</w:t>
      </w:r>
    </w:p>
    <w:p w14:paraId="4167832D" w14:textId="041DCC9A" w:rsidR="00850A48" w:rsidRDefault="00850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7578F53" w14:textId="0EE6A57E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25225725" w14:textId="77777777" w:rsidR="0034460D" w:rsidRPr="00395F2C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</w:p>
    <w:p w14:paraId="123E5226" w14:textId="0188FA73" w:rsidR="0034460D" w:rsidRDefault="008122E8" w:rsidP="006742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6742A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</w:t>
      </w:r>
      <w:r w:rsidR="00FF3DDA" w:rsidRPr="006742A3">
        <w:rPr>
          <w:rFonts w:ascii="Angsana New" w:hAnsi="Angsana New"/>
          <w:sz w:val="30"/>
          <w:szCs w:val="30"/>
          <w:cs/>
        </w:rPr>
        <w:t xml:space="preserve"> </w:t>
      </w:r>
      <w:r w:rsidRPr="006742A3">
        <w:rPr>
          <w:rFonts w:ascii="Angsana New" w:hAnsi="Angsana New"/>
          <w:sz w:val="30"/>
          <w:szCs w:val="30"/>
          <w:cs/>
        </w:rPr>
        <w:t>ประกอบด้วย</w:t>
      </w:r>
      <w:r w:rsidR="00217A87" w:rsidRPr="006742A3">
        <w:rPr>
          <w:rFonts w:ascii="Angsana New" w:hAnsi="Angsana New"/>
          <w:sz w:val="30"/>
          <w:szCs w:val="30"/>
          <w:cs/>
        </w:rPr>
        <w:t xml:space="preserve"> </w:t>
      </w:r>
      <w:r w:rsidRPr="006742A3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="00C2541C" w:rsidRPr="006742A3">
        <w:rPr>
          <w:rFonts w:ascii="Angsana New" w:hAnsi="Angsana New"/>
          <w:sz w:val="30"/>
          <w:szCs w:val="30"/>
        </w:rPr>
        <w:t xml:space="preserve"> </w:t>
      </w:r>
      <w:r w:rsidRPr="006742A3">
        <w:rPr>
          <w:rFonts w:ascii="Angsana New" w:hAnsi="Angsana New"/>
          <w:sz w:val="30"/>
          <w:szCs w:val="30"/>
          <w:cs/>
        </w:rPr>
        <w:t>ภาษีเงินได้</w:t>
      </w:r>
      <w:r w:rsidR="00671131" w:rsidRPr="006742A3">
        <w:rPr>
          <w:rFonts w:ascii="Angsana New" w:hAnsi="Angsana New"/>
          <w:sz w:val="30"/>
          <w:szCs w:val="30"/>
          <w:cs/>
        </w:rPr>
        <w:t>ของ</w:t>
      </w:r>
      <w:r w:rsidR="00671131" w:rsidRPr="007671A3">
        <w:rPr>
          <w:rFonts w:ascii="Angsana New" w:hAnsi="Angsana New"/>
          <w:sz w:val="30"/>
          <w:szCs w:val="30"/>
          <w:cs/>
        </w:rPr>
        <w:t>งวด</w:t>
      </w:r>
      <w:r w:rsidRPr="007671A3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="00B82DFC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5004BF0" w14:textId="02115AC5" w:rsidR="007E230A" w:rsidRDefault="007E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14:paraId="7BE23353" w14:textId="4B0B8BD5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</w:t>
      </w:r>
      <w:r w:rsidR="00B82DFC"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ของงวด</w:t>
      </w: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ปัจจุบัน</w:t>
      </w:r>
    </w:p>
    <w:p w14:paraId="2FD7E7D9" w14:textId="77777777" w:rsidR="0034460D" w:rsidRPr="00395F2C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E62A81" w14:textId="273D4085" w:rsidR="008122E8" w:rsidRPr="007671A3" w:rsidRDefault="008122E8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="004C3F8E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ได้แก่</w:t>
      </w:r>
      <w:r w:rsidR="004C3F8E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ภาษีที่คาดว่าจะจ่ายชำระหรือได้รับชำระ โดยคำนวณจาก</w:t>
      </w:r>
      <w:r w:rsidR="00A07731" w:rsidRPr="007671A3">
        <w:rPr>
          <w:rFonts w:ascii="Angsana New" w:hAnsi="Angsana New" w:hint="cs"/>
          <w:sz w:val="30"/>
          <w:szCs w:val="30"/>
          <w:cs/>
        </w:rPr>
        <w:t>ผล</w:t>
      </w:r>
      <w:r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Pr="006A3B8B">
        <w:rPr>
          <w:rFonts w:ascii="Angsana New" w:hAnsi="Angsana New"/>
          <w:spacing w:val="8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</w:t>
      </w:r>
      <w:r w:rsidR="00DA7E21" w:rsidRPr="006A3B8B">
        <w:rPr>
          <w:rFonts w:ascii="Angsana New" w:hAnsi="Angsana New"/>
          <w:spacing w:val="8"/>
          <w:sz w:val="30"/>
          <w:szCs w:val="30"/>
          <w:cs/>
        </w:rPr>
        <w:t>ที่</w:t>
      </w:r>
      <w:r w:rsidRPr="006A3B8B">
        <w:rPr>
          <w:rFonts w:ascii="Angsana New" w:hAnsi="Angsana New"/>
          <w:spacing w:val="8"/>
          <w:sz w:val="30"/>
          <w:szCs w:val="30"/>
          <w:cs/>
        </w:rPr>
        <w:t>รายงาน ตลอดจน</w:t>
      </w:r>
      <w:r w:rsidRPr="007671A3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7671A3">
        <w:rPr>
          <w:rFonts w:ascii="Angsana New" w:hAnsi="Angsana New"/>
          <w:sz w:val="30"/>
          <w:szCs w:val="30"/>
        </w:rPr>
        <w:t xml:space="preserve"> </w:t>
      </w:r>
    </w:p>
    <w:p w14:paraId="5525D306" w14:textId="77777777" w:rsidR="00A54B97" w:rsidRDefault="00A54B97" w:rsidP="00B26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5423DB47" w14:textId="77777777" w:rsidR="0032628A" w:rsidRDefault="00326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7F04E67" w14:textId="048096BF" w:rsidR="0034460D" w:rsidRPr="006A3B8B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A3B8B">
        <w:rPr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14:paraId="58FCB79C" w14:textId="77777777" w:rsidR="0034460D" w:rsidRPr="006468F7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2B12B014" w14:textId="1AD07395" w:rsidR="001B4A6A" w:rsidRPr="00300257" w:rsidRDefault="001B4A6A" w:rsidP="006A3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6A3B8B">
        <w:rPr>
          <w:rFonts w:ascii="Angsana New" w:hAnsi="Angsana New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872C14" w:rsidRPr="006A3B8B">
        <w:rPr>
          <w:rFonts w:ascii="Angsana New" w:hAnsi="Angsana New" w:hint="cs"/>
          <w:sz w:val="30"/>
          <w:szCs w:val="30"/>
          <w:cs/>
        </w:rPr>
        <w:t>ต่อไปนี้ การรับรู้สินทรัพย์และ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ภาษี และผลแตกต่าง</w:t>
      </w:r>
      <w:r w:rsidRPr="006A3B8B">
        <w:rPr>
          <w:rFonts w:ascii="Angsana New" w:hAnsi="Angsana New"/>
          <w:sz w:val="30"/>
          <w:szCs w:val="30"/>
          <w:cs/>
        </w:rPr>
        <w:t>ที่เกี่ยวข้องกับเงินลงทุนในบริษัทย่อยหากเป็นไปได้ว่าจะไม่กลับรายการในอนาคตอันใกล้ ภาษีเงินได้</w:t>
      </w:r>
      <w:r w:rsidRPr="006F1710">
        <w:rPr>
          <w:rFonts w:ascii="Angsana New" w:hAnsi="Angsana New"/>
          <w:sz w:val="30"/>
          <w:szCs w:val="30"/>
          <w:cs/>
        </w:rPr>
        <w:t>รอการ</w:t>
      </w:r>
      <w:r w:rsidRPr="006A3B8B">
        <w:rPr>
          <w:rFonts w:ascii="Angsana New" w:hAnsi="Angsana New"/>
          <w:sz w:val="30"/>
          <w:szCs w:val="30"/>
          <w:cs/>
        </w:rPr>
        <w:t>ตัดบัญชี</w:t>
      </w:r>
      <w:r w:rsidRPr="00300257">
        <w:rPr>
          <w:rFonts w:ascii="Angsana New" w:hAnsi="Angsana New"/>
          <w:sz w:val="30"/>
          <w:szCs w:val="30"/>
          <w:cs/>
        </w:rPr>
        <w:t>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292C1643" w14:textId="77777777" w:rsidR="007C5E2D" w:rsidRPr="006468F7" w:rsidRDefault="007C5E2D" w:rsidP="006A3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1B5ED811" w14:textId="43941502" w:rsidR="007C5E2D" w:rsidRDefault="007C5E2D" w:rsidP="0064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1D7EF3">
        <w:rPr>
          <w:rFonts w:ascii="Angsana New" w:hAnsi="Angsana New"/>
          <w:spacing w:val="2"/>
          <w:sz w:val="30"/>
          <w:szCs w:val="30"/>
          <w:cs/>
        </w:rPr>
        <w:t>ลักษณะวิธีการที่</w:t>
      </w:r>
      <w:r w:rsidR="006E68F2" w:rsidRPr="001D7EF3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1D7EF3">
        <w:rPr>
          <w:rFonts w:ascii="Angsana New" w:hAnsi="Angsana New"/>
          <w:spacing w:val="2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</w:t>
      </w:r>
      <w:r w:rsidRPr="007671A3">
        <w:rPr>
          <w:rFonts w:ascii="Angsana New" w:hAnsi="Angsana New"/>
          <w:sz w:val="30"/>
          <w:szCs w:val="30"/>
          <w:cs/>
        </w:rPr>
        <w:t xml:space="preserve"> ณ วันสิ้นรอบระยะเวลารายงาน</w:t>
      </w:r>
    </w:p>
    <w:p w14:paraId="22F6C5C5" w14:textId="77777777" w:rsidR="007F78BC" w:rsidRPr="006468F7" w:rsidRDefault="007F78BC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9FF8BBC" w14:textId="19E43DA0" w:rsidR="00A61495" w:rsidRPr="00BE053E" w:rsidRDefault="00FF1702" w:rsidP="0064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4"/>
          <w:sz w:val="30"/>
          <w:szCs w:val="30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6E68F2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pacing w:val="4"/>
          <w:sz w:val="30"/>
          <w:szCs w:val="30"/>
          <w:cs/>
        </w:rPr>
        <w:t>ต้องคำนึงถึง</w:t>
      </w:r>
      <w:r w:rsidRPr="007671A3">
        <w:rPr>
          <w:rFonts w:ascii="Angsana New" w:hAnsi="Angsana New"/>
          <w:sz w:val="30"/>
          <w:szCs w:val="30"/>
          <w:cs/>
        </w:rPr>
        <w:t>ผลกระทบ</w:t>
      </w:r>
      <w:r w:rsidRPr="001D7EF3">
        <w:rPr>
          <w:rFonts w:ascii="Angsana New" w:hAnsi="Angsana New"/>
          <w:spacing w:val="8"/>
          <w:sz w:val="30"/>
          <w:szCs w:val="30"/>
          <w:cs/>
        </w:rPr>
        <w:t>ของ</w:t>
      </w:r>
      <w:r w:rsidRPr="00F81E2E">
        <w:rPr>
          <w:rFonts w:ascii="Angsana New" w:hAnsi="Angsana New"/>
          <w:sz w:val="30"/>
          <w:szCs w:val="30"/>
          <w:cs/>
        </w:rPr>
        <w:t xml:space="preserve">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6E68F2" w:rsidRPr="00F81E2E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รวมถึงการตีความทางกฏห</w:t>
      </w:r>
      <w:r w:rsidR="00110C1D" w:rsidRPr="007671A3">
        <w:rPr>
          <w:rFonts w:ascii="Angsana New" w:hAnsi="Angsana New"/>
          <w:sz w:val="30"/>
          <w:szCs w:val="30"/>
          <w:cs/>
        </w:rPr>
        <w:t>มายภาษี และจากประสบการณ์ในอดีต</w:t>
      </w:r>
      <w:r w:rsidRPr="007671A3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</w:t>
      </w:r>
      <w:r w:rsidRPr="00BE053E">
        <w:rPr>
          <w:rFonts w:ascii="Angsana New" w:hAnsi="Angsana New"/>
          <w:spacing w:val="-2"/>
          <w:sz w:val="30"/>
          <w:szCs w:val="30"/>
          <w:cs/>
        </w:rPr>
        <w:t>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</w:t>
      </w:r>
      <w:r w:rsidR="006E68F2" w:rsidRPr="00BE053E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BE053E">
        <w:rPr>
          <w:rFonts w:ascii="Angsana New" w:hAnsi="Angsana New"/>
          <w:spacing w:val="-4"/>
          <w:sz w:val="30"/>
          <w:szCs w:val="30"/>
          <w:cs/>
        </w:rPr>
        <w:t>เปลี่ยนการตัดสินใจโดยขึ้นอยู่กับความเพียงพอของภาษ</w:t>
      </w:r>
      <w:r w:rsidR="00110C1D" w:rsidRPr="00BE053E">
        <w:rPr>
          <w:rFonts w:ascii="Angsana New" w:hAnsi="Angsana New"/>
          <w:spacing w:val="-4"/>
          <w:sz w:val="30"/>
          <w:szCs w:val="30"/>
          <w:cs/>
        </w:rPr>
        <w:t>ี</w:t>
      </w:r>
      <w:r w:rsidRPr="00BE053E">
        <w:rPr>
          <w:rFonts w:ascii="Angsana New" w:hAnsi="Angsana New"/>
          <w:spacing w:val="-4"/>
          <w:sz w:val="30"/>
          <w:szCs w:val="30"/>
          <w:cs/>
        </w:rPr>
        <w:t>เงินได้ค้างจ่ายที่มีอยู่</w:t>
      </w:r>
      <w:r w:rsidR="003221AE" w:rsidRPr="00BE053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E053E">
        <w:rPr>
          <w:rFonts w:ascii="Angsana New" w:hAnsi="Angsana New"/>
          <w:spacing w:val="-4"/>
          <w:sz w:val="30"/>
          <w:szCs w:val="30"/>
          <w:cs/>
        </w:rPr>
        <w:t>การเปลี่ยนแปลงในภาษีเงินได้</w:t>
      </w:r>
      <w:r w:rsidRPr="00BE053E">
        <w:rPr>
          <w:rFonts w:ascii="Angsana New" w:hAnsi="Angsana New"/>
          <w:sz w:val="30"/>
          <w:szCs w:val="30"/>
          <w:cs/>
        </w:rPr>
        <w:t>ค้างจ่ายจะกระทบต่อค่าใช้จ่ายภาษีเงินได้ในงวดที่เกิดการเปลี่ยนแปลง</w:t>
      </w:r>
    </w:p>
    <w:p w14:paraId="6097D71B" w14:textId="77777777" w:rsidR="00F4571C" w:rsidRPr="006468F7" w:rsidRDefault="00F4571C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4"/>
          <w:sz w:val="22"/>
          <w:szCs w:val="22"/>
        </w:rPr>
      </w:pPr>
    </w:p>
    <w:p w14:paraId="420A677B" w14:textId="1748D81F" w:rsidR="00FF1702" w:rsidRPr="007671A3" w:rsidRDefault="00FF1702" w:rsidP="0064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78BC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1D7EF3">
        <w:rPr>
          <w:rFonts w:ascii="Angsana New" w:hAnsi="Angsana New"/>
          <w:spacing w:val="8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7671A3">
        <w:rPr>
          <w:rFonts w:ascii="Angsana New" w:hAnsi="Angsana New"/>
          <w:spacing w:val="4"/>
          <w:sz w:val="30"/>
          <w:szCs w:val="30"/>
          <w:cs/>
        </w:rPr>
        <w:t>ภาษี</w:t>
      </w:r>
      <w:r w:rsidRPr="007671A3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A64E34B" w14:textId="22445338" w:rsidR="003E360F" w:rsidRPr="006468F7" w:rsidRDefault="003E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7C9A5F62" w14:textId="21B1505E" w:rsidR="00FF1702" w:rsidRDefault="00FF1702" w:rsidP="0064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171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3542E1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</w:t>
      </w:r>
      <w:r w:rsidR="001B4A6A" w:rsidRPr="003542E1">
        <w:rPr>
          <w:rFonts w:ascii="Angsana New" w:hAnsi="Angsana New"/>
          <w:sz w:val="30"/>
          <w:szCs w:val="30"/>
        </w:rPr>
        <w:t xml:space="preserve"> </w:t>
      </w:r>
      <w:r w:rsidR="001B4A6A" w:rsidRPr="003542E1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</w:t>
      </w:r>
      <w:r w:rsidR="001B4A6A" w:rsidRPr="006F1710">
        <w:rPr>
          <w:rFonts w:ascii="Angsana New" w:hAnsi="Angsana New"/>
          <w:sz w:val="30"/>
          <w:szCs w:val="30"/>
          <w:cs/>
        </w:rPr>
        <w:t>พิจารณาถึง</w:t>
      </w:r>
      <w:r w:rsidR="001B4A6A" w:rsidRPr="003542E1">
        <w:rPr>
          <w:rFonts w:ascii="Angsana New" w:hAnsi="Angsana New" w:hint="cs"/>
          <w:spacing w:val="4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</w:t>
      </w:r>
      <w:r w:rsidR="001B4A6A" w:rsidRPr="006F1710">
        <w:rPr>
          <w:rFonts w:ascii="Angsana New" w:hAnsi="Angsana New"/>
          <w:spacing w:val="4"/>
          <w:sz w:val="30"/>
          <w:szCs w:val="30"/>
          <w:cs/>
        </w:rPr>
        <w:t>กลับรายการ</w:t>
      </w:r>
      <w:r w:rsidR="001B4A6A" w:rsidRPr="006F1710">
        <w:rPr>
          <w:rFonts w:ascii="Angsana New" w:hAnsi="Angsana New"/>
          <w:sz w:val="30"/>
          <w:szCs w:val="30"/>
          <w:cs/>
        </w:rPr>
        <w:t>ผลแตกต่างชั่วคราวที่พิจารณาจากแผนธุรกิจของ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6F1710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</w:t>
      </w:r>
      <w:r w:rsidR="00F66A64" w:rsidRPr="006F1710">
        <w:rPr>
          <w:rFonts w:ascii="Angsana New" w:hAnsi="Angsana New"/>
          <w:sz w:val="30"/>
          <w:szCs w:val="30"/>
          <w:cs/>
        </w:rPr>
        <w:t>วันสิ้นรอบ</w:t>
      </w:r>
      <w:r w:rsidR="00F66A64" w:rsidRPr="003542E1">
        <w:rPr>
          <w:rFonts w:ascii="Angsana New" w:hAnsi="Angsana New"/>
          <w:sz w:val="30"/>
          <w:szCs w:val="30"/>
          <w:cs/>
        </w:rPr>
        <w:t>ระยะเวลา</w:t>
      </w:r>
      <w:r w:rsidRPr="003542E1">
        <w:rPr>
          <w:rFonts w:ascii="Angsana New" w:hAnsi="Angsana New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1DBA137F" w14:textId="77777777" w:rsidR="00DD0EEF" w:rsidRPr="00D468A4" w:rsidRDefault="00DD0EEF" w:rsidP="00D468A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468A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068AA7F0" w14:textId="77777777" w:rsidR="00DD0EEF" w:rsidRPr="006A4A2C" w:rsidRDefault="00DD0EEF" w:rsidP="00DD0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6"/>
          <w:szCs w:val="26"/>
        </w:rPr>
      </w:pPr>
    </w:p>
    <w:p w14:paraId="10594987" w14:textId="77777777" w:rsidR="00DD0EEF" w:rsidRPr="00300257" w:rsidRDefault="00DD0EEF" w:rsidP="00DD0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C668161" w14:textId="77777777" w:rsidR="00DD0EEF" w:rsidRPr="006A4A2C" w:rsidRDefault="00DD0EEF" w:rsidP="00DD0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6"/>
          <w:szCs w:val="26"/>
        </w:rPr>
      </w:pPr>
    </w:p>
    <w:p w14:paraId="137E4F11" w14:textId="77777777" w:rsidR="00DD0EEF" w:rsidRPr="00300257" w:rsidRDefault="00DD0EEF" w:rsidP="00DD0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2"/>
          <w:sz w:val="30"/>
          <w:szCs w:val="30"/>
          <w:cs/>
        </w:rPr>
        <w:t>รายการบัญชีที่เป็นเงินตราต่างประเทศแปลงค่าแต่ละสกุลเงินเป็นสกุลเงินที่ใช้ในการดำเนินงานของแต่ละบริษัท</w:t>
      </w:r>
      <w:r w:rsidRPr="00300257">
        <w:rPr>
          <w:rFonts w:ascii="Angsana New" w:hAnsi="Angsana New"/>
          <w:sz w:val="30"/>
          <w:szCs w:val="30"/>
          <w:cs/>
        </w:rPr>
        <w:t>ในกลุ่มบริษัท โดยใช้อัตราแลกเปลี่ยน ณ วันที่เกิดรายการ</w:t>
      </w:r>
    </w:p>
    <w:p w14:paraId="6FABF712" w14:textId="77777777" w:rsidR="00DD0EEF" w:rsidRPr="006A4A2C" w:rsidRDefault="00DD0EEF" w:rsidP="00DD0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6"/>
          <w:szCs w:val="26"/>
        </w:rPr>
      </w:pPr>
    </w:p>
    <w:p w14:paraId="33325AB6" w14:textId="77777777" w:rsidR="00DD0EEF" w:rsidRPr="00492DA1" w:rsidRDefault="00DD0EEF" w:rsidP="00DD0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bookmarkStart w:id="2" w:name="_Hlk24991760"/>
      <w:r w:rsidRPr="00300257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</w:t>
      </w:r>
      <w:r w:rsidRPr="00304778">
        <w:rPr>
          <w:rFonts w:ascii="Angsana New" w:hAnsi="Angsana New"/>
          <w:spacing w:val="-2"/>
          <w:sz w:val="30"/>
          <w:szCs w:val="30"/>
          <w:cs/>
        </w:rPr>
        <w:t xml:space="preserve">ที่ใช้ในการดำเนินงานโดยใช้อัตราแลกเปลี่ยน ณ วันสิ้นรอบระยะเวลารายงาน </w:t>
      </w:r>
      <w:r w:rsidRPr="001F58CB">
        <w:rPr>
          <w:rFonts w:ascii="Angsana New" w:hAnsi="Angsana New"/>
          <w:spacing w:val="-2"/>
          <w:sz w:val="30"/>
          <w:szCs w:val="30"/>
          <w:cs/>
        </w:rPr>
        <w:t>ผลแตกต่าง</w:t>
      </w:r>
      <w:r w:rsidRPr="001F58CB">
        <w:rPr>
          <w:rFonts w:ascii="Angsana New" w:hAnsi="Angsana New" w:hint="cs"/>
          <w:spacing w:val="-2"/>
          <w:sz w:val="30"/>
          <w:szCs w:val="30"/>
          <w:cs/>
        </w:rPr>
        <w:t>ของอัตราแลกเปลี่ยน</w:t>
      </w:r>
      <w:r w:rsidRPr="001F58CB">
        <w:rPr>
          <w:rFonts w:ascii="Angsana New" w:hAnsi="Angsana New"/>
          <w:spacing w:val="-2"/>
          <w:sz w:val="30"/>
          <w:szCs w:val="30"/>
          <w:cs/>
        </w:rPr>
        <w:t>ที่เกิดจาก</w:t>
      </w:r>
      <w:r w:rsidRPr="00304778">
        <w:rPr>
          <w:rFonts w:ascii="Angsana New" w:hAnsi="Angsana New"/>
          <w:spacing w:val="-2"/>
          <w:sz w:val="30"/>
          <w:szCs w:val="30"/>
          <w:cs/>
        </w:rPr>
        <w:t>การแปลงค่า</w:t>
      </w:r>
      <w:r w:rsidRPr="00C602B5">
        <w:rPr>
          <w:rFonts w:ascii="Angsana New" w:hAnsi="Angsana New"/>
          <w:sz w:val="30"/>
          <w:szCs w:val="30"/>
          <w:cs/>
        </w:rPr>
        <w:t>จะบันทึกในกำไรหรือขาดทุน</w:t>
      </w:r>
      <w:r w:rsidRPr="00C602B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DCEC49F" w14:textId="77777777" w:rsidR="00DD0EEF" w:rsidRPr="00E16C6B" w:rsidRDefault="00DD0EEF" w:rsidP="00DD0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8"/>
          <w:szCs w:val="28"/>
        </w:rPr>
      </w:pPr>
    </w:p>
    <w:bookmarkEnd w:id="2"/>
    <w:p w14:paraId="7059CCB1" w14:textId="77777777" w:rsidR="00DD0EEF" w:rsidRDefault="00DD0EEF" w:rsidP="00DD0EEF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1F07F0">
        <w:rPr>
          <w:rFonts w:ascii="Angsana New" w:hAnsi="Angsana New"/>
          <w:spacing w:val="6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</w:t>
      </w:r>
      <w:r w:rsidRPr="003859F4">
        <w:rPr>
          <w:rFonts w:ascii="Angsana New" w:hAnsi="Angsana New"/>
          <w:spacing w:val="6"/>
          <w:sz w:val="30"/>
          <w:szCs w:val="30"/>
          <w:cs/>
        </w:rPr>
        <w:t>ทศและบันทึกตามเกณฑ์</w:t>
      </w:r>
      <w:r w:rsidRPr="001F58CB">
        <w:rPr>
          <w:rFonts w:ascii="Angsana New" w:hAnsi="Angsana New"/>
          <w:sz w:val="30"/>
          <w:szCs w:val="30"/>
          <w:cs/>
        </w:rPr>
        <w:t>ราคาทุนเดิมแปลงค่าเป็นสกุลเงินที่ใช้ในการดำเนินงานโดยใช้อัตราแลกเปลี่ยน ณ วันที่เกิดรายการ ทั้งนี้</w:t>
      </w:r>
      <w:r w:rsidRPr="001F58CB">
        <w:rPr>
          <w:rFonts w:ascii="Angsana New" w:hAnsi="Angsana New"/>
          <w:spacing w:val="6"/>
          <w:sz w:val="30"/>
          <w:szCs w:val="30"/>
          <w:cs/>
        </w:rPr>
        <w:t>รวมถึงรายการบัญชีที่เกิดจากจากการจ่ายชำระหรือรับชำระสิ่งตอบแทนล่วงหน้า</w:t>
      </w:r>
    </w:p>
    <w:p w14:paraId="44A98F45" w14:textId="77777777" w:rsidR="0070461B" w:rsidRPr="00E16C6B" w:rsidRDefault="0070461B" w:rsidP="00DD0EEF">
      <w:pPr>
        <w:ind w:left="540"/>
        <w:jc w:val="thaiDistribute"/>
        <w:rPr>
          <w:rFonts w:ascii="Angsana New" w:hAnsi="Angsana New"/>
          <w:spacing w:val="6"/>
          <w:sz w:val="28"/>
          <w:szCs w:val="28"/>
        </w:rPr>
      </w:pPr>
    </w:p>
    <w:p w14:paraId="049A2C66" w14:textId="77777777" w:rsidR="0070461B" w:rsidRPr="00300257" w:rsidRDefault="0070461B" w:rsidP="00E16C6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สินทรัพย์และ</w:t>
      </w:r>
      <w:r w:rsidRPr="00300257">
        <w:rPr>
          <w:rFonts w:ascii="Angsana New" w:hAnsi="Angsana New"/>
          <w:spacing w:val="2"/>
          <w:sz w:val="30"/>
          <w:szCs w:val="30"/>
          <w:cs/>
        </w:rPr>
        <w:t>หนี้สินที่ไม่เป็นตัวเงินซึ่งเกิดจากรายการบัญชีที่เป็นเงินตราต่างประเทศซึ่งแสดง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ด้วย</w:t>
      </w:r>
      <w:r w:rsidRPr="00300257">
        <w:rPr>
          <w:rFonts w:ascii="Angsana New" w:hAnsi="Angsana New"/>
          <w:spacing w:val="2"/>
          <w:sz w:val="30"/>
          <w:szCs w:val="30"/>
          <w:cs/>
        </w:rPr>
        <w:t>มูลค่ายุติธรรมแปลงค่าเป็น</w:t>
      </w:r>
      <w:r w:rsidRPr="00300257">
        <w:rPr>
          <w:rFonts w:ascii="Angsana New" w:hAnsi="Angsana New"/>
          <w:sz w:val="30"/>
          <w:szCs w:val="30"/>
          <w:cs/>
        </w:rPr>
        <w:t>สกุลเงินที่ใช้ในการดำเนินงานโดยใช้อัตราแลกเปลี่ยน ณ วันที่</w:t>
      </w:r>
      <w:r w:rsidRPr="00300257">
        <w:rPr>
          <w:rFonts w:ascii="Angsana New" w:hAnsi="Angsana New" w:hint="cs"/>
          <w:sz w:val="30"/>
          <w:szCs w:val="30"/>
          <w:cs/>
        </w:rPr>
        <w:t>วัด</w:t>
      </w:r>
      <w:r w:rsidRPr="00300257">
        <w:rPr>
          <w:rFonts w:ascii="Angsana New" w:hAnsi="Angsana New"/>
          <w:sz w:val="30"/>
          <w:szCs w:val="30"/>
          <w:cs/>
        </w:rPr>
        <w:t>มูลค่ายุติธรรม</w:t>
      </w:r>
    </w:p>
    <w:p w14:paraId="7C908EFC" w14:textId="7C00FC52" w:rsidR="00106906" w:rsidRPr="00E16C6B" w:rsidRDefault="0010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64ABF142" w14:textId="6BD8F088" w:rsidR="001E17A0" w:rsidRPr="00AB108A" w:rsidRDefault="001E17A0" w:rsidP="001E17A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108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  <w:r w:rsidRPr="00AB108A">
        <w:rPr>
          <w:rFonts w:ascii="Angsana New" w:hAnsi="Angsana New" w:hint="cs"/>
          <w:b/>
          <w:bCs/>
          <w:i/>
          <w:iCs/>
          <w:sz w:val="30"/>
          <w:szCs w:val="30"/>
        </w:rPr>
        <w:t>  </w:t>
      </w:r>
      <w:r w:rsidRPr="00AB108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38E7672F" w14:textId="77777777" w:rsidR="00064038" w:rsidRPr="00E16C6B" w:rsidRDefault="00064038" w:rsidP="00064038">
      <w:pPr>
        <w:ind w:left="540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1F9A59AA" w14:textId="6C6FA598" w:rsidR="00064038" w:rsidRPr="00EE7AE6" w:rsidRDefault="00064038" w:rsidP="00064038">
      <w:pPr>
        <w:ind w:left="540"/>
        <w:jc w:val="thaiDistribute"/>
        <w:rPr>
          <w:rFonts w:ascii="Angsana New" w:hAnsi="Angsana New"/>
          <w:b/>
          <w:bCs/>
          <w:i/>
          <w:iCs/>
          <w:spacing w:val="6"/>
          <w:sz w:val="30"/>
          <w:szCs w:val="30"/>
        </w:rPr>
      </w:pPr>
      <w:r w:rsidRPr="00EE7AE6">
        <w:rPr>
          <w:rFonts w:ascii="Angsana New" w:hAnsi="Angsana New"/>
          <w:b/>
          <w:bCs/>
          <w:i/>
          <w:iCs/>
          <w:spacing w:val="6"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31098" w:rsidRPr="00031098">
        <w:rPr>
          <w:rFonts w:ascii="Angsana New" w:hAnsi="Angsana New"/>
          <w:b/>
          <w:bCs/>
          <w:i/>
          <w:iCs/>
          <w:spacing w:val="6"/>
          <w:sz w:val="30"/>
          <w:szCs w:val="30"/>
        </w:rPr>
        <w:t>1</w:t>
      </w:r>
      <w:r w:rsidRPr="00EE7AE6">
        <w:rPr>
          <w:rFonts w:ascii="Angsana New" w:hAnsi="Angsana New"/>
          <w:b/>
          <w:bCs/>
          <w:i/>
          <w:iCs/>
          <w:spacing w:val="6"/>
          <w:sz w:val="30"/>
          <w:szCs w:val="30"/>
        </w:rPr>
        <w:t xml:space="preserve"> </w:t>
      </w:r>
      <w:r w:rsidRPr="00EE7AE6">
        <w:rPr>
          <w:rFonts w:ascii="Angsana New" w:hAnsi="Angsana New"/>
          <w:b/>
          <w:bCs/>
          <w:i/>
          <w:iCs/>
          <w:spacing w:val="6"/>
          <w:sz w:val="30"/>
          <w:szCs w:val="30"/>
          <w:cs/>
        </w:rPr>
        <w:t xml:space="preserve">มกราคม </w:t>
      </w:r>
      <w:r w:rsidR="00031098" w:rsidRPr="00031098">
        <w:rPr>
          <w:rFonts w:ascii="Angsana New" w:hAnsi="Angsana New"/>
          <w:b/>
          <w:bCs/>
          <w:i/>
          <w:iCs/>
          <w:spacing w:val="6"/>
          <w:sz w:val="30"/>
          <w:szCs w:val="30"/>
        </w:rPr>
        <w:t>2563</w:t>
      </w:r>
    </w:p>
    <w:p w14:paraId="33535814" w14:textId="77777777" w:rsidR="001E17A0" w:rsidRPr="00E16C6B" w:rsidRDefault="001E17A0" w:rsidP="006742A3">
      <w:pPr>
        <w:pStyle w:val="BodyText2"/>
        <w:ind w:left="547" w:right="9" w:firstLine="0"/>
        <w:jc w:val="thaiDistribute"/>
        <w:rPr>
          <w:rFonts w:ascii="Angsana New" w:hAnsi="Angsana New"/>
          <w:sz w:val="24"/>
          <w:szCs w:val="24"/>
        </w:rPr>
      </w:pPr>
    </w:p>
    <w:p w14:paraId="08C6A0EE" w14:textId="5F545852" w:rsidR="00B336FB" w:rsidRPr="00AB108A" w:rsidRDefault="00D01F0F" w:rsidP="00B336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D01F0F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2E05A9">
        <w:rPr>
          <w:rFonts w:ascii="Angsana New" w:eastAsia="EucrosiaUPCBold" w:hAnsi="Angsana New" w:hint="cs"/>
          <w:i/>
          <w:iCs/>
          <w:sz w:val="30"/>
          <w:szCs w:val="30"/>
          <w:cs/>
        </w:rPr>
        <w:t>น</w:t>
      </w:r>
      <w:r w:rsidR="00CB3288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31098" w:rsidRPr="00031098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="00B336FB" w:rsidRPr="00AB108A">
        <w:rPr>
          <w:rFonts w:ascii="Angsana New" w:eastAsia="EucrosiaUPCBold" w:hAnsi="Angsana New" w:hint="cs"/>
          <w:i/>
          <w:iCs/>
          <w:sz w:val="30"/>
          <w:szCs w:val="30"/>
        </w:rPr>
        <w:t xml:space="preserve">) </w:t>
      </w:r>
      <w:r w:rsidR="00B336FB" w:rsidRPr="00AB108A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47187B64" w14:textId="77777777" w:rsidR="00B336FB" w:rsidRPr="00E16C6B" w:rsidRDefault="00B336FB" w:rsidP="00B336F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11427642" w14:textId="4823A1B1" w:rsidR="00B336FB" w:rsidRPr="00AB108A" w:rsidRDefault="00B336FB" w:rsidP="00B336F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 w:rsidRPr="00AB108A">
        <w:rPr>
          <w:rFonts w:ascii="Angsana New" w:hAnsi="Angsana New" w:hint="cs"/>
          <w:color w:val="000000"/>
          <w:spacing w:val="-4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ลูกหนี้การค้าและเจ้าหนี้การค้ารับรู้รายการเมื่อเริ่มแรกเมื่อมีการออกตราสาร</w:t>
      </w:r>
      <w:r w:rsidRPr="00AB108A">
        <w:rPr>
          <w:rFonts w:ascii="Angsana New" w:hAnsi="Angsana New" w:hint="cs"/>
          <w:color w:val="000000"/>
          <w:sz w:val="30"/>
          <w:szCs w:val="30"/>
          <w:cs/>
        </w:rPr>
        <w:t>เหล่านั้น สินทรัพย์ทางการเงินและหนี้สินทางการเงินอื่นๆ ทั้งหมดรับรู้รายการเมื่อเริ่มแรกเมื่อ</w:t>
      </w:r>
      <w:r w:rsidRPr="00AB108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B108A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AB108A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AB108A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4D58AADA" w14:textId="26699BB2" w:rsidR="008B2292" w:rsidRPr="00E16C6B" w:rsidRDefault="008B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28"/>
          <w:szCs w:val="28"/>
          <w:cs/>
        </w:rPr>
      </w:pPr>
    </w:p>
    <w:p w14:paraId="78B88A64" w14:textId="153FD846" w:rsidR="00B336FB" w:rsidRPr="000D2CD5" w:rsidRDefault="00B336FB" w:rsidP="00B336F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/>
        <w:jc w:val="thaiDistribute"/>
        <w:rPr>
          <w:sz w:val="30"/>
          <w:szCs w:val="30"/>
          <w:cs/>
        </w:rPr>
      </w:pPr>
      <w:r w:rsidRPr="000D2CD5">
        <w:rPr>
          <w:rFonts w:ascii="Angsana New" w:hAnsi="Angsana New"/>
          <w:color w:val="000000"/>
          <w:spacing w:val="-4"/>
          <w:sz w:val="30"/>
          <w:szCs w:val="30"/>
          <w:cs/>
        </w:rPr>
        <w:t>สินทรัพย์ทางการเงิน</w:t>
      </w:r>
      <w:r w:rsidRPr="000D2CD5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และหนี้สินทางการเงิน</w:t>
      </w:r>
      <w:r w:rsidRPr="000D2CD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0D2CD5">
        <w:rPr>
          <w:rFonts w:ascii="Angsana New" w:hAnsi="Angsana New"/>
          <w:color w:val="000000"/>
          <w:spacing w:val="-4"/>
          <w:sz w:val="30"/>
          <w:szCs w:val="30"/>
        </w:rPr>
        <w:t>(</w:t>
      </w:r>
      <w:r w:rsidRPr="000D2CD5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นอกเหนือจาก</w:t>
      </w:r>
      <w:r w:rsidRPr="000D2CD5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ลูกหนี้การค้าที่ไม่มีองค์ประกอบเกี่ยวกับการจัดหาเงิน</w:t>
      </w:r>
      <w:r w:rsidRPr="000D2CD5">
        <w:rPr>
          <w:rFonts w:ascii="Angsana New" w:hAnsi="Angsana New"/>
          <w:color w:val="000000"/>
          <w:sz w:val="30"/>
          <w:szCs w:val="30"/>
          <w:cs/>
        </w:rPr>
        <w:t>ที่มีนัยสำคัญ</w:t>
      </w:r>
      <w:r w:rsidRPr="000D2CD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D2CD5">
        <w:rPr>
          <w:rFonts w:ascii="Angsana New" w:hAnsi="Angsana New"/>
          <w:color w:val="000000"/>
          <w:sz w:val="30"/>
          <w:szCs w:val="30"/>
          <w:cs/>
        </w:rPr>
        <w:t>หรือวัด</w:t>
      </w:r>
      <w:r w:rsidRPr="000D2CD5">
        <w:rPr>
          <w:rFonts w:ascii="Angsana New" w:hAnsi="Angsana New" w:hint="cs"/>
          <w:color w:val="000000"/>
          <w:sz w:val="30"/>
          <w:szCs w:val="30"/>
          <w:cs/>
        </w:rPr>
        <w:t>มูลค่าด้วย</w:t>
      </w:r>
      <w:r w:rsidRPr="000D2CD5">
        <w:rPr>
          <w:rFonts w:ascii="Angsana New" w:hAnsi="Angsana New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0D2CD5">
        <w:rPr>
          <w:rFonts w:ascii="Angsana New" w:hAnsi="Angsana New"/>
          <w:color w:val="000000"/>
          <w:sz w:val="30"/>
          <w:szCs w:val="30"/>
        </w:rPr>
        <w:t>)</w:t>
      </w:r>
      <w:r w:rsidRPr="000D2CD5">
        <w:rPr>
          <w:rFonts w:ascii="Angsana New" w:hAnsi="Angsana New" w:hint="cs"/>
          <w:color w:val="000000"/>
          <w:sz w:val="30"/>
          <w:szCs w:val="30"/>
          <w:cs/>
        </w:rPr>
        <w:t xml:space="preserve"> จะ</w:t>
      </w:r>
      <w:r w:rsidRPr="000D2CD5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</w:t>
      </w:r>
      <w:r w:rsidRPr="000D2CD5">
        <w:rPr>
          <w:rFonts w:ascii="Angsana New" w:hAnsi="Angsana New"/>
          <w:color w:val="000000"/>
          <w:spacing w:val="-6"/>
          <w:sz w:val="30"/>
          <w:szCs w:val="30"/>
          <w:cs/>
        </w:rPr>
        <w:t>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0D2CD5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และหนี้สินทางการเงินที่</w:t>
      </w:r>
      <w:r w:rsidRPr="000D2CD5">
        <w:rPr>
          <w:rFonts w:ascii="Angsana New" w:hAnsi="Angsana New"/>
          <w:color w:val="000000"/>
          <w:sz w:val="30"/>
          <w:szCs w:val="30"/>
          <w:cs/>
        </w:rPr>
        <w:t>วัด</w:t>
      </w:r>
      <w:r w:rsidRPr="000D2CD5">
        <w:rPr>
          <w:rFonts w:ascii="Angsana New" w:hAnsi="Angsana New" w:hint="cs"/>
          <w:color w:val="000000"/>
          <w:sz w:val="30"/>
          <w:szCs w:val="30"/>
          <w:cs/>
        </w:rPr>
        <w:t>มูลค่าด้วย</w:t>
      </w:r>
      <w:r w:rsidRPr="000D2CD5">
        <w:rPr>
          <w:rFonts w:ascii="Angsana New" w:hAnsi="Angsana New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0D2CD5">
        <w:rPr>
          <w:rFonts w:ascii="Angsana New" w:hAnsi="Angsana New"/>
          <w:color w:val="000000"/>
          <w:sz w:val="30"/>
          <w:szCs w:val="30"/>
        </w:rPr>
        <w:t xml:space="preserve"> </w:t>
      </w:r>
      <w:r w:rsidRPr="000D2CD5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170FE973" w14:textId="76F426C6" w:rsidR="00B336FB" w:rsidRPr="005F3CF9" w:rsidRDefault="00D01F0F" w:rsidP="005F3CF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D01F0F">
        <w:rPr>
          <w:rFonts w:ascii="Angsana New" w:eastAsia="EucrosiaUPCBold" w:hAnsi="Angsana New" w:hint="cs"/>
          <w:i/>
          <w:iCs/>
          <w:sz w:val="30"/>
          <w:szCs w:val="30"/>
        </w:rPr>
        <w:lastRenderedPageBreak/>
        <w:t>(</w:t>
      </w:r>
      <w:r w:rsidR="002E05A9">
        <w:rPr>
          <w:rFonts w:ascii="Angsana New" w:eastAsia="EucrosiaUPCBold" w:hAnsi="Angsana New" w:hint="cs"/>
          <w:i/>
          <w:iCs/>
          <w:sz w:val="30"/>
          <w:szCs w:val="30"/>
          <w:cs/>
        </w:rPr>
        <w:t>น</w:t>
      </w:r>
      <w:r w:rsidR="005F3CF9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31098" w:rsidRPr="00031098">
        <w:rPr>
          <w:rFonts w:ascii="Angsana New" w:eastAsia="EucrosiaUPCBold" w:hAnsi="Angsana New"/>
          <w:i/>
          <w:iCs/>
          <w:sz w:val="30"/>
          <w:szCs w:val="30"/>
        </w:rPr>
        <w:t>2</w:t>
      </w:r>
      <w:r w:rsidR="00B336FB" w:rsidRPr="000D2CD5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B336FB" w:rsidRPr="000D2CD5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587BAF4D" w14:textId="77777777" w:rsidR="00B336FB" w:rsidRPr="00A53712" w:rsidRDefault="00B336FB" w:rsidP="00B336F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1C01049A" w14:textId="77777777" w:rsidR="00B336FB" w:rsidRPr="007D2B6F" w:rsidRDefault="00B336FB" w:rsidP="005F3CF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017" w:hanging="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D2CD5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0D2CD5">
        <w:rPr>
          <w:rFonts w:ascii="Angsana New" w:hAnsi="Angsana New"/>
          <w:i/>
          <w:iCs/>
          <w:color w:val="000000"/>
          <w:sz w:val="30"/>
          <w:szCs w:val="30"/>
        </w:rPr>
        <w:t xml:space="preserve"> - </w:t>
      </w:r>
      <w:r w:rsidRPr="000D2CD5">
        <w:rPr>
          <w:rFonts w:ascii="Angsana New" w:hAnsi="Angsana New"/>
          <w:i/>
          <w:iCs/>
          <w:color w:val="000000"/>
          <w:sz w:val="30"/>
          <w:szCs w:val="30"/>
          <w:cs/>
        </w:rPr>
        <w:t>การจัดประเภท</w:t>
      </w:r>
    </w:p>
    <w:p w14:paraId="6E1A4370" w14:textId="77777777" w:rsidR="00B336FB" w:rsidRPr="00A53712" w:rsidRDefault="00B336FB" w:rsidP="00B336F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09A0213" w14:textId="77777777" w:rsidR="00B336FB" w:rsidRDefault="00B336FB" w:rsidP="005F3CF9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5F3CF9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3A54F537" w14:textId="77777777" w:rsidR="00171CE1" w:rsidRPr="00A53712" w:rsidRDefault="00171CE1" w:rsidP="005F3CF9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/>
        <w:jc w:val="thaiDistribute"/>
        <w:rPr>
          <w:rFonts w:ascii="Angsana New" w:hAnsi="Angsana New"/>
          <w:color w:val="000000"/>
          <w:spacing w:val="-6"/>
          <w:sz w:val="24"/>
          <w:szCs w:val="24"/>
        </w:rPr>
      </w:pPr>
    </w:p>
    <w:p w14:paraId="66092A46" w14:textId="77777777" w:rsidR="00B336FB" w:rsidRPr="005F3CF9" w:rsidRDefault="00B336FB" w:rsidP="005F3CF9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5F3CF9">
        <w:rPr>
          <w:rFonts w:ascii="Angsana New" w:hAnsi="Angsana New"/>
          <w:color w:val="000000"/>
          <w:spacing w:val="-6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0D2CD5" w:rsidRPr="005F3CF9"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กลุ่มบริษัท</w:t>
      </w:r>
      <w:r w:rsidRPr="005F3CF9">
        <w:rPr>
          <w:rFonts w:ascii="Angsana New" w:hAnsi="Angsana New"/>
          <w:color w:val="000000"/>
          <w:spacing w:val="-6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5F3CF9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โดยทันทีเป็นต้นไปนับจาก</w:t>
      </w:r>
      <w:r w:rsidRPr="005F3CF9">
        <w:rPr>
          <w:rFonts w:ascii="Angsana New" w:hAnsi="Angsana New"/>
          <w:color w:val="000000"/>
          <w:spacing w:val="-6"/>
          <w:sz w:val="30"/>
          <w:szCs w:val="30"/>
          <w:cs/>
        </w:rPr>
        <w:t>วั</w:t>
      </w:r>
      <w:r w:rsidRPr="005F3CF9">
        <w:rPr>
          <w:rFonts w:ascii="Angsana New" w:hAnsi="Angsana New" w:hint="cs"/>
          <w:color w:val="000000"/>
          <w:spacing w:val="-6"/>
          <w:sz w:val="30"/>
          <w:szCs w:val="30"/>
          <w:cs/>
        </w:rPr>
        <w:t>นที่มีการเปลี่ยนแปลงการจัดประเภท</w:t>
      </w:r>
      <w:r w:rsidRPr="005F3CF9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</w:p>
    <w:p w14:paraId="4E12BEAD" w14:textId="54FF10C2" w:rsidR="00996E71" w:rsidRPr="00A53712" w:rsidRDefault="0099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6"/>
          <w:sz w:val="24"/>
          <w:szCs w:val="24"/>
        </w:rPr>
      </w:pPr>
    </w:p>
    <w:p w14:paraId="2673CB5E" w14:textId="7A1D38A3" w:rsidR="00B336FB" w:rsidRPr="00171CE1" w:rsidRDefault="00B336FB" w:rsidP="00171CE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 w:right="18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br/>
        <w:t xml:space="preserve">ตัดจำหน่ายหากเข้าเงื่อนไขทั้งสองข้อดังต่อไปนี้ </w:t>
      </w:r>
    </w:p>
    <w:p w14:paraId="434DABD7" w14:textId="77777777" w:rsidR="00B336FB" w:rsidRPr="000D2CD5" w:rsidRDefault="00B336FB" w:rsidP="00171CE1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04" w:right="27"/>
        <w:jc w:val="thaiDistribute"/>
        <w:rPr>
          <w:rFonts w:ascii="Angsana New" w:hAnsi="Angsana New"/>
          <w:sz w:val="30"/>
          <w:szCs w:val="30"/>
        </w:rPr>
      </w:pPr>
      <w:r w:rsidRPr="000D2CD5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5C63704" w14:textId="77777777" w:rsidR="00B336FB" w:rsidRPr="000D2CD5" w:rsidRDefault="00B336FB" w:rsidP="00171CE1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04" w:right="27"/>
        <w:jc w:val="thaiDistribute"/>
        <w:rPr>
          <w:rFonts w:ascii="Angsana New" w:hAnsi="Angsana New"/>
          <w:sz w:val="30"/>
          <w:szCs w:val="30"/>
        </w:rPr>
      </w:pPr>
      <w:r w:rsidRPr="000D2CD5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0395B1C" w14:textId="77777777" w:rsidR="00B336FB" w:rsidRPr="00A53712" w:rsidRDefault="00B336FB" w:rsidP="00B336FB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3692606" w14:textId="77777777" w:rsidR="00B336FB" w:rsidRPr="00171CE1" w:rsidRDefault="00B336FB" w:rsidP="00171CE1">
      <w:pPr>
        <w:pStyle w:val="BodyText"/>
        <w:shd w:val="clear" w:color="auto" w:fill="FFFFFF"/>
        <w:tabs>
          <w:tab w:val="clear" w:pos="907"/>
          <w:tab w:val="left" w:pos="1026"/>
        </w:tabs>
        <w:spacing w:after="0" w:line="240" w:lineRule="auto"/>
        <w:ind w:left="1026" w:right="18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53E4A0E6" w14:textId="77777777" w:rsidR="00B336FB" w:rsidRPr="000D2CD5" w:rsidRDefault="00B336FB" w:rsidP="00171CE1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04" w:right="27"/>
        <w:jc w:val="thaiDistribute"/>
        <w:rPr>
          <w:rFonts w:ascii="Angsana New" w:hAnsi="Angsana New"/>
          <w:sz w:val="30"/>
          <w:szCs w:val="30"/>
        </w:rPr>
      </w:pPr>
      <w:r w:rsidRPr="000D2CD5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04FD86E7" w14:textId="77777777" w:rsidR="00B336FB" w:rsidRPr="00171CE1" w:rsidRDefault="00B336FB" w:rsidP="00171CE1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04" w:right="27"/>
        <w:jc w:val="thaiDistribute"/>
        <w:rPr>
          <w:rFonts w:ascii="Angsana New" w:hAnsi="Angsana New"/>
          <w:sz w:val="30"/>
          <w:szCs w:val="30"/>
        </w:rPr>
      </w:pPr>
      <w:r w:rsidRPr="000D2CD5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D2CFC40" w14:textId="77777777" w:rsidR="00B336FB" w:rsidRPr="00171CE1" w:rsidRDefault="00B336FB" w:rsidP="00B336FB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28"/>
          <w:szCs w:val="28"/>
        </w:rPr>
      </w:pPr>
    </w:p>
    <w:p w14:paraId="11D5DCCC" w14:textId="77777777" w:rsidR="00B336FB" w:rsidRPr="00171CE1" w:rsidRDefault="00B336FB" w:rsidP="00171CE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 w:right="18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>ณ วันที่รับรู้รายการเมื่อเริ่มแรก</w:t>
      </w:r>
      <w:r w:rsidRPr="00171CE1">
        <w:rPr>
          <w:rFonts w:ascii="Angsana New" w:hAnsi="Angsana New" w:hint="cs"/>
          <w:color w:val="000000"/>
          <w:spacing w:val="-6"/>
          <w:sz w:val="30"/>
          <w:szCs w:val="30"/>
          <w:cs/>
        </w:rPr>
        <w:t>ของ</w:t>
      </w: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171CE1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อาจ</w:t>
      </w: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>เลือก</w:t>
      </w:r>
      <w:r w:rsidRPr="00171CE1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ให้</w:t>
      </w:r>
      <w:r w:rsidRPr="00171CE1">
        <w:rPr>
          <w:rFonts w:ascii="Angsana New" w:hAnsi="Angsana New"/>
          <w:color w:val="000000"/>
          <w:spacing w:val="-6"/>
          <w:sz w:val="30"/>
          <w:szCs w:val="30"/>
        </w:rPr>
        <w:br/>
      </w:r>
      <w:r w:rsidRPr="00171CE1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เงินลงทุนดังกล่าวแสดงกา</w:t>
      </w: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171CE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แล้วไม่สามารถยกเลิกได้ </w:t>
      </w:r>
    </w:p>
    <w:p w14:paraId="548444C4" w14:textId="77777777" w:rsidR="00B336FB" w:rsidRPr="00A53712" w:rsidRDefault="00B336FB" w:rsidP="00171CE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 w:right="18"/>
        <w:jc w:val="thaiDistribute"/>
        <w:rPr>
          <w:rFonts w:ascii="Angsana New" w:hAnsi="Angsana New"/>
          <w:color w:val="000000"/>
          <w:spacing w:val="-6"/>
          <w:sz w:val="24"/>
          <w:szCs w:val="24"/>
        </w:rPr>
      </w:pPr>
    </w:p>
    <w:p w14:paraId="7D8F1DA7" w14:textId="766DED30" w:rsidR="00B336FB" w:rsidRPr="00171CE1" w:rsidRDefault="00B336FB" w:rsidP="00171CE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 w:right="18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171CE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171CE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171CE1">
        <w:rPr>
          <w:rFonts w:ascii="Angsana New" w:hAnsi="Angsana New" w:hint="cs"/>
          <w:color w:val="000000"/>
          <w:spacing w:val="-6"/>
          <w:sz w:val="30"/>
          <w:szCs w:val="30"/>
          <w:cs/>
        </w:rPr>
        <w:t>ถูก</w:t>
      </w: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>วัด</w:t>
      </w:r>
      <w:r w:rsidRPr="00171CE1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มูลค่าด้วย</w:t>
      </w:r>
      <w:r w:rsidRPr="00171CE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7052A890" w14:textId="7C19F3F1" w:rsidR="00B336FB" w:rsidRPr="006540AA" w:rsidRDefault="00B336FB" w:rsidP="00667692">
      <w:pPr>
        <w:tabs>
          <w:tab w:val="clear" w:pos="907"/>
          <w:tab w:val="left" w:pos="1350"/>
        </w:tabs>
        <w:spacing w:line="240" w:lineRule="auto"/>
        <w:ind w:left="990"/>
        <w:jc w:val="thaiDistribute"/>
        <w:rPr>
          <w:rFonts w:ascii="Angsana New" w:hAnsi="Angsana New"/>
          <w:i/>
          <w:iCs/>
          <w:color w:val="000000"/>
          <w:spacing w:val="-6"/>
          <w:sz w:val="30"/>
          <w:szCs w:val="30"/>
        </w:rPr>
      </w:pPr>
      <w:r w:rsidRPr="006540AA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lastRenderedPageBreak/>
        <w:t xml:space="preserve">สินทรัพย์ทางการเงิน </w:t>
      </w:r>
      <w:r w:rsidR="00756933">
        <w:rPr>
          <w:rFonts w:ascii="Angsana New" w:hAnsi="Angsana New"/>
          <w:i/>
          <w:iCs/>
          <w:color w:val="000000"/>
          <w:spacing w:val="-6"/>
          <w:sz w:val="30"/>
          <w:szCs w:val="30"/>
        </w:rPr>
        <w:t>-</w:t>
      </w:r>
      <w:r w:rsidRPr="006540AA">
        <w:rPr>
          <w:rFonts w:ascii="Angsana New" w:hAnsi="Angsana New"/>
          <w:i/>
          <w:iCs/>
          <w:color w:val="000000"/>
          <w:spacing w:val="-6"/>
          <w:sz w:val="30"/>
          <w:szCs w:val="30"/>
        </w:rPr>
        <w:t xml:space="preserve"> </w:t>
      </w:r>
      <w:r w:rsidRPr="006540AA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</w:t>
      </w:r>
      <w:r w:rsidR="006540AA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br/>
      </w:r>
      <w:r w:rsidRPr="006540AA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>ยอดคงเหลือของเงินต้นหรือไม่</w:t>
      </w:r>
      <w:r w:rsidRPr="006540AA">
        <w:rPr>
          <w:rFonts w:ascii="Angsana New" w:hAnsi="Angsana New"/>
          <w:i/>
          <w:iCs/>
          <w:color w:val="000000"/>
          <w:spacing w:val="-6"/>
          <w:sz w:val="30"/>
          <w:szCs w:val="30"/>
        </w:rPr>
        <w:t xml:space="preserve"> </w:t>
      </w:r>
    </w:p>
    <w:p w14:paraId="2E1984B0" w14:textId="77777777" w:rsidR="00B336FB" w:rsidRPr="008E36E7" w:rsidRDefault="00B336FB" w:rsidP="006540AA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 w:right="18"/>
        <w:jc w:val="thaiDistribute"/>
        <w:rPr>
          <w:rFonts w:ascii="Angsana New" w:hAnsi="Angsana New"/>
          <w:i/>
          <w:iCs/>
          <w:color w:val="000000"/>
          <w:spacing w:val="-6"/>
        </w:rPr>
      </w:pPr>
    </w:p>
    <w:p w14:paraId="24042ED4" w14:textId="77777777" w:rsidR="00B336FB" w:rsidRPr="006540AA" w:rsidRDefault="00B336FB" w:rsidP="00667692">
      <w:pPr>
        <w:tabs>
          <w:tab w:val="clear" w:pos="907"/>
          <w:tab w:val="left" w:pos="1350"/>
        </w:tabs>
        <w:spacing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6540AA">
        <w:rPr>
          <w:rFonts w:ascii="Angsana New" w:hAnsi="Angsana New"/>
          <w:color w:val="000000"/>
          <w:spacing w:val="-6"/>
          <w:sz w:val="30"/>
          <w:szCs w:val="30"/>
          <w:cs/>
        </w:rPr>
        <w:t>สำหรับวัตถุประสงค์ของการประเมินนี้</w:t>
      </w:r>
    </w:p>
    <w:p w14:paraId="4F853B27" w14:textId="77777777" w:rsidR="00B336FB" w:rsidRPr="006540AA" w:rsidRDefault="00B336FB" w:rsidP="00667692">
      <w:pPr>
        <w:tabs>
          <w:tab w:val="clear" w:pos="907"/>
          <w:tab w:val="left" w:pos="1350"/>
        </w:tabs>
        <w:spacing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6540AA">
        <w:rPr>
          <w:rFonts w:ascii="Angsana New" w:hAnsi="Angsana New"/>
          <w:color w:val="000000"/>
          <w:spacing w:val="-6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453B3397" w14:textId="040F23DB" w:rsidR="00B336FB" w:rsidRPr="006540AA" w:rsidRDefault="00B336FB" w:rsidP="00667692">
      <w:pPr>
        <w:tabs>
          <w:tab w:val="clear" w:pos="907"/>
          <w:tab w:val="left" w:pos="1350"/>
        </w:tabs>
        <w:spacing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6540A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</w:t>
      </w:r>
      <w:r w:rsidR="00D01F0F" w:rsidRPr="00D01F0F">
        <w:rPr>
          <w:rFonts w:ascii="Angsana New" w:hAnsi="Angsana New"/>
          <w:color w:val="000000"/>
          <w:spacing w:val="-6"/>
          <w:sz w:val="30"/>
          <w:szCs w:val="30"/>
        </w:rPr>
        <w:t>(</w:t>
      </w:r>
      <w:r w:rsidRPr="006540AA">
        <w:rPr>
          <w:rFonts w:ascii="Angsana New" w:hAnsi="Angsana New"/>
          <w:color w:val="000000"/>
          <w:spacing w:val="-6"/>
          <w:sz w:val="30"/>
          <w:szCs w:val="30"/>
          <w:cs/>
        </w:rPr>
        <w:t>เช่น ความเสี่ยงด้านสภาพคล่องและค่าใช้จ่ายในการบริหาร</w:t>
      </w:r>
      <w:r w:rsidR="00D01F0F" w:rsidRPr="00D01F0F">
        <w:rPr>
          <w:rFonts w:ascii="Angsana New" w:hAnsi="Angsana New"/>
          <w:color w:val="000000"/>
          <w:spacing w:val="-6"/>
          <w:sz w:val="30"/>
          <w:szCs w:val="30"/>
        </w:rPr>
        <w:t>)</w:t>
      </w:r>
      <w:r w:rsidRPr="006540A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รวมถึงอัตรากำไรขั้นต้น</w:t>
      </w:r>
    </w:p>
    <w:p w14:paraId="0B36FB54" w14:textId="77777777" w:rsidR="00B336FB" w:rsidRPr="00B66418" w:rsidRDefault="00B336FB" w:rsidP="006540AA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026" w:right="18"/>
        <w:jc w:val="thaiDistribute"/>
        <w:rPr>
          <w:rFonts w:ascii="Angsana New" w:hAnsi="Angsana New"/>
          <w:color w:val="000000"/>
          <w:spacing w:val="-6"/>
          <w:sz w:val="20"/>
          <w:szCs w:val="20"/>
        </w:rPr>
      </w:pPr>
    </w:p>
    <w:p w14:paraId="57548654" w14:textId="77777777" w:rsidR="00B336FB" w:rsidRPr="006540AA" w:rsidRDefault="00B336FB" w:rsidP="00667692">
      <w:pPr>
        <w:tabs>
          <w:tab w:val="clear" w:pos="907"/>
          <w:tab w:val="left" w:pos="1350"/>
        </w:tabs>
        <w:spacing w:line="240" w:lineRule="auto"/>
        <w:ind w:left="99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6540A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="000D2CD5" w:rsidRPr="006540AA"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กลุ่มบริษัท</w:t>
      </w:r>
      <w:r w:rsidRPr="006540A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="000D2CD5" w:rsidRPr="006540AA"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กลุ่มบริษัท</w:t>
      </w:r>
      <w:r w:rsidRPr="006540AA">
        <w:rPr>
          <w:rFonts w:ascii="Angsana New" w:hAnsi="Angsana New"/>
          <w:color w:val="000000"/>
          <w:spacing w:val="-6"/>
          <w:sz w:val="30"/>
          <w:szCs w:val="30"/>
          <w:cs/>
        </w:rPr>
        <w:t>พิจารณาถึง</w:t>
      </w:r>
      <w:r w:rsidRPr="006540AA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</w:p>
    <w:p w14:paraId="60B222EC" w14:textId="77777777" w:rsidR="00B336FB" w:rsidRPr="000D2CD5" w:rsidRDefault="00B336FB" w:rsidP="006540AA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04" w:right="-9" w:hanging="369"/>
        <w:jc w:val="thaiDistribute"/>
        <w:rPr>
          <w:rFonts w:ascii="Angsana New" w:hAnsi="Angsana New"/>
          <w:sz w:val="30"/>
          <w:szCs w:val="30"/>
        </w:rPr>
      </w:pPr>
      <w:r w:rsidRPr="000D2CD5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2CF2B2D8" w14:textId="77777777" w:rsidR="00B336FB" w:rsidRPr="000D2CD5" w:rsidRDefault="00B336FB" w:rsidP="006540AA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04" w:right="-9" w:hanging="369"/>
        <w:jc w:val="thaiDistribute"/>
        <w:rPr>
          <w:rFonts w:ascii="Angsana New" w:hAnsi="Angsana New"/>
          <w:sz w:val="30"/>
          <w:szCs w:val="30"/>
        </w:rPr>
      </w:pPr>
      <w:r w:rsidRPr="000D2CD5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7202435F" w14:textId="2D0A9A1A" w:rsidR="003F7887" w:rsidRPr="00A138DB" w:rsidRDefault="00B336FB" w:rsidP="00D01F0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404" w:right="-9" w:hanging="369"/>
        <w:jc w:val="thaiDistribute"/>
        <w:rPr>
          <w:rFonts w:ascii="Angsana New" w:hAnsi="Angsana New"/>
          <w:i/>
          <w:iCs/>
          <w:color w:val="000000"/>
          <w:spacing w:val="-6"/>
          <w:sz w:val="30"/>
          <w:szCs w:val="30"/>
        </w:rPr>
      </w:pPr>
      <w:r w:rsidRPr="00EE7AE6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="000D2CD5" w:rsidRPr="00EE7AE6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EE7AE6">
        <w:rPr>
          <w:rFonts w:ascii="Angsana New" w:hAnsi="Angsana New"/>
          <w:sz w:val="30"/>
          <w:szCs w:val="30"/>
          <w:cs/>
        </w:rPr>
        <w:t xml:space="preserve">ถูกจำกัดเฉพาะกระแสเงินสดจากสินทรัพย์ตามที่กำหนด </w:t>
      </w:r>
      <w:r w:rsidR="00D01F0F" w:rsidRPr="00D01F0F">
        <w:rPr>
          <w:rFonts w:ascii="Angsana New" w:hAnsi="Angsana New"/>
          <w:sz w:val="30"/>
          <w:szCs w:val="30"/>
        </w:rPr>
        <w:t>(</w:t>
      </w:r>
      <w:r w:rsidRPr="00EE7AE6">
        <w:rPr>
          <w:rFonts w:ascii="Angsana New" w:hAnsi="Angsana New"/>
          <w:sz w:val="30"/>
          <w:szCs w:val="30"/>
          <w:cs/>
        </w:rPr>
        <w:t>เช่น สินทรัพย์ทางการเงินที่ผู้ให้กู้ไม่มีสิทธิไล่เบี้ย</w:t>
      </w:r>
      <w:r w:rsidR="00D01F0F" w:rsidRPr="00D01F0F">
        <w:rPr>
          <w:rFonts w:ascii="Angsana New" w:hAnsi="Angsana New"/>
          <w:sz w:val="30"/>
          <w:szCs w:val="30"/>
        </w:rPr>
        <w:t>)</w:t>
      </w:r>
    </w:p>
    <w:p w14:paraId="2F14C8B0" w14:textId="2940FEAC" w:rsidR="004A11AD" w:rsidRPr="008E36E7" w:rsidRDefault="004A1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pacing w:val="-6"/>
          <w:sz w:val="20"/>
          <w:szCs w:val="20"/>
          <w:cs/>
        </w:rPr>
      </w:pPr>
    </w:p>
    <w:p w14:paraId="51290593" w14:textId="104E836E" w:rsidR="00B336FB" w:rsidRPr="003F7887" w:rsidRDefault="00B336FB" w:rsidP="00667692">
      <w:pPr>
        <w:pStyle w:val="BodyText"/>
        <w:shd w:val="clear" w:color="auto" w:fill="FFFFFF"/>
        <w:tabs>
          <w:tab w:val="clear" w:pos="907"/>
          <w:tab w:val="clear" w:pos="1644"/>
          <w:tab w:val="left" w:pos="1620"/>
        </w:tabs>
        <w:spacing w:after="0" w:line="240" w:lineRule="auto"/>
        <w:ind w:left="990" w:right="18"/>
        <w:jc w:val="thaiDistribute"/>
        <w:rPr>
          <w:rFonts w:ascii="Angsana New" w:hAnsi="Angsana New"/>
          <w:i/>
          <w:iCs/>
          <w:color w:val="000000"/>
          <w:spacing w:val="-6"/>
          <w:sz w:val="30"/>
          <w:szCs w:val="30"/>
        </w:rPr>
      </w:pPr>
      <w:r w:rsidRPr="003F7887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 xml:space="preserve">สินทรัพย์ทางการเงิน </w:t>
      </w:r>
      <w:r w:rsidRPr="003F7887">
        <w:rPr>
          <w:rFonts w:ascii="Angsana New" w:hAnsi="Angsana New"/>
          <w:i/>
          <w:iCs/>
          <w:color w:val="000000"/>
          <w:spacing w:val="-6"/>
          <w:sz w:val="30"/>
          <w:szCs w:val="30"/>
        </w:rPr>
        <w:t xml:space="preserve">- </w:t>
      </w:r>
      <w:r w:rsidRPr="003F7887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 xml:space="preserve">การวัดมูลค่าภายหลังและกำไรและขาดทุน </w:t>
      </w:r>
    </w:p>
    <w:p w14:paraId="2DC7B47E" w14:textId="77777777" w:rsidR="00B336FB" w:rsidRPr="00B66418" w:rsidRDefault="00B336FB" w:rsidP="00B336F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65" w:type="dxa"/>
        <w:tblInd w:w="873" w:type="dxa"/>
        <w:tblLook w:val="04A0" w:firstRow="1" w:lastRow="0" w:firstColumn="1" w:lastColumn="0" w:noHBand="0" w:noVBand="1"/>
      </w:tblPr>
      <w:tblGrid>
        <w:gridCol w:w="2268"/>
        <w:gridCol w:w="243"/>
        <w:gridCol w:w="6354"/>
      </w:tblGrid>
      <w:tr w:rsidR="00B336FB" w:rsidRPr="004C122A" w14:paraId="38F7085C" w14:textId="77777777" w:rsidTr="00B838AC">
        <w:tc>
          <w:tcPr>
            <w:tcW w:w="2268" w:type="dxa"/>
            <w:shd w:val="clear" w:color="auto" w:fill="auto"/>
          </w:tcPr>
          <w:p w14:paraId="53CD34CE" w14:textId="77777777" w:rsidR="00B336FB" w:rsidRPr="004C122A" w:rsidRDefault="00B336FB" w:rsidP="00667692">
            <w:pPr>
              <w:tabs>
                <w:tab w:val="clear" w:pos="907"/>
                <w:tab w:val="left" w:pos="1350"/>
              </w:tabs>
              <w:spacing w:line="240" w:lineRule="auto"/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7692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สินทรัพย์</w:t>
            </w:r>
            <w:r w:rsidRPr="004C122A">
              <w:rPr>
                <w:rFonts w:ascii="Angsana New" w:hAnsi="Angsana New"/>
                <w:sz w:val="30"/>
                <w:szCs w:val="30"/>
                <w:cs/>
              </w:rPr>
              <w:t>ทางการเงินที่วัด</w:t>
            </w:r>
            <w:r w:rsidRPr="004C122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4C122A">
              <w:rPr>
                <w:rFonts w:ascii="Angsana New" w:hAnsi="Angsana New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43" w:type="dxa"/>
            <w:shd w:val="clear" w:color="auto" w:fill="auto"/>
          </w:tcPr>
          <w:p w14:paraId="026F9C14" w14:textId="77777777" w:rsidR="00B336FB" w:rsidRPr="004C122A" w:rsidRDefault="00B336FB" w:rsidP="0069758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54" w:type="dxa"/>
            <w:shd w:val="clear" w:color="auto" w:fill="auto"/>
          </w:tcPr>
          <w:p w14:paraId="7A01FA94" w14:textId="2F2CEDA4" w:rsidR="00B336FB" w:rsidRPr="00470B2C" w:rsidRDefault="00B336FB" w:rsidP="00470B2C">
            <w:pPr>
              <w:pStyle w:val="BodyText"/>
              <w:spacing w:after="0" w:line="240" w:lineRule="auto"/>
              <w:ind w:left="160" w:right="-28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122A">
              <w:rPr>
                <w:rFonts w:ascii="Angsana New" w:hAnsi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</w:t>
            </w:r>
            <w:r w:rsidR="009A60D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B33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ด้อยค่า รายได้ดอกเบี้ย กำไรและขาดทุนจากอัตราแลกเปลี่ยนแล</w:t>
            </w:r>
            <w:r w:rsidR="005B3313" w:rsidRPr="005B33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Pr="005B33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</w:t>
            </w:r>
            <w:r w:rsidRPr="004C122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A14A7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จากการด้อยค่ารับรู้ในกำไรหรือขาดทุน กำไรหรือขาดทุนที่เกิดจากการ</w:t>
            </w:r>
            <w:r w:rsidRPr="004C122A">
              <w:rPr>
                <w:rFonts w:ascii="Angsana New" w:hAnsi="Angsana New" w:hint="cs"/>
                <w:sz w:val="30"/>
                <w:szCs w:val="30"/>
                <w:cs/>
              </w:rPr>
              <w:t>ตัดรายการออกจากบัญชีรับรู้ในกำไรหรือขาดทุน</w:t>
            </w:r>
          </w:p>
        </w:tc>
      </w:tr>
    </w:tbl>
    <w:p w14:paraId="2BE9F642" w14:textId="77777777" w:rsidR="004C122A" w:rsidRPr="008E36E7" w:rsidRDefault="004C122A" w:rsidP="00B336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="Angsana New" w:hAnsi="Angsana New"/>
          <w:i/>
          <w:iCs/>
        </w:rPr>
      </w:pPr>
    </w:p>
    <w:p w14:paraId="1FEF6B53" w14:textId="204E3358" w:rsidR="00B336FB" w:rsidRPr="005D51E4" w:rsidRDefault="00B336FB" w:rsidP="00667692">
      <w:pPr>
        <w:pStyle w:val="BodyText"/>
        <w:shd w:val="clear" w:color="auto" w:fill="FFFFFF"/>
        <w:tabs>
          <w:tab w:val="clear" w:pos="907"/>
          <w:tab w:val="clear" w:pos="1644"/>
          <w:tab w:val="left" w:pos="1620"/>
        </w:tabs>
        <w:spacing w:after="0" w:line="240" w:lineRule="auto"/>
        <w:ind w:left="990" w:right="18"/>
        <w:jc w:val="thaiDistribute"/>
        <w:rPr>
          <w:rFonts w:ascii="Angsana New" w:hAnsi="Angsana New"/>
          <w:i/>
          <w:iCs/>
          <w:color w:val="000000"/>
          <w:spacing w:val="-6"/>
          <w:sz w:val="30"/>
          <w:szCs w:val="30"/>
        </w:rPr>
      </w:pPr>
      <w:r w:rsidRPr="005D51E4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 xml:space="preserve">หนี้สินทางการเงิน </w:t>
      </w:r>
      <w:r w:rsidRPr="005D51E4">
        <w:rPr>
          <w:rFonts w:ascii="Angsana New" w:hAnsi="Angsana New"/>
          <w:i/>
          <w:iCs/>
          <w:color w:val="000000"/>
          <w:spacing w:val="-6"/>
          <w:sz w:val="30"/>
          <w:szCs w:val="30"/>
        </w:rPr>
        <w:t xml:space="preserve">- </w:t>
      </w:r>
      <w:r w:rsidRPr="005D51E4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5D51E4">
        <w:rPr>
          <w:rFonts w:ascii="Angsana New" w:hAnsi="Angsana New"/>
          <w:i/>
          <w:iCs/>
          <w:color w:val="000000"/>
          <w:spacing w:val="-6"/>
          <w:sz w:val="30"/>
          <w:szCs w:val="30"/>
        </w:rPr>
        <w:t xml:space="preserve"> </w:t>
      </w:r>
    </w:p>
    <w:p w14:paraId="56914839" w14:textId="77777777" w:rsidR="005D51E4" w:rsidRPr="00B66418" w:rsidRDefault="005D51E4" w:rsidP="004C122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="Angsana New" w:hAnsi="Angsana New"/>
          <w:i/>
          <w:iCs/>
          <w:color w:val="000000"/>
          <w:sz w:val="22"/>
          <w:szCs w:val="22"/>
        </w:rPr>
      </w:pPr>
    </w:p>
    <w:p w14:paraId="3EF5209A" w14:textId="7517A0E2" w:rsidR="00B336FB" w:rsidRDefault="00B336FB" w:rsidP="00667692">
      <w:pPr>
        <w:tabs>
          <w:tab w:val="clear" w:pos="907"/>
          <w:tab w:val="left" w:pos="135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F7887">
        <w:rPr>
          <w:rFonts w:ascii="Angsana New" w:hAnsi="Angsana New"/>
          <w:color w:val="000000"/>
          <w:spacing w:val="-6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</w:t>
      </w:r>
      <w:r w:rsidRPr="005D51E4">
        <w:rPr>
          <w:rFonts w:ascii="Angsana New" w:hAnsi="Angsana New"/>
          <w:color w:val="000000"/>
          <w:spacing w:val="-6"/>
          <w:sz w:val="30"/>
          <w:szCs w:val="30"/>
          <w:cs/>
        </w:rPr>
        <w:t>รายการออกจาก</w:t>
      </w:r>
      <w:r w:rsidRPr="004C122A">
        <w:rPr>
          <w:rFonts w:ascii="Angsana New" w:hAnsi="Angsana New"/>
          <w:color w:val="000000"/>
          <w:sz w:val="30"/>
          <w:szCs w:val="30"/>
          <w:cs/>
        </w:rPr>
        <w:t>บัญชีให้รับรู้ในกำไรหรือ</w:t>
      </w:r>
      <w:r w:rsidRPr="004C122A">
        <w:rPr>
          <w:rFonts w:ascii="Angsana New" w:hAnsi="Angsana New" w:hint="cs"/>
          <w:color w:val="000000"/>
          <w:sz w:val="30"/>
          <w:szCs w:val="30"/>
          <w:cs/>
        </w:rPr>
        <w:t>ขาดทุน</w:t>
      </w:r>
      <w:r w:rsidRPr="004C122A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048EE8D" w14:textId="016DC1E4" w:rsidR="00B336FB" w:rsidRPr="004C122A" w:rsidRDefault="00B336FB" w:rsidP="0003036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122A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="004A11AD">
        <w:rPr>
          <w:rFonts w:ascii="Angsana New" w:eastAsia="EucrosiaUPCBold" w:hAnsi="Angsana New" w:hint="cs"/>
          <w:i/>
          <w:iCs/>
          <w:sz w:val="30"/>
          <w:szCs w:val="30"/>
          <w:cs/>
        </w:rPr>
        <w:t>น</w:t>
      </w:r>
      <w:r w:rsidR="00750C42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31098" w:rsidRPr="00031098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4C122A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4C122A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58F461DA" w14:textId="77777777" w:rsidR="00B336FB" w:rsidRPr="004C122A" w:rsidRDefault="00B336FB" w:rsidP="00C724D2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25ABEBD" w14:textId="77777777" w:rsidR="00B336FB" w:rsidRPr="004B6314" w:rsidRDefault="00B336FB" w:rsidP="00750C42">
      <w:pPr>
        <w:tabs>
          <w:tab w:val="clear" w:pos="907"/>
          <w:tab w:val="left" w:pos="1350"/>
        </w:tabs>
        <w:spacing w:line="240" w:lineRule="auto"/>
        <w:ind w:left="1026"/>
        <w:jc w:val="thaiDistribute"/>
        <w:rPr>
          <w:rFonts w:ascii="Angsana New" w:hAnsi="Angsana New"/>
          <w:color w:val="000000"/>
          <w:sz w:val="30"/>
          <w:szCs w:val="30"/>
        </w:rPr>
      </w:pPr>
      <w:r w:rsidRPr="004B6314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</w:t>
      </w:r>
    </w:p>
    <w:p w14:paraId="5E542AA1" w14:textId="77777777" w:rsidR="00B336FB" w:rsidRPr="004B6314" w:rsidRDefault="00B336FB" w:rsidP="00B336F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DF457C0" w14:textId="63CAE1B1" w:rsidR="00B336FB" w:rsidRPr="004B6314" w:rsidRDefault="00B336FB" w:rsidP="004B6314">
      <w:pPr>
        <w:tabs>
          <w:tab w:val="clear" w:pos="907"/>
          <w:tab w:val="left" w:pos="1350"/>
        </w:tabs>
        <w:spacing w:line="240" w:lineRule="auto"/>
        <w:ind w:left="1017"/>
        <w:jc w:val="thaiDistribute"/>
        <w:rPr>
          <w:rFonts w:ascii="Angsana New" w:hAnsi="Angsana New"/>
          <w:color w:val="000000"/>
          <w:sz w:val="30"/>
          <w:szCs w:val="30"/>
        </w:rPr>
      </w:pPr>
      <w:r w:rsidRPr="004B6314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8608E" w:rsidRPr="004B6314">
        <w:rPr>
          <w:rFonts w:ascii="Angsana New" w:hAnsi="Angsana New"/>
          <w:color w:val="000000"/>
          <w:sz w:val="30"/>
          <w:szCs w:val="30"/>
          <w:cs/>
        </w:rPr>
        <w:br/>
      </w:r>
      <w:r w:rsidRPr="004B6314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</w:t>
      </w:r>
      <w:r w:rsidRPr="004B6314">
        <w:rPr>
          <w:rFonts w:ascii="Angsana New" w:hAnsi="Angsana New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1D744DC" w14:textId="77777777" w:rsidR="00B336FB" w:rsidRPr="004B6314" w:rsidRDefault="00B336FB" w:rsidP="004B6314">
      <w:pPr>
        <w:tabs>
          <w:tab w:val="clear" w:pos="907"/>
          <w:tab w:val="left" w:pos="1350"/>
        </w:tabs>
        <w:spacing w:line="240" w:lineRule="auto"/>
        <w:ind w:left="101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7952CF" w14:textId="79412E38" w:rsidR="00B336FB" w:rsidRPr="004B6314" w:rsidRDefault="00B336FB" w:rsidP="004B6314">
      <w:pPr>
        <w:tabs>
          <w:tab w:val="clear" w:pos="907"/>
          <w:tab w:val="left" w:pos="1350"/>
        </w:tabs>
        <w:spacing w:line="240" w:lineRule="auto"/>
        <w:ind w:left="1017"/>
        <w:jc w:val="thaiDistribute"/>
        <w:rPr>
          <w:rFonts w:ascii="Angsana New" w:hAnsi="Angsana New"/>
          <w:color w:val="000000"/>
          <w:sz w:val="30"/>
          <w:szCs w:val="30"/>
        </w:rPr>
      </w:pPr>
      <w:r w:rsidRPr="004B6314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08608E" w:rsidRPr="004B6314">
        <w:rPr>
          <w:rFonts w:ascii="Angsana New" w:hAnsi="Angsana New"/>
          <w:color w:val="000000"/>
          <w:sz w:val="30"/>
          <w:szCs w:val="30"/>
          <w:cs/>
        </w:rPr>
        <w:br/>
      </w:r>
      <w:r w:rsidRPr="004B6314">
        <w:rPr>
          <w:rFonts w:ascii="Angsana New" w:hAnsi="Angsana New"/>
          <w:color w:val="000000"/>
          <w:sz w:val="30"/>
          <w:szCs w:val="30"/>
          <w:cs/>
        </w:rPr>
        <w:t>ในกรณีนี้ สินทรัพย์ที่โอน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จะไม่ถูก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ตัดรายการออกจากบัญชี</w:t>
      </w:r>
      <w:r w:rsidRPr="004B631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68A5A7C" w14:textId="7D8A9185" w:rsidR="005359EB" w:rsidRDefault="00535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5B6AB374" w14:textId="534AC592" w:rsidR="00B336FB" w:rsidRPr="004B6314" w:rsidRDefault="00B336FB" w:rsidP="004B6314">
      <w:pPr>
        <w:tabs>
          <w:tab w:val="clear" w:pos="907"/>
          <w:tab w:val="left" w:pos="1350"/>
        </w:tabs>
        <w:spacing w:line="240" w:lineRule="auto"/>
        <w:ind w:left="1026" w:right="-27"/>
        <w:jc w:val="thaiDistribute"/>
        <w:rPr>
          <w:rFonts w:ascii="Angsana New" w:hAnsi="Angsana New"/>
          <w:color w:val="000000"/>
          <w:sz w:val="30"/>
          <w:szCs w:val="30"/>
        </w:rPr>
      </w:pPr>
      <w:r w:rsidRPr="004B6314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</w:t>
      </w:r>
    </w:p>
    <w:p w14:paraId="03F0E64B" w14:textId="77777777" w:rsidR="005359EB" w:rsidRDefault="005359EB" w:rsidP="004B6314">
      <w:pPr>
        <w:tabs>
          <w:tab w:val="clear" w:pos="907"/>
          <w:tab w:val="left" w:pos="1350"/>
        </w:tabs>
        <w:spacing w:line="240" w:lineRule="auto"/>
        <w:ind w:left="101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839ED4" w14:textId="34BE4F31" w:rsidR="00B336FB" w:rsidRPr="004B6314" w:rsidRDefault="00B336FB" w:rsidP="004B6314">
      <w:pPr>
        <w:tabs>
          <w:tab w:val="clear" w:pos="907"/>
          <w:tab w:val="left" w:pos="1350"/>
        </w:tabs>
        <w:spacing w:line="240" w:lineRule="auto"/>
        <w:ind w:left="1017"/>
        <w:jc w:val="thaiDistribute"/>
        <w:rPr>
          <w:rFonts w:ascii="Angsana New" w:hAnsi="Angsana New"/>
          <w:color w:val="000000"/>
          <w:sz w:val="30"/>
          <w:szCs w:val="30"/>
        </w:rPr>
      </w:pPr>
      <w:r w:rsidRPr="004B6314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ออกจากบัญชี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หากมีการเปลี่ยนแปลง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เงื่อนไข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และกระแสเงินสด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จากการเปลี่ยนแปลง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หนี้สิน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มีความ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แตกต่างอย่างมีนัยสำคัญ โดย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รับรู้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หนี้สินทางการเงินใหม่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ด้วย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มูลค่า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ยุติ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ธรรม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ที่สะท้อน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เงื่อนไขที่เปลี่ยนแปลงแล้ว</w:t>
      </w:r>
      <w:r w:rsidRPr="004B631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770E16A" w14:textId="77777777" w:rsidR="00B336FB" w:rsidRPr="004B6314" w:rsidRDefault="00B336FB" w:rsidP="004B6314">
      <w:pPr>
        <w:tabs>
          <w:tab w:val="clear" w:pos="907"/>
          <w:tab w:val="left" w:pos="1350"/>
        </w:tabs>
        <w:spacing w:line="240" w:lineRule="auto"/>
        <w:ind w:left="101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847467" w14:textId="749C2A22" w:rsidR="00B336FB" w:rsidRPr="004B6314" w:rsidRDefault="00B336FB" w:rsidP="004B6314">
      <w:pPr>
        <w:tabs>
          <w:tab w:val="clear" w:pos="907"/>
          <w:tab w:val="left" w:pos="1350"/>
        </w:tabs>
        <w:spacing w:line="240" w:lineRule="auto"/>
        <w:ind w:left="1017"/>
        <w:jc w:val="thaiDistribute"/>
        <w:rPr>
          <w:rFonts w:ascii="Angsana New" w:hAnsi="Angsana New"/>
          <w:color w:val="000000"/>
          <w:sz w:val="30"/>
          <w:szCs w:val="30"/>
        </w:rPr>
      </w:pPr>
      <w:r w:rsidRPr="004B6314">
        <w:rPr>
          <w:rFonts w:ascii="Angsana New" w:hAnsi="Angsana New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สิ่ง</w:t>
      </w:r>
      <w:r w:rsidRPr="004B6314">
        <w:rPr>
          <w:rFonts w:ascii="Angsana New" w:hAnsi="Angsana New"/>
          <w:color w:val="000000"/>
          <w:sz w:val="30"/>
          <w:szCs w:val="30"/>
          <w:cs/>
        </w:rPr>
        <w:t xml:space="preserve">ตอบแทนที่ต้องจ่าย </w:t>
      </w:r>
      <w:r w:rsidR="00D01F0F" w:rsidRPr="00D01F0F">
        <w:rPr>
          <w:rFonts w:ascii="Angsana New" w:hAnsi="Angsana New"/>
          <w:color w:val="000000"/>
          <w:sz w:val="30"/>
          <w:szCs w:val="30"/>
        </w:rPr>
        <w:t>(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รวมถึงสินทรัพย์ที่ไม่ใช่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เงินสดที่ได้</w:t>
      </w:r>
      <w:r w:rsidRPr="004B6314">
        <w:rPr>
          <w:rFonts w:ascii="Angsana New" w:hAnsi="Angsana New"/>
          <w:color w:val="000000"/>
          <w:sz w:val="30"/>
          <w:szCs w:val="30"/>
          <w:cs/>
        </w:rPr>
        <w:t>โอนไปหรือหนี้สินที่</w:t>
      </w:r>
      <w:r w:rsidRPr="004B6314">
        <w:rPr>
          <w:rFonts w:ascii="Angsana New" w:hAnsi="Angsana New" w:hint="cs"/>
          <w:color w:val="000000"/>
          <w:sz w:val="30"/>
          <w:szCs w:val="30"/>
          <w:cs/>
        </w:rPr>
        <w:t>รับมา</w:t>
      </w:r>
      <w:r w:rsidR="00D01F0F" w:rsidRPr="00D01F0F">
        <w:rPr>
          <w:rFonts w:ascii="Angsana New" w:hAnsi="Angsana New"/>
          <w:color w:val="000000"/>
          <w:sz w:val="30"/>
          <w:szCs w:val="30"/>
        </w:rPr>
        <w:t>)</w:t>
      </w:r>
      <w:r w:rsidRPr="004B6314">
        <w:rPr>
          <w:rFonts w:ascii="Angsana New" w:hAnsi="Angsana New"/>
          <w:color w:val="000000"/>
          <w:sz w:val="30"/>
          <w:szCs w:val="30"/>
          <w:cs/>
        </w:rPr>
        <w:t xml:space="preserve"> รับรู้ในกำไรหรือขาดทุน</w:t>
      </w:r>
    </w:p>
    <w:p w14:paraId="0472658B" w14:textId="77777777" w:rsidR="00B336FB" w:rsidRPr="007D2B6F" w:rsidRDefault="00B336FB" w:rsidP="00B3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3AE3BF8" w14:textId="0F48088D" w:rsidR="00B336FB" w:rsidRPr="00EC2BFB" w:rsidRDefault="00030366" w:rsidP="004B631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EC2BFB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="00B336FB" w:rsidRPr="00EC2BFB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4537AB">
        <w:rPr>
          <w:rFonts w:ascii="Angsana New" w:eastAsia="EucrosiaUPCBold" w:hAnsi="Angsana New" w:hint="cs"/>
          <w:i/>
          <w:iCs/>
          <w:sz w:val="30"/>
          <w:szCs w:val="30"/>
          <w:cs/>
        </w:rPr>
        <w:t>น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31098" w:rsidRPr="00031098">
        <w:rPr>
          <w:rFonts w:ascii="Angsana New" w:eastAsia="EucrosiaUPCBold" w:hAnsi="Angsana New"/>
          <w:i/>
          <w:iCs/>
          <w:sz w:val="30"/>
          <w:szCs w:val="30"/>
        </w:rPr>
        <w:t>4</w:t>
      </w:r>
      <w:r w:rsidR="00B336FB" w:rsidRPr="00EC2BFB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B336FB" w:rsidRPr="00EC2BFB">
        <w:rPr>
          <w:rFonts w:ascii="Angsana New" w:eastAsia="EucrosiaUPCBold" w:hAnsi="Angsana New"/>
          <w:i/>
          <w:iCs/>
          <w:sz w:val="30"/>
          <w:szCs w:val="30"/>
          <w:cs/>
        </w:rPr>
        <w:t>การหักกลบ</w:t>
      </w:r>
    </w:p>
    <w:p w14:paraId="3E3F74F5" w14:textId="77777777" w:rsidR="00B336FB" w:rsidRPr="00EC2BFB" w:rsidRDefault="00B336FB" w:rsidP="004B6314">
      <w:pPr>
        <w:pStyle w:val="BodyText2"/>
        <w:spacing w:line="240" w:lineRule="atLeast"/>
        <w:ind w:left="1035" w:right="43" w:firstLine="0"/>
        <w:jc w:val="thaiDistribute"/>
        <w:rPr>
          <w:rFonts w:ascii="Angsana New" w:hAnsi="Angsana New"/>
          <w:sz w:val="30"/>
          <w:szCs w:val="30"/>
        </w:rPr>
      </w:pPr>
    </w:p>
    <w:p w14:paraId="2376A902" w14:textId="77777777" w:rsidR="00B336FB" w:rsidRPr="00030366" w:rsidRDefault="00B336FB" w:rsidP="004B6314">
      <w:pPr>
        <w:tabs>
          <w:tab w:val="clear" w:pos="907"/>
          <w:tab w:val="left" w:pos="1350"/>
        </w:tabs>
        <w:spacing w:line="240" w:lineRule="auto"/>
        <w:ind w:left="1035"/>
        <w:jc w:val="thaiDistribute"/>
        <w:rPr>
          <w:rFonts w:ascii="Angsana New" w:hAnsi="Angsana New"/>
          <w:color w:val="000000"/>
          <w:sz w:val="30"/>
          <w:szCs w:val="30"/>
        </w:rPr>
      </w:pPr>
      <w:r w:rsidRPr="0003036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DF520D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</w:t>
      </w:r>
      <w:r w:rsidRPr="00030366">
        <w:rPr>
          <w:rFonts w:ascii="Angsana New" w:hAnsi="Angsana New"/>
          <w:color w:val="000000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DF520D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</w:t>
      </w:r>
      <w:r w:rsidRPr="00030366">
        <w:rPr>
          <w:rFonts w:ascii="Angsana New" w:hAnsi="Angsana New"/>
          <w:color w:val="000000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3036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C8B4AE6" w14:textId="77777777" w:rsidR="007749E4" w:rsidRDefault="00774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73F5DA6" w14:textId="4793CF7A" w:rsidR="00B336FB" w:rsidRPr="007D2B6F" w:rsidRDefault="00B336FB" w:rsidP="00B336FB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2BF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EC2BF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EC2BF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2147C8E3" w14:textId="77777777" w:rsidR="00B336FB" w:rsidRDefault="00B336FB" w:rsidP="00B3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1599DD0" w14:textId="18B7E099" w:rsidR="00EC507D" w:rsidRPr="00862F47" w:rsidRDefault="00862F47" w:rsidP="00B336F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862F47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ด้วยราคาทุนหักด้วยผลขาดทุนจากการด้อยค่าสะสม</w:t>
      </w:r>
    </w:p>
    <w:p w14:paraId="2D5F9FA0" w14:textId="77777777" w:rsidR="00EC507D" w:rsidRDefault="00EC507D" w:rsidP="00B336F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F264BC" w14:textId="1D89FA72" w:rsidR="00B336FB" w:rsidRPr="00300257" w:rsidRDefault="00B336FB" w:rsidP="00B336F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430F69F2" w14:textId="77777777" w:rsidR="00B336FB" w:rsidRPr="006B5D6C" w:rsidRDefault="00B336FB" w:rsidP="00B336F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25947049" w14:textId="177C99A4" w:rsidR="00B336FB" w:rsidRDefault="00B336FB" w:rsidP="00B336F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ผลต่างระหว่างสิ่งตอบแทนสุทธิที่ได้รับและมูลค่าตามบัญชี</w:t>
      </w:r>
      <w:r w:rsidR="00DA1BF2">
        <w:rPr>
          <w:rFonts w:ascii="Angsana New" w:hAnsi="Angsana New" w:hint="cs"/>
          <w:sz w:val="30"/>
          <w:szCs w:val="30"/>
          <w:cs/>
        </w:rPr>
        <w:t>และ</w:t>
      </w:r>
      <w:r w:rsidRPr="00300257">
        <w:rPr>
          <w:rFonts w:ascii="Angsana New" w:hAnsi="Angsana New"/>
          <w:sz w:val="30"/>
          <w:szCs w:val="30"/>
          <w:cs/>
        </w:rPr>
        <w:t xml:space="preserve">ในกรณีที่กลุ่มบริษัทจำหน่ายเงินลงทุนที่ถืออยู่เพียงบางส่วน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</w:t>
      </w:r>
    </w:p>
    <w:p w14:paraId="7CF01AAB" w14:textId="77777777" w:rsidR="00DA1BF2" w:rsidRPr="00300257" w:rsidRDefault="00DA1BF2" w:rsidP="00B336F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3B054331" w14:textId="63923FA8" w:rsidR="002737DD" w:rsidRPr="007671A3" w:rsidRDefault="002737DD" w:rsidP="004B631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53EF84D1" w14:textId="77777777" w:rsidR="0098757A" w:rsidRPr="001B4A6A" w:rsidRDefault="0098757A" w:rsidP="0027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985C9" w14:textId="77777777" w:rsidR="007C5E2D" w:rsidRPr="007671A3" w:rsidRDefault="004A1278" w:rsidP="0017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162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8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FF3DDA" w:rsidRPr="007671A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8"/>
          <w:sz w:val="30"/>
          <w:szCs w:val="30"/>
          <w:cs/>
        </w:rPr>
        <w:t>จะแสดงถึงรายการ</w:t>
      </w:r>
      <w:r w:rsidRPr="007671A3">
        <w:rPr>
          <w:rFonts w:ascii="Angsana New" w:hAnsi="Angsana New"/>
          <w:sz w:val="30"/>
          <w:szCs w:val="30"/>
          <w:cs/>
        </w:rPr>
        <w:t>ที่เกิดขึ้นจากส่วนงานดำเนินงานนั้นโดยตรง</w:t>
      </w:r>
      <w:r w:rsidR="00110C1D" w:rsidRPr="007671A3">
        <w:rPr>
          <w:rFonts w:ascii="Angsana New" w:hAnsi="Angsana New"/>
          <w:sz w:val="30"/>
          <w:szCs w:val="30"/>
          <w:cs/>
        </w:rPr>
        <w:t>รวมถึงราย</w:t>
      </w:r>
      <w:r w:rsidR="00FF3DDA" w:rsidRPr="007671A3">
        <w:rPr>
          <w:rFonts w:ascii="Angsana New" w:hAnsi="Angsana New"/>
          <w:sz w:val="30"/>
          <w:szCs w:val="30"/>
          <w:cs/>
        </w:rPr>
        <w:t>การที่ได้รับการปันส่วนอย่างสมเหตุสมผล</w:t>
      </w:r>
    </w:p>
    <w:p w14:paraId="30C1D220" w14:textId="77777777" w:rsidR="001B4A6A" w:rsidRPr="001B4A6A" w:rsidRDefault="001B4A6A" w:rsidP="007C5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3335960" w14:textId="4BBF7668" w:rsidR="007C5E2D" w:rsidRPr="007671A3" w:rsidRDefault="00F91E7F" w:rsidP="006E0505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71A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0F5408" w14:textId="01212260" w:rsidR="00D76CFC" w:rsidRDefault="00D76CFC" w:rsidP="00686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DC29538" w14:textId="1C864B5E" w:rsidR="00286268" w:rsidRDefault="00014C47" w:rsidP="00286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162"/>
        <w:jc w:val="thaiDistribute"/>
        <w:rPr>
          <w:rFonts w:ascii="Angsana New" w:hAnsi="Angsana New"/>
          <w:sz w:val="30"/>
          <w:szCs w:val="30"/>
          <w:cs/>
        </w:rPr>
      </w:pPr>
      <w:r w:rsidRPr="004B6314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</w:p>
    <w:p w14:paraId="73018FF2" w14:textId="77777777" w:rsidR="00981B97" w:rsidRDefault="00981B97" w:rsidP="00D57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9A46BA7" w14:textId="2FEEB0CE" w:rsidR="00F16933" w:rsidRDefault="00465B6F" w:rsidP="00D57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ความสัมพันธ์ที่มีกับบุคคล</w:t>
      </w:r>
      <w:r w:rsidR="00A05D82">
        <w:rPr>
          <w:rFonts w:ascii="Angsana New" w:hAnsi="Angsana New" w:hint="cs"/>
          <w:b/>
          <w:sz w:val="30"/>
          <w:szCs w:val="30"/>
          <w:cs/>
        </w:rPr>
        <w:t>หรือกิจการที่เกี่ยวข้องกัน มีดังนี้</w:t>
      </w:r>
    </w:p>
    <w:p w14:paraId="3EEC5FB5" w14:textId="77777777" w:rsidR="001719A6" w:rsidRDefault="001719A6" w:rsidP="00392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4068"/>
      </w:tblGrid>
      <w:tr w:rsidR="001719A6" w:rsidRPr="00F21962" w14:paraId="7548F05D" w14:textId="77777777" w:rsidTr="00BB448A">
        <w:trPr>
          <w:trHeight w:val="425"/>
          <w:tblHeader/>
        </w:trPr>
        <w:tc>
          <w:tcPr>
            <w:tcW w:w="4050" w:type="dxa"/>
            <w:shd w:val="clear" w:color="auto" w:fill="auto"/>
          </w:tcPr>
          <w:p w14:paraId="3B11608C" w14:textId="77777777" w:rsidR="001719A6" w:rsidRPr="00F21962" w:rsidRDefault="001719A6" w:rsidP="00E509AE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24B1ADE2" w14:textId="77777777" w:rsidR="001719A6" w:rsidRPr="00F21962" w:rsidRDefault="001719A6" w:rsidP="00E509A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68" w:type="dxa"/>
            <w:shd w:val="clear" w:color="auto" w:fill="auto"/>
          </w:tcPr>
          <w:p w14:paraId="4F687478" w14:textId="77777777" w:rsidR="001719A6" w:rsidRPr="00F21962" w:rsidRDefault="001719A6" w:rsidP="00E509AE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719A6" w:rsidRPr="00F21962" w14:paraId="56E4398F" w14:textId="77777777" w:rsidTr="00BB448A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0A3A18A6" w14:textId="77777777" w:rsidR="001719A6" w:rsidRPr="00F21962" w:rsidRDefault="001719A6" w:rsidP="00E5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D04B54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8" w:type="dxa"/>
            <w:shd w:val="clear" w:color="auto" w:fill="auto"/>
          </w:tcPr>
          <w:p w14:paraId="5EE6CA1A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19A6" w:rsidRPr="00F21962" w14:paraId="63286DD9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0C81154B" w14:textId="4E2EDEFD" w:rsidR="001719A6" w:rsidRPr="00F21962" w:rsidRDefault="001719A6" w:rsidP="00E509AE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บริษัทปูนซิเมนต์ไทย จำกัด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1A98C4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A636BB9" w14:textId="77777777" w:rsidR="001719A6" w:rsidRPr="00F21962" w:rsidRDefault="001719A6" w:rsidP="00E5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1719A6" w:rsidRPr="00F21962" w14:paraId="4E8D21D5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210B0F47" w14:textId="77777777" w:rsidR="001719A6" w:rsidRPr="00F21962" w:rsidRDefault="001719A6" w:rsidP="00E509AE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440" w:type="dxa"/>
            <w:shd w:val="clear" w:color="auto" w:fill="auto"/>
          </w:tcPr>
          <w:p w14:paraId="4055CA6B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6434A7B" w14:textId="4A090CBF" w:rsidR="001719A6" w:rsidRPr="003B1094" w:rsidRDefault="001719A6" w:rsidP="00DB6614">
            <w:pPr>
              <w:tabs>
                <w:tab w:val="clear" w:pos="227"/>
                <w:tab w:val="clear" w:pos="3742"/>
                <w:tab w:val="left" w:pos="0"/>
                <w:tab w:val="left" w:pos="3842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10"/>
                <w:sz w:val="30"/>
                <w:szCs w:val="30"/>
                <w:cs/>
              </w:rPr>
              <w:t xml:space="preserve">เป็นผู้ถือหุ้นรายใหญ่ถือหุ้นร้อยละ </w:t>
            </w:r>
            <w:r w:rsidR="00031098" w:rsidRPr="00031098">
              <w:rPr>
                <w:rFonts w:ascii="Angsana New" w:hAnsi="Angsana New"/>
                <w:spacing w:val="10"/>
                <w:sz w:val="30"/>
                <w:szCs w:val="30"/>
              </w:rPr>
              <w:t>67</w:t>
            </w:r>
            <w:r w:rsidRPr="003B1094">
              <w:rPr>
                <w:rFonts w:ascii="Angsana New" w:hAnsi="Angsana New"/>
                <w:spacing w:val="10"/>
                <w:sz w:val="30"/>
                <w:szCs w:val="30"/>
              </w:rPr>
              <w:t>.</w:t>
            </w:r>
            <w:r w:rsidR="00031098" w:rsidRPr="00031098">
              <w:rPr>
                <w:rFonts w:ascii="Angsana New" w:hAnsi="Angsana New"/>
                <w:spacing w:val="10"/>
                <w:sz w:val="30"/>
                <w:szCs w:val="30"/>
              </w:rPr>
              <w:t>62</w:t>
            </w:r>
            <w:r w:rsidRPr="003B1094">
              <w:rPr>
                <w:rFonts w:ascii="Angsana New" w:hAnsi="Angsana New"/>
                <w:spacing w:val="10"/>
                <w:sz w:val="30"/>
                <w:szCs w:val="30"/>
              </w:rPr>
              <w:t xml:space="preserve"> </w:t>
            </w:r>
            <w:r w:rsidRPr="001D212B">
              <w:rPr>
                <w:rFonts w:ascii="Angsana New" w:hAnsi="Angsana New"/>
                <w:spacing w:val="8"/>
                <w:sz w:val="30"/>
                <w:szCs w:val="30"/>
                <w:cs/>
              </w:rPr>
              <w:t>ใ</w:t>
            </w:r>
            <w:r w:rsidRPr="001D212B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น</w:t>
            </w:r>
            <w:r w:rsidRPr="003B1094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บริษัทและมีกรรมการร่วมกัน</w:t>
            </w:r>
          </w:p>
        </w:tc>
      </w:tr>
      <w:tr w:rsidR="001719A6" w:rsidRPr="00F21962" w14:paraId="308E594B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1757B75B" w14:textId="77777777" w:rsidR="001719A6" w:rsidRPr="00F21962" w:rsidRDefault="001719A6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440" w:type="dxa"/>
            <w:shd w:val="clear" w:color="auto" w:fill="auto"/>
          </w:tcPr>
          <w:p w14:paraId="1B21E2C5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E0568B1" w14:textId="456053CC" w:rsidR="001719A6" w:rsidRPr="00F21962" w:rsidRDefault="001719A6" w:rsidP="00E5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730C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เป็นบริษัทย่อย  บริษัทถือหุ้นร้อยละ </w:t>
            </w:r>
            <w:r w:rsidR="00031098" w:rsidRPr="00031098">
              <w:rPr>
                <w:rFonts w:ascii="Angsana New" w:hAnsi="Angsana New"/>
                <w:spacing w:val="2"/>
                <w:sz w:val="30"/>
                <w:szCs w:val="30"/>
              </w:rPr>
              <w:t>100</w:t>
            </w:r>
            <w:r w:rsidRPr="0093730C">
              <w:rPr>
                <w:rFonts w:ascii="Angsana New" w:hAnsi="Angsana New"/>
                <w:spacing w:val="2"/>
                <w:sz w:val="30"/>
                <w:szCs w:val="30"/>
              </w:rPr>
              <w:t xml:space="preserve"> </w:t>
            </w:r>
            <w:r w:rsidRPr="0093730C">
              <w:rPr>
                <w:rFonts w:ascii="Angsana New" w:hAnsi="Angsana New"/>
                <w:spacing w:val="2"/>
                <w:sz w:val="30"/>
                <w:szCs w:val="30"/>
                <w:cs/>
              </w:rPr>
              <w:t>และมี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9A6" w:rsidRPr="00F21962" w14:paraId="6C7DC25A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600469FC" w14:textId="271BBB72" w:rsidR="001719A6" w:rsidRPr="00F21962" w:rsidRDefault="001719A6" w:rsidP="00E509AE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บริษัทแลนด์ แอนด์ เฮ้าส์ จำกัด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62DD4A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FD01335" w14:textId="451823BC" w:rsidR="001719A6" w:rsidRPr="00F21962" w:rsidRDefault="001719A6" w:rsidP="00E5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12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="00031098" w:rsidRPr="00031098">
              <w:rPr>
                <w:rFonts w:ascii="Angsana New" w:hAnsi="Angsana New"/>
                <w:spacing w:val="12"/>
                <w:sz w:val="30"/>
                <w:szCs w:val="30"/>
              </w:rPr>
              <w:t>21</w:t>
            </w:r>
            <w:r w:rsidRPr="003B1094">
              <w:rPr>
                <w:rFonts w:ascii="Angsana New" w:hAnsi="Angsana New"/>
                <w:spacing w:val="12"/>
                <w:sz w:val="30"/>
                <w:szCs w:val="30"/>
              </w:rPr>
              <w:t>.</w:t>
            </w:r>
            <w:r w:rsidR="00031098" w:rsidRPr="00031098">
              <w:rPr>
                <w:rFonts w:ascii="Angsana New" w:hAnsi="Angsana New"/>
                <w:spacing w:val="12"/>
                <w:sz w:val="30"/>
                <w:szCs w:val="30"/>
              </w:rPr>
              <w:t>16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</w:rPr>
              <w:br/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719A6" w:rsidRPr="00F21962" w14:paraId="61375541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2F95D854" w14:textId="671A536C" w:rsidR="001719A6" w:rsidRPr="00F21962" w:rsidRDefault="001719A6" w:rsidP="00E509AE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</w:t>
            </w:r>
            <w:r w:rsidR="00BB44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440" w:type="dxa"/>
            <w:shd w:val="clear" w:color="auto" w:fill="auto"/>
          </w:tcPr>
          <w:p w14:paraId="2298DC12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D3F51F0" w14:textId="16F50FEE" w:rsidR="001719A6" w:rsidRPr="00F21962" w:rsidRDefault="001719A6" w:rsidP="00E5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CA249B" w:rsidRPr="00F21962" w14:paraId="0FEF09C3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08A33D30" w14:textId="77777777" w:rsidR="00BB448A" w:rsidRDefault="00CA249B" w:rsidP="00BB448A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อินเตอร์เนชั่นแนล </w:t>
            </w:r>
          </w:p>
          <w:p w14:paraId="76F6689D" w14:textId="628AF9EF" w:rsidR="00CA249B" w:rsidRPr="00F21962" w:rsidRDefault="00CA249B" w:rsidP="00BB448A">
            <w:pPr>
              <w:tabs>
                <w:tab w:val="clear" w:pos="227"/>
              </w:tabs>
              <w:ind w:left="66" w:firstLine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คอร์ปอเรชั่</w:t>
            </w:r>
            <w:r w:rsidR="00342A84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6618463E" w14:textId="04B38D8A" w:rsidR="00CA249B" w:rsidRPr="00F21962" w:rsidRDefault="00CA249B" w:rsidP="00CA24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749A240" w14:textId="77777777" w:rsidR="00CA249B" w:rsidRPr="003B1094" w:rsidRDefault="00CA249B" w:rsidP="00CA249B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</w:p>
          <w:p w14:paraId="4C4BB86D" w14:textId="4DB8D119" w:rsidR="00CA249B" w:rsidRPr="003B1094" w:rsidRDefault="00D01F0F" w:rsidP="00CA249B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="00CA249B"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="00CA249B" w:rsidRPr="00F21962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D643C" w:rsidRPr="00F21962" w14:paraId="1D70B954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0F025897" w14:textId="789076D3" w:rsidR="005D643C" w:rsidRPr="00F21962" w:rsidRDefault="005D643C" w:rsidP="005D643C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D643C">
              <w:rPr>
                <w:rFonts w:ascii="Angsana New" w:hAnsi="Angsana New"/>
                <w:sz w:val="30"/>
                <w:szCs w:val="30"/>
                <w:cs/>
              </w:rPr>
              <w:t>ผลิตภัณฑ์และวัตถุก่อสร้าง จำกัด</w:t>
            </w:r>
          </w:p>
          <w:p w14:paraId="3123219B" w14:textId="7450CADD" w:rsidR="005D643C" w:rsidRPr="00F21962" w:rsidRDefault="005D643C" w:rsidP="005D643C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CD00F7" w14:textId="60EE4DC8" w:rsidR="005D643C" w:rsidRPr="00F21962" w:rsidRDefault="005D643C" w:rsidP="005D6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12AE559" w14:textId="77777777" w:rsidR="005D643C" w:rsidRPr="003B1094" w:rsidRDefault="005D643C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</w:p>
          <w:p w14:paraId="72AACC68" w14:textId="514F9C74" w:rsidR="005D643C" w:rsidRPr="003B1094" w:rsidRDefault="00D01F0F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="005D643C"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="005D643C" w:rsidRPr="00F21962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D643C" w:rsidRPr="00F21962" w14:paraId="50390284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A96588A" w14:textId="74555193" w:rsidR="005D643C" w:rsidRPr="00F21962" w:rsidRDefault="005D643C" w:rsidP="005D643C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บริษัทปูนซิเมนต์ไทย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ท่าหลวง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396F4C50" w14:textId="77777777" w:rsidR="005D643C" w:rsidRPr="00F21962" w:rsidRDefault="005D643C" w:rsidP="005D643C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CF5D78" w14:textId="04CF7BEE" w:rsidR="005D643C" w:rsidRPr="00F21962" w:rsidRDefault="005D643C" w:rsidP="005D6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741BE94" w14:textId="6D5DA84B" w:rsidR="005D643C" w:rsidRPr="003B1094" w:rsidRDefault="005D643C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D643C" w:rsidRPr="00F21962" w14:paraId="7B0F9908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081944D" w14:textId="77777777" w:rsidR="005D643C" w:rsidRPr="00F21962" w:rsidRDefault="005D643C" w:rsidP="005D643C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โลจิสติกส์ แมเนจเม้นท์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221C2DA7" w14:textId="77777777" w:rsidR="005D643C" w:rsidRPr="00F21962" w:rsidRDefault="005D643C" w:rsidP="005D643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102F2B" w14:textId="0763114F" w:rsidR="005D643C" w:rsidRPr="00F21962" w:rsidRDefault="005D643C" w:rsidP="005D6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DEE53BF" w14:textId="72AB8966" w:rsidR="005D643C" w:rsidRPr="003B1094" w:rsidRDefault="005D643C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D643C" w:rsidRPr="00F21962" w14:paraId="78AA8608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4C2356D0" w14:textId="06919F25" w:rsidR="005D643C" w:rsidRPr="00F21962" w:rsidRDefault="005D643C" w:rsidP="005D64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เอสซีจี เซรามิกส์ จำกัด </w:t>
            </w:r>
            <w:r w:rsidR="00D01F0F" w:rsidRPr="00D01F0F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C64F8B" w14:textId="07AF4319" w:rsidR="005D643C" w:rsidRPr="00F21962" w:rsidRDefault="005D643C" w:rsidP="005D6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CE64324" w14:textId="71BA862B" w:rsidR="005D643C" w:rsidRPr="003B1094" w:rsidRDefault="005D643C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32B41" w:rsidRPr="00F21962" w14:paraId="44C92EE2" w14:textId="77777777" w:rsidTr="00AC19CD">
        <w:trPr>
          <w:trHeight w:val="20"/>
        </w:trPr>
        <w:tc>
          <w:tcPr>
            <w:tcW w:w="4050" w:type="dxa"/>
            <w:shd w:val="clear" w:color="auto" w:fill="auto"/>
          </w:tcPr>
          <w:p w14:paraId="725370EB" w14:textId="620988AC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ซิเมนต์ จำกัด</w:t>
            </w:r>
          </w:p>
        </w:tc>
        <w:tc>
          <w:tcPr>
            <w:tcW w:w="1440" w:type="dxa"/>
            <w:shd w:val="clear" w:color="auto" w:fill="auto"/>
          </w:tcPr>
          <w:p w14:paraId="061FE9D3" w14:textId="22CD14EA" w:rsidR="00B32B41" w:rsidRPr="00F21962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15A0046" w14:textId="4EF08CFD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2557C4" w:rsidRPr="00F21962" w14:paraId="2DB8465F" w14:textId="77777777" w:rsidTr="0001545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266D211" w14:textId="77777777" w:rsidR="002557C4" w:rsidRPr="00F21962" w:rsidRDefault="002557C4" w:rsidP="00015450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95CB2">
              <w:rPr>
                <w:rFonts w:ascii="Angsana New" w:hAnsi="Angsana New"/>
                <w:sz w:val="30"/>
                <w:szCs w:val="30"/>
                <w:cs/>
              </w:rPr>
              <w:t>เอสซีจี ดิสทริบิวชั่น จำกัด</w:t>
            </w:r>
          </w:p>
          <w:p w14:paraId="7D95B3FC" w14:textId="77777777" w:rsidR="002557C4" w:rsidRDefault="002557C4" w:rsidP="0001545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26B445" w14:textId="77777777" w:rsidR="002557C4" w:rsidRDefault="002557C4" w:rsidP="000154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EDEA04C" w14:textId="0A310CA9" w:rsidR="002557C4" w:rsidRPr="003B1094" w:rsidRDefault="002557C4" w:rsidP="00015450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2557C4" w:rsidRPr="00F21962" w14:paraId="12AA21F1" w14:textId="77777777" w:rsidTr="0001545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86BFDEB" w14:textId="77777777" w:rsidR="002557C4" w:rsidRPr="00F21962" w:rsidRDefault="002557C4" w:rsidP="00015450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 ซี ไอ อีโค่ เซอร์วิสเซส จำกัด</w:t>
            </w:r>
          </w:p>
          <w:p w14:paraId="71F90167" w14:textId="77777777" w:rsidR="002557C4" w:rsidRDefault="002557C4" w:rsidP="00015450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B7AEDF" w14:textId="77777777" w:rsidR="002557C4" w:rsidRDefault="002557C4" w:rsidP="000154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9BC94ED" w14:textId="480A0DA1" w:rsidR="002557C4" w:rsidRPr="003B1094" w:rsidRDefault="002557C4" w:rsidP="00015450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D70951" w:rsidRPr="00F21962" w14:paraId="63E9EF19" w14:textId="77777777" w:rsidTr="002D4535">
        <w:trPr>
          <w:trHeight w:val="20"/>
        </w:trPr>
        <w:tc>
          <w:tcPr>
            <w:tcW w:w="4050" w:type="dxa"/>
            <w:shd w:val="clear" w:color="auto" w:fill="auto"/>
          </w:tcPr>
          <w:p w14:paraId="31DDBC4F" w14:textId="39B0F719" w:rsidR="00D70951" w:rsidRPr="00F21962" w:rsidRDefault="00881DAB" w:rsidP="002D45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3E08">
              <w:rPr>
                <w:rFonts w:ascii="Angsana New" w:hAnsi="Angsana New"/>
                <w:sz w:val="30"/>
                <w:szCs w:val="30"/>
                <w:cs/>
              </w:rPr>
              <w:t>บริษัทศิลาสานนท์ จำกัด</w:t>
            </w:r>
          </w:p>
        </w:tc>
        <w:tc>
          <w:tcPr>
            <w:tcW w:w="1440" w:type="dxa"/>
            <w:shd w:val="clear" w:color="auto" w:fill="auto"/>
          </w:tcPr>
          <w:p w14:paraId="228DF725" w14:textId="7CC172D1" w:rsidR="00D70951" w:rsidRPr="00F21962" w:rsidRDefault="002D4535" w:rsidP="000154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B4F151E" w14:textId="61352892" w:rsidR="00D70951" w:rsidRPr="003B1094" w:rsidRDefault="002D4535" w:rsidP="00015450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="00F71A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1AF9" w:rsidRPr="00F21962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70951" w:rsidRPr="00F21962" w14:paraId="1C3CA060" w14:textId="77777777" w:rsidTr="002D4535">
        <w:trPr>
          <w:trHeight w:val="20"/>
        </w:trPr>
        <w:tc>
          <w:tcPr>
            <w:tcW w:w="4050" w:type="dxa"/>
            <w:shd w:val="clear" w:color="auto" w:fill="auto"/>
          </w:tcPr>
          <w:p w14:paraId="284AF112" w14:textId="1744249F" w:rsidR="00D70951" w:rsidRPr="00F21962" w:rsidRDefault="00EE5E39" w:rsidP="002D45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E5E39">
              <w:rPr>
                <w:rFonts w:ascii="Angsana New" w:hAnsi="Angsana New"/>
                <w:sz w:val="30"/>
                <w:szCs w:val="30"/>
                <w:cs/>
              </w:rPr>
              <w:t>บริษัทสยามซานิทารีแวร์</w:t>
            </w:r>
            <w:r w:rsidR="00CF38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5E39">
              <w:rPr>
                <w:rFonts w:ascii="Angsana New" w:hAnsi="Angsana New"/>
                <w:sz w:val="30"/>
                <w:szCs w:val="30"/>
                <w:cs/>
              </w:rPr>
              <w:t>อินดัสทรี จำกัด</w:t>
            </w:r>
          </w:p>
        </w:tc>
        <w:tc>
          <w:tcPr>
            <w:tcW w:w="1440" w:type="dxa"/>
            <w:shd w:val="clear" w:color="auto" w:fill="auto"/>
          </w:tcPr>
          <w:p w14:paraId="5E0F103C" w14:textId="245EB1DD" w:rsidR="00D70951" w:rsidRPr="00F21962" w:rsidRDefault="002D4535" w:rsidP="000154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2EEBFB1" w14:textId="29CF4055" w:rsidR="00D70951" w:rsidRPr="003B1094" w:rsidRDefault="002D4535" w:rsidP="00015450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="00F71A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1AF9" w:rsidRPr="00F21962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2557C4" w:rsidRPr="00F21962" w14:paraId="6373389C" w14:textId="77777777" w:rsidTr="00015450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FBDE7E0" w14:textId="77777777" w:rsidR="002557C4" w:rsidRPr="00F21962" w:rsidRDefault="002557C4" w:rsidP="00015450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  <w:p w14:paraId="43756A25" w14:textId="77777777" w:rsidR="002557C4" w:rsidRPr="00F21962" w:rsidRDefault="002557C4" w:rsidP="0001545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75EB41" w14:textId="77777777" w:rsidR="002557C4" w:rsidRPr="00F21962" w:rsidRDefault="002557C4" w:rsidP="000154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8CEDFF9" w14:textId="25D35027" w:rsidR="002557C4" w:rsidRPr="003B1094" w:rsidRDefault="002557C4" w:rsidP="00015450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B32B41" w:rsidRPr="00F21962" w14:paraId="3136B99F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FE36C01" w14:textId="6DC4E81E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แอคเค้าน์ติ้ง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เซอร์วิสเซส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4B8B82E9" w14:textId="77777777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2A1377" w14:textId="42B328DF" w:rsidR="00B32B41" w:rsidRPr="00F21962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3398881" w14:textId="17AE8CE8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2B41" w:rsidRPr="00F21962" w14:paraId="106A2C46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A8D5B21" w14:textId="77777777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540FDD2C" w14:textId="77777777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A4D1AC" w14:textId="3BEDC9D2" w:rsidR="00B32B41" w:rsidRPr="00F21962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10CBAE1" w14:textId="73EF6350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2B41" w:rsidRPr="00F21962" w14:paraId="6F415B78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2F12DAA" w14:textId="77777777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บริษัทเอสซีจี เลิร์นนิ่ง เอ็กเซลเลนซ์ จำกัด</w:t>
            </w:r>
          </w:p>
          <w:p w14:paraId="7A143740" w14:textId="77777777" w:rsidR="00B32B41" w:rsidRDefault="00B32B41" w:rsidP="00B32B4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987FA4" w14:textId="39719F2F" w:rsidR="00B32B41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965BE47" w14:textId="4834ECEA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2B41" w:rsidRPr="00F21962" w14:paraId="22772B17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F30F80A" w14:textId="1C4700E8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448A">
              <w:rPr>
                <w:rFonts w:ascii="Angsana New" w:hAnsi="Angsana New"/>
                <w:sz w:val="30"/>
                <w:szCs w:val="30"/>
                <w:cs/>
              </w:rPr>
              <w:t>กลุ่มสยามบรรจุภัณฑ์ จำกัด</w:t>
            </w:r>
          </w:p>
          <w:p w14:paraId="2A698510" w14:textId="4ACFC121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2273CE" w14:textId="15F0891B" w:rsidR="00B32B41" w:rsidRPr="00F21962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DC17A22" w14:textId="7336E0AE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2B41" w:rsidRPr="00F21962" w14:paraId="3B5C65FD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10634C7" w14:textId="77777777" w:rsidR="00B32B41" w:rsidRPr="00F21962" w:rsidRDefault="00B32B41" w:rsidP="00B32B41">
            <w:pPr>
              <w:tabs>
                <w:tab w:val="clear" w:pos="227"/>
                <w:tab w:val="left" w:pos="26"/>
              </w:tabs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  <w:p w14:paraId="3511DEF5" w14:textId="77777777" w:rsidR="00B32B41" w:rsidRDefault="00B32B41" w:rsidP="00B32B4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9A3229E" w14:textId="76238BEF" w:rsidR="00B32B41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273B10F" w14:textId="5A2CCE27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เป็นบริษัทร่วมของบริษัทปูนซิเมนต์ไทย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2B41" w:rsidRPr="00F21962" w14:paraId="7256E92A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B6A5E11" w14:textId="31E0B0D6" w:rsidR="00B32B41" w:rsidRPr="00F21962" w:rsidRDefault="00B32B41" w:rsidP="003B53A9">
            <w:pPr>
              <w:tabs>
                <w:tab w:val="clear" w:pos="3742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บริษัทธนาคารแลนด์ แอนด์ เฮ้าส์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3B53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A790CF" w14:textId="3B1A7FD8" w:rsidR="00B32B41" w:rsidRPr="00F21962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96B3EDA" w14:textId="02A74AD4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A3BCE1B" w14:textId="1DFC3133" w:rsidR="0096523B" w:rsidRDefault="00965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  <w:lang w:val="en-GB"/>
        </w:rPr>
      </w:pPr>
    </w:p>
    <w:p w14:paraId="5FFE4518" w14:textId="1D052A7D" w:rsidR="00EB4948" w:rsidRPr="00F21962" w:rsidRDefault="00EB4948" w:rsidP="00304796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38ADA07B" w14:textId="77777777" w:rsidR="00EB4948" w:rsidRPr="003B53A9" w:rsidRDefault="00EB4948" w:rsidP="00EB4948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24"/>
          <w:szCs w:val="24"/>
          <w:lang w:val="en-US"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4770"/>
      </w:tblGrid>
      <w:tr w:rsidR="00EB4948" w:rsidRPr="00F21962" w14:paraId="1C4673BD" w14:textId="77777777" w:rsidTr="00DB6614">
        <w:trPr>
          <w:trHeight w:val="20"/>
        </w:trPr>
        <w:tc>
          <w:tcPr>
            <w:tcW w:w="4518" w:type="dxa"/>
          </w:tcPr>
          <w:p w14:paraId="77F264B3" w14:textId="77777777" w:rsidR="00EB4948" w:rsidRPr="00F21962" w:rsidRDefault="00EB4948" w:rsidP="00E509A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70" w:type="dxa"/>
          </w:tcPr>
          <w:p w14:paraId="290E14F3" w14:textId="77777777" w:rsidR="00EB4948" w:rsidRPr="00F21962" w:rsidRDefault="00EB4948" w:rsidP="005D643C">
            <w:pPr>
              <w:tabs>
                <w:tab w:val="clear" w:pos="1644"/>
                <w:tab w:val="left" w:pos="1224"/>
                <w:tab w:val="left" w:pos="1404"/>
              </w:tabs>
              <w:ind w:hanging="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EB4948" w:rsidRPr="00F21962" w14:paraId="158A1D09" w14:textId="77777777" w:rsidTr="00DB6614">
        <w:trPr>
          <w:trHeight w:val="20"/>
        </w:trPr>
        <w:tc>
          <w:tcPr>
            <w:tcW w:w="4518" w:type="dxa"/>
          </w:tcPr>
          <w:p w14:paraId="55D2DBBF" w14:textId="081A1932" w:rsidR="00EB4948" w:rsidRPr="00F21962" w:rsidRDefault="004F3E1B" w:rsidP="00E509A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770" w:type="dxa"/>
          </w:tcPr>
          <w:p w14:paraId="1545102C" w14:textId="77777777" w:rsidR="00EB4948" w:rsidRPr="00F21962" w:rsidRDefault="00EB4948" w:rsidP="00E509A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EB4948" w:rsidRPr="00F21962" w14:paraId="16D88951" w14:textId="77777777" w:rsidTr="00DB6614">
        <w:trPr>
          <w:trHeight w:val="20"/>
        </w:trPr>
        <w:tc>
          <w:tcPr>
            <w:tcW w:w="4518" w:type="dxa"/>
          </w:tcPr>
          <w:p w14:paraId="6E88ACD2" w14:textId="77777777" w:rsidR="00EB4948" w:rsidRPr="00F21962" w:rsidRDefault="00EB4948" w:rsidP="00E509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4770" w:type="dxa"/>
          </w:tcPr>
          <w:p w14:paraId="0C5AEA3B" w14:textId="77777777" w:rsidR="00EB4948" w:rsidRPr="00F21962" w:rsidRDefault="00EB4948" w:rsidP="00E509A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EB4948" w:rsidRPr="00F21962" w14:paraId="6839FA6A" w14:textId="77777777" w:rsidTr="00DB6614">
        <w:trPr>
          <w:trHeight w:val="20"/>
        </w:trPr>
        <w:tc>
          <w:tcPr>
            <w:tcW w:w="4518" w:type="dxa"/>
          </w:tcPr>
          <w:p w14:paraId="0C189E87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4770" w:type="dxa"/>
          </w:tcPr>
          <w:p w14:paraId="27865A11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EB4948" w:rsidRPr="00F21962" w14:paraId="269F1396" w14:textId="77777777" w:rsidTr="00DB6614">
        <w:trPr>
          <w:trHeight w:val="20"/>
        </w:trPr>
        <w:tc>
          <w:tcPr>
            <w:tcW w:w="4518" w:type="dxa"/>
          </w:tcPr>
          <w:p w14:paraId="1348B636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4770" w:type="dxa"/>
          </w:tcPr>
          <w:p w14:paraId="6782F933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F21962" w14:paraId="4E1223A0" w14:textId="77777777" w:rsidTr="00DB6614">
        <w:trPr>
          <w:trHeight w:val="20"/>
        </w:trPr>
        <w:tc>
          <w:tcPr>
            <w:tcW w:w="4518" w:type="dxa"/>
          </w:tcPr>
          <w:p w14:paraId="3FBF3736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770" w:type="dxa"/>
          </w:tcPr>
          <w:p w14:paraId="25B5E4AA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EB4948" w:rsidRPr="00F21962" w14:paraId="2BC5EED8" w14:textId="77777777" w:rsidTr="00DB6614">
        <w:trPr>
          <w:trHeight w:val="20"/>
        </w:trPr>
        <w:tc>
          <w:tcPr>
            <w:tcW w:w="4518" w:type="dxa"/>
          </w:tcPr>
          <w:p w14:paraId="28ED911C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770" w:type="dxa"/>
          </w:tcPr>
          <w:p w14:paraId="3CE4ACCC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F21962" w14:paraId="0EF66E01" w14:textId="77777777" w:rsidTr="00DB6614">
        <w:trPr>
          <w:trHeight w:val="20"/>
        </w:trPr>
        <w:tc>
          <w:tcPr>
            <w:tcW w:w="4518" w:type="dxa"/>
          </w:tcPr>
          <w:p w14:paraId="63689B0D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4770" w:type="dxa"/>
          </w:tcPr>
          <w:p w14:paraId="3F111F9C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อัตราร้อยละของรายได้จากการขาย</w:t>
            </w:r>
          </w:p>
        </w:tc>
      </w:tr>
      <w:tr w:rsidR="00EB4948" w:rsidRPr="00F21962" w14:paraId="7B275A10" w14:textId="77777777" w:rsidTr="00DB6614">
        <w:trPr>
          <w:trHeight w:val="20"/>
        </w:trPr>
        <w:tc>
          <w:tcPr>
            <w:tcW w:w="4518" w:type="dxa"/>
          </w:tcPr>
          <w:p w14:paraId="61E25643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70" w:type="dxa"/>
          </w:tcPr>
          <w:p w14:paraId="431441A6" w14:textId="77777777" w:rsidR="00EB4948" w:rsidRPr="00F21962" w:rsidRDefault="00EB4948" w:rsidP="00E509AE">
            <w:pPr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335240" w:rsidRPr="00F21962" w14:paraId="2AF9C2FA" w14:textId="77777777" w:rsidTr="00DB6614">
        <w:trPr>
          <w:trHeight w:val="20"/>
        </w:trPr>
        <w:tc>
          <w:tcPr>
            <w:tcW w:w="4518" w:type="dxa"/>
          </w:tcPr>
          <w:p w14:paraId="1B1B1328" w14:textId="2258F673" w:rsidR="00335240" w:rsidRPr="00F21962" w:rsidRDefault="00353BE1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53BE1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770" w:type="dxa"/>
          </w:tcPr>
          <w:p w14:paraId="78BAA285" w14:textId="5F4FEC5C" w:rsidR="00335240" w:rsidRPr="00F21962" w:rsidRDefault="00EC0E78" w:rsidP="00E509AE">
            <w:pPr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C0E78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335240" w:rsidRPr="00F21962" w14:paraId="264D067D" w14:textId="77777777" w:rsidTr="00DB6614">
        <w:trPr>
          <w:trHeight w:val="20"/>
        </w:trPr>
        <w:tc>
          <w:tcPr>
            <w:tcW w:w="4518" w:type="dxa"/>
          </w:tcPr>
          <w:p w14:paraId="6063728C" w14:textId="6F79E058" w:rsidR="00335240" w:rsidRPr="00F21962" w:rsidRDefault="000B1384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70" w:type="dxa"/>
          </w:tcPr>
          <w:p w14:paraId="622E53AD" w14:textId="77579EB2" w:rsidR="00335240" w:rsidRPr="00F21962" w:rsidRDefault="000B1384" w:rsidP="00E509AE">
            <w:pPr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  <w:tr w:rsidR="000B1384" w:rsidRPr="00F21962" w14:paraId="1D9E3F91" w14:textId="77777777" w:rsidTr="004054CA">
        <w:trPr>
          <w:trHeight w:val="20"/>
        </w:trPr>
        <w:tc>
          <w:tcPr>
            <w:tcW w:w="4518" w:type="dxa"/>
          </w:tcPr>
          <w:p w14:paraId="267D100D" w14:textId="77777777" w:rsidR="000B1384" w:rsidRPr="00F21962" w:rsidRDefault="000B1384" w:rsidP="004054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770" w:type="dxa"/>
          </w:tcPr>
          <w:p w14:paraId="26DD94B2" w14:textId="77777777" w:rsidR="000B1384" w:rsidRPr="00F21962" w:rsidRDefault="000B1384" w:rsidP="004054C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  <w:tr w:rsidR="003B58C4" w:rsidRPr="00F21962" w14:paraId="0AED14B2" w14:textId="77777777" w:rsidTr="009F4685">
        <w:trPr>
          <w:trHeight w:val="20"/>
        </w:trPr>
        <w:tc>
          <w:tcPr>
            <w:tcW w:w="4518" w:type="dxa"/>
          </w:tcPr>
          <w:p w14:paraId="1194A625" w14:textId="57F55B99" w:rsidR="003B58C4" w:rsidRPr="00C007B7" w:rsidRDefault="003B58C4" w:rsidP="009F46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เงินจ่ายล่วงหน้าค่าธรรมเนียมการใช้สิทธิซอฟท์แวร์</w:t>
            </w:r>
          </w:p>
        </w:tc>
        <w:tc>
          <w:tcPr>
            <w:tcW w:w="4770" w:type="dxa"/>
          </w:tcPr>
          <w:p w14:paraId="0EB683DB" w14:textId="77777777" w:rsidR="003B58C4" w:rsidRPr="00F21962" w:rsidRDefault="003B58C4" w:rsidP="009F46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07B7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</w:tbl>
    <w:p w14:paraId="39DCA04C" w14:textId="77777777" w:rsidR="00EB4948" w:rsidRPr="00EB4948" w:rsidRDefault="00EB4948" w:rsidP="009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E71543" w14:textId="77777777" w:rsidR="000D5E13" w:rsidRDefault="000D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2778106" w14:textId="4D4818AA" w:rsidR="00D81490" w:rsidRPr="007671A3" w:rsidRDefault="00D81490" w:rsidP="00DB6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รายการที่สำคัญกับกิจการที่เกี่ยวข้องกันสำหรับแต่ละปีสิ้นสุดวันที่ </w:t>
      </w:r>
      <w:r w:rsidR="00031098" w:rsidRPr="00031098">
        <w:rPr>
          <w:rFonts w:ascii="Angsana New" w:hAnsi="Angsana New"/>
          <w:sz w:val="30"/>
          <w:szCs w:val="30"/>
        </w:rPr>
        <w:t>31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0D9D6DE4" w14:textId="77777777" w:rsidR="00137C8C" w:rsidRPr="007671A3" w:rsidRDefault="00137C8C" w:rsidP="00D8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1"/>
        <w:gridCol w:w="1208"/>
        <w:gridCol w:w="264"/>
        <w:gridCol w:w="1115"/>
        <w:gridCol w:w="249"/>
        <w:gridCol w:w="6"/>
        <w:gridCol w:w="1115"/>
        <w:gridCol w:w="262"/>
        <w:gridCol w:w="1058"/>
      </w:tblGrid>
      <w:tr w:rsidR="00F16933" w:rsidRPr="007671A3" w14:paraId="52B99A7B" w14:textId="77777777" w:rsidTr="004A20A4">
        <w:trPr>
          <w:tblHeader/>
        </w:trPr>
        <w:tc>
          <w:tcPr>
            <w:tcW w:w="2138" w:type="pct"/>
          </w:tcPr>
          <w:p w14:paraId="6B8D8BD5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14:paraId="303A5993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498B2528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7A1D57AE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5F5EC115" w14:textId="77777777" w:rsidTr="004A20A4">
        <w:trPr>
          <w:tblHeader/>
        </w:trPr>
        <w:tc>
          <w:tcPr>
            <w:tcW w:w="2138" w:type="pct"/>
          </w:tcPr>
          <w:p w14:paraId="35684CA8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7D51990D" w14:textId="40626579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E6987A0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184E15C" w14:textId="18508483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11C67744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05DA3476" w14:textId="49F20200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1F1B54A8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8B76F0" w14:textId="0DD68470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97D1B" w:rsidRPr="00B34B20" w14:paraId="5D609F9A" w14:textId="77777777" w:rsidTr="00E95EFF">
        <w:trPr>
          <w:tblHeader/>
        </w:trPr>
        <w:tc>
          <w:tcPr>
            <w:tcW w:w="2138" w:type="pct"/>
          </w:tcPr>
          <w:p w14:paraId="5122320C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2" w:type="pct"/>
            <w:gridSpan w:val="8"/>
          </w:tcPr>
          <w:p w14:paraId="27E6D406" w14:textId="6D779EA4" w:rsidR="00097D1B" w:rsidRPr="00B34B20" w:rsidRDefault="00D01F0F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97D1B" w:rsidRPr="00B34B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7D1B" w:rsidRPr="00B34B20" w14:paraId="22B83DF6" w14:textId="77777777" w:rsidTr="004A20A4">
        <w:tc>
          <w:tcPr>
            <w:tcW w:w="2138" w:type="pct"/>
          </w:tcPr>
          <w:p w14:paraId="5ED7C457" w14:textId="77777777" w:rsidR="00097D1B" w:rsidRPr="00B0039D" w:rsidRDefault="00097D1B" w:rsidP="004E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D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55" w:type="pct"/>
          </w:tcPr>
          <w:p w14:paraId="16941EF1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B73B527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30F97C73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E28151A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12BE71AC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F1B8444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DADE1B2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EFF" w:rsidRPr="00B34B20" w14:paraId="1400A8F7" w14:textId="77777777" w:rsidTr="004A20A4">
        <w:tc>
          <w:tcPr>
            <w:tcW w:w="2138" w:type="pct"/>
          </w:tcPr>
          <w:p w14:paraId="616437B8" w14:textId="77777777" w:rsidR="009B3CB4" w:rsidRPr="00B0039D" w:rsidRDefault="009B3CB4" w:rsidP="0040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5" w:type="pct"/>
          </w:tcPr>
          <w:p w14:paraId="5CBA6A27" w14:textId="0FE477FB" w:rsidR="009B3CB4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</w:tcPr>
          <w:p w14:paraId="768751FA" w14:textId="77777777" w:rsidR="009B3CB4" w:rsidRPr="00B0039D" w:rsidRDefault="009B3CB4" w:rsidP="0040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60CEAB" w14:textId="23358B90" w:rsidR="009B3CB4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35" w:type="pct"/>
          </w:tcPr>
          <w:p w14:paraId="5CE550DC" w14:textId="77777777" w:rsidR="009B3CB4" w:rsidRPr="00B0039D" w:rsidRDefault="009B3CB4" w:rsidP="0040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645BE07C" w14:textId="66E7FD44" w:rsidR="009B3CB4" w:rsidRPr="00B0039D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2" w:type="pct"/>
          </w:tcPr>
          <w:p w14:paraId="33BFE9B6" w14:textId="77777777" w:rsidR="009B3CB4" w:rsidRPr="00B0039D" w:rsidRDefault="009B3CB4" w:rsidP="0040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6475BDD6" w14:textId="729AB978" w:rsidR="009B3CB4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43</w:t>
            </w:r>
          </w:p>
        </w:tc>
      </w:tr>
      <w:tr w:rsidR="001F5D9F" w:rsidRPr="00B34B20" w14:paraId="165D9215" w14:textId="77777777" w:rsidTr="004A20A4">
        <w:tc>
          <w:tcPr>
            <w:tcW w:w="2138" w:type="pct"/>
          </w:tcPr>
          <w:p w14:paraId="790AB34A" w14:textId="77777777" w:rsidR="001F5D9F" w:rsidRPr="00B0039D" w:rsidRDefault="001F5D9F" w:rsidP="001F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5" w:type="pct"/>
          </w:tcPr>
          <w:p w14:paraId="2A8D1698" w14:textId="6526D753" w:rsidR="001F5D9F" w:rsidRPr="00B0039D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13</w:t>
            </w:r>
            <w:r w:rsidR="00567D6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143" w:type="pct"/>
          </w:tcPr>
          <w:p w14:paraId="01A890AD" w14:textId="77777777" w:rsidR="001F5D9F" w:rsidRPr="00B0039D" w:rsidRDefault="001F5D9F" w:rsidP="001F5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AC2ECF4" w14:textId="11723D44" w:rsidR="001F5D9F" w:rsidRPr="00B0039D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</w:t>
            </w:r>
            <w:r w:rsidR="001F5D9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35" w:type="pct"/>
          </w:tcPr>
          <w:p w14:paraId="630917A5" w14:textId="77777777" w:rsidR="001F5D9F" w:rsidRPr="00B0039D" w:rsidRDefault="001F5D9F" w:rsidP="001F5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6EDCF36C" w14:textId="6E70881E" w:rsidR="001F5D9F" w:rsidRPr="008366AD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2308A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142" w:type="pct"/>
          </w:tcPr>
          <w:p w14:paraId="2D737850" w14:textId="77777777" w:rsidR="001F5D9F" w:rsidRPr="00B0039D" w:rsidRDefault="001F5D9F" w:rsidP="001F5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DB5520" w14:textId="12E0C466" w:rsidR="001F5D9F" w:rsidRPr="00B0039D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1F5D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</w:p>
        </w:tc>
      </w:tr>
      <w:tr w:rsidR="00D76CFC" w:rsidRPr="00B34B20" w14:paraId="0CC3A449" w14:textId="77777777" w:rsidTr="004A20A4">
        <w:tc>
          <w:tcPr>
            <w:tcW w:w="2138" w:type="pct"/>
          </w:tcPr>
          <w:p w14:paraId="3139B4C2" w14:textId="77777777" w:rsidR="00D76CFC" w:rsidRPr="004A20A4" w:rsidRDefault="00D76C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5" w:type="pct"/>
          </w:tcPr>
          <w:p w14:paraId="0DD854F7" w14:textId="77777777" w:rsidR="00D76CFC" w:rsidRPr="004A20A4" w:rsidRDefault="00D76CFC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3" w:type="pct"/>
          </w:tcPr>
          <w:p w14:paraId="3F403D14" w14:textId="77777777" w:rsidR="00D76CFC" w:rsidRPr="004A20A4" w:rsidRDefault="00D76CFC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05" w:type="pct"/>
          </w:tcPr>
          <w:p w14:paraId="1E740EB2" w14:textId="77777777" w:rsidR="00D76CFC" w:rsidRPr="004A20A4" w:rsidRDefault="00D76CFC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656481C0" w14:textId="77777777" w:rsidR="00D76CFC" w:rsidRPr="004A20A4" w:rsidRDefault="00D76CFC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gridSpan w:val="2"/>
          </w:tcPr>
          <w:p w14:paraId="5BD2A0B4" w14:textId="77777777" w:rsidR="00D76CFC" w:rsidRPr="004A20A4" w:rsidRDefault="00D76CFC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3A6C0031" w14:textId="77777777" w:rsidR="00D76CFC" w:rsidRPr="004A20A4" w:rsidRDefault="00D76CFC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pct"/>
          </w:tcPr>
          <w:p w14:paraId="5C5039BB" w14:textId="77777777" w:rsidR="00D76CFC" w:rsidRPr="004A20A4" w:rsidRDefault="00D76CFC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6CFC" w:rsidRPr="00B34B20" w14:paraId="5AD77456" w14:textId="77777777" w:rsidTr="004A20A4">
        <w:tc>
          <w:tcPr>
            <w:tcW w:w="2138" w:type="pct"/>
          </w:tcPr>
          <w:p w14:paraId="24F46E60" w14:textId="0F132C2A" w:rsidR="00D76CFC" w:rsidRPr="00B0039D" w:rsidRDefault="00D76CFC" w:rsidP="00D7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5" w:type="pct"/>
          </w:tcPr>
          <w:p w14:paraId="503B2A06" w14:textId="77777777" w:rsidR="00D76CFC" w:rsidRPr="00B0039D" w:rsidRDefault="00D76CFC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8C7F728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7A617E3D" w14:textId="77777777" w:rsidR="00D76CFC" w:rsidRPr="00B0039D" w:rsidRDefault="00D76CFC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0934D9A8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4B8EC04C" w14:textId="77777777" w:rsidR="00D76CFC" w:rsidRPr="00B0039D" w:rsidRDefault="00D76CFC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E73FB47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7B9A34" w14:textId="77777777" w:rsidR="00D76CFC" w:rsidRPr="00B0039D" w:rsidRDefault="00D76CFC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EFF" w:rsidRPr="00B34B20" w14:paraId="49A32353" w14:textId="77777777" w:rsidTr="004A20A4">
        <w:tc>
          <w:tcPr>
            <w:tcW w:w="2138" w:type="pct"/>
          </w:tcPr>
          <w:p w14:paraId="3A5E91FE" w14:textId="77777777" w:rsidR="00891B8C" w:rsidRPr="00B0039D" w:rsidRDefault="00891B8C" w:rsidP="0040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55" w:type="pct"/>
          </w:tcPr>
          <w:p w14:paraId="59139982" w14:textId="77777777" w:rsidR="00891B8C" w:rsidRPr="00B0039D" w:rsidRDefault="00891B8C" w:rsidP="000D5E1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FF50111" w14:textId="77777777" w:rsidR="00891B8C" w:rsidRPr="00B0039D" w:rsidRDefault="00891B8C" w:rsidP="0040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5536D825" w14:textId="77777777" w:rsidR="00891B8C" w:rsidRPr="00B0039D" w:rsidRDefault="00891B8C" w:rsidP="00E95EFF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340EDDA8" w14:textId="77777777" w:rsidR="00891B8C" w:rsidRPr="00B0039D" w:rsidRDefault="00891B8C" w:rsidP="0040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95A442F" w14:textId="64E72066" w:rsidR="00891B8C" w:rsidRPr="0019215F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</w:t>
            </w:r>
            <w:r w:rsidR="00891B8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2" w:type="pct"/>
          </w:tcPr>
          <w:p w14:paraId="56F683DB" w14:textId="77777777" w:rsidR="00891B8C" w:rsidRPr="00B0039D" w:rsidRDefault="00891B8C" w:rsidP="0040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4A2D5F05" w14:textId="32713920" w:rsidR="00891B8C" w:rsidRPr="00B0039D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</w:t>
            </w:r>
            <w:r w:rsidR="00891B8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838</w:t>
            </w:r>
          </w:p>
        </w:tc>
      </w:tr>
      <w:tr w:rsidR="006A228F" w:rsidRPr="00B34B20" w14:paraId="1618FEBB" w14:textId="77777777" w:rsidTr="004A20A4">
        <w:tc>
          <w:tcPr>
            <w:tcW w:w="2138" w:type="pct"/>
          </w:tcPr>
          <w:p w14:paraId="0F56A906" w14:textId="11F4793F" w:rsidR="006A228F" w:rsidRPr="00B0039D" w:rsidRDefault="006A228F" w:rsidP="004B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F67BBB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55" w:type="pct"/>
          </w:tcPr>
          <w:p w14:paraId="0A9F07E0" w14:textId="11BD913A" w:rsidR="006A228F" w:rsidRPr="00B0039D" w:rsidRDefault="006B7A15" w:rsidP="000D5E1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1FDD4CD" w14:textId="77777777" w:rsidR="006A228F" w:rsidRPr="00B0039D" w:rsidRDefault="006A228F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51D96755" w14:textId="70764FD8" w:rsidR="006A228F" w:rsidRPr="00B0039D" w:rsidRDefault="001F6309" w:rsidP="00E95EFF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1C5DFDD3" w14:textId="77777777" w:rsidR="006A228F" w:rsidRPr="00B0039D" w:rsidRDefault="006A228F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5CDF483D" w14:textId="472302DC" w:rsidR="006A228F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</w:t>
            </w:r>
            <w:r w:rsidR="00DD3F8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42" w:type="pct"/>
          </w:tcPr>
          <w:p w14:paraId="7CE33C06" w14:textId="77777777" w:rsidR="006A228F" w:rsidRPr="00B0039D" w:rsidRDefault="006A228F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482B9A7" w14:textId="24A22CCC" w:rsidR="006A228F" w:rsidRPr="00B0039D" w:rsidRDefault="00926ED6" w:rsidP="00E95EFF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8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4B2023" w:rsidRPr="00B34B20" w14:paraId="014A0CB6" w14:textId="77777777" w:rsidTr="004A20A4">
        <w:tc>
          <w:tcPr>
            <w:tcW w:w="2138" w:type="pct"/>
          </w:tcPr>
          <w:p w14:paraId="153B5642" w14:textId="1A28C662" w:rsidR="004B2023" w:rsidRPr="00B0039D" w:rsidRDefault="004B2023" w:rsidP="004B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</w:t>
            </w:r>
            <w:r w:rsidRPr="00B0039D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655" w:type="pct"/>
          </w:tcPr>
          <w:p w14:paraId="2068D4A1" w14:textId="4CF5FC86" w:rsidR="004B2023" w:rsidRPr="00B0039D" w:rsidRDefault="006B7A15" w:rsidP="000D5E1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0B1F63B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76403C27" w14:textId="5EC4502C" w:rsidR="004B2023" w:rsidRPr="00B0039D" w:rsidRDefault="004B2023" w:rsidP="00E95EFF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195094CA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4368BD29" w14:textId="4959A107" w:rsidR="004B2023" w:rsidRPr="0019215F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</w:t>
            </w:r>
            <w:r w:rsidR="000F165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142" w:type="pct"/>
          </w:tcPr>
          <w:p w14:paraId="242D9514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3BCE92D" w14:textId="541F46F7" w:rsidR="004B2023" w:rsidRPr="00B0039D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13</w:t>
            </w:r>
            <w:r w:rsidR="004B202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440</w:t>
            </w:r>
          </w:p>
        </w:tc>
      </w:tr>
      <w:tr w:rsidR="004B2023" w:rsidRPr="00B34B20" w14:paraId="5453446D" w14:textId="77777777" w:rsidTr="004A20A4">
        <w:tc>
          <w:tcPr>
            <w:tcW w:w="2138" w:type="pct"/>
          </w:tcPr>
          <w:p w14:paraId="7FAA9F6B" w14:textId="3242A6D2" w:rsidR="004B2023" w:rsidRPr="00B0039D" w:rsidRDefault="004B2023" w:rsidP="004B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55" w:type="pct"/>
          </w:tcPr>
          <w:p w14:paraId="4FB2C9D3" w14:textId="13E58D54" w:rsidR="004B2023" w:rsidRPr="00B0039D" w:rsidRDefault="006B7A15" w:rsidP="000D5E1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8F58A88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ED045F2" w14:textId="023FAF5B" w:rsidR="004B2023" w:rsidRPr="00B0039D" w:rsidRDefault="004B2023" w:rsidP="00E95EFF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371813C8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1BBA258" w14:textId="4B7169C8" w:rsidR="004B2023" w:rsidRPr="0019215F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  <w:r w:rsidR="00E605F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142" w:type="pct"/>
          </w:tcPr>
          <w:p w14:paraId="064FD6C6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FEF2460" w14:textId="51B3F987" w:rsidR="004B2023" w:rsidRPr="00B0039D" w:rsidRDefault="00031098" w:rsidP="00E95EF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</w:t>
            </w:r>
            <w:r w:rsidR="004B202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482</w:t>
            </w:r>
          </w:p>
        </w:tc>
      </w:tr>
      <w:tr w:rsidR="004B2023" w:rsidRPr="00B34B20" w14:paraId="7C555A2D" w14:textId="77777777" w:rsidTr="004A20A4">
        <w:tc>
          <w:tcPr>
            <w:tcW w:w="2138" w:type="pct"/>
          </w:tcPr>
          <w:p w14:paraId="10D65FC9" w14:textId="072EC287" w:rsidR="004B2023" w:rsidRPr="00B0039D" w:rsidRDefault="004B2023" w:rsidP="004B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5" w:type="pct"/>
          </w:tcPr>
          <w:p w14:paraId="0B25684F" w14:textId="686B9186" w:rsidR="004B2023" w:rsidRPr="00B0039D" w:rsidRDefault="006B7A15" w:rsidP="000D5E1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51F45DA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0BC77F4C" w14:textId="75F9AC54" w:rsidR="004B2023" w:rsidRPr="00B0039D" w:rsidRDefault="004B2023" w:rsidP="000D5E13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7F6B4030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508A7520" w14:textId="1507E18C" w:rsidR="004B2023" w:rsidRPr="0019215F" w:rsidRDefault="00EA34B6" w:rsidP="000D5E1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6ABC1C46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4D95867D" w14:textId="22DD8FA3" w:rsidR="004B2023" w:rsidRPr="00B0039D" w:rsidRDefault="00031098" w:rsidP="00140EA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="004B202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074</w:t>
            </w:r>
          </w:p>
        </w:tc>
      </w:tr>
      <w:tr w:rsidR="004B2023" w:rsidRPr="00B34B20" w14:paraId="6F3D54B4" w14:textId="77777777" w:rsidTr="004A20A4">
        <w:tc>
          <w:tcPr>
            <w:tcW w:w="2138" w:type="pct"/>
          </w:tcPr>
          <w:p w14:paraId="71715858" w14:textId="24A4F288" w:rsidR="004B2023" w:rsidRPr="00B0039D" w:rsidRDefault="004B2023" w:rsidP="004B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5" w:type="pct"/>
          </w:tcPr>
          <w:p w14:paraId="24572CAB" w14:textId="01BAC2DC" w:rsidR="004B2023" w:rsidRPr="00B0039D" w:rsidRDefault="006B7A15" w:rsidP="000D5E1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F5969F9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44344BB" w14:textId="7D7E85EB" w:rsidR="004B2023" w:rsidRPr="00B0039D" w:rsidRDefault="004B2023" w:rsidP="000D5E13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03B09A85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292498F7" w14:textId="21E5D132" w:rsidR="004B2023" w:rsidRPr="0019215F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2" w:type="pct"/>
          </w:tcPr>
          <w:p w14:paraId="7C0CFB7E" w14:textId="77777777" w:rsidR="004B2023" w:rsidRPr="00B0039D" w:rsidRDefault="004B2023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191900B8" w14:textId="2845CDD7" w:rsidR="004B2023" w:rsidRPr="00B0039D" w:rsidRDefault="00031098" w:rsidP="00140EA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267</w:t>
            </w:r>
          </w:p>
        </w:tc>
      </w:tr>
      <w:tr w:rsidR="00D74355" w:rsidRPr="00B34B20" w14:paraId="263816F1" w14:textId="77777777" w:rsidTr="004A20A4">
        <w:tc>
          <w:tcPr>
            <w:tcW w:w="2138" w:type="pct"/>
          </w:tcPr>
          <w:p w14:paraId="1E5FFCA4" w14:textId="62AC1894" w:rsidR="00D74355" w:rsidRPr="00B0039D" w:rsidRDefault="00D74355" w:rsidP="004B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5" w:type="pct"/>
          </w:tcPr>
          <w:p w14:paraId="636BCFC1" w14:textId="74D22B17" w:rsidR="00D74355" w:rsidRPr="00B0039D" w:rsidRDefault="006B7A15" w:rsidP="000D5E1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A0E1773" w14:textId="77777777" w:rsidR="00D74355" w:rsidRPr="00B0039D" w:rsidRDefault="00D74355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9A665AD" w14:textId="44ADCABF" w:rsidR="00D74355" w:rsidRPr="00B0039D" w:rsidRDefault="006B7A15" w:rsidP="000D5E13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0F9781F5" w14:textId="77777777" w:rsidR="00D74355" w:rsidRPr="00B0039D" w:rsidRDefault="00D74355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42613AE4" w14:textId="2A1802BE" w:rsidR="00D74355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80</w:t>
            </w:r>
            <w:r w:rsidR="006337D0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42" w:type="pct"/>
          </w:tcPr>
          <w:p w14:paraId="271D2116" w14:textId="77777777" w:rsidR="00D74355" w:rsidRPr="00B0039D" w:rsidRDefault="00D74355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38AFDD2" w14:textId="7C72141B" w:rsidR="00D74355" w:rsidRDefault="006337D0" w:rsidP="00F22F34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6A228F" w:rsidRPr="00B34B20" w14:paraId="1718013B" w14:textId="77777777" w:rsidTr="004A20A4">
        <w:tc>
          <w:tcPr>
            <w:tcW w:w="2138" w:type="pct"/>
          </w:tcPr>
          <w:p w14:paraId="49B91D7A" w14:textId="77777777" w:rsidR="006A228F" w:rsidRDefault="006A228F" w:rsidP="004B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5DACA0F8" w14:textId="77777777" w:rsidR="006A228F" w:rsidRPr="00B0039D" w:rsidRDefault="006A228F" w:rsidP="00140EA3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2A82728" w14:textId="77777777" w:rsidR="006A228F" w:rsidRPr="00B0039D" w:rsidRDefault="006A228F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7F2F3EF" w14:textId="77777777" w:rsidR="006A228F" w:rsidRPr="00B0039D" w:rsidRDefault="006A228F" w:rsidP="00140EA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" w:type="pct"/>
          </w:tcPr>
          <w:p w14:paraId="4E84FFD3" w14:textId="77777777" w:rsidR="006A228F" w:rsidRPr="00B0039D" w:rsidRDefault="006A228F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5F571FFC" w14:textId="77777777" w:rsidR="006A228F" w:rsidRDefault="006A228F" w:rsidP="00140EA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C72FAB0" w14:textId="77777777" w:rsidR="006A228F" w:rsidRPr="00B0039D" w:rsidRDefault="006A228F" w:rsidP="004B2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5207FA3E" w14:textId="77777777" w:rsidR="006A228F" w:rsidRDefault="006A228F" w:rsidP="00140E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CE778F" w:rsidRPr="002C559B" w14:paraId="67E40F38" w14:textId="77777777" w:rsidTr="004A20A4">
        <w:tc>
          <w:tcPr>
            <w:tcW w:w="2138" w:type="pct"/>
          </w:tcPr>
          <w:p w14:paraId="6559E973" w14:textId="7D75A470" w:rsidR="00CE778F" w:rsidRPr="00B0039D" w:rsidRDefault="00260FC1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55" w:type="pct"/>
          </w:tcPr>
          <w:p w14:paraId="455DC674" w14:textId="77777777" w:rsidR="00CE778F" w:rsidRPr="00140EA3" w:rsidRDefault="00CE778F" w:rsidP="00140EA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9933CA3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08A13A7" w14:textId="77777777" w:rsidR="00CE778F" w:rsidRPr="00140EA3" w:rsidRDefault="00CE778F" w:rsidP="00140EA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gridSpan w:val="2"/>
          </w:tcPr>
          <w:p w14:paraId="2C20D0BA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01F427FF" w14:textId="77777777" w:rsidR="00CE778F" w:rsidRPr="00140EA3" w:rsidRDefault="00CE778F" w:rsidP="00140EA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0EAF0C80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7F3A14" w14:textId="77777777" w:rsidR="00CE778F" w:rsidRPr="00B0039D" w:rsidRDefault="00CE778F" w:rsidP="00140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4DFD" w:rsidRPr="002C559B" w14:paraId="558658C1" w14:textId="77777777" w:rsidTr="004A20A4">
        <w:tc>
          <w:tcPr>
            <w:tcW w:w="2138" w:type="pct"/>
          </w:tcPr>
          <w:p w14:paraId="0EEA3C46" w14:textId="77DB9040" w:rsidR="00B64DFD" w:rsidRPr="00B0039D" w:rsidRDefault="004F3E1B" w:rsidP="00B6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3E1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5" w:type="pct"/>
          </w:tcPr>
          <w:p w14:paraId="4B1714F5" w14:textId="7A5B8490" w:rsidR="00B64DFD" w:rsidRPr="00E37688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97384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135</w:t>
            </w:r>
            <w:r w:rsidR="0097384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43" w:type="pct"/>
          </w:tcPr>
          <w:p w14:paraId="4F8BD870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2FB2DEF" w14:textId="7FE7477C" w:rsidR="00B64DFD" w:rsidRPr="004E1F37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B64DF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246</w:t>
            </w:r>
            <w:r w:rsidR="00B64DF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38" w:type="pct"/>
            <w:gridSpan w:val="2"/>
          </w:tcPr>
          <w:p w14:paraId="391DFD38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E882D8D" w14:textId="0EE2D9A4" w:rsidR="00B64DFD" w:rsidRPr="00E37688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931</w:t>
            </w:r>
            <w:r w:rsidR="008525A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142" w:type="pct"/>
          </w:tcPr>
          <w:p w14:paraId="59485CC1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481B2C7B" w14:textId="0ADA63AD" w:rsidR="00B64DFD" w:rsidRPr="000D5E13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E13">
              <w:rPr>
                <w:rFonts w:ascii="Angsana New" w:hAnsi="Angsana New"/>
                <w:sz w:val="30"/>
                <w:szCs w:val="30"/>
              </w:rPr>
              <w:t>991</w:t>
            </w:r>
            <w:r w:rsidR="00B64DFD" w:rsidRPr="000D5E13">
              <w:rPr>
                <w:rFonts w:ascii="Angsana New" w:hAnsi="Angsana New"/>
                <w:sz w:val="30"/>
                <w:szCs w:val="30"/>
              </w:rPr>
              <w:t>,</w:t>
            </w:r>
            <w:r w:rsidRPr="000D5E13"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B64DFD" w:rsidRPr="002C559B" w14:paraId="27710278" w14:textId="77777777" w:rsidTr="004A20A4">
        <w:tc>
          <w:tcPr>
            <w:tcW w:w="2138" w:type="pct"/>
          </w:tcPr>
          <w:p w14:paraId="1E07B770" w14:textId="701F64CA" w:rsidR="00B64DFD" w:rsidRPr="00B0039D" w:rsidRDefault="00B64DFD" w:rsidP="00B6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55" w:type="pct"/>
          </w:tcPr>
          <w:p w14:paraId="2914F691" w14:textId="49DA9291" w:rsidR="00B64DFD" w:rsidRPr="00E37688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308</w:t>
            </w:r>
            <w:r w:rsidR="00542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43" w:type="pct"/>
          </w:tcPr>
          <w:p w14:paraId="2443D8F7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14:paraId="59E74FB9" w14:textId="5050A9C2" w:rsidR="00B64DFD" w:rsidRPr="004E1F37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355</w:t>
            </w:r>
            <w:r w:rsidR="00B64DF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38" w:type="pct"/>
            <w:gridSpan w:val="2"/>
          </w:tcPr>
          <w:p w14:paraId="19EA5DCD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F1D4309" w14:textId="0CD75EDB" w:rsidR="00B64DFD" w:rsidRPr="00E37688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253</w:t>
            </w:r>
            <w:r w:rsidR="0079168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142" w:type="pct"/>
          </w:tcPr>
          <w:p w14:paraId="30A187A3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FDD4A1D" w14:textId="61BE57BC" w:rsidR="00B64DFD" w:rsidRPr="000D5E13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E13">
              <w:rPr>
                <w:rFonts w:ascii="Angsana New" w:hAnsi="Angsana New"/>
                <w:sz w:val="30"/>
                <w:szCs w:val="30"/>
              </w:rPr>
              <w:t>285</w:t>
            </w:r>
            <w:r w:rsidR="00B64DFD" w:rsidRPr="000D5E13">
              <w:rPr>
                <w:rFonts w:ascii="Angsana New" w:hAnsi="Angsana New"/>
                <w:sz w:val="30"/>
                <w:szCs w:val="30"/>
              </w:rPr>
              <w:t>,</w:t>
            </w:r>
            <w:r w:rsidRPr="000D5E13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B64DFD" w:rsidRPr="002C559B" w14:paraId="225A61EE" w14:textId="77777777" w:rsidTr="004A20A4">
        <w:tc>
          <w:tcPr>
            <w:tcW w:w="2138" w:type="pct"/>
          </w:tcPr>
          <w:p w14:paraId="35787775" w14:textId="77777777" w:rsidR="00B64DFD" w:rsidRPr="00B0039D" w:rsidRDefault="00B64DFD" w:rsidP="00B6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5" w:type="pct"/>
          </w:tcPr>
          <w:p w14:paraId="698B9061" w14:textId="1E18A49F" w:rsidR="00B64DFD" w:rsidRPr="00E37688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2F7DB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43" w:type="pct"/>
          </w:tcPr>
          <w:p w14:paraId="2A2EC104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14:paraId="5EAF7FE2" w14:textId="69968A23" w:rsidR="00B64DFD" w:rsidRPr="00140EA3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B64DFD" w:rsidRPr="00140E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38" w:type="pct"/>
            <w:gridSpan w:val="2"/>
          </w:tcPr>
          <w:p w14:paraId="0DC9DB3E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3ECA0B5" w14:textId="63EE73AF" w:rsidR="00B64DFD" w:rsidRPr="00E37688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4B0EA0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142" w:type="pct"/>
          </w:tcPr>
          <w:p w14:paraId="77DE08A8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1BFF0B1F" w14:textId="239251A7" w:rsidR="00B64DFD" w:rsidRPr="000D5E13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E13">
              <w:rPr>
                <w:rFonts w:ascii="Angsana New" w:hAnsi="Angsana New"/>
                <w:sz w:val="30"/>
                <w:szCs w:val="30"/>
              </w:rPr>
              <w:t>1</w:t>
            </w:r>
            <w:r w:rsidR="00B64DFD" w:rsidRPr="000D5E13">
              <w:rPr>
                <w:rFonts w:ascii="Angsana New" w:hAnsi="Angsana New"/>
                <w:sz w:val="30"/>
                <w:szCs w:val="30"/>
              </w:rPr>
              <w:t>,</w:t>
            </w:r>
            <w:r w:rsidRPr="000D5E13"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B64DFD" w:rsidRPr="002C559B" w14:paraId="1215014E" w14:textId="77777777" w:rsidTr="004A20A4">
        <w:tc>
          <w:tcPr>
            <w:tcW w:w="2138" w:type="pct"/>
          </w:tcPr>
          <w:p w14:paraId="006BADBF" w14:textId="77777777" w:rsidR="00B64DFD" w:rsidRPr="001819BD" w:rsidRDefault="00B64DFD" w:rsidP="00B6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19B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5" w:type="pct"/>
          </w:tcPr>
          <w:p w14:paraId="3DF53A66" w14:textId="34A22DB8" w:rsidR="00B64DFD" w:rsidRPr="001819BD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</w:t>
            </w:r>
            <w:r w:rsidR="006E7B59" w:rsidRPr="001819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43" w:type="pct"/>
          </w:tcPr>
          <w:p w14:paraId="03CE35DF" w14:textId="77777777" w:rsidR="00B64DFD" w:rsidRPr="001819BD" w:rsidRDefault="00B64DFD" w:rsidP="00B64DF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14:paraId="18F570A6" w14:textId="27FD1E8C" w:rsidR="00B64DFD" w:rsidRPr="001819BD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="00B64DFD" w:rsidRPr="001819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138" w:type="pct"/>
            <w:gridSpan w:val="2"/>
          </w:tcPr>
          <w:p w14:paraId="1AEF5278" w14:textId="77777777" w:rsidR="00B64DFD" w:rsidRPr="001819B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A3B87FA" w14:textId="1D76D422" w:rsidR="00B64DFD" w:rsidRPr="001819BD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</w:t>
            </w:r>
            <w:r w:rsidR="00F222D8" w:rsidRPr="001819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42" w:type="pct"/>
          </w:tcPr>
          <w:p w14:paraId="08DC7F7B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E133641" w14:textId="78335885" w:rsidR="00B64DFD" w:rsidRPr="000D5E13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E13">
              <w:rPr>
                <w:rFonts w:ascii="Angsana New" w:hAnsi="Angsana New"/>
                <w:sz w:val="30"/>
                <w:szCs w:val="30"/>
              </w:rPr>
              <w:t>3</w:t>
            </w:r>
            <w:r w:rsidR="00B64DFD" w:rsidRPr="000D5E13">
              <w:rPr>
                <w:rFonts w:ascii="Angsana New" w:hAnsi="Angsana New"/>
                <w:sz w:val="30"/>
                <w:szCs w:val="30"/>
              </w:rPr>
              <w:t>,</w:t>
            </w:r>
            <w:r w:rsidRPr="000D5E13">
              <w:rPr>
                <w:rFonts w:ascii="Angsana New" w:hAnsi="Angsana New"/>
                <w:sz w:val="30"/>
                <w:szCs w:val="30"/>
              </w:rPr>
              <w:t>742</w:t>
            </w:r>
          </w:p>
        </w:tc>
      </w:tr>
      <w:tr w:rsidR="00B64DFD" w:rsidRPr="007671A3" w14:paraId="5620C794" w14:textId="77777777" w:rsidTr="004A20A4">
        <w:tc>
          <w:tcPr>
            <w:tcW w:w="2138" w:type="pct"/>
          </w:tcPr>
          <w:p w14:paraId="1C14582E" w14:textId="77777777" w:rsidR="00B64DFD" w:rsidRPr="001819BD" w:rsidRDefault="00B64DFD" w:rsidP="00B6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19B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5" w:type="pct"/>
          </w:tcPr>
          <w:p w14:paraId="5387A95D" w14:textId="46943204" w:rsidR="00B64DFD" w:rsidRPr="001819BD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10</w:t>
            </w:r>
            <w:r w:rsidR="00F64D6A" w:rsidRPr="001819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143" w:type="pct"/>
          </w:tcPr>
          <w:p w14:paraId="167927A9" w14:textId="77777777" w:rsidR="00B64DFD" w:rsidRPr="001819BD" w:rsidRDefault="00B64DFD" w:rsidP="00B64DF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14:paraId="40F32DD3" w14:textId="17CBFA83" w:rsidR="00B64DFD" w:rsidRPr="001819BD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</w:t>
            </w:r>
            <w:r w:rsidR="00B64DFD" w:rsidRPr="001819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38" w:type="pct"/>
            <w:gridSpan w:val="2"/>
          </w:tcPr>
          <w:p w14:paraId="4C31D0AB" w14:textId="77777777" w:rsidR="00B64DFD" w:rsidRPr="001819B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2E1F01DF" w14:textId="4CE43D97" w:rsidR="00B64DFD" w:rsidRPr="001819BD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</w:t>
            </w:r>
            <w:r w:rsidR="003B0B10" w:rsidRPr="001819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142" w:type="pct"/>
          </w:tcPr>
          <w:p w14:paraId="76978201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D6350D5" w14:textId="1DA9E8C9" w:rsidR="00B64DFD" w:rsidRPr="000D5E13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E13">
              <w:rPr>
                <w:rFonts w:ascii="Angsana New" w:hAnsi="Angsana New"/>
                <w:sz w:val="30"/>
                <w:szCs w:val="30"/>
              </w:rPr>
              <w:t>5</w:t>
            </w:r>
            <w:r w:rsidR="00B64DFD" w:rsidRPr="000D5E13">
              <w:rPr>
                <w:rFonts w:ascii="Angsana New" w:hAnsi="Angsana New"/>
                <w:sz w:val="30"/>
                <w:szCs w:val="30"/>
              </w:rPr>
              <w:t>,</w:t>
            </w:r>
            <w:r w:rsidRPr="000D5E13">
              <w:rPr>
                <w:rFonts w:ascii="Angsana New" w:hAnsi="Angsana New"/>
                <w:sz w:val="30"/>
                <w:szCs w:val="30"/>
              </w:rPr>
              <w:t>804</w:t>
            </w:r>
          </w:p>
        </w:tc>
      </w:tr>
      <w:tr w:rsidR="00B64DFD" w:rsidRPr="002C559B" w14:paraId="0CB52CBE" w14:textId="77777777" w:rsidTr="004A20A4">
        <w:tc>
          <w:tcPr>
            <w:tcW w:w="2138" w:type="pct"/>
          </w:tcPr>
          <w:p w14:paraId="52CCF47E" w14:textId="1D8229A0" w:rsidR="00B64DFD" w:rsidRPr="00B0039D" w:rsidRDefault="00B64DFD" w:rsidP="00B6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5" w:type="pct"/>
          </w:tcPr>
          <w:p w14:paraId="1BCC549A" w14:textId="20801D06" w:rsidR="00B64DFD" w:rsidRPr="00E37688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  <w:r w:rsidR="0048226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43" w:type="pct"/>
          </w:tcPr>
          <w:p w14:paraId="08D64EB9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14:paraId="2096BA38" w14:textId="65F5F011" w:rsidR="00B64DFD" w:rsidRPr="004E1F37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38" w:type="pct"/>
            <w:gridSpan w:val="2"/>
          </w:tcPr>
          <w:p w14:paraId="5172B3DC" w14:textId="77777777" w:rsidR="00B64DFD" w:rsidRPr="002668EE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5" w:type="pct"/>
          </w:tcPr>
          <w:p w14:paraId="386ADDA2" w14:textId="0FDD8093" w:rsidR="00B64DFD" w:rsidRPr="00E37688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42" w:type="pct"/>
          </w:tcPr>
          <w:p w14:paraId="76C55A1A" w14:textId="77777777" w:rsidR="00B64DFD" w:rsidRPr="00B0039D" w:rsidRDefault="00B64DFD" w:rsidP="00B64D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C1E97E0" w14:textId="528D90FA" w:rsidR="00B64DFD" w:rsidRPr="000D5E13" w:rsidRDefault="00031098" w:rsidP="000D5E1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E13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</w:tbl>
    <w:p w14:paraId="2B0940BC" w14:textId="135ED3B4" w:rsidR="0096523B" w:rsidRDefault="00965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D6EF8E5" w14:textId="77777777" w:rsidR="000D5E13" w:rsidRDefault="000D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2BDA692" w14:textId="79278D91" w:rsidR="00F16933" w:rsidRPr="007671A3" w:rsidRDefault="00F16933" w:rsidP="00ED1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="Angsana New" w:hAnsi="Angsana New"/>
          <w:color w:val="000000"/>
          <w:sz w:val="30"/>
          <w:szCs w:val="30"/>
          <w:cs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 ณ วันที่</w:t>
      </w:r>
      <w:r w:rsidRPr="007671A3">
        <w:rPr>
          <w:rFonts w:ascii="Angsana New" w:hAnsi="Angsana New"/>
          <w:color w:val="000000"/>
          <w:sz w:val="30"/>
          <w:szCs w:val="30"/>
        </w:rPr>
        <w:t xml:space="preserve"> </w:t>
      </w:r>
      <w:r w:rsidR="00031098" w:rsidRPr="00031098">
        <w:rPr>
          <w:rFonts w:ascii="Angsana New" w:hAnsi="Angsana New"/>
          <w:color w:val="000000"/>
          <w:sz w:val="30"/>
          <w:szCs w:val="30"/>
        </w:rPr>
        <w:t>31</w:t>
      </w:r>
      <w:r w:rsidR="00F91395" w:rsidRPr="007671A3">
        <w:rPr>
          <w:rFonts w:ascii="Angsana New" w:hAnsi="Angsana New"/>
          <w:color w:val="000000"/>
          <w:sz w:val="30"/>
          <w:szCs w:val="30"/>
        </w:rPr>
        <w:t xml:space="preserve"> </w:t>
      </w:r>
      <w:r w:rsidR="00F91395" w:rsidRPr="007671A3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60ABE4C3" w14:textId="77777777" w:rsidR="00F16933" w:rsidRPr="00E042A5" w:rsidRDefault="00F16933" w:rsidP="00F16933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 w:cs="Angsana New"/>
          <w:b w:val="0"/>
          <w:bCs w:val="0"/>
          <w:sz w:val="30"/>
          <w:szCs w:val="30"/>
        </w:rPr>
      </w:pPr>
      <w:r w:rsidRPr="006F1710">
        <w:rPr>
          <w:rFonts w:ascii="Angsana New" w:hAnsi="Angsana New" w:cs="Angsana New"/>
          <w:i/>
          <w:iCs/>
          <w:sz w:val="20"/>
          <w:szCs w:val="20"/>
          <w:cs/>
        </w:rPr>
        <w:tab/>
      </w: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96"/>
        <w:gridCol w:w="244"/>
        <w:gridCol w:w="1170"/>
        <w:gridCol w:w="270"/>
        <w:gridCol w:w="1080"/>
        <w:gridCol w:w="270"/>
        <w:gridCol w:w="1170"/>
      </w:tblGrid>
      <w:tr w:rsidR="00F16933" w:rsidRPr="007671A3" w14:paraId="0C897068" w14:textId="77777777" w:rsidTr="00F22F34">
        <w:tc>
          <w:tcPr>
            <w:tcW w:w="2124" w:type="pct"/>
          </w:tcPr>
          <w:p w14:paraId="3D73EFBF" w14:textId="77777777" w:rsidR="00F16933" w:rsidRPr="007671A3" w:rsidRDefault="00F16933" w:rsidP="00D57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6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90" w:type="pct"/>
            <w:gridSpan w:val="3"/>
          </w:tcPr>
          <w:p w14:paraId="23C1433D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83D2E43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6E249588" w14:textId="77777777" w:rsidR="00F16933" w:rsidRPr="007671A3" w:rsidRDefault="00F16933" w:rsidP="00104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36E38332" w14:textId="77777777" w:rsidTr="00F22F34">
        <w:tc>
          <w:tcPr>
            <w:tcW w:w="2124" w:type="pct"/>
          </w:tcPr>
          <w:p w14:paraId="0FA9EBC6" w14:textId="77777777" w:rsidR="00097D1B" w:rsidRPr="007671A3" w:rsidRDefault="00097D1B" w:rsidP="00D57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C6C1EE" w14:textId="356123F0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580A8760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6F84565" w14:textId="78DCBB59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D8AED2A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5B923F2" w14:textId="3CA0ACD8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5AA4E3E3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2C767BE" w14:textId="3E916584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97D1B" w:rsidRPr="007671A3" w14:paraId="1B24C273" w14:textId="77777777" w:rsidTr="00F22F34">
        <w:tc>
          <w:tcPr>
            <w:tcW w:w="2124" w:type="pct"/>
          </w:tcPr>
          <w:p w14:paraId="512CDE39" w14:textId="77777777" w:rsidR="00097D1B" w:rsidRPr="007671A3" w:rsidRDefault="00097D1B" w:rsidP="00D57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6" w:type="pct"/>
            <w:gridSpan w:val="7"/>
          </w:tcPr>
          <w:p w14:paraId="4155FF02" w14:textId="2FBE64C8" w:rsidR="00097D1B" w:rsidRPr="007671A3" w:rsidRDefault="00D01F0F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97D1B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7D1B" w:rsidRPr="007671A3" w14:paraId="4E747AB2" w14:textId="77777777" w:rsidTr="00F22F34">
        <w:tc>
          <w:tcPr>
            <w:tcW w:w="2124" w:type="pct"/>
          </w:tcPr>
          <w:p w14:paraId="434FD369" w14:textId="517615AF" w:rsidR="00097D1B" w:rsidRPr="00F879DB" w:rsidRDefault="00260FC1" w:rsidP="00D572F2">
            <w:pPr>
              <w:spacing w:line="240" w:lineRule="auto"/>
              <w:ind w:left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7" w:type="pct"/>
          </w:tcPr>
          <w:p w14:paraId="686E4A05" w14:textId="77777777" w:rsidR="00097D1B" w:rsidRPr="00F879DB" w:rsidRDefault="00097D1B" w:rsidP="00097D1B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A1A8AB7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</w:tcPr>
          <w:p w14:paraId="174873B6" w14:textId="77777777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8BCFCD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BAFDEA2" w14:textId="77777777" w:rsidR="00097D1B" w:rsidRPr="00F879DB" w:rsidRDefault="00097D1B" w:rsidP="00097D1B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FCF406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72A57BC" w14:textId="77777777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397F" w:rsidRPr="007671A3" w14:paraId="72F5BBE4" w14:textId="77777777" w:rsidTr="00F22F34">
        <w:tc>
          <w:tcPr>
            <w:tcW w:w="2124" w:type="pct"/>
          </w:tcPr>
          <w:p w14:paraId="7C155193" w14:textId="20866BB3" w:rsidR="00C5397F" w:rsidRPr="00F879DB" w:rsidRDefault="00C5397F" w:rsidP="00F22F34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  <w:cs/>
              </w:rPr>
            </w:pPr>
            <w:r w:rsidRPr="00381BB6">
              <w:rPr>
                <w:rFonts w:ascii="Angsana New" w:hAnsi="Angsana New"/>
                <w:sz w:val="30"/>
                <w:szCs w:val="30"/>
                <w:cs/>
              </w:rPr>
              <w:t>บริษัทเอสซีจี ดิสทริบิวชั่น จำกัด</w:t>
            </w:r>
          </w:p>
        </w:tc>
        <w:tc>
          <w:tcPr>
            <w:tcW w:w="637" w:type="pct"/>
          </w:tcPr>
          <w:p w14:paraId="58E77DBF" w14:textId="1B7853E9" w:rsidR="00C5397F" w:rsidRPr="00140EA3" w:rsidRDefault="00031098" w:rsidP="00F22F3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44</w:t>
            </w:r>
            <w:r w:rsidR="00C5397F" w:rsidRPr="00140E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30" w:type="pct"/>
          </w:tcPr>
          <w:p w14:paraId="43CFE047" w14:textId="77777777" w:rsidR="00C5397F" w:rsidRPr="00F879DB" w:rsidRDefault="00C5397F" w:rsidP="004054CA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</w:tcPr>
          <w:p w14:paraId="18DBE01B" w14:textId="77777777" w:rsidR="00C5397F" w:rsidRPr="00140EA3" w:rsidRDefault="00C5397F" w:rsidP="004054C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24B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6313D41" w14:textId="77777777" w:rsidR="00C5397F" w:rsidRPr="00824B9D" w:rsidRDefault="00C5397F" w:rsidP="004054C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A07D175" w14:textId="28E7FC08" w:rsidR="00C5397F" w:rsidRPr="00140EA3" w:rsidRDefault="00031098" w:rsidP="00F22F3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36</w:t>
            </w:r>
            <w:r w:rsidR="00C5397F" w:rsidRPr="00140E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44" w:type="pct"/>
          </w:tcPr>
          <w:p w14:paraId="48FB7675" w14:textId="77777777" w:rsidR="00C5397F" w:rsidRPr="00824B9D" w:rsidRDefault="00C5397F" w:rsidP="004054C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1FC3121" w14:textId="77777777" w:rsidR="00C5397F" w:rsidRPr="00C5397F" w:rsidRDefault="00C5397F" w:rsidP="00F22F3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24B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C5397F" w:rsidRPr="007671A3" w14:paraId="54151E91" w14:textId="77777777" w:rsidTr="00F22F34">
        <w:tc>
          <w:tcPr>
            <w:tcW w:w="2124" w:type="pct"/>
          </w:tcPr>
          <w:p w14:paraId="08A464B6" w14:textId="7BC357F9" w:rsidR="00C5397F" w:rsidRPr="00F879DB" w:rsidRDefault="00C5397F" w:rsidP="00F22F34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  <w:cs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</w:rPr>
              <w:t xml:space="preserve">บริษัทแลนด์ แอนด์ เฮ้าส์ จำกัด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F879D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7" w:type="pct"/>
          </w:tcPr>
          <w:p w14:paraId="25B84521" w14:textId="0F809BA0" w:rsidR="00C5397F" w:rsidRPr="00BC601D" w:rsidRDefault="00031098" w:rsidP="00F22F3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  <w:r w:rsidR="00C5397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30" w:type="pct"/>
          </w:tcPr>
          <w:p w14:paraId="2940C082" w14:textId="77777777" w:rsidR="00C5397F" w:rsidRPr="00F879DB" w:rsidRDefault="00C5397F" w:rsidP="004054CA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</w:tcPr>
          <w:p w14:paraId="3425F393" w14:textId="6B9030D1" w:rsidR="00C5397F" w:rsidRPr="00140EA3" w:rsidRDefault="00031098" w:rsidP="00F22F3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</w:t>
            </w:r>
            <w:r w:rsidR="00C5397F" w:rsidRPr="00140E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144" w:type="pct"/>
          </w:tcPr>
          <w:p w14:paraId="2EFE18A8" w14:textId="77777777" w:rsidR="00C5397F" w:rsidRPr="00824B9D" w:rsidRDefault="00C5397F" w:rsidP="004054C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504BF18" w14:textId="4FFF2655" w:rsidR="00C5397F" w:rsidRPr="00824B9D" w:rsidRDefault="00031098" w:rsidP="00F22F3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  <w:r w:rsidR="00C5397F" w:rsidRPr="00824B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44" w:type="pct"/>
          </w:tcPr>
          <w:p w14:paraId="0223E24D" w14:textId="77777777" w:rsidR="00C5397F" w:rsidRPr="00824B9D" w:rsidRDefault="00C5397F" w:rsidP="004054C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5AD4AA3" w14:textId="42BBA33D" w:rsidR="00C5397F" w:rsidRPr="00C5397F" w:rsidRDefault="00031098" w:rsidP="00F22F3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</w:t>
            </w:r>
            <w:r w:rsidR="00C5397F" w:rsidRPr="00C5397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012</w:t>
            </w:r>
          </w:p>
        </w:tc>
      </w:tr>
      <w:tr w:rsidR="00C5397F" w:rsidRPr="007671A3" w14:paraId="0C840089" w14:textId="77777777" w:rsidTr="00F22F34">
        <w:tc>
          <w:tcPr>
            <w:tcW w:w="2124" w:type="pct"/>
            <w:vAlign w:val="bottom"/>
          </w:tcPr>
          <w:p w14:paraId="53AC3500" w14:textId="6E09F593" w:rsidR="00D572F2" w:rsidRDefault="00C5397F" w:rsidP="00F22F34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</w:rPr>
            </w:pPr>
            <w:r w:rsidRPr="00D572F2">
              <w:rPr>
                <w:rFonts w:ascii="Angsana New" w:hAnsi="Angsana New"/>
                <w:sz w:val="30"/>
                <w:szCs w:val="30"/>
                <w:cs/>
              </w:rPr>
              <w:t>บริษัทเอสซีจี อินเตอร์เนชั่นแนล</w:t>
            </w:r>
          </w:p>
          <w:p w14:paraId="2B81D7D1" w14:textId="2D3B36A5" w:rsidR="00C5397F" w:rsidRPr="00D572F2" w:rsidRDefault="00C5397F" w:rsidP="00D572F2">
            <w:pPr>
              <w:spacing w:line="240" w:lineRule="auto"/>
              <w:ind w:left="2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72F2">
              <w:rPr>
                <w:rFonts w:ascii="Angsana New" w:hAnsi="Angsana New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637" w:type="pct"/>
          </w:tcPr>
          <w:p w14:paraId="2F413A67" w14:textId="77777777" w:rsidR="00C5397F" w:rsidRDefault="00C5397F" w:rsidP="004054C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746A5436" w14:textId="372DEF78" w:rsidR="00C5397F" w:rsidRDefault="00031098" w:rsidP="00F22F3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30" w:type="pct"/>
          </w:tcPr>
          <w:p w14:paraId="2E2D90CE" w14:textId="77777777" w:rsidR="00C5397F" w:rsidRPr="00F879DB" w:rsidRDefault="00C5397F" w:rsidP="004054CA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</w:tcPr>
          <w:p w14:paraId="25190BF9" w14:textId="77777777" w:rsidR="00C5397F" w:rsidRDefault="00C5397F" w:rsidP="004054C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4CED20D4" w14:textId="77777777" w:rsidR="00C5397F" w:rsidRPr="00140EA3" w:rsidRDefault="00C5397F" w:rsidP="004054C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24B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01148E5" w14:textId="77777777" w:rsidR="00C5397F" w:rsidRPr="00824B9D" w:rsidRDefault="00C5397F" w:rsidP="004054C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22657E6" w14:textId="77777777" w:rsidR="00C5397F" w:rsidRDefault="00C5397F" w:rsidP="004054C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4407032C" w14:textId="1804E9E5" w:rsidR="00C5397F" w:rsidRPr="00824B9D" w:rsidRDefault="00031098" w:rsidP="00F22F3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44" w:type="pct"/>
            <w:vAlign w:val="bottom"/>
          </w:tcPr>
          <w:p w14:paraId="5C11891F" w14:textId="77777777" w:rsidR="00C5397F" w:rsidRPr="00824B9D" w:rsidRDefault="00C5397F" w:rsidP="004054C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7C657CF" w14:textId="77777777" w:rsidR="00C5397F" w:rsidRDefault="00C5397F" w:rsidP="004054C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7F23691A" w14:textId="77777777" w:rsidR="00C5397F" w:rsidRPr="00C5397F" w:rsidRDefault="00C5397F" w:rsidP="00F22F3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24B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C5397F" w:rsidRPr="007671A3" w14:paraId="28FB44E1" w14:textId="77777777" w:rsidTr="00F22F34">
        <w:tc>
          <w:tcPr>
            <w:tcW w:w="2124" w:type="pct"/>
            <w:vAlign w:val="bottom"/>
          </w:tcPr>
          <w:p w14:paraId="78678B48" w14:textId="77777777" w:rsidR="00C5397F" w:rsidRPr="00F879DB" w:rsidRDefault="00C5397F" w:rsidP="00D572F2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  <w:cs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</w:tc>
        <w:tc>
          <w:tcPr>
            <w:tcW w:w="637" w:type="pct"/>
          </w:tcPr>
          <w:p w14:paraId="37574E74" w14:textId="21803984" w:rsidR="00C5397F" w:rsidRPr="00BC601D" w:rsidRDefault="00031098" w:rsidP="00F22F3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30" w:type="pct"/>
          </w:tcPr>
          <w:p w14:paraId="2B699760" w14:textId="77777777" w:rsidR="00C5397F" w:rsidRPr="00F879DB" w:rsidRDefault="00C5397F" w:rsidP="004054CA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E1128C" w14:textId="6433D020" w:rsidR="00C5397F" w:rsidRPr="00140EA3" w:rsidRDefault="00031098" w:rsidP="00F22F3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4" w:type="pct"/>
          </w:tcPr>
          <w:p w14:paraId="31914214" w14:textId="77777777" w:rsidR="00C5397F" w:rsidRPr="00824B9D" w:rsidRDefault="00C5397F" w:rsidP="004054C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CA0BC1A" w14:textId="475818D9" w:rsidR="00C5397F" w:rsidRPr="00824B9D" w:rsidRDefault="00031098" w:rsidP="00F22F3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44" w:type="pct"/>
            <w:vAlign w:val="bottom"/>
          </w:tcPr>
          <w:p w14:paraId="2D5D0C2F" w14:textId="77777777" w:rsidR="00C5397F" w:rsidRPr="00824B9D" w:rsidRDefault="00C5397F" w:rsidP="004054C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5A93FA3" w14:textId="2EF5C8DE" w:rsidR="00C5397F" w:rsidRPr="00C5397F" w:rsidRDefault="00031098" w:rsidP="00F22F3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16</w:t>
            </w:r>
          </w:p>
        </w:tc>
      </w:tr>
      <w:tr w:rsidR="00A100BB" w:rsidRPr="007671A3" w14:paraId="29B9978D" w14:textId="77777777" w:rsidTr="00F22F34">
        <w:tc>
          <w:tcPr>
            <w:tcW w:w="2124" w:type="pct"/>
          </w:tcPr>
          <w:p w14:paraId="6593EFBB" w14:textId="357BE4EC" w:rsidR="00A100BB" w:rsidRPr="00F879DB" w:rsidRDefault="00A100BB" w:rsidP="00F22F34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F879DB">
              <w:rPr>
                <w:rFonts w:ascii="Angsana New" w:hAnsi="Angsana New"/>
                <w:sz w:val="30"/>
                <w:szCs w:val="30"/>
              </w:rPr>
              <w:t>-</w:t>
            </w:r>
            <w:r w:rsidRPr="00F879DB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37" w:type="pct"/>
          </w:tcPr>
          <w:p w14:paraId="7760B671" w14:textId="5870B5E7" w:rsidR="00A100BB" w:rsidRPr="00BC601D" w:rsidRDefault="00563819" w:rsidP="00F22F34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54440143" w14:textId="77777777" w:rsidR="00A100BB" w:rsidRPr="00F879DB" w:rsidRDefault="00A100BB" w:rsidP="00A100BB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</w:tcPr>
          <w:p w14:paraId="4FF15D0D" w14:textId="4706C4EE" w:rsidR="00A100BB" w:rsidRPr="00140EA3" w:rsidRDefault="00031098" w:rsidP="00F22F3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79</w:t>
            </w:r>
            <w:r w:rsidR="00A100BB" w:rsidRPr="00140E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44" w:type="pct"/>
          </w:tcPr>
          <w:p w14:paraId="798BA345" w14:textId="77777777" w:rsidR="00A100BB" w:rsidRPr="00F879DB" w:rsidRDefault="00A100BB" w:rsidP="00A10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D038F50" w14:textId="4D04D6D3" w:rsidR="00A100BB" w:rsidRPr="00824B9D" w:rsidRDefault="00895CBB" w:rsidP="00C5397F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24B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0C9DFD02" w14:textId="77777777" w:rsidR="00A100BB" w:rsidRPr="00F879DB" w:rsidRDefault="00A100BB" w:rsidP="00A10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3FFDC77" w14:textId="300EDFBB" w:rsidR="00A100BB" w:rsidRPr="00C5397F" w:rsidRDefault="00031098" w:rsidP="00F22F3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65</w:t>
            </w:r>
            <w:r w:rsidR="00A100BB" w:rsidRPr="00C5397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309</w:t>
            </w:r>
          </w:p>
        </w:tc>
      </w:tr>
      <w:tr w:rsidR="00381BB6" w:rsidRPr="007671A3" w14:paraId="44AE55A0" w14:textId="77777777" w:rsidTr="00F22F34">
        <w:tc>
          <w:tcPr>
            <w:tcW w:w="2124" w:type="pct"/>
            <w:vAlign w:val="bottom"/>
          </w:tcPr>
          <w:p w14:paraId="157CEEDF" w14:textId="6E245E62" w:rsidR="00381BB6" w:rsidRPr="00F879DB" w:rsidRDefault="00381BB6" w:rsidP="00D572F2">
            <w:pPr>
              <w:spacing w:line="240" w:lineRule="auto"/>
              <w:ind w:left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7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4E4AE7C" w14:textId="1E3D3C55" w:rsidR="00381BB6" w:rsidRPr="00C5397F" w:rsidRDefault="00031098" w:rsidP="00F22F3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50</w:t>
            </w:r>
            <w:r w:rsidR="003878AE" w:rsidRPr="00C539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30" w:type="pct"/>
          </w:tcPr>
          <w:p w14:paraId="0406C436" w14:textId="77777777" w:rsidR="00381BB6" w:rsidRPr="00C5397F" w:rsidRDefault="00381BB6" w:rsidP="00381BB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2A1F428" w14:textId="5FFFF60E" w:rsidR="00381BB6" w:rsidRPr="00C5397F" w:rsidRDefault="00031098" w:rsidP="00F22F3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87</w:t>
            </w:r>
            <w:r w:rsidR="00381BB6" w:rsidRPr="00C539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44" w:type="pct"/>
          </w:tcPr>
          <w:p w14:paraId="6A206045" w14:textId="77777777" w:rsidR="00381BB6" w:rsidRPr="00C5397F" w:rsidRDefault="00381BB6" w:rsidP="00381BB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71A2AAD" w14:textId="5AB11695" w:rsidR="00381BB6" w:rsidRPr="00C5397F" w:rsidRDefault="00031098" w:rsidP="00F22F3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41</w:t>
            </w:r>
            <w:r w:rsidR="003878AE" w:rsidRPr="00C539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44" w:type="pct"/>
            <w:vAlign w:val="bottom"/>
          </w:tcPr>
          <w:p w14:paraId="41E43977" w14:textId="77777777" w:rsidR="00381BB6" w:rsidRPr="00C5397F" w:rsidRDefault="00381BB6" w:rsidP="00381BB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B7D6591" w14:textId="5ECC1DFD" w:rsidR="00381BB6" w:rsidRPr="00C5397F" w:rsidRDefault="00031098" w:rsidP="00F22F3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73</w:t>
            </w:r>
            <w:r w:rsidR="00381BB6" w:rsidRPr="00C5397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337</w:t>
            </w:r>
          </w:p>
        </w:tc>
      </w:tr>
    </w:tbl>
    <w:p w14:paraId="6DAAD101" w14:textId="501BA372" w:rsidR="0005454E" w:rsidRDefault="0005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6"/>
        <w:gridCol w:w="1146"/>
        <w:gridCol w:w="271"/>
        <w:gridCol w:w="1177"/>
        <w:gridCol w:w="47"/>
        <w:gridCol w:w="223"/>
        <w:gridCol w:w="45"/>
        <w:gridCol w:w="1043"/>
        <w:gridCol w:w="270"/>
        <w:gridCol w:w="1172"/>
      </w:tblGrid>
      <w:tr w:rsidR="00097D1B" w:rsidRPr="00FD3E08" w14:paraId="0C356104" w14:textId="77777777" w:rsidTr="00F22F34">
        <w:trPr>
          <w:tblHeader/>
        </w:trPr>
        <w:tc>
          <w:tcPr>
            <w:tcW w:w="2119" w:type="pct"/>
          </w:tcPr>
          <w:p w14:paraId="5FC5F761" w14:textId="5589443A" w:rsidR="00097D1B" w:rsidRPr="007671A3" w:rsidRDefault="00097D1B" w:rsidP="00F22F34">
            <w:pPr>
              <w:spacing w:line="240" w:lineRule="auto"/>
              <w:ind w:left="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E0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11" w:type="pct"/>
            <w:gridSpan w:val="4"/>
          </w:tcPr>
          <w:p w14:paraId="48B0298B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29368327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2B5237DA" w14:textId="77777777" w:rsidR="00097D1B" w:rsidRPr="007671A3" w:rsidRDefault="00097D1B" w:rsidP="00104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FD3E08" w14:paraId="7B4AD303" w14:textId="77777777" w:rsidTr="00F22F34">
        <w:trPr>
          <w:tblHeader/>
        </w:trPr>
        <w:tc>
          <w:tcPr>
            <w:tcW w:w="2119" w:type="pct"/>
          </w:tcPr>
          <w:p w14:paraId="76D7A07B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49347A35" w14:textId="48ED2EC5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D410FE7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440C0A27" w14:textId="725CCD5D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14:paraId="1CEE501D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7D84291F" w14:textId="3512FF01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522A7A21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29C252C" w14:textId="4BFB819A" w:rsidR="00097D1B" w:rsidRPr="007671A3" w:rsidRDefault="00031098" w:rsidP="003A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"/>
                <w:tab w:val="left" w:pos="62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97D1B" w:rsidRPr="00FD3E08" w14:paraId="5FDE46CF" w14:textId="77777777" w:rsidTr="00F22F34">
        <w:trPr>
          <w:tblHeader/>
        </w:trPr>
        <w:tc>
          <w:tcPr>
            <w:tcW w:w="2119" w:type="pct"/>
          </w:tcPr>
          <w:p w14:paraId="008E059E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9"/>
          </w:tcPr>
          <w:p w14:paraId="637A24AF" w14:textId="3D8C0ABC" w:rsidR="00097D1B" w:rsidRPr="007671A3" w:rsidRDefault="00D01F0F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97D1B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005A" w:rsidRPr="00FD3E08" w14:paraId="03FD4B39" w14:textId="77777777" w:rsidTr="00F22F34">
        <w:tc>
          <w:tcPr>
            <w:tcW w:w="2119" w:type="pct"/>
          </w:tcPr>
          <w:p w14:paraId="544E0067" w14:textId="1197D030" w:rsidR="00E0005A" w:rsidRPr="007671A3" w:rsidRDefault="00E0005A" w:rsidP="00F22F34">
            <w:pPr>
              <w:spacing w:line="240" w:lineRule="auto"/>
              <w:ind w:left="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612" w:type="pct"/>
          </w:tcPr>
          <w:p w14:paraId="4F7254CC" w14:textId="77777777" w:rsidR="00E0005A" w:rsidRPr="007E328E" w:rsidRDefault="00E0005A" w:rsidP="00097D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02BE6BB" w14:textId="77777777" w:rsidR="00E0005A" w:rsidRPr="007E328E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F3F7EDB" w14:textId="77777777" w:rsidR="00E0005A" w:rsidRPr="007E328E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1F27931" w14:textId="77777777" w:rsidR="00E0005A" w:rsidRPr="007E328E" w:rsidRDefault="00E0005A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6E201A46" w14:textId="77777777" w:rsidR="00E0005A" w:rsidRPr="007E328E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9CE896" w14:textId="77777777" w:rsidR="00E0005A" w:rsidRPr="007E328E" w:rsidRDefault="00E0005A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E93B7C0" w14:textId="77777777" w:rsidR="00E0005A" w:rsidRPr="007E328E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038" w:rsidRPr="00FD3E08" w14:paraId="1E950D04" w14:textId="77777777" w:rsidTr="00F22F34">
        <w:trPr>
          <w:trHeight w:val="344"/>
        </w:trPr>
        <w:tc>
          <w:tcPr>
            <w:tcW w:w="2119" w:type="pct"/>
          </w:tcPr>
          <w:p w14:paraId="324805DC" w14:textId="3CD13146" w:rsidR="009E6038" w:rsidRPr="00C007B7" w:rsidRDefault="009E6038" w:rsidP="00F22F34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  <w:cs/>
              </w:rPr>
            </w:pPr>
            <w:r w:rsidRPr="00C007B7">
              <w:rPr>
                <w:rFonts w:ascii="Angsana New" w:hAnsi="Angsana New"/>
                <w:sz w:val="30"/>
                <w:szCs w:val="30"/>
                <w:cs/>
              </w:rPr>
              <w:t xml:space="preserve">บริษัทปูนซิเมนต์ไทย จำกัด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C007B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12" w:type="pct"/>
          </w:tcPr>
          <w:p w14:paraId="10159A5F" w14:textId="74325FE1" w:rsidR="009E6038" w:rsidRPr="007E328E" w:rsidRDefault="00031098" w:rsidP="00F22F3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45" w:type="pct"/>
          </w:tcPr>
          <w:p w14:paraId="27CFF2FF" w14:textId="77777777" w:rsidR="009E6038" w:rsidRPr="007E328E" w:rsidRDefault="009E6038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vAlign w:val="bottom"/>
          </w:tcPr>
          <w:p w14:paraId="6FA9FB39" w14:textId="354E14F5" w:rsidR="009E6038" w:rsidRPr="007E328E" w:rsidRDefault="00031098" w:rsidP="009405B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44" w:type="pct"/>
            <w:gridSpan w:val="2"/>
          </w:tcPr>
          <w:p w14:paraId="6717AAB2" w14:textId="77777777" w:rsidR="009E6038" w:rsidRPr="007E328E" w:rsidRDefault="009E6038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gridSpan w:val="2"/>
          </w:tcPr>
          <w:p w14:paraId="11FC6B93" w14:textId="1C6A0511" w:rsidR="009E6038" w:rsidRPr="007E328E" w:rsidRDefault="00031098" w:rsidP="009405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44" w:type="pct"/>
          </w:tcPr>
          <w:p w14:paraId="1BB79203" w14:textId="77777777" w:rsidR="009E6038" w:rsidRPr="007E328E" w:rsidRDefault="009E6038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</w:tcPr>
          <w:p w14:paraId="6C694BFD" w14:textId="3472C88A" w:rsidR="009E6038" w:rsidRPr="007E328E" w:rsidRDefault="00031098" w:rsidP="00D9222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477</w:t>
            </w:r>
          </w:p>
        </w:tc>
      </w:tr>
      <w:tr w:rsidR="009E6038" w:rsidRPr="00507D92" w14:paraId="1495A8C2" w14:textId="77777777" w:rsidTr="00F22F34">
        <w:tc>
          <w:tcPr>
            <w:tcW w:w="2119" w:type="pct"/>
          </w:tcPr>
          <w:p w14:paraId="797767A8" w14:textId="77777777" w:rsidR="009E6038" w:rsidRPr="00507D92" w:rsidRDefault="009E6038" w:rsidP="009E603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2" w:type="pct"/>
          </w:tcPr>
          <w:p w14:paraId="74D08C8B" w14:textId="77777777" w:rsidR="009E6038" w:rsidRPr="00507D92" w:rsidRDefault="009E6038" w:rsidP="009405B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7FAC9BB7" w14:textId="77777777" w:rsidR="009E6038" w:rsidRPr="00507D92" w:rsidRDefault="009E6038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629" w:type="pct"/>
            <w:vAlign w:val="bottom"/>
          </w:tcPr>
          <w:p w14:paraId="1BDEB8FD" w14:textId="77777777" w:rsidR="009E6038" w:rsidRPr="00507D92" w:rsidRDefault="009E6038" w:rsidP="009405B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44" w:type="pct"/>
            <w:gridSpan w:val="2"/>
          </w:tcPr>
          <w:p w14:paraId="4A6B7EFA" w14:textId="77777777" w:rsidR="009E6038" w:rsidRPr="00507D92" w:rsidRDefault="009E6038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18F31816" w14:textId="77777777" w:rsidR="009E6038" w:rsidRPr="00507D92" w:rsidRDefault="009E6038" w:rsidP="009405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44" w:type="pct"/>
          </w:tcPr>
          <w:p w14:paraId="40EFC09C" w14:textId="77777777" w:rsidR="009E6038" w:rsidRPr="00507D92" w:rsidRDefault="009E6038" w:rsidP="009405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48BCF87D" w14:textId="77777777" w:rsidR="009E6038" w:rsidRPr="00507D92" w:rsidRDefault="009E6038" w:rsidP="009405B5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rPr>
                <w:rFonts w:ascii="Angsana New" w:hAnsi="Angsana New"/>
                <w:color w:val="000000"/>
                <w:sz w:val="20"/>
                <w:lang w:val="en-US" w:bidi="th-TH"/>
              </w:rPr>
            </w:pPr>
          </w:p>
        </w:tc>
      </w:tr>
      <w:tr w:rsidR="009E6038" w:rsidRPr="00FD3E08" w14:paraId="7B6645D9" w14:textId="77777777" w:rsidTr="00F22F34">
        <w:tc>
          <w:tcPr>
            <w:tcW w:w="2119" w:type="pct"/>
          </w:tcPr>
          <w:p w14:paraId="6D4F5474" w14:textId="77777777" w:rsidR="009E6038" w:rsidRPr="007671A3" w:rsidRDefault="009E6038" w:rsidP="00F22F34">
            <w:pPr>
              <w:spacing w:line="240" w:lineRule="auto"/>
              <w:ind w:left="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1767DD81" w14:textId="77777777" w:rsidR="009E6038" w:rsidRPr="009405B5" w:rsidRDefault="009E6038" w:rsidP="00910DA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6A95EFB" w14:textId="77777777" w:rsidR="009E6038" w:rsidRPr="009405B5" w:rsidRDefault="009E6038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vAlign w:val="bottom"/>
          </w:tcPr>
          <w:p w14:paraId="2AAD70BE" w14:textId="77777777" w:rsidR="009E6038" w:rsidRPr="009405B5" w:rsidRDefault="009E6038" w:rsidP="009405B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</w:tcPr>
          <w:p w14:paraId="5ACAED48" w14:textId="77777777" w:rsidR="009E6038" w:rsidRPr="009405B5" w:rsidRDefault="009E6038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35FDCF34" w14:textId="77777777" w:rsidR="009E6038" w:rsidRPr="009405B5" w:rsidRDefault="009E6038" w:rsidP="009405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6502D4E1" w14:textId="77777777" w:rsidR="009E6038" w:rsidRPr="009405B5" w:rsidRDefault="009E6038" w:rsidP="009405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38ADB785" w14:textId="77777777" w:rsidR="009E6038" w:rsidRPr="009405B5" w:rsidRDefault="009E6038" w:rsidP="009405B5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E6038" w:rsidRPr="00FD3E08" w14:paraId="70B2B9E8" w14:textId="77777777" w:rsidTr="00F22F34">
        <w:tc>
          <w:tcPr>
            <w:tcW w:w="2119" w:type="pct"/>
            <w:vAlign w:val="bottom"/>
          </w:tcPr>
          <w:p w14:paraId="1D92A28D" w14:textId="37800CB7" w:rsidR="009E6038" w:rsidRPr="007671A3" w:rsidRDefault="009E6038" w:rsidP="00F22F34">
            <w:pPr>
              <w:spacing w:line="240" w:lineRule="auto"/>
              <w:ind w:left="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12" w:type="pct"/>
            <w:vAlign w:val="bottom"/>
          </w:tcPr>
          <w:p w14:paraId="1D72B37F" w14:textId="36EDA1BA" w:rsidR="009E6038" w:rsidRPr="009405B5" w:rsidRDefault="0078355C" w:rsidP="00F22F34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45CD26C" w14:textId="77777777" w:rsidR="009E6038" w:rsidRPr="009405B5" w:rsidRDefault="009E6038" w:rsidP="009405B5">
            <w:pPr>
              <w:tabs>
                <w:tab w:val="clear" w:pos="907"/>
                <w:tab w:val="decimal" w:pos="887"/>
              </w:tabs>
              <w:spacing w:line="240" w:lineRule="auto"/>
              <w:ind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801576C" w14:textId="49731CE6" w:rsidR="009E6038" w:rsidRPr="009405B5" w:rsidRDefault="009E6038" w:rsidP="00D92226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-5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</w:tcPr>
          <w:p w14:paraId="36838A13" w14:textId="77777777" w:rsidR="009E6038" w:rsidRPr="009405B5" w:rsidRDefault="009E6038" w:rsidP="009405B5">
            <w:pPr>
              <w:tabs>
                <w:tab w:val="clear" w:pos="907"/>
                <w:tab w:val="decimal" w:pos="88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6F54CB73" w14:textId="630DC8C7" w:rsidR="009E6038" w:rsidRPr="009405B5" w:rsidRDefault="00031098" w:rsidP="009405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44" w:type="pct"/>
          </w:tcPr>
          <w:p w14:paraId="230DDEBC" w14:textId="77777777" w:rsidR="009E6038" w:rsidRPr="009405B5" w:rsidRDefault="009E6038" w:rsidP="009405B5">
            <w:pPr>
              <w:tabs>
                <w:tab w:val="clear" w:pos="907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62691C2" w14:textId="15030BB1" w:rsidR="009E6038" w:rsidRPr="009405B5" w:rsidRDefault="00031098" w:rsidP="00D9222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447</w:t>
            </w:r>
          </w:p>
        </w:tc>
      </w:tr>
      <w:tr w:rsidR="00E305DF" w:rsidRPr="00507D92" w14:paraId="29927DD8" w14:textId="77777777" w:rsidTr="00F22F34">
        <w:tc>
          <w:tcPr>
            <w:tcW w:w="2119" w:type="pct"/>
            <w:vAlign w:val="bottom"/>
          </w:tcPr>
          <w:p w14:paraId="3373CEF7" w14:textId="77777777" w:rsidR="00E305DF" w:rsidRPr="00507D92" w:rsidRDefault="00E305DF" w:rsidP="00404D9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2" w:type="pct"/>
            <w:vAlign w:val="bottom"/>
          </w:tcPr>
          <w:p w14:paraId="7CD7B537" w14:textId="77777777" w:rsidR="00E305DF" w:rsidRPr="00507D92" w:rsidRDefault="00E305DF" w:rsidP="00404D9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7A4FF6DD" w14:textId="77777777" w:rsidR="00E305DF" w:rsidRPr="00507D92" w:rsidRDefault="00E305DF" w:rsidP="00404D9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vAlign w:val="bottom"/>
          </w:tcPr>
          <w:p w14:paraId="68BE6E19" w14:textId="77777777" w:rsidR="00E305DF" w:rsidRPr="00507D92" w:rsidRDefault="00E305DF" w:rsidP="00404D9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6C92B1FC" w14:textId="77777777" w:rsidR="00E305DF" w:rsidRPr="00507D92" w:rsidRDefault="00E305DF" w:rsidP="00404D9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52C308E2" w14:textId="77777777" w:rsidR="00E305DF" w:rsidRPr="00507D92" w:rsidRDefault="00E305DF" w:rsidP="00404D9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1F389527" w14:textId="77777777" w:rsidR="00E305DF" w:rsidRPr="00507D92" w:rsidRDefault="00E305DF" w:rsidP="00404D9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bottom"/>
          </w:tcPr>
          <w:p w14:paraId="58BEC4D8" w14:textId="77777777" w:rsidR="00E305DF" w:rsidRPr="00507D92" w:rsidRDefault="00E305DF" w:rsidP="00404D9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D4CBE" w:rsidRPr="00FD3E08" w14:paraId="5E14A88B" w14:textId="77777777" w:rsidTr="00F22F34">
        <w:tc>
          <w:tcPr>
            <w:tcW w:w="2119" w:type="pct"/>
          </w:tcPr>
          <w:p w14:paraId="412133AE" w14:textId="13131B49" w:rsidR="004D4CBE" w:rsidRPr="007671A3" w:rsidRDefault="00260FC1" w:rsidP="00F22F34">
            <w:pPr>
              <w:spacing w:line="240" w:lineRule="auto"/>
              <w:ind w:left="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2" w:type="pct"/>
            <w:vAlign w:val="bottom"/>
          </w:tcPr>
          <w:p w14:paraId="31C8684A" w14:textId="77777777" w:rsidR="004D4CBE" w:rsidRPr="009405B5" w:rsidRDefault="004D4CBE" w:rsidP="00910DA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0559CB2" w14:textId="77777777" w:rsidR="004D4CBE" w:rsidRPr="009405B5" w:rsidRDefault="004D4CBE" w:rsidP="009405B5">
            <w:pPr>
              <w:tabs>
                <w:tab w:val="clear" w:pos="907"/>
                <w:tab w:val="decimal" w:pos="887"/>
              </w:tabs>
              <w:spacing w:line="240" w:lineRule="auto"/>
              <w:ind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F695340" w14:textId="77777777" w:rsidR="004D4CBE" w:rsidRPr="009405B5" w:rsidRDefault="004D4CBE" w:rsidP="009405B5">
            <w:pPr>
              <w:tabs>
                <w:tab w:val="clear" w:pos="907"/>
                <w:tab w:val="decimal" w:pos="812"/>
              </w:tabs>
              <w:spacing w:line="240" w:lineRule="auto"/>
              <w:ind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6AB7806" w14:textId="77777777" w:rsidR="004D4CBE" w:rsidRPr="009405B5" w:rsidRDefault="004D4CBE" w:rsidP="009405B5">
            <w:pPr>
              <w:tabs>
                <w:tab w:val="clear" w:pos="907"/>
                <w:tab w:val="decimal" w:pos="88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1B283362" w14:textId="77777777" w:rsidR="004D4CBE" w:rsidRPr="009405B5" w:rsidRDefault="004D4CBE" w:rsidP="009405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047E8BA" w14:textId="77777777" w:rsidR="004D4CBE" w:rsidRPr="009405B5" w:rsidRDefault="004D4CBE" w:rsidP="009405B5">
            <w:pPr>
              <w:tabs>
                <w:tab w:val="clear" w:pos="907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1B81545" w14:textId="77777777" w:rsidR="004D4CBE" w:rsidRPr="009405B5" w:rsidRDefault="004D4CBE" w:rsidP="009405B5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633E7" w:rsidRPr="00FD3E08" w14:paraId="393DF3CB" w14:textId="77777777" w:rsidTr="00F22F34">
        <w:tc>
          <w:tcPr>
            <w:tcW w:w="2119" w:type="pct"/>
          </w:tcPr>
          <w:p w14:paraId="2B40EDE9" w14:textId="6E2AE6F3" w:rsidR="008633E7" w:rsidRPr="00125EB7" w:rsidRDefault="008633E7" w:rsidP="00F22F34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  <w:cs/>
              </w:rPr>
            </w:pPr>
            <w:r w:rsidRPr="00517B0F">
              <w:rPr>
                <w:rFonts w:ascii="Angsana New" w:hAnsi="Angsana New"/>
                <w:sz w:val="30"/>
                <w:szCs w:val="30"/>
                <w:cs/>
              </w:rPr>
              <w:t>บริษัทเอสซีจี ดิสทริบิวชั่น จำกัด</w:t>
            </w:r>
          </w:p>
        </w:tc>
        <w:tc>
          <w:tcPr>
            <w:tcW w:w="612" w:type="pct"/>
            <w:vAlign w:val="bottom"/>
          </w:tcPr>
          <w:p w14:paraId="74F3DE28" w14:textId="22678709" w:rsidR="008633E7" w:rsidRPr="009405B5" w:rsidRDefault="006E7F11" w:rsidP="00F22F34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A9E8E8E" w14:textId="77777777" w:rsidR="008633E7" w:rsidRPr="009405B5" w:rsidRDefault="008633E7" w:rsidP="009405B5">
            <w:pPr>
              <w:tabs>
                <w:tab w:val="clear" w:pos="907"/>
                <w:tab w:val="decimal" w:pos="887"/>
              </w:tabs>
              <w:spacing w:line="240" w:lineRule="auto"/>
              <w:ind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FCFB853" w14:textId="497A9DBC" w:rsidR="008633E7" w:rsidRPr="009405B5" w:rsidRDefault="00031098" w:rsidP="00940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1EDF20B8" w14:textId="77777777" w:rsidR="008633E7" w:rsidRPr="009405B5" w:rsidRDefault="008633E7" w:rsidP="009405B5">
            <w:pPr>
              <w:tabs>
                <w:tab w:val="clear" w:pos="907"/>
                <w:tab w:val="decimal" w:pos="88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70F70124" w14:textId="7AEDE1B2" w:rsidR="008633E7" w:rsidRPr="009405B5" w:rsidRDefault="006E7F11" w:rsidP="00DD19A6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EF3BB29" w14:textId="77777777" w:rsidR="008633E7" w:rsidRPr="009405B5" w:rsidRDefault="008633E7" w:rsidP="009405B5">
            <w:pPr>
              <w:tabs>
                <w:tab w:val="clear" w:pos="907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760021C" w14:textId="6A4AC08A" w:rsidR="008633E7" w:rsidRPr="009405B5" w:rsidRDefault="00031098" w:rsidP="00D9222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</w:tr>
      <w:tr w:rsidR="008633E7" w:rsidRPr="00FD3E08" w14:paraId="391F9020" w14:textId="77777777" w:rsidTr="00F22F34">
        <w:tc>
          <w:tcPr>
            <w:tcW w:w="2119" w:type="pct"/>
          </w:tcPr>
          <w:p w14:paraId="7D79185B" w14:textId="77777777" w:rsidR="008633E7" w:rsidRPr="00C007B7" w:rsidRDefault="008633E7" w:rsidP="00F22F34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  <w:cs/>
              </w:rPr>
            </w:pPr>
            <w:r w:rsidRPr="00C007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9A843A9" w14:textId="3FBD7561" w:rsidR="008633E7" w:rsidRPr="009405B5" w:rsidRDefault="00031098" w:rsidP="00F22F3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45" w:type="pct"/>
          </w:tcPr>
          <w:p w14:paraId="373873C0" w14:textId="77777777" w:rsidR="008633E7" w:rsidRPr="009405B5" w:rsidRDefault="008633E7" w:rsidP="009405B5">
            <w:pPr>
              <w:tabs>
                <w:tab w:val="clear" w:pos="907"/>
                <w:tab w:val="decimal" w:pos="887"/>
              </w:tabs>
              <w:spacing w:line="240" w:lineRule="auto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BBD5FED" w14:textId="3F3A9244" w:rsidR="008633E7" w:rsidRPr="009405B5" w:rsidRDefault="00031098" w:rsidP="001F255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570</w:t>
            </w:r>
          </w:p>
        </w:tc>
        <w:tc>
          <w:tcPr>
            <w:tcW w:w="144" w:type="pct"/>
            <w:gridSpan w:val="2"/>
          </w:tcPr>
          <w:p w14:paraId="7B15AC09" w14:textId="77777777" w:rsidR="008633E7" w:rsidRPr="009405B5" w:rsidRDefault="008633E7" w:rsidP="009405B5">
            <w:pPr>
              <w:tabs>
                <w:tab w:val="clear" w:pos="907"/>
                <w:tab w:val="decimal" w:pos="887"/>
              </w:tabs>
              <w:spacing w:line="240" w:lineRule="auto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75C42B" w14:textId="38839FB5" w:rsidR="008633E7" w:rsidRPr="009405B5" w:rsidRDefault="00031098" w:rsidP="00DD19A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144" w:type="pct"/>
          </w:tcPr>
          <w:p w14:paraId="05F35282" w14:textId="77777777" w:rsidR="008633E7" w:rsidRPr="009405B5" w:rsidRDefault="008633E7" w:rsidP="009405B5">
            <w:pPr>
              <w:tabs>
                <w:tab w:val="clear" w:pos="907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2B0F122" w14:textId="15A47605" w:rsidR="008633E7" w:rsidRPr="009405B5" w:rsidRDefault="00031098" w:rsidP="001F255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925</w:t>
            </w:r>
          </w:p>
        </w:tc>
      </w:tr>
    </w:tbl>
    <w:p w14:paraId="4896F835" w14:textId="19D004F4" w:rsidR="00E042A5" w:rsidRPr="00507D92" w:rsidRDefault="00E042A5" w:rsidP="00404D93">
      <w:pPr>
        <w:tabs>
          <w:tab w:val="left" w:pos="720"/>
        </w:tabs>
        <w:spacing w:line="240" w:lineRule="auto"/>
        <w:ind w:right="-108"/>
        <w:rPr>
          <w:rFonts w:ascii="Angsana New" w:hAnsi="Angsana New"/>
          <w:b/>
          <w:bCs/>
          <w:sz w:val="20"/>
          <w:szCs w:val="2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"/>
        <w:gridCol w:w="1085"/>
        <w:gridCol w:w="7"/>
        <w:gridCol w:w="58"/>
        <w:gridCol w:w="208"/>
        <w:gridCol w:w="7"/>
        <w:gridCol w:w="58"/>
        <w:gridCol w:w="1091"/>
        <w:gridCol w:w="82"/>
        <w:gridCol w:w="7"/>
        <w:gridCol w:w="184"/>
        <w:gridCol w:w="79"/>
        <w:gridCol w:w="7"/>
        <w:gridCol w:w="1083"/>
        <w:gridCol w:w="15"/>
        <w:gridCol w:w="21"/>
        <w:gridCol w:w="227"/>
        <w:gridCol w:w="22"/>
        <w:gridCol w:w="1145"/>
        <w:gridCol w:w="6"/>
      </w:tblGrid>
      <w:tr w:rsidR="00125EB7" w:rsidRPr="007671A3" w14:paraId="62D11CC4" w14:textId="77777777" w:rsidTr="008E3092">
        <w:tc>
          <w:tcPr>
            <w:tcW w:w="2124" w:type="pct"/>
            <w:gridSpan w:val="2"/>
          </w:tcPr>
          <w:p w14:paraId="287D9F0D" w14:textId="5D77D8A7" w:rsidR="00125EB7" w:rsidRPr="007671A3" w:rsidRDefault="00125EB7" w:rsidP="00F22F34">
            <w:pPr>
              <w:spacing w:line="240" w:lineRule="auto"/>
              <w:ind w:left="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88" w:type="pct"/>
            <w:gridSpan w:val="9"/>
          </w:tcPr>
          <w:p w14:paraId="764B733C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3"/>
          </w:tcPr>
          <w:p w14:paraId="4790C9DF" w14:textId="77777777" w:rsidR="00125EB7" w:rsidRPr="007671A3" w:rsidRDefault="00125EB7" w:rsidP="009F46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7"/>
            <w:vAlign w:val="bottom"/>
          </w:tcPr>
          <w:p w14:paraId="189D3A45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497" w:rsidRPr="007671A3" w14:paraId="17F831FA" w14:textId="77777777" w:rsidTr="008E3092">
        <w:trPr>
          <w:tblHeader/>
        </w:trPr>
        <w:tc>
          <w:tcPr>
            <w:tcW w:w="2124" w:type="pct"/>
            <w:gridSpan w:val="2"/>
          </w:tcPr>
          <w:p w14:paraId="0B4971C9" w14:textId="77777777" w:rsidR="00125EB7" w:rsidRPr="007671A3" w:rsidRDefault="00125EB7" w:rsidP="009F46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3"/>
          </w:tcPr>
          <w:p w14:paraId="1B9ED2AF" w14:textId="30018BD2" w:rsidR="00125EB7" w:rsidRPr="007671A3" w:rsidRDefault="00031098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3"/>
          </w:tcPr>
          <w:p w14:paraId="370552ED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624B0F49" w14:textId="1826F0EC" w:rsidR="00125EB7" w:rsidRPr="007671A3" w:rsidRDefault="00031098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gridSpan w:val="3"/>
          </w:tcPr>
          <w:p w14:paraId="74963E68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3"/>
          </w:tcPr>
          <w:p w14:paraId="42E50249" w14:textId="64FE78D6" w:rsidR="00125EB7" w:rsidRPr="007671A3" w:rsidRDefault="00031098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  <w:gridSpan w:val="2"/>
          </w:tcPr>
          <w:p w14:paraId="66957093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0E0CB13D" w14:textId="5C6C46BE" w:rsidR="00125EB7" w:rsidRPr="007671A3" w:rsidRDefault="00031098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"/>
                <w:tab w:val="left" w:pos="62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25EB7" w:rsidRPr="007671A3" w14:paraId="4C0E0EE0" w14:textId="77777777" w:rsidTr="008E3092">
        <w:trPr>
          <w:tblHeader/>
        </w:trPr>
        <w:tc>
          <w:tcPr>
            <w:tcW w:w="2124" w:type="pct"/>
            <w:gridSpan w:val="2"/>
          </w:tcPr>
          <w:p w14:paraId="27A1FBDE" w14:textId="77777777" w:rsidR="00125EB7" w:rsidRPr="007671A3" w:rsidRDefault="00125EB7" w:rsidP="009F46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6" w:type="pct"/>
            <w:gridSpan w:val="19"/>
          </w:tcPr>
          <w:p w14:paraId="0C484865" w14:textId="2A5E1770" w:rsidR="00125EB7" w:rsidRPr="007671A3" w:rsidRDefault="00D01F0F" w:rsidP="009F46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25EB7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77497" w:rsidRPr="007671A3" w14:paraId="0FFF9E51" w14:textId="77777777" w:rsidTr="008E3092">
        <w:tc>
          <w:tcPr>
            <w:tcW w:w="2124" w:type="pct"/>
            <w:gridSpan w:val="2"/>
          </w:tcPr>
          <w:p w14:paraId="14EE1EBF" w14:textId="688675E6" w:rsidR="00125EB7" w:rsidRPr="00900F5A" w:rsidRDefault="00125EB7" w:rsidP="00F22F34">
            <w:pPr>
              <w:spacing w:line="240" w:lineRule="auto"/>
              <w:ind w:left="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0F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="00502463" w:rsidRPr="00900F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613" w:type="pct"/>
            <w:gridSpan w:val="3"/>
            <w:vAlign w:val="bottom"/>
          </w:tcPr>
          <w:p w14:paraId="0E1E5470" w14:textId="77777777" w:rsidR="00125EB7" w:rsidRPr="00E305DF" w:rsidRDefault="00125EB7" w:rsidP="009F4685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3C9A185E" w14:textId="77777777" w:rsidR="00125EB7" w:rsidRPr="00E305DF" w:rsidRDefault="00125EB7" w:rsidP="009F46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vAlign w:val="bottom"/>
          </w:tcPr>
          <w:p w14:paraId="7EA59327" w14:textId="77777777" w:rsidR="00125EB7" w:rsidRPr="00E305DF" w:rsidRDefault="00125EB7" w:rsidP="009F4685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310B4A89" w14:textId="77777777" w:rsidR="00125EB7" w:rsidRPr="00E305DF" w:rsidRDefault="00125EB7" w:rsidP="009F468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vAlign w:val="bottom"/>
          </w:tcPr>
          <w:p w14:paraId="19373DEB" w14:textId="77777777" w:rsidR="00125EB7" w:rsidRPr="00E305DF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774F132B" w14:textId="77777777" w:rsidR="00125EB7" w:rsidRPr="00E305DF" w:rsidRDefault="00125EB7" w:rsidP="009F468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2F9F5EAB" w14:textId="77777777" w:rsidR="00125EB7" w:rsidRPr="00E305DF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77497" w:rsidRPr="00C007B7" w14:paraId="3CCE0DFA" w14:textId="77777777" w:rsidTr="008E3092">
        <w:trPr>
          <w:trHeight w:val="344"/>
        </w:trPr>
        <w:tc>
          <w:tcPr>
            <w:tcW w:w="2124" w:type="pct"/>
            <w:gridSpan w:val="2"/>
          </w:tcPr>
          <w:p w14:paraId="5C6934E2" w14:textId="3C67B143" w:rsidR="00E0005A" w:rsidRPr="00E305DF" w:rsidRDefault="00E0005A" w:rsidP="00F22F34">
            <w:pPr>
              <w:spacing w:line="240" w:lineRule="auto"/>
              <w:ind w:left="26"/>
              <w:rPr>
                <w:rFonts w:ascii="Angsana New" w:hAnsi="Angsana New"/>
                <w:sz w:val="30"/>
                <w:szCs w:val="30"/>
                <w:cs/>
              </w:rPr>
            </w:pPr>
            <w:r w:rsidRPr="00E305DF">
              <w:rPr>
                <w:rFonts w:ascii="Angsana New" w:hAnsi="Angsana New"/>
                <w:sz w:val="30"/>
                <w:szCs w:val="30"/>
                <w:cs/>
              </w:rPr>
              <w:t xml:space="preserve">บริษัทปูนซิเมนต์ไทย จำกัด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E305DF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13" w:type="pct"/>
            <w:gridSpan w:val="3"/>
            <w:tcBorders>
              <w:bottom w:val="double" w:sz="4" w:space="0" w:color="auto"/>
            </w:tcBorders>
          </w:tcPr>
          <w:p w14:paraId="4B1EA96D" w14:textId="64F1B1E3" w:rsidR="00E0005A" w:rsidRPr="00910DA1" w:rsidRDefault="00031098" w:rsidP="00F22F3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="003879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145" w:type="pct"/>
            <w:gridSpan w:val="3"/>
          </w:tcPr>
          <w:p w14:paraId="7256A6F1" w14:textId="77777777" w:rsidR="00E0005A" w:rsidRPr="00910DA1" w:rsidRDefault="00E0005A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  <w:tcBorders>
              <w:bottom w:val="double" w:sz="4" w:space="0" w:color="auto"/>
            </w:tcBorders>
            <w:vAlign w:val="bottom"/>
          </w:tcPr>
          <w:p w14:paraId="014F5E6C" w14:textId="51736ECC" w:rsidR="00E0005A" w:rsidRPr="00910DA1" w:rsidRDefault="00031098" w:rsidP="0091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9319F8" w:rsidRPr="00910D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551</w:t>
            </w:r>
          </w:p>
        </w:tc>
        <w:tc>
          <w:tcPr>
            <w:tcW w:w="144" w:type="pct"/>
            <w:gridSpan w:val="3"/>
          </w:tcPr>
          <w:p w14:paraId="5CE5F3E1" w14:textId="77777777" w:rsidR="00E0005A" w:rsidRPr="00910DA1" w:rsidRDefault="00E0005A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  <w:tcBorders>
              <w:bottom w:val="double" w:sz="4" w:space="0" w:color="auto"/>
            </w:tcBorders>
          </w:tcPr>
          <w:p w14:paraId="7CC9E3BD" w14:textId="4DB65DE5" w:rsidR="00E0005A" w:rsidRPr="00910DA1" w:rsidRDefault="00031098" w:rsidP="00910DA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="00CF0A6F" w:rsidRPr="00910DA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30" w:type="pct"/>
            <w:gridSpan w:val="2"/>
          </w:tcPr>
          <w:p w14:paraId="6832CFA1" w14:textId="77777777" w:rsidR="00E0005A" w:rsidRPr="00910DA1" w:rsidRDefault="00E0005A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vAlign w:val="bottom"/>
          </w:tcPr>
          <w:p w14:paraId="00544B01" w14:textId="31C6DA97" w:rsidR="00E0005A" w:rsidRPr="00910DA1" w:rsidRDefault="00031098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="009319F8" w:rsidRPr="00910DA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817</w:t>
            </w:r>
          </w:p>
        </w:tc>
      </w:tr>
      <w:tr w:rsidR="00FD3E08" w:rsidRPr="00507D92" w14:paraId="6FB842B2" w14:textId="77777777" w:rsidTr="008E3092">
        <w:tc>
          <w:tcPr>
            <w:tcW w:w="2124" w:type="pct"/>
            <w:gridSpan w:val="2"/>
            <w:vAlign w:val="bottom"/>
          </w:tcPr>
          <w:p w14:paraId="4F77CEBD" w14:textId="77777777" w:rsidR="00FD3E08" w:rsidRPr="00507D92" w:rsidRDefault="00FD3E08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42430AD1" w14:textId="77777777" w:rsidR="00FD3E08" w:rsidRPr="00507D92" w:rsidRDefault="00FD3E08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gridSpan w:val="3"/>
          </w:tcPr>
          <w:p w14:paraId="2102CBD2" w14:textId="77777777" w:rsidR="00FD3E08" w:rsidRPr="00507D92" w:rsidRDefault="00FD3E08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0351ED3E" w14:textId="77777777" w:rsidR="00FD3E08" w:rsidRPr="00507D92" w:rsidRDefault="00FD3E08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  <w:gridSpan w:val="3"/>
          </w:tcPr>
          <w:p w14:paraId="79070E9B" w14:textId="77777777" w:rsidR="00FD3E08" w:rsidRPr="00507D92" w:rsidRDefault="00FD3E08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01" w:type="pct"/>
            <w:gridSpan w:val="4"/>
            <w:vAlign w:val="bottom"/>
          </w:tcPr>
          <w:p w14:paraId="1EC83B29" w14:textId="77777777" w:rsidR="00FD3E08" w:rsidRPr="00507D92" w:rsidRDefault="00FD3E08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0" w:type="pct"/>
            <w:gridSpan w:val="2"/>
          </w:tcPr>
          <w:p w14:paraId="02925F34" w14:textId="77777777" w:rsidR="00FD3E08" w:rsidRPr="00507D92" w:rsidRDefault="00FD3E08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445AF00F" w14:textId="77777777" w:rsidR="00FD3E08" w:rsidRPr="00507D92" w:rsidRDefault="00FD3E08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10DA1" w:rsidRPr="007671A3" w14:paraId="417EF4F6" w14:textId="77777777" w:rsidTr="008E3092">
        <w:trPr>
          <w:tblHeader/>
        </w:trPr>
        <w:tc>
          <w:tcPr>
            <w:tcW w:w="2124" w:type="pct"/>
            <w:gridSpan w:val="2"/>
          </w:tcPr>
          <w:p w14:paraId="29636527" w14:textId="12AEE5D0" w:rsidR="00910DA1" w:rsidRPr="007671A3" w:rsidRDefault="00910DA1" w:rsidP="00E9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88" w:type="pct"/>
            <w:gridSpan w:val="9"/>
          </w:tcPr>
          <w:p w14:paraId="652C493B" w14:textId="77777777" w:rsidR="00910DA1" w:rsidRPr="007671A3" w:rsidRDefault="00910DA1" w:rsidP="00E9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3"/>
          </w:tcPr>
          <w:p w14:paraId="6F0241E2" w14:textId="77777777" w:rsidR="00910DA1" w:rsidRPr="007671A3" w:rsidRDefault="00910DA1" w:rsidP="00E950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7"/>
            <w:vAlign w:val="bottom"/>
          </w:tcPr>
          <w:p w14:paraId="44A6790E" w14:textId="77777777" w:rsidR="00910DA1" w:rsidRPr="007671A3" w:rsidRDefault="00910DA1" w:rsidP="00E9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DA1" w:rsidRPr="00FD3E08" w14:paraId="101E4620" w14:textId="77777777" w:rsidTr="008E3092">
        <w:trPr>
          <w:tblHeader/>
        </w:trPr>
        <w:tc>
          <w:tcPr>
            <w:tcW w:w="2124" w:type="pct"/>
            <w:gridSpan w:val="2"/>
          </w:tcPr>
          <w:p w14:paraId="3E886A44" w14:textId="77777777" w:rsidR="00910DA1" w:rsidRPr="007671A3" w:rsidRDefault="00910DA1" w:rsidP="00E9500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3"/>
          </w:tcPr>
          <w:p w14:paraId="126197EF" w14:textId="568C2A44" w:rsidR="00910DA1" w:rsidRPr="007671A3" w:rsidRDefault="00031098" w:rsidP="00E9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3"/>
          </w:tcPr>
          <w:p w14:paraId="450E6E83" w14:textId="77777777" w:rsidR="00910DA1" w:rsidRPr="007671A3" w:rsidRDefault="00910DA1" w:rsidP="00E9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55B26464" w14:textId="248C70D7" w:rsidR="00910DA1" w:rsidRPr="007671A3" w:rsidRDefault="00031098" w:rsidP="00E9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gridSpan w:val="3"/>
          </w:tcPr>
          <w:p w14:paraId="37C23123" w14:textId="77777777" w:rsidR="00910DA1" w:rsidRPr="007671A3" w:rsidRDefault="00910DA1" w:rsidP="00E9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3"/>
          </w:tcPr>
          <w:p w14:paraId="2FE3D944" w14:textId="19B44D7D" w:rsidR="00910DA1" w:rsidRPr="007671A3" w:rsidRDefault="00031098" w:rsidP="00E9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  <w:gridSpan w:val="2"/>
          </w:tcPr>
          <w:p w14:paraId="5312DF77" w14:textId="77777777" w:rsidR="00910DA1" w:rsidRPr="007671A3" w:rsidRDefault="00910DA1" w:rsidP="00E9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613C94D" w14:textId="603FEB26" w:rsidR="00910DA1" w:rsidRPr="007671A3" w:rsidRDefault="00031098" w:rsidP="00E9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"/>
                <w:tab w:val="left" w:pos="62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10DA1" w:rsidRPr="00FD3E08" w14:paraId="1512B9EF" w14:textId="77777777" w:rsidTr="008E3092">
        <w:trPr>
          <w:tblHeader/>
        </w:trPr>
        <w:tc>
          <w:tcPr>
            <w:tcW w:w="2124" w:type="pct"/>
            <w:gridSpan w:val="2"/>
          </w:tcPr>
          <w:p w14:paraId="7474E11C" w14:textId="77777777" w:rsidR="00910DA1" w:rsidRPr="007671A3" w:rsidRDefault="00910DA1" w:rsidP="00E9500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6" w:type="pct"/>
            <w:gridSpan w:val="19"/>
          </w:tcPr>
          <w:p w14:paraId="42ECE4CF" w14:textId="6195CBEB" w:rsidR="00910DA1" w:rsidRPr="007671A3" w:rsidRDefault="00D01F0F" w:rsidP="00E9500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910DA1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0DA1" w:rsidRPr="00FD3E08" w14:paraId="7B585466" w14:textId="77777777" w:rsidTr="008E3092">
        <w:trPr>
          <w:trHeight w:val="344"/>
        </w:trPr>
        <w:tc>
          <w:tcPr>
            <w:tcW w:w="2124" w:type="pct"/>
            <w:gridSpan w:val="2"/>
            <w:vAlign w:val="bottom"/>
          </w:tcPr>
          <w:p w14:paraId="31A614CB" w14:textId="2E3CB099" w:rsidR="00910DA1" w:rsidRPr="00E305DF" w:rsidRDefault="00515F5D" w:rsidP="00E0005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gridSpan w:val="3"/>
          </w:tcPr>
          <w:p w14:paraId="4B7885FD" w14:textId="77777777" w:rsidR="00910DA1" w:rsidRPr="00910DA1" w:rsidRDefault="00910DA1" w:rsidP="00910DA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69B9175F" w14:textId="77777777" w:rsidR="00910DA1" w:rsidRPr="00910DA1" w:rsidRDefault="00910DA1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  <w:vAlign w:val="bottom"/>
          </w:tcPr>
          <w:p w14:paraId="7CC276E4" w14:textId="77777777" w:rsidR="00910DA1" w:rsidRPr="00DD19A6" w:rsidRDefault="00910DA1" w:rsidP="00DD19A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3"/>
          </w:tcPr>
          <w:p w14:paraId="4B5811CC" w14:textId="77777777" w:rsidR="00910DA1" w:rsidRPr="00910DA1" w:rsidRDefault="00910DA1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</w:tcPr>
          <w:p w14:paraId="0CAF9A73" w14:textId="77777777" w:rsidR="00910DA1" w:rsidRPr="00910DA1" w:rsidRDefault="00910DA1" w:rsidP="00910D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47C4F15D" w14:textId="77777777" w:rsidR="00910DA1" w:rsidRPr="00910DA1" w:rsidRDefault="00910DA1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696C507A" w14:textId="77777777" w:rsidR="00910DA1" w:rsidRPr="00910DA1" w:rsidRDefault="00910DA1" w:rsidP="00910DA1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10DA1" w:rsidRPr="00FD3E08" w14:paraId="0BBEAD42" w14:textId="77777777" w:rsidTr="008E3092">
        <w:trPr>
          <w:trHeight w:val="344"/>
        </w:trPr>
        <w:tc>
          <w:tcPr>
            <w:tcW w:w="2124" w:type="pct"/>
            <w:gridSpan w:val="2"/>
            <w:vAlign w:val="bottom"/>
          </w:tcPr>
          <w:p w14:paraId="3DCE1149" w14:textId="694FA13D" w:rsidR="00910DA1" w:rsidRPr="00E305DF" w:rsidRDefault="00515F5D" w:rsidP="00E0005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13" w:type="pct"/>
            <w:gridSpan w:val="3"/>
          </w:tcPr>
          <w:p w14:paraId="2579EA79" w14:textId="6C6E8232" w:rsidR="00910DA1" w:rsidRPr="0052682A" w:rsidRDefault="00515F5D" w:rsidP="0052682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5124EC56" w14:textId="77777777" w:rsidR="00910DA1" w:rsidRPr="00910DA1" w:rsidRDefault="00910DA1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</w:tcPr>
          <w:p w14:paraId="108B8AEB" w14:textId="6685B00C" w:rsidR="00910DA1" w:rsidRPr="0052682A" w:rsidRDefault="00515F5D" w:rsidP="00174D5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3"/>
          </w:tcPr>
          <w:p w14:paraId="545D0D85" w14:textId="77777777" w:rsidR="00910DA1" w:rsidRPr="00910DA1" w:rsidRDefault="00910DA1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  <w:vAlign w:val="bottom"/>
          </w:tcPr>
          <w:p w14:paraId="10DC9158" w14:textId="43515052" w:rsidR="00910DA1" w:rsidRPr="0052682A" w:rsidRDefault="00031098" w:rsidP="00DD19A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30" w:type="pct"/>
            <w:gridSpan w:val="2"/>
          </w:tcPr>
          <w:p w14:paraId="78C09144" w14:textId="77777777" w:rsidR="00910DA1" w:rsidRPr="00910DA1" w:rsidRDefault="00910DA1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0E91D5AB" w14:textId="42D0689B" w:rsidR="00910DA1" w:rsidRPr="0052682A" w:rsidRDefault="00031098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85</w:t>
            </w:r>
          </w:p>
        </w:tc>
      </w:tr>
      <w:tr w:rsidR="00FD3E08" w:rsidRPr="00507D92" w14:paraId="680480E1" w14:textId="77777777" w:rsidTr="008E3092">
        <w:tc>
          <w:tcPr>
            <w:tcW w:w="2124" w:type="pct"/>
            <w:gridSpan w:val="2"/>
            <w:vAlign w:val="bottom"/>
          </w:tcPr>
          <w:p w14:paraId="5D943F82" w14:textId="77777777" w:rsidR="00CE0FDF" w:rsidRPr="00507D92" w:rsidRDefault="00CE0FDF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1B5544A8" w14:textId="77777777" w:rsidR="00CE0FDF" w:rsidRPr="00507D92" w:rsidRDefault="00CE0FDF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gridSpan w:val="3"/>
          </w:tcPr>
          <w:p w14:paraId="3137A01F" w14:textId="77777777" w:rsidR="00CE0FDF" w:rsidRPr="00507D92" w:rsidRDefault="00CE0FDF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3E069CDA" w14:textId="77777777" w:rsidR="00CE0FDF" w:rsidRPr="00507D92" w:rsidRDefault="00CE0FDF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  <w:gridSpan w:val="3"/>
          </w:tcPr>
          <w:p w14:paraId="1EBC3E00" w14:textId="77777777" w:rsidR="00CE0FDF" w:rsidRPr="00507D92" w:rsidRDefault="00CE0FDF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01" w:type="pct"/>
            <w:gridSpan w:val="4"/>
            <w:vAlign w:val="bottom"/>
          </w:tcPr>
          <w:p w14:paraId="36A34192" w14:textId="77777777" w:rsidR="00CE0FDF" w:rsidRPr="00507D92" w:rsidRDefault="00CE0FDF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0" w:type="pct"/>
            <w:gridSpan w:val="2"/>
          </w:tcPr>
          <w:p w14:paraId="30174107" w14:textId="77777777" w:rsidR="00CE0FDF" w:rsidRPr="00507D92" w:rsidRDefault="00CE0FDF" w:rsidP="0069003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07266BDC" w14:textId="77777777" w:rsidR="00CE0FDF" w:rsidRPr="00DD19A6" w:rsidRDefault="00CE0FDF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10DA1" w:rsidRPr="00FD3E08" w14:paraId="7F157C38" w14:textId="77777777" w:rsidTr="008E3092">
        <w:trPr>
          <w:trHeight w:val="344"/>
        </w:trPr>
        <w:tc>
          <w:tcPr>
            <w:tcW w:w="2124" w:type="pct"/>
            <w:gridSpan w:val="2"/>
          </w:tcPr>
          <w:p w14:paraId="420D2F68" w14:textId="4884759E" w:rsidR="00910DA1" w:rsidRPr="00E305DF" w:rsidRDefault="00515F5D" w:rsidP="00E0005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3" w:type="pct"/>
            <w:gridSpan w:val="3"/>
            <w:vAlign w:val="bottom"/>
          </w:tcPr>
          <w:p w14:paraId="0EE0926F" w14:textId="77777777" w:rsidR="00910DA1" w:rsidRPr="0052682A" w:rsidRDefault="00910DA1" w:rsidP="00910DA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585E6425" w14:textId="77777777" w:rsidR="00910DA1" w:rsidRPr="00910DA1" w:rsidRDefault="00910DA1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  <w:vAlign w:val="bottom"/>
          </w:tcPr>
          <w:p w14:paraId="3834C5A5" w14:textId="77777777" w:rsidR="00910DA1" w:rsidRPr="0052682A" w:rsidRDefault="00910DA1" w:rsidP="0091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5B8F1B7D" w14:textId="77777777" w:rsidR="00910DA1" w:rsidRPr="00910DA1" w:rsidRDefault="00910DA1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  <w:vAlign w:val="bottom"/>
          </w:tcPr>
          <w:p w14:paraId="1C1E6E5E" w14:textId="77777777" w:rsidR="00910DA1" w:rsidRPr="00910DA1" w:rsidRDefault="00910DA1" w:rsidP="00910D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567CCB76" w14:textId="77777777" w:rsidR="00910DA1" w:rsidRPr="00910DA1" w:rsidRDefault="00910DA1" w:rsidP="009405B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0C965A5E" w14:textId="77777777" w:rsidR="00910DA1" w:rsidRPr="0052682A" w:rsidRDefault="00910DA1" w:rsidP="0052682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15F5D" w:rsidRPr="00FD3E08" w14:paraId="75951D31" w14:textId="77777777" w:rsidTr="008E3092">
        <w:trPr>
          <w:trHeight w:val="344"/>
        </w:trPr>
        <w:tc>
          <w:tcPr>
            <w:tcW w:w="2124" w:type="pct"/>
            <w:gridSpan w:val="2"/>
          </w:tcPr>
          <w:p w14:paraId="7633A24F" w14:textId="48FF741E" w:rsidR="00515F5D" w:rsidRPr="00E305DF" w:rsidRDefault="00515F5D" w:rsidP="00515F5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บริษัทปูนซิเมนต์ไทย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ท่าหลวง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13" w:type="pct"/>
            <w:gridSpan w:val="3"/>
          </w:tcPr>
          <w:p w14:paraId="35E697E0" w14:textId="3AD39FED" w:rsidR="00515F5D" w:rsidRPr="0052682A" w:rsidRDefault="00031098" w:rsidP="001F255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  <w:r w:rsidR="00515F5D"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145" w:type="pct"/>
            <w:gridSpan w:val="3"/>
          </w:tcPr>
          <w:p w14:paraId="6A5D4ADB" w14:textId="77777777" w:rsidR="00515F5D" w:rsidRPr="00910DA1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</w:tcPr>
          <w:p w14:paraId="180DB5A3" w14:textId="30F43BF7" w:rsidR="00515F5D" w:rsidRPr="0052682A" w:rsidRDefault="00031098" w:rsidP="001F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44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515F5D" w:rsidRPr="009405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645</w:t>
            </w:r>
          </w:p>
        </w:tc>
        <w:tc>
          <w:tcPr>
            <w:tcW w:w="144" w:type="pct"/>
            <w:gridSpan w:val="3"/>
          </w:tcPr>
          <w:p w14:paraId="60FDEE47" w14:textId="77777777" w:rsidR="00515F5D" w:rsidRPr="00910DA1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</w:tcPr>
          <w:p w14:paraId="08AAFF40" w14:textId="0E8E4339" w:rsidR="00515F5D" w:rsidRPr="0052682A" w:rsidRDefault="00031098" w:rsidP="001F255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  <w:r w:rsidR="00515F5D"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130" w:type="pct"/>
            <w:gridSpan w:val="2"/>
          </w:tcPr>
          <w:p w14:paraId="230EEB7B" w14:textId="77777777" w:rsidR="00515F5D" w:rsidRPr="00910DA1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</w:tcPr>
          <w:p w14:paraId="0E6C8E20" w14:textId="3DEE1FB3" w:rsidR="00515F5D" w:rsidRPr="0052682A" w:rsidRDefault="00031098" w:rsidP="0052682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</w:t>
            </w:r>
            <w:r w:rsidR="00515F5D"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381</w:t>
            </w:r>
          </w:p>
        </w:tc>
      </w:tr>
      <w:tr w:rsidR="007B621F" w:rsidRPr="00FD3E08" w14:paraId="6BEC5DBD" w14:textId="77777777" w:rsidTr="008E3092">
        <w:trPr>
          <w:trHeight w:val="344"/>
        </w:trPr>
        <w:tc>
          <w:tcPr>
            <w:tcW w:w="2124" w:type="pct"/>
            <w:gridSpan w:val="2"/>
          </w:tcPr>
          <w:p w14:paraId="07C7FC1E" w14:textId="4F1D0774" w:rsidR="007B621F" w:rsidRPr="00FD3E08" w:rsidRDefault="007B621F" w:rsidP="00EE02D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3E08">
              <w:rPr>
                <w:rFonts w:ascii="Angsana New" w:hAnsi="Angsana New"/>
                <w:sz w:val="30"/>
                <w:szCs w:val="30"/>
                <w:cs/>
              </w:rPr>
              <w:t>บริษัทศิลาสานนท์ จำกัด</w:t>
            </w:r>
          </w:p>
        </w:tc>
        <w:tc>
          <w:tcPr>
            <w:tcW w:w="613" w:type="pct"/>
            <w:gridSpan w:val="3"/>
          </w:tcPr>
          <w:p w14:paraId="1E1FBDED" w14:textId="26424441" w:rsidR="007B621F" w:rsidRPr="00FD3E08" w:rsidRDefault="00031098" w:rsidP="00EE02D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7B621F" w:rsidRPr="00FD3E0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45" w:type="pct"/>
            <w:gridSpan w:val="3"/>
          </w:tcPr>
          <w:p w14:paraId="42C5FB53" w14:textId="77777777" w:rsidR="007B621F" w:rsidRPr="00FD3E08" w:rsidRDefault="007B621F" w:rsidP="00EE02D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</w:tcPr>
          <w:p w14:paraId="40476AE8" w14:textId="77777777" w:rsidR="007B621F" w:rsidRPr="00FD3E08" w:rsidRDefault="007B621F" w:rsidP="00EE02D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D3E0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3"/>
          </w:tcPr>
          <w:p w14:paraId="0EDD1243" w14:textId="77777777" w:rsidR="007B621F" w:rsidRPr="00FD3E08" w:rsidRDefault="007B621F" w:rsidP="00EE02D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</w:tcPr>
          <w:p w14:paraId="52124EDC" w14:textId="7C0194F3" w:rsidR="007B621F" w:rsidRPr="00FD3E08" w:rsidRDefault="00031098" w:rsidP="00DD19A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7B621F" w:rsidRPr="00FD3E0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30" w:type="pct"/>
            <w:gridSpan w:val="2"/>
          </w:tcPr>
          <w:p w14:paraId="23682271" w14:textId="77777777" w:rsidR="007B621F" w:rsidRPr="00FD3E08" w:rsidRDefault="007B621F" w:rsidP="00EE02D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</w:tcPr>
          <w:p w14:paraId="6CFE1EB1" w14:textId="77777777" w:rsidR="007B621F" w:rsidRPr="00FD3E08" w:rsidRDefault="007B621F" w:rsidP="00CD7453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D3E0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5D0FF9" w:rsidRPr="00FD3E08" w14:paraId="46B599C9" w14:textId="77777777" w:rsidTr="008E3092">
        <w:trPr>
          <w:trHeight w:val="344"/>
        </w:trPr>
        <w:tc>
          <w:tcPr>
            <w:tcW w:w="2124" w:type="pct"/>
            <w:gridSpan w:val="2"/>
          </w:tcPr>
          <w:p w14:paraId="0ED5BC2B" w14:textId="77777777" w:rsidR="005D0FF9" w:rsidRPr="00FD3E08" w:rsidRDefault="005D0FF9" w:rsidP="00EE02D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3E08">
              <w:rPr>
                <w:rFonts w:ascii="Angsana New" w:hAnsi="Angsana New"/>
                <w:sz w:val="30"/>
                <w:szCs w:val="30"/>
                <w:cs/>
              </w:rPr>
              <w:t>บริษัทเอสซีจี โลจิสติกส์ แมเนจเม้นท์ จำกัด</w:t>
            </w:r>
          </w:p>
        </w:tc>
        <w:tc>
          <w:tcPr>
            <w:tcW w:w="613" w:type="pct"/>
            <w:gridSpan w:val="3"/>
          </w:tcPr>
          <w:p w14:paraId="38A07A77" w14:textId="68C284B2" w:rsidR="005D0FF9" w:rsidRPr="00FD3E08" w:rsidRDefault="00031098" w:rsidP="00EE02D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145" w:type="pct"/>
            <w:gridSpan w:val="3"/>
          </w:tcPr>
          <w:p w14:paraId="7F86ED96" w14:textId="77777777" w:rsidR="005D0FF9" w:rsidRPr="00FD3E08" w:rsidRDefault="005D0FF9" w:rsidP="00EE02D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</w:tcPr>
          <w:p w14:paraId="765582D5" w14:textId="694C7114" w:rsidR="005D0FF9" w:rsidRPr="00FD3E08" w:rsidRDefault="00031098" w:rsidP="00EE0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D0FF9" w:rsidRPr="00FD3E0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483</w:t>
            </w:r>
          </w:p>
        </w:tc>
        <w:tc>
          <w:tcPr>
            <w:tcW w:w="144" w:type="pct"/>
            <w:gridSpan w:val="3"/>
          </w:tcPr>
          <w:p w14:paraId="49892295" w14:textId="77777777" w:rsidR="005D0FF9" w:rsidRPr="00FD3E08" w:rsidRDefault="005D0FF9" w:rsidP="00EE02D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</w:tcPr>
          <w:p w14:paraId="2D009C0D" w14:textId="635CB07D" w:rsidR="005D0FF9" w:rsidRPr="00FD3E08" w:rsidRDefault="00031098" w:rsidP="00DD19A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30" w:type="pct"/>
            <w:gridSpan w:val="2"/>
          </w:tcPr>
          <w:p w14:paraId="0B6F641C" w14:textId="77777777" w:rsidR="005D0FF9" w:rsidRPr="00FD3E08" w:rsidRDefault="005D0FF9" w:rsidP="00EE02D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</w:tcPr>
          <w:p w14:paraId="4B60414A" w14:textId="26373C09" w:rsidR="005D0FF9" w:rsidRPr="00FD3E08" w:rsidRDefault="00031098" w:rsidP="00EE02D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895</w:t>
            </w:r>
          </w:p>
        </w:tc>
      </w:tr>
      <w:tr w:rsidR="00515F5D" w:rsidRPr="00FD3E08" w14:paraId="3D358E31" w14:textId="77777777" w:rsidTr="008E3092">
        <w:trPr>
          <w:trHeight w:val="344"/>
        </w:trPr>
        <w:tc>
          <w:tcPr>
            <w:tcW w:w="2124" w:type="pct"/>
            <w:gridSpan w:val="2"/>
          </w:tcPr>
          <w:p w14:paraId="093FAE26" w14:textId="1B99C816" w:rsidR="00515F5D" w:rsidRPr="00E305DF" w:rsidRDefault="00515F5D" w:rsidP="00515F5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78FA">
              <w:rPr>
                <w:rFonts w:ascii="Angsana New" w:hAnsi="Angsana New"/>
                <w:sz w:val="30"/>
                <w:szCs w:val="30"/>
                <w:cs/>
              </w:rPr>
              <w:t>บริษัทเอสซีจี ดิสทริบิวชั่น จำกัด</w:t>
            </w:r>
          </w:p>
        </w:tc>
        <w:tc>
          <w:tcPr>
            <w:tcW w:w="613" w:type="pct"/>
            <w:gridSpan w:val="3"/>
          </w:tcPr>
          <w:p w14:paraId="6B08991B" w14:textId="12038592" w:rsidR="00515F5D" w:rsidRPr="0052682A" w:rsidRDefault="00031098" w:rsidP="00515F5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145" w:type="pct"/>
            <w:gridSpan w:val="3"/>
          </w:tcPr>
          <w:p w14:paraId="43E68E94" w14:textId="77777777" w:rsidR="00515F5D" w:rsidRPr="00910DA1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</w:tcPr>
          <w:p w14:paraId="7EF8A1A6" w14:textId="3DFA6393" w:rsidR="00515F5D" w:rsidRPr="0052682A" w:rsidRDefault="00515F5D" w:rsidP="0052682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3"/>
          </w:tcPr>
          <w:p w14:paraId="235E4E00" w14:textId="77777777" w:rsidR="00515F5D" w:rsidRPr="00910DA1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</w:tcPr>
          <w:p w14:paraId="73E310AA" w14:textId="121E24CF" w:rsidR="00515F5D" w:rsidRPr="0052682A" w:rsidRDefault="00031098" w:rsidP="00DD19A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130" w:type="pct"/>
            <w:gridSpan w:val="2"/>
          </w:tcPr>
          <w:p w14:paraId="69035293" w14:textId="77777777" w:rsidR="00515F5D" w:rsidRPr="00910DA1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</w:tcPr>
          <w:p w14:paraId="3F83C551" w14:textId="04B72122" w:rsidR="00515F5D" w:rsidRPr="0052682A" w:rsidRDefault="00515F5D" w:rsidP="00CD7453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52682A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507D92" w:rsidRPr="00C007B7" w14:paraId="48882287" w14:textId="77777777" w:rsidTr="008E3092">
        <w:trPr>
          <w:trHeight w:val="344"/>
        </w:trPr>
        <w:tc>
          <w:tcPr>
            <w:tcW w:w="2124" w:type="pct"/>
            <w:gridSpan w:val="2"/>
          </w:tcPr>
          <w:p w14:paraId="2D21F9C3" w14:textId="77777777" w:rsidR="00507D92" w:rsidRPr="00E305DF" w:rsidRDefault="00507D92" w:rsidP="0028739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1BF3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ซิเมนต์-ผลิตภัณฑ์ก่อสร้าง จำกัด</w:t>
            </w:r>
          </w:p>
        </w:tc>
        <w:tc>
          <w:tcPr>
            <w:tcW w:w="613" w:type="pct"/>
            <w:gridSpan w:val="3"/>
          </w:tcPr>
          <w:p w14:paraId="0B7788CE" w14:textId="77777777" w:rsidR="00507D92" w:rsidRPr="0052682A" w:rsidRDefault="00507D92" w:rsidP="001F255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03C80DF2" w14:textId="77777777" w:rsidR="00507D92" w:rsidRPr="00910DA1" w:rsidRDefault="00507D92" w:rsidP="0028739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</w:tcPr>
          <w:p w14:paraId="2CCBBEDA" w14:textId="4E79F04D" w:rsidR="00507D92" w:rsidRPr="00910DA1" w:rsidRDefault="00031098" w:rsidP="00287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659</w:t>
            </w:r>
          </w:p>
        </w:tc>
        <w:tc>
          <w:tcPr>
            <w:tcW w:w="144" w:type="pct"/>
            <w:gridSpan w:val="3"/>
          </w:tcPr>
          <w:p w14:paraId="1F65850B" w14:textId="77777777" w:rsidR="00507D92" w:rsidRPr="00910DA1" w:rsidRDefault="00507D92" w:rsidP="0028739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</w:tcPr>
          <w:p w14:paraId="14ADB44A" w14:textId="77777777" w:rsidR="00507D92" w:rsidRPr="00DD19A6" w:rsidRDefault="00507D92" w:rsidP="00DD19A6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</w:tcPr>
          <w:p w14:paraId="66EA44AF" w14:textId="77777777" w:rsidR="00507D92" w:rsidRPr="00910DA1" w:rsidRDefault="00507D92" w:rsidP="0028739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</w:tcPr>
          <w:p w14:paraId="4459EA8E" w14:textId="488A22FF" w:rsidR="00507D92" w:rsidRPr="0052682A" w:rsidRDefault="00031098" w:rsidP="0028739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659</w:t>
            </w:r>
          </w:p>
        </w:tc>
      </w:tr>
      <w:tr w:rsidR="00515F5D" w:rsidRPr="00C007B7" w14:paraId="1747BFF4" w14:textId="77777777" w:rsidTr="008E3092">
        <w:trPr>
          <w:trHeight w:val="344"/>
        </w:trPr>
        <w:tc>
          <w:tcPr>
            <w:tcW w:w="2124" w:type="pct"/>
            <w:gridSpan w:val="2"/>
          </w:tcPr>
          <w:p w14:paraId="2F4B98CE" w14:textId="795904DC" w:rsidR="00515F5D" w:rsidRPr="00E305DF" w:rsidRDefault="00515F5D" w:rsidP="00515F5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0796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</w:tcPr>
          <w:p w14:paraId="0231E3F1" w14:textId="671C64DB" w:rsidR="00515F5D" w:rsidRPr="0052682A" w:rsidRDefault="00515F5D" w:rsidP="001F255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4F024481" w14:textId="77777777" w:rsidR="00515F5D" w:rsidRPr="00910DA1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  <w:tcBorders>
              <w:bottom w:val="single" w:sz="4" w:space="0" w:color="auto"/>
            </w:tcBorders>
          </w:tcPr>
          <w:p w14:paraId="250AEC4C" w14:textId="150AAD98" w:rsidR="00515F5D" w:rsidRPr="00910DA1" w:rsidRDefault="00031098" w:rsidP="00515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15F5D" w:rsidRPr="009405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144" w:type="pct"/>
            <w:gridSpan w:val="3"/>
          </w:tcPr>
          <w:p w14:paraId="2F17EB83" w14:textId="77777777" w:rsidR="00515F5D" w:rsidRPr="00910DA1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  <w:tcBorders>
              <w:bottom w:val="single" w:sz="4" w:space="0" w:color="auto"/>
            </w:tcBorders>
          </w:tcPr>
          <w:p w14:paraId="43B2DA81" w14:textId="4A30B258" w:rsidR="00515F5D" w:rsidRPr="00DD19A6" w:rsidRDefault="00515F5D" w:rsidP="00DD19A6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405B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</w:tcPr>
          <w:p w14:paraId="3F755F81" w14:textId="77777777" w:rsidR="00515F5D" w:rsidRPr="00910DA1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14DDAD22" w14:textId="3735CED6" w:rsidR="00515F5D" w:rsidRPr="0052682A" w:rsidRDefault="00031098" w:rsidP="0052682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515F5D" w:rsidRPr="0052682A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162</w:t>
            </w:r>
          </w:p>
        </w:tc>
      </w:tr>
      <w:tr w:rsidR="00515F5D" w:rsidRPr="00C007B7" w14:paraId="31D4FEE3" w14:textId="77777777" w:rsidTr="008E3092">
        <w:trPr>
          <w:trHeight w:val="344"/>
        </w:trPr>
        <w:tc>
          <w:tcPr>
            <w:tcW w:w="2124" w:type="pct"/>
            <w:gridSpan w:val="2"/>
          </w:tcPr>
          <w:p w14:paraId="03DC6F1D" w14:textId="0F4143DF" w:rsidR="00515F5D" w:rsidRPr="00E305DF" w:rsidRDefault="00515F5D" w:rsidP="00515F5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A9F62AF" w14:textId="2FFFFF8C" w:rsidR="00515F5D" w:rsidRPr="001F2551" w:rsidRDefault="00031098" w:rsidP="00515F5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515F5D" w:rsidRPr="001F255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45" w:type="pct"/>
            <w:gridSpan w:val="3"/>
          </w:tcPr>
          <w:p w14:paraId="0F99A16E" w14:textId="77777777" w:rsidR="00515F5D" w:rsidRPr="0052682A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D2A1E0" w14:textId="1F319765" w:rsidR="00515F5D" w:rsidRPr="0052682A" w:rsidRDefault="00031098" w:rsidP="00515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</w:t>
            </w:r>
            <w:r w:rsidR="00515F5D" w:rsidRPr="0052682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949</w:t>
            </w:r>
          </w:p>
        </w:tc>
        <w:tc>
          <w:tcPr>
            <w:tcW w:w="144" w:type="pct"/>
            <w:gridSpan w:val="3"/>
          </w:tcPr>
          <w:p w14:paraId="1298C899" w14:textId="77777777" w:rsidR="00515F5D" w:rsidRPr="0052682A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A544E3B" w14:textId="5CF666E8" w:rsidR="00515F5D" w:rsidRPr="0052682A" w:rsidRDefault="00031098" w:rsidP="0074704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515F5D" w:rsidRPr="0052682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  <w:r w:rsidRPr="000310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30" w:type="pct"/>
            <w:gridSpan w:val="2"/>
          </w:tcPr>
          <w:p w14:paraId="5F49ED32" w14:textId="77777777" w:rsidR="00515F5D" w:rsidRPr="0052682A" w:rsidRDefault="00515F5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1D871C" w14:textId="05DEB17A" w:rsidR="00515F5D" w:rsidRPr="0052682A" w:rsidRDefault="00031098" w:rsidP="0052682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</w:t>
            </w:r>
            <w:r w:rsidR="00515F5D" w:rsidRPr="0052682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182</w:t>
            </w:r>
          </w:p>
        </w:tc>
      </w:tr>
      <w:tr w:rsidR="00C657BD" w:rsidRPr="00C007B7" w14:paraId="44A5D971" w14:textId="77777777" w:rsidTr="008E3092">
        <w:trPr>
          <w:trHeight w:val="344"/>
        </w:trPr>
        <w:tc>
          <w:tcPr>
            <w:tcW w:w="2124" w:type="pct"/>
            <w:gridSpan w:val="2"/>
          </w:tcPr>
          <w:p w14:paraId="602B10E4" w14:textId="77777777" w:rsidR="00C657BD" w:rsidRPr="007671A3" w:rsidRDefault="00C657BD" w:rsidP="00515F5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3"/>
            <w:tcBorders>
              <w:top w:val="double" w:sz="4" w:space="0" w:color="auto"/>
            </w:tcBorders>
          </w:tcPr>
          <w:p w14:paraId="6F33F4E2" w14:textId="77777777" w:rsidR="00C657BD" w:rsidRPr="00031098" w:rsidRDefault="00C657BD" w:rsidP="00515F5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37467E2F" w14:textId="77777777" w:rsidR="00C657BD" w:rsidRPr="0052682A" w:rsidRDefault="00C657B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3"/>
            <w:tcBorders>
              <w:top w:val="double" w:sz="4" w:space="0" w:color="auto"/>
            </w:tcBorders>
          </w:tcPr>
          <w:p w14:paraId="2663A31F" w14:textId="77777777" w:rsidR="00C657BD" w:rsidRPr="00031098" w:rsidRDefault="00C657BD" w:rsidP="00515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5775B221" w14:textId="77777777" w:rsidR="00C657BD" w:rsidRPr="0052682A" w:rsidRDefault="00C657B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gridSpan w:val="3"/>
            <w:tcBorders>
              <w:top w:val="double" w:sz="4" w:space="0" w:color="auto"/>
            </w:tcBorders>
          </w:tcPr>
          <w:p w14:paraId="593F7BF8" w14:textId="77777777" w:rsidR="00C657BD" w:rsidRPr="00031098" w:rsidRDefault="00C657BD" w:rsidP="00DD19A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7383CD14" w14:textId="77777777" w:rsidR="00C657BD" w:rsidRPr="0052682A" w:rsidRDefault="00C657BD" w:rsidP="00515F5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  <w:tcBorders>
              <w:top w:val="double" w:sz="4" w:space="0" w:color="auto"/>
            </w:tcBorders>
          </w:tcPr>
          <w:p w14:paraId="225F7F5D" w14:textId="77777777" w:rsidR="00C657BD" w:rsidRPr="00031098" w:rsidRDefault="00C657BD" w:rsidP="0052682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81080" w:rsidRPr="007671A3" w14:paraId="312ACB4E" w14:textId="77777777" w:rsidTr="008E3092">
        <w:tc>
          <w:tcPr>
            <w:tcW w:w="2118" w:type="pct"/>
          </w:tcPr>
          <w:p w14:paraId="563D184A" w14:textId="1F9B09A4" w:rsidR="00281080" w:rsidRPr="007671A3" w:rsidRDefault="00281080" w:rsidP="00032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  <w:cs/>
              </w:rPr>
              <w:br w:type="page"/>
            </w:r>
            <w:r w:rsidRPr="007671A3">
              <w:rPr>
                <w:rFonts w:ascii="Angsana New" w:hAnsi="Angsana New"/>
                <w:cs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BD6609"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46" w:type="pct"/>
            <w:gridSpan w:val="8"/>
          </w:tcPr>
          <w:p w14:paraId="00D9AEDF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3"/>
          </w:tcPr>
          <w:p w14:paraId="3A164846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9"/>
          </w:tcPr>
          <w:p w14:paraId="03DF862B" w14:textId="77777777" w:rsidR="00281080" w:rsidRPr="007671A3" w:rsidRDefault="00281080" w:rsidP="00FC5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7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2B0" w:rsidRPr="007671A3" w14:paraId="01E62E72" w14:textId="77777777" w:rsidTr="008E3092">
        <w:tc>
          <w:tcPr>
            <w:tcW w:w="2118" w:type="pct"/>
          </w:tcPr>
          <w:p w14:paraId="51C64534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14:paraId="3E59BBE0" w14:textId="35B44734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3"/>
          </w:tcPr>
          <w:p w14:paraId="13894E01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58236BC" w14:textId="3C3C7E86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3"/>
          </w:tcPr>
          <w:p w14:paraId="3F7A90E1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</w:tcPr>
          <w:p w14:paraId="5C14E59F" w14:textId="4D3E4307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  <w:gridSpan w:val="4"/>
          </w:tcPr>
          <w:p w14:paraId="28B9F575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010A442D" w14:textId="18583947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97D1B" w:rsidRPr="007671A3" w14:paraId="3B22FD4C" w14:textId="77777777" w:rsidTr="008E3092">
        <w:tc>
          <w:tcPr>
            <w:tcW w:w="2118" w:type="pct"/>
          </w:tcPr>
          <w:p w14:paraId="76907273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pct"/>
            <w:gridSpan w:val="20"/>
          </w:tcPr>
          <w:p w14:paraId="1E83A378" w14:textId="76F604C3" w:rsidR="00097D1B" w:rsidRPr="007671A3" w:rsidRDefault="00D01F0F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97D1B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12B0" w:rsidRPr="007671A3" w14:paraId="65610F69" w14:textId="77777777" w:rsidTr="008E3092">
        <w:trPr>
          <w:trHeight w:val="416"/>
        </w:trPr>
        <w:tc>
          <w:tcPr>
            <w:tcW w:w="2118" w:type="pct"/>
          </w:tcPr>
          <w:p w14:paraId="0BC63EF9" w14:textId="77777777" w:rsidR="00097D1B" w:rsidRPr="007671A3" w:rsidRDefault="00097D1B" w:rsidP="00032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  <w:gridSpan w:val="3"/>
            <w:vAlign w:val="bottom"/>
          </w:tcPr>
          <w:p w14:paraId="4F6A8031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gridSpan w:val="3"/>
          </w:tcPr>
          <w:p w14:paraId="43C4B84F" w14:textId="77777777" w:rsidR="00097D1B" w:rsidRPr="007671A3" w:rsidRDefault="00097D1B" w:rsidP="00097D1B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6CDF86BD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5640EAE8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1380B601" w14:textId="77777777" w:rsidR="00097D1B" w:rsidRPr="007671A3" w:rsidRDefault="00097D1B" w:rsidP="00097D1B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4"/>
          </w:tcPr>
          <w:p w14:paraId="4BD2F12C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767AF049" w14:textId="77777777" w:rsidR="00097D1B" w:rsidRPr="007671A3" w:rsidRDefault="00097D1B" w:rsidP="00097D1B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812B0" w:rsidRPr="007671A3" w14:paraId="7EE378F7" w14:textId="77777777" w:rsidTr="008E3092">
        <w:tc>
          <w:tcPr>
            <w:tcW w:w="2118" w:type="pct"/>
          </w:tcPr>
          <w:p w14:paraId="579928C1" w14:textId="41BED354" w:rsidR="00851743" w:rsidRPr="007671A3" w:rsidRDefault="00851743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บริษัทปูนซิเมนต์ไทย จำกัด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gridSpan w:val="3"/>
            <w:vAlign w:val="bottom"/>
          </w:tcPr>
          <w:p w14:paraId="29BD4663" w14:textId="75332596" w:rsidR="00851743" w:rsidRPr="0096447C" w:rsidRDefault="00031098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450951"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45" w:type="pct"/>
            <w:gridSpan w:val="3"/>
          </w:tcPr>
          <w:p w14:paraId="5D42085F" w14:textId="77777777" w:rsidR="00851743" w:rsidRPr="0096447C" w:rsidRDefault="00851743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49481E7F" w14:textId="111C8A54" w:rsidR="00851743" w:rsidRPr="0096447C" w:rsidRDefault="00031098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51743" w:rsidRPr="009644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398</w:t>
            </w:r>
          </w:p>
        </w:tc>
        <w:tc>
          <w:tcPr>
            <w:tcW w:w="146" w:type="pct"/>
            <w:gridSpan w:val="3"/>
          </w:tcPr>
          <w:p w14:paraId="6EC6BCE2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594926A2" w14:textId="6E4ED354" w:rsidR="00851743" w:rsidRPr="0096447C" w:rsidRDefault="00031098" w:rsidP="0074704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4B367A"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588</w:t>
            </w:r>
          </w:p>
        </w:tc>
        <w:tc>
          <w:tcPr>
            <w:tcW w:w="148" w:type="pct"/>
            <w:gridSpan w:val="4"/>
          </w:tcPr>
          <w:p w14:paraId="665BEA7E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6F3FD536" w14:textId="326AA6FF" w:rsidR="00851743" w:rsidRPr="0096447C" w:rsidRDefault="00031098" w:rsidP="00B62EB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101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851743"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635</w:t>
            </w:r>
          </w:p>
        </w:tc>
      </w:tr>
      <w:tr w:rsidR="009812B0" w:rsidRPr="007671A3" w14:paraId="57FC2A45" w14:textId="77777777" w:rsidTr="008E3092">
        <w:tc>
          <w:tcPr>
            <w:tcW w:w="2118" w:type="pct"/>
          </w:tcPr>
          <w:p w14:paraId="6CB66727" w14:textId="24CF2DEE" w:rsidR="00851743" w:rsidRPr="007671A3" w:rsidRDefault="00851743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0796">
              <w:rPr>
                <w:rFonts w:ascii="Angsana New" w:hAnsi="Angsana New"/>
                <w:sz w:val="30"/>
                <w:szCs w:val="30"/>
                <w:cs/>
              </w:rPr>
              <w:t>บริษัทเอสซีจี ผลิตภัณฑ์ก่อสร้าง จำกัด</w:t>
            </w:r>
          </w:p>
        </w:tc>
        <w:tc>
          <w:tcPr>
            <w:tcW w:w="588" w:type="pct"/>
            <w:gridSpan w:val="3"/>
            <w:vAlign w:val="bottom"/>
          </w:tcPr>
          <w:p w14:paraId="2CA032E3" w14:textId="2CFE2FE0" w:rsidR="00851743" w:rsidRPr="0096447C" w:rsidRDefault="00031098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145" w:type="pct"/>
            <w:gridSpan w:val="3"/>
          </w:tcPr>
          <w:p w14:paraId="18CD01B7" w14:textId="77777777" w:rsidR="00851743" w:rsidRPr="0096447C" w:rsidRDefault="00851743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0BC77564" w14:textId="64CC4C7C" w:rsidR="00851743" w:rsidRPr="0096447C" w:rsidRDefault="00851743" w:rsidP="00DD19A6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7DEF41BC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5EB9C347" w14:textId="6B002253" w:rsidR="00851743" w:rsidRPr="0096447C" w:rsidRDefault="00031098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148" w:type="pct"/>
            <w:gridSpan w:val="4"/>
          </w:tcPr>
          <w:p w14:paraId="17856FE9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7522ED72" w14:textId="09D8F2EF" w:rsidR="00851743" w:rsidRPr="0096447C" w:rsidRDefault="00851743" w:rsidP="00DD19A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9812B0" w:rsidRPr="005A0013" w14:paraId="14F6CE4E" w14:textId="77777777" w:rsidTr="008E3092">
        <w:tc>
          <w:tcPr>
            <w:tcW w:w="2118" w:type="pct"/>
          </w:tcPr>
          <w:p w14:paraId="41A728B3" w14:textId="77777777" w:rsidR="00851743" w:rsidRPr="005A0013" w:rsidRDefault="00851743" w:rsidP="00851743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gridSpan w:val="3"/>
          </w:tcPr>
          <w:p w14:paraId="44D12A87" w14:textId="77777777" w:rsidR="00851743" w:rsidRPr="0096447C" w:rsidRDefault="00851743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27594C2B" w14:textId="77777777" w:rsidR="00851743" w:rsidRPr="0096447C" w:rsidRDefault="00851743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27CBE045" w14:textId="77777777" w:rsidR="00851743" w:rsidRPr="0096447C" w:rsidRDefault="00851743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573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536777F4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4371B105" w14:textId="77777777" w:rsidR="00851743" w:rsidRPr="0096447C" w:rsidRDefault="00851743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7BA0DD70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655BFC9C" w14:textId="77777777" w:rsidR="00851743" w:rsidRPr="0096447C" w:rsidRDefault="00851743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812B0" w:rsidRPr="005A0013" w14:paraId="114FFEEB" w14:textId="77777777" w:rsidTr="008E3092">
        <w:tc>
          <w:tcPr>
            <w:tcW w:w="2118" w:type="pct"/>
          </w:tcPr>
          <w:p w14:paraId="2687205A" w14:textId="4D3DCD5C" w:rsidR="00851743" w:rsidRPr="000327E6" w:rsidRDefault="00851743" w:rsidP="00032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27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0327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8" w:type="pct"/>
            <w:gridSpan w:val="3"/>
          </w:tcPr>
          <w:p w14:paraId="28F0E78D" w14:textId="77777777" w:rsidR="00851743" w:rsidRPr="0096447C" w:rsidRDefault="00851743" w:rsidP="00747044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3CEFD14F" w14:textId="77777777" w:rsidR="00851743" w:rsidRPr="0096447C" w:rsidRDefault="00851743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573D894E" w14:textId="77777777" w:rsidR="00851743" w:rsidRPr="0096447C" w:rsidRDefault="00851743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6EC96BB8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403671BF" w14:textId="77777777" w:rsidR="00851743" w:rsidRPr="0096447C" w:rsidRDefault="00851743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03B688A1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0CA42C9B" w14:textId="77777777" w:rsidR="00851743" w:rsidRPr="0096447C" w:rsidRDefault="00851743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812B0" w:rsidRPr="005A0013" w14:paraId="142E8A9B" w14:textId="77777777" w:rsidTr="008E3092">
        <w:tc>
          <w:tcPr>
            <w:tcW w:w="2118" w:type="pct"/>
          </w:tcPr>
          <w:p w14:paraId="2FD2696E" w14:textId="4B337DCE" w:rsidR="00851743" w:rsidRPr="005A0013" w:rsidRDefault="00851743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588" w:type="pct"/>
            <w:gridSpan w:val="3"/>
          </w:tcPr>
          <w:p w14:paraId="36236FB6" w14:textId="7D990AEE" w:rsidR="00851743" w:rsidRPr="0096447C" w:rsidRDefault="00A85172" w:rsidP="00DD19A6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08816F4A" w14:textId="77777777" w:rsidR="00851743" w:rsidRPr="0096447C" w:rsidRDefault="00851743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68971903" w14:textId="4D1C807B" w:rsidR="00851743" w:rsidRPr="0096447C" w:rsidRDefault="00851743" w:rsidP="00DD19A6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07A76B99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3CD78873" w14:textId="034C197A" w:rsidR="00851743" w:rsidRPr="0096447C" w:rsidRDefault="004A1635" w:rsidP="00DD19A6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4"/>
          </w:tcPr>
          <w:p w14:paraId="339A82A3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49927F68" w14:textId="51A2B24B" w:rsidR="00851743" w:rsidRPr="0096447C" w:rsidRDefault="00031098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</w:tr>
      <w:tr w:rsidR="009812B0" w:rsidRPr="005A0013" w14:paraId="792EB15E" w14:textId="77777777" w:rsidTr="008E3092">
        <w:tc>
          <w:tcPr>
            <w:tcW w:w="2118" w:type="pct"/>
          </w:tcPr>
          <w:p w14:paraId="326F8644" w14:textId="77777777" w:rsidR="00851743" w:rsidRPr="005A0013" w:rsidRDefault="00851743" w:rsidP="00851743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gridSpan w:val="3"/>
          </w:tcPr>
          <w:p w14:paraId="7B7EB252" w14:textId="77777777" w:rsidR="00851743" w:rsidRPr="0096447C" w:rsidRDefault="00851743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468BE8E7" w14:textId="77777777" w:rsidR="00851743" w:rsidRPr="0096447C" w:rsidRDefault="00851743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0072BC2A" w14:textId="77777777" w:rsidR="00851743" w:rsidRPr="0096447C" w:rsidRDefault="00851743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4CA94D5B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16097B72" w14:textId="77777777" w:rsidR="00851743" w:rsidRPr="0096447C" w:rsidRDefault="00851743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04D18C20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75F95494" w14:textId="77777777" w:rsidR="00851743" w:rsidRPr="0096447C" w:rsidRDefault="00851743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47044" w:rsidRPr="005A0013" w14:paraId="19B3E595" w14:textId="77777777" w:rsidTr="008E3092">
        <w:tc>
          <w:tcPr>
            <w:tcW w:w="2118" w:type="pct"/>
          </w:tcPr>
          <w:p w14:paraId="41A2C37A" w14:textId="77777777" w:rsidR="00747044" w:rsidRPr="005A0013" w:rsidRDefault="00747044" w:rsidP="00851743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gridSpan w:val="3"/>
          </w:tcPr>
          <w:p w14:paraId="1C31E801" w14:textId="77777777" w:rsidR="00747044" w:rsidRPr="0096447C" w:rsidRDefault="00747044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419E292F" w14:textId="77777777" w:rsidR="00747044" w:rsidRPr="0096447C" w:rsidRDefault="00747044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6B9EBA1A" w14:textId="77777777" w:rsidR="00747044" w:rsidRPr="0096447C" w:rsidRDefault="00747044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435662F8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641F90BE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2A00C242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7A2933C4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47044" w:rsidRPr="005A0013" w14:paraId="3304F458" w14:textId="77777777" w:rsidTr="008E3092">
        <w:tc>
          <w:tcPr>
            <w:tcW w:w="2118" w:type="pct"/>
          </w:tcPr>
          <w:p w14:paraId="660B9FEE" w14:textId="77777777" w:rsidR="00747044" w:rsidRPr="005A0013" w:rsidRDefault="00747044" w:rsidP="00851743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gridSpan w:val="3"/>
          </w:tcPr>
          <w:p w14:paraId="6703650B" w14:textId="77777777" w:rsidR="00747044" w:rsidRPr="0096447C" w:rsidRDefault="00747044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0848534E" w14:textId="77777777" w:rsidR="00747044" w:rsidRPr="0096447C" w:rsidRDefault="00747044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59B097EC" w14:textId="77777777" w:rsidR="00747044" w:rsidRPr="0096447C" w:rsidRDefault="00747044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66C1289A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1B3F7D0E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6DAD4525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2B428C16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47044" w:rsidRPr="005A0013" w14:paraId="3EAAB402" w14:textId="77777777" w:rsidTr="008E3092">
        <w:tc>
          <w:tcPr>
            <w:tcW w:w="2118" w:type="pct"/>
          </w:tcPr>
          <w:p w14:paraId="6619C465" w14:textId="77777777" w:rsidR="00747044" w:rsidRPr="005A0013" w:rsidRDefault="00747044" w:rsidP="00851743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gridSpan w:val="3"/>
          </w:tcPr>
          <w:p w14:paraId="059053E7" w14:textId="77777777" w:rsidR="00747044" w:rsidRPr="0096447C" w:rsidRDefault="00747044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0CEF660A" w14:textId="77777777" w:rsidR="00747044" w:rsidRPr="0096447C" w:rsidRDefault="00747044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572A4C0C" w14:textId="77777777" w:rsidR="00747044" w:rsidRPr="0096447C" w:rsidRDefault="00747044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0CB44DF7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7C1FBBE4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68781EC0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63408E94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47044" w:rsidRPr="005A0013" w14:paraId="02311C82" w14:textId="77777777" w:rsidTr="008E3092">
        <w:tc>
          <w:tcPr>
            <w:tcW w:w="2118" w:type="pct"/>
          </w:tcPr>
          <w:p w14:paraId="61161C6E" w14:textId="77777777" w:rsidR="00747044" w:rsidRPr="005A0013" w:rsidRDefault="00747044" w:rsidP="00851743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gridSpan w:val="3"/>
          </w:tcPr>
          <w:p w14:paraId="284D87CC" w14:textId="77777777" w:rsidR="00747044" w:rsidRPr="0096447C" w:rsidRDefault="00747044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415F5CCC" w14:textId="77777777" w:rsidR="00747044" w:rsidRPr="0096447C" w:rsidRDefault="00747044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0277E717" w14:textId="77777777" w:rsidR="00747044" w:rsidRPr="0096447C" w:rsidRDefault="00747044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4CE8FCD3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21380F96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7EBAAB4E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5A4AC9EB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47044" w:rsidRPr="005A0013" w14:paraId="79283DB3" w14:textId="77777777" w:rsidTr="008E3092">
        <w:tc>
          <w:tcPr>
            <w:tcW w:w="2118" w:type="pct"/>
          </w:tcPr>
          <w:p w14:paraId="73A223A7" w14:textId="77777777" w:rsidR="00747044" w:rsidRPr="005A0013" w:rsidRDefault="00747044" w:rsidP="00851743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gridSpan w:val="3"/>
          </w:tcPr>
          <w:p w14:paraId="2E3EC4FD" w14:textId="77777777" w:rsidR="00747044" w:rsidRPr="0096447C" w:rsidRDefault="00747044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3917F98C" w14:textId="77777777" w:rsidR="00747044" w:rsidRPr="0096447C" w:rsidRDefault="00747044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67CD4F51" w14:textId="77777777" w:rsidR="00747044" w:rsidRPr="0096447C" w:rsidRDefault="00747044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4A68C000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2F9A9738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58A8034D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40939782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47044" w:rsidRPr="005A0013" w14:paraId="0FE1BC69" w14:textId="77777777" w:rsidTr="008E3092">
        <w:tc>
          <w:tcPr>
            <w:tcW w:w="2118" w:type="pct"/>
          </w:tcPr>
          <w:p w14:paraId="53B64D63" w14:textId="77777777" w:rsidR="00747044" w:rsidRPr="005A0013" w:rsidRDefault="00747044" w:rsidP="00851743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gridSpan w:val="3"/>
          </w:tcPr>
          <w:p w14:paraId="13C3B2D9" w14:textId="77777777" w:rsidR="00747044" w:rsidRPr="0096447C" w:rsidRDefault="00747044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55B0E72D" w14:textId="77777777" w:rsidR="00747044" w:rsidRPr="0096447C" w:rsidRDefault="00747044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7EA199F6" w14:textId="77777777" w:rsidR="00747044" w:rsidRPr="0096447C" w:rsidRDefault="00747044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189C72CC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44ECBC79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490748EB" w14:textId="77777777" w:rsidR="00747044" w:rsidRPr="0096447C" w:rsidRDefault="00747044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37854CD8" w14:textId="77777777" w:rsidR="00747044" w:rsidRPr="0096447C" w:rsidRDefault="00747044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E3092" w:rsidRPr="005A0013" w14:paraId="75C94AB3" w14:textId="77777777" w:rsidTr="008E3092">
        <w:tc>
          <w:tcPr>
            <w:tcW w:w="2118" w:type="pct"/>
          </w:tcPr>
          <w:p w14:paraId="6D8674AA" w14:textId="77777777" w:rsidR="008E3092" w:rsidRPr="005A0013" w:rsidRDefault="008E3092" w:rsidP="00851743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gridSpan w:val="3"/>
          </w:tcPr>
          <w:p w14:paraId="5A368C0D" w14:textId="77777777" w:rsidR="008E3092" w:rsidRPr="0096447C" w:rsidRDefault="008E3092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79A7B6F2" w14:textId="77777777" w:rsidR="008E3092" w:rsidRPr="0096447C" w:rsidRDefault="008E3092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gridSpan w:val="2"/>
          </w:tcPr>
          <w:p w14:paraId="32225528" w14:textId="77777777" w:rsidR="008E3092" w:rsidRPr="0096447C" w:rsidRDefault="008E3092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6A29A117" w14:textId="77777777" w:rsidR="008E3092" w:rsidRPr="0096447C" w:rsidRDefault="008E3092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gridSpan w:val="3"/>
          </w:tcPr>
          <w:p w14:paraId="5A15ED15" w14:textId="77777777" w:rsidR="008E3092" w:rsidRPr="0096447C" w:rsidRDefault="008E3092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163536E4" w14:textId="77777777" w:rsidR="008E3092" w:rsidRPr="0096447C" w:rsidRDefault="008E3092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gridSpan w:val="2"/>
          </w:tcPr>
          <w:p w14:paraId="128790C3" w14:textId="77777777" w:rsidR="008E3092" w:rsidRPr="0096447C" w:rsidRDefault="008E3092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47044" w:rsidRPr="005A0013" w14:paraId="6AF88B41" w14:textId="77777777" w:rsidTr="008E3092">
        <w:tc>
          <w:tcPr>
            <w:tcW w:w="2118" w:type="pct"/>
          </w:tcPr>
          <w:p w14:paraId="14F7182F" w14:textId="77777777" w:rsidR="00747044" w:rsidRPr="005A0013" w:rsidRDefault="00747044" w:rsidP="00747044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6" w:type="pct"/>
            <w:gridSpan w:val="8"/>
          </w:tcPr>
          <w:p w14:paraId="5EF4D8C0" w14:textId="4AA8750A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3"/>
          </w:tcPr>
          <w:p w14:paraId="722C1A82" w14:textId="77777777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9"/>
          </w:tcPr>
          <w:p w14:paraId="098FC155" w14:textId="3B9EED6E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044" w:rsidRPr="005A0013" w14:paraId="1C70832A" w14:textId="77777777" w:rsidTr="008E3092">
        <w:tc>
          <w:tcPr>
            <w:tcW w:w="2118" w:type="pct"/>
          </w:tcPr>
          <w:p w14:paraId="69A1D0FA" w14:textId="77777777" w:rsidR="00747044" w:rsidRPr="005A0013" w:rsidRDefault="00747044" w:rsidP="00747044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gridSpan w:val="3"/>
          </w:tcPr>
          <w:p w14:paraId="7FDAE574" w14:textId="5B0764E8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3"/>
          </w:tcPr>
          <w:p w14:paraId="0BA17CCB" w14:textId="77777777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4D3D2FB8" w14:textId="45B71137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3"/>
          </w:tcPr>
          <w:p w14:paraId="3F5C739F" w14:textId="56E2935A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3"/>
          </w:tcPr>
          <w:p w14:paraId="58CC6311" w14:textId="31F6EDB5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  <w:gridSpan w:val="4"/>
          </w:tcPr>
          <w:p w14:paraId="340167E1" w14:textId="07EE2A8A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4FB0160" w14:textId="690A0421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47044" w:rsidRPr="005A0013" w14:paraId="1E0D34C4" w14:textId="77777777" w:rsidTr="008E3092">
        <w:tc>
          <w:tcPr>
            <w:tcW w:w="2118" w:type="pct"/>
          </w:tcPr>
          <w:p w14:paraId="51743B6E" w14:textId="77777777" w:rsidR="00747044" w:rsidRPr="005A0013" w:rsidRDefault="00747044" w:rsidP="00851743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2" w:type="pct"/>
            <w:gridSpan w:val="20"/>
          </w:tcPr>
          <w:p w14:paraId="13ED9F84" w14:textId="5BAD9C60" w:rsidR="00747044" w:rsidRPr="00747044" w:rsidRDefault="00747044" w:rsidP="0074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12B0" w:rsidRPr="007671A3" w14:paraId="21E06E86" w14:textId="77777777" w:rsidTr="008E3092">
        <w:tc>
          <w:tcPr>
            <w:tcW w:w="2118" w:type="pct"/>
          </w:tcPr>
          <w:p w14:paraId="769FE2D8" w14:textId="72A579F2" w:rsidR="00851743" w:rsidRPr="007671A3" w:rsidRDefault="00851743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8" w:type="pct"/>
            <w:gridSpan w:val="3"/>
            <w:vAlign w:val="bottom"/>
          </w:tcPr>
          <w:p w14:paraId="6ECE75D2" w14:textId="77777777" w:rsidR="00851743" w:rsidRPr="0096447C" w:rsidRDefault="00851743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018AF526" w14:textId="77777777" w:rsidR="00851743" w:rsidRPr="0096447C" w:rsidRDefault="00851743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4AEB7005" w14:textId="77777777" w:rsidR="00851743" w:rsidRPr="0096447C" w:rsidRDefault="00851743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45355904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2AA4D4A8" w14:textId="77777777" w:rsidR="00851743" w:rsidRPr="0096447C" w:rsidRDefault="00851743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4"/>
          </w:tcPr>
          <w:p w14:paraId="107F0195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736C6EB8" w14:textId="77777777" w:rsidR="00851743" w:rsidRPr="0096447C" w:rsidRDefault="00851743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812B0" w:rsidRPr="007671A3" w14:paraId="349EC62D" w14:textId="77777777" w:rsidTr="008E3092">
        <w:tc>
          <w:tcPr>
            <w:tcW w:w="2118" w:type="pct"/>
          </w:tcPr>
          <w:p w14:paraId="091737C7" w14:textId="56014021" w:rsidR="00851743" w:rsidRPr="00A37ECD" w:rsidRDefault="00851743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บริษัทเอสซีจี</w:t>
            </w:r>
            <w:r w:rsidR="00021E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7ECD">
              <w:rPr>
                <w:rFonts w:ascii="Angsana New" w:hAnsi="Angsana New"/>
                <w:sz w:val="30"/>
                <w:szCs w:val="30"/>
                <w:cs/>
              </w:rPr>
              <w:t>ซิเมนต์</w:t>
            </w:r>
            <w:r w:rsidRPr="00A37ECD">
              <w:rPr>
                <w:rFonts w:ascii="Angsana New" w:hAnsi="Angsana New"/>
                <w:sz w:val="30"/>
                <w:szCs w:val="30"/>
              </w:rPr>
              <w:t>-</w:t>
            </w:r>
            <w:r w:rsidRPr="00A37ECD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588" w:type="pct"/>
            <w:gridSpan w:val="3"/>
            <w:vAlign w:val="bottom"/>
          </w:tcPr>
          <w:p w14:paraId="5AC3777A" w14:textId="758BA541" w:rsidR="00851743" w:rsidRPr="0096447C" w:rsidRDefault="00031098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CD4841"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45" w:type="pct"/>
            <w:gridSpan w:val="3"/>
          </w:tcPr>
          <w:p w14:paraId="17CB6747" w14:textId="77777777" w:rsidR="00851743" w:rsidRPr="0096447C" w:rsidRDefault="00851743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7145CE1B" w14:textId="0B64EF07" w:rsidR="00851743" w:rsidRPr="0096447C" w:rsidRDefault="00031098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51743" w:rsidRPr="009644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146" w:type="pct"/>
            <w:gridSpan w:val="3"/>
          </w:tcPr>
          <w:p w14:paraId="1E00CE4F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1FF760C7" w14:textId="1E85D311" w:rsidR="00851743" w:rsidRPr="0096447C" w:rsidRDefault="00031098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830F3C"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48" w:type="pct"/>
            <w:gridSpan w:val="4"/>
          </w:tcPr>
          <w:p w14:paraId="70486EFB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25D69855" w14:textId="2AABFFB6" w:rsidR="00851743" w:rsidRPr="0096447C" w:rsidRDefault="00031098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851743"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313</w:t>
            </w:r>
          </w:p>
        </w:tc>
      </w:tr>
      <w:tr w:rsidR="008B0EEA" w:rsidRPr="003F7A9D" w14:paraId="7E72D869" w14:textId="77777777" w:rsidTr="008E3092">
        <w:tc>
          <w:tcPr>
            <w:tcW w:w="2118" w:type="pct"/>
          </w:tcPr>
          <w:p w14:paraId="04E788CD" w14:textId="30B1B68F" w:rsidR="008B0EEA" w:rsidRPr="00A43299" w:rsidRDefault="008B0EEA" w:rsidP="004D114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7614">
              <w:rPr>
                <w:rFonts w:ascii="Angsana New" w:hAnsi="Angsana New"/>
                <w:sz w:val="30"/>
                <w:szCs w:val="30"/>
                <w:cs/>
              </w:rPr>
              <w:t>บริษัทเอสซีจี โลจิสติกส์ แมเนจเม้นท์ จำกัด</w:t>
            </w:r>
          </w:p>
        </w:tc>
        <w:tc>
          <w:tcPr>
            <w:tcW w:w="588" w:type="pct"/>
            <w:gridSpan w:val="3"/>
            <w:vAlign w:val="bottom"/>
          </w:tcPr>
          <w:p w14:paraId="4177CB1B" w14:textId="463C48BB" w:rsidR="008B0EEA" w:rsidRPr="0096447C" w:rsidRDefault="00031098" w:rsidP="004D114A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8B0EEA"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45" w:type="pct"/>
            <w:gridSpan w:val="3"/>
          </w:tcPr>
          <w:p w14:paraId="2BB7B236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413C8E92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4B363F6B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7B2BD78A" w14:textId="6B79E77E" w:rsidR="008B0EEA" w:rsidRPr="0096447C" w:rsidRDefault="00031098" w:rsidP="004D114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8B0EEA"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48" w:type="pct"/>
            <w:gridSpan w:val="4"/>
          </w:tcPr>
          <w:p w14:paraId="5BF8CA02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726A98BF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8B0EEA" w:rsidRPr="007671A3" w14:paraId="77665890" w14:textId="77777777" w:rsidTr="008E3092">
        <w:tc>
          <w:tcPr>
            <w:tcW w:w="2118" w:type="pct"/>
          </w:tcPr>
          <w:p w14:paraId="7F29F8EC" w14:textId="77777777" w:rsidR="008B0EEA" w:rsidRPr="00A37ECD" w:rsidRDefault="008B0EEA" w:rsidP="004D114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588" w:type="pct"/>
            <w:gridSpan w:val="3"/>
            <w:vAlign w:val="bottom"/>
          </w:tcPr>
          <w:p w14:paraId="083F665B" w14:textId="760E994A" w:rsidR="008B0EEA" w:rsidRPr="0096447C" w:rsidRDefault="00031098" w:rsidP="004D114A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45" w:type="pct"/>
            <w:gridSpan w:val="3"/>
          </w:tcPr>
          <w:p w14:paraId="034664D7" w14:textId="77777777" w:rsidR="008B0EEA" w:rsidRPr="0096447C" w:rsidRDefault="008B0EEA" w:rsidP="004D114A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3E972CED" w14:textId="67336030" w:rsidR="008B0EEA" w:rsidRPr="0096447C" w:rsidRDefault="00031098" w:rsidP="004D1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46" w:type="pct"/>
            <w:gridSpan w:val="3"/>
          </w:tcPr>
          <w:p w14:paraId="48A34901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3B349217" w14:textId="196DE0B8" w:rsidR="008B0EEA" w:rsidRPr="0096447C" w:rsidRDefault="00031098" w:rsidP="004D114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148" w:type="pct"/>
            <w:gridSpan w:val="4"/>
          </w:tcPr>
          <w:p w14:paraId="6AD55751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1583ABE6" w14:textId="01EFA0AF" w:rsidR="008B0EEA" w:rsidRPr="0096447C" w:rsidRDefault="00031098" w:rsidP="004D114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73</w:t>
            </w:r>
          </w:p>
        </w:tc>
      </w:tr>
      <w:tr w:rsidR="008B0EEA" w:rsidRPr="007671A3" w14:paraId="74A90604" w14:textId="77777777" w:rsidTr="008E3092">
        <w:tc>
          <w:tcPr>
            <w:tcW w:w="2118" w:type="pct"/>
          </w:tcPr>
          <w:p w14:paraId="6DD4B1F8" w14:textId="29675AA7" w:rsidR="008B0EEA" w:rsidRPr="00A37ECD" w:rsidRDefault="008B0EEA" w:rsidP="004D114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เซรามิกส์ จำกัด 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Pr="00A37EC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D01F0F"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gridSpan w:val="3"/>
            <w:vAlign w:val="bottom"/>
          </w:tcPr>
          <w:p w14:paraId="13BC7068" w14:textId="24720781" w:rsidR="008B0EEA" w:rsidRPr="0096447C" w:rsidRDefault="00031098" w:rsidP="004D114A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14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  <w:gridSpan w:val="3"/>
          </w:tcPr>
          <w:p w14:paraId="3F30FC41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554A2579" w14:textId="3E97FD6F" w:rsidR="008B0EEA" w:rsidRPr="0096447C" w:rsidRDefault="00031098" w:rsidP="004D1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202</w:t>
            </w:r>
          </w:p>
        </w:tc>
        <w:tc>
          <w:tcPr>
            <w:tcW w:w="146" w:type="pct"/>
            <w:gridSpan w:val="3"/>
          </w:tcPr>
          <w:p w14:paraId="188C8753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62303200" w14:textId="3F654256" w:rsidR="008B0EEA" w:rsidRPr="0096447C" w:rsidRDefault="00031098" w:rsidP="004D114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14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  <w:gridSpan w:val="4"/>
          </w:tcPr>
          <w:p w14:paraId="6DFB0257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5195A35D" w14:textId="19B78E4A" w:rsidR="008B0EEA" w:rsidRPr="0096447C" w:rsidRDefault="00031098" w:rsidP="004D114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202</w:t>
            </w:r>
          </w:p>
        </w:tc>
      </w:tr>
      <w:tr w:rsidR="008B0EEA" w:rsidRPr="007671A3" w14:paraId="47D37EE0" w14:textId="77777777" w:rsidTr="008E3092">
        <w:tc>
          <w:tcPr>
            <w:tcW w:w="2118" w:type="pct"/>
          </w:tcPr>
          <w:p w14:paraId="1358C27D" w14:textId="77777777" w:rsidR="008B0EEA" w:rsidRPr="00A37ECD" w:rsidRDefault="008B0EEA" w:rsidP="004D114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0CAA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 จำกัด</w:t>
            </w:r>
          </w:p>
        </w:tc>
        <w:tc>
          <w:tcPr>
            <w:tcW w:w="588" w:type="pct"/>
            <w:gridSpan w:val="3"/>
            <w:vAlign w:val="bottom"/>
          </w:tcPr>
          <w:p w14:paraId="4F29F2C7" w14:textId="4CD928F3" w:rsidR="008B0EEA" w:rsidRPr="0096447C" w:rsidRDefault="00031098" w:rsidP="004D114A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45" w:type="pct"/>
            <w:gridSpan w:val="3"/>
          </w:tcPr>
          <w:p w14:paraId="17538D12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7B5797AB" w14:textId="53095EB7" w:rsidR="008B0EEA" w:rsidRPr="0096447C" w:rsidRDefault="00031098" w:rsidP="004D1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46" w:type="pct"/>
            <w:gridSpan w:val="3"/>
          </w:tcPr>
          <w:p w14:paraId="6A627ACC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5F0DD1BA" w14:textId="50506774" w:rsidR="008B0EEA" w:rsidRPr="0096447C" w:rsidRDefault="00031098" w:rsidP="004D114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48" w:type="pct"/>
            <w:gridSpan w:val="4"/>
          </w:tcPr>
          <w:p w14:paraId="3033C2CF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4CC54ACD" w14:textId="6DB16FC3" w:rsidR="008B0EEA" w:rsidRPr="0096447C" w:rsidRDefault="00031098" w:rsidP="004D114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77</w:t>
            </w:r>
          </w:p>
        </w:tc>
      </w:tr>
      <w:tr w:rsidR="008B0EEA" w:rsidRPr="003F7A9D" w14:paraId="1D8F18D8" w14:textId="77777777" w:rsidTr="008E3092">
        <w:tc>
          <w:tcPr>
            <w:tcW w:w="2118" w:type="pct"/>
          </w:tcPr>
          <w:p w14:paraId="35BC6E41" w14:textId="77777777" w:rsidR="008B0EEA" w:rsidRPr="00A43299" w:rsidRDefault="008B0EEA" w:rsidP="004D114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78FA">
              <w:rPr>
                <w:rFonts w:ascii="Angsana New" w:hAnsi="Angsana New"/>
                <w:sz w:val="30"/>
                <w:szCs w:val="30"/>
                <w:cs/>
              </w:rPr>
              <w:t>บริษัทเอสซีจี ดิสทริบิวชั่น จำกัด</w:t>
            </w:r>
          </w:p>
        </w:tc>
        <w:tc>
          <w:tcPr>
            <w:tcW w:w="588" w:type="pct"/>
            <w:gridSpan w:val="3"/>
            <w:vAlign w:val="bottom"/>
          </w:tcPr>
          <w:p w14:paraId="18DE80DE" w14:textId="2C526870" w:rsidR="008B0EEA" w:rsidRPr="0096447C" w:rsidRDefault="00031098" w:rsidP="004D114A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45" w:type="pct"/>
            <w:gridSpan w:val="3"/>
          </w:tcPr>
          <w:p w14:paraId="2B02828A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1A56C353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0D8FFCCE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67E22068" w14:textId="12BAD944" w:rsidR="008B0EEA" w:rsidRPr="0096447C" w:rsidRDefault="00031098" w:rsidP="004D114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48" w:type="pct"/>
            <w:gridSpan w:val="4"/>
          </w:tcPr>
          <w:p w14:paraId="6902311C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1422FEA1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8B0EEA" w:rsidRPr="003F7A9D" w14:paraId="4A7B2F7B" w14:textId="77777777" w:rsidTr="008E3092">
        <w:tc>
          <w:tcPr>
            <w:tcW w:w="2118" w:type="pct"/>
          </w:tcPr>
          <w:p w14:paraId="085DBF69" w14:textId="2C3DB218" w:rsidR="008B0EEA" w:rsidRPr="00A43299" w:rsidRDefault="008B0EEA" w:rsidP="004D114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7614">
              <w:rPr>
                <w:rFonts w:ascii="Angsana New" w:hAnsi="Angsana New"/>
                <w:sz w:val="30"/>
                <w:szCs w:val="30"/>
                <w:cs/>
              </w:rPr>
              <w:t>บริษัทสยามซานิทารีแวร์</w:t>
            </w:r>
            <w:r w:rsidR="00CF38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87614">
              <w:rPr>
                <w:rFonts w:ascii="Angsana New" w:hAnsi="Angsana New"/>
                <w:sz w:val="30"/>
                <w:szCs w:val="30"/>
                <w:cs/>
              </w:rPr>
              <w:t>อินดัสทรี จำกัด</w:t>
            </w:r>
          </w:p>
        </w:tc>
        <w:tc>
          <w:tcPr>
            <w:tcW w:w="588" w:type="pct"/>
            <w:gridSpan w:val="3"/>
            <w:vAlign w:val="bottom"/>
          </w:tcPr>
          <w:p w14:paraId="0F84D41F" w14:textId="680E9565" w:rsidR="008B0EEA" w:rsidRPr="0096447C" w:rsidRDefault="00031098" w:rsidP="004D114A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45" w:type="pct"/>
            <w:gridSpan w:val="3"/>
          </w:tcPr>
          <w:p w14:paraId="75CA6CD8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1BE9486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3754D4D6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4C75EED5" w14:textId="42550BF8" w:rsidR="008B0EEA" w:rsidRPr="0096447C" w:rsidRDefault="00031098" w:rsidP="004D114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48" w:type="pct"/>
            <w:gridSpan w:val="4"/>
          </w:tcPr>
          <w:p w14:paraId="63583A18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4AB986F5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8B0EEA" w:rsidRPr="007671A3" w14:paraId="7CEF346E" w14:textId="77777777" w:rsidTr="008E3092">
        <w:tc>
          <w:tcPr>
            <w:tcW w:w="2118" w:type="pct"/>
          </w:tcPr>
          <w:p w14:paraId="627DC497" w14:textId="77777777" w:rsidR="008B0EEA" w:rsidRDefault="008B0EEA" w:rsidP="004D114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เอสซีจี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</w:p>
          <w:p w14:paraId="0DEBD177" w14:textId="77777777" w:rsidR="008B0EEA" w:rsidRPr="00A37ECD" w:rsidRDefault="008B0EEA" w:rsidP="004D114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คอร์ปอเรชั่น </w:t>
            </w:r>
            <w:r w:rsidRPr="00A37EC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8" w:type="pct"/>
            <w:gridSpan w:val="3"/>
            <w:vAlign w:val="bottom"/>
          </w:tcPr>
          <w:p w14:paraId="2ACF7855" w14:textId="714FAE7B" w:rsidR="008B0EEA" w:rsidRPr="0096447C" w:rsidRDefault="00031098" w:rsidP="004D114A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45" w:type="pct"/>
            <w:gridSpan w:val="3"/>
          </w:tcPr>
          <w:p w14:paraId="74480DE5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0B4A132A" w14:textId="7BDA9AAF" w:rsidR="008B0EEA" w:rsidRPr="0096447C" w:rsidRDefault="00031098" w:rsidP="004D1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257</w:t>
            </w:r>
          </w:p>
        </w:tc>
        <w:tc>
          <w:tcPr>
            <w:tcW w:w="146" w:type="pct"/>
            <w:gridSpan w:val="3"/>
          </w:tcPr>
          <w:p w14:paraId="33CDE73C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7D2CAC61" w14:textId="69693069" w:rsidR="008B0EEA" w:rsidRPr="0096447C" w:rsidRDefault="00031098" w:rsidP="004D114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48" w:type="pct"/>
            <w:gridSpan w:val="4"/>
          </w:tcPr>
          <w:p w14:paraId="35DDFF4C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2097DC68" w14:textId="503E652E" w:rsidR="008B0EEA" w:rsidRPr="0096447C" w:rsidRDefault="00031098" w:rsidP="004D114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257</w:t>
            </w:r>
          </w:p>
        </w:tc>
      </w:tr>
      <w:tr w:rsidR="008B0EEA" w:rsidRPr="003F7A9D" w14:paraId="0E8283CF" w14:textId="77777777" w:rsidTr="008E3092">
        <w:tc>
          <w:tcPr>
            <w:tcW w:w="2118" w:type="pct"/>
          </w:tcPr>
          <w:p w14:paraId="1EA5A639" w14:textId="2CB56B09" w:rsidR="008B0EEA" w:rsidRPr="00A43299" w:rsidRDefault="008B0EEA" w:rsidP="004D114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7614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r w:rsidR="0038792B">
              <w:rPr>
                <w:rFonts w:ascii="Angsana New" w:hAnsi="Angsana New" w:hint="cs"/>
                <w:sz w:val="30"/>
                <w:szCs w:val="30"/>
                <w:cs/>
              </w:rPr>
              <w:t>เอ็กซ์พีเรียนซ์</w:t>
            </w:r>
            <w:r w:rsidRPr="0068761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8" w:type="pct"/>
            <w:gridSpan w:val="3"/>
            <w:vAlign w:val="bottom"/>
          </w:tcPr>
          <w:p w14:paraId="53E69D31" w14:textId="08907663" w:rsidR="008B0EEA" w:rsidRPr="0096447C" w:rsidRDefault="00031098" w:rsidP="004D114A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45" w:type="pct"/>
            <w:gridSpan w:val="3"/>
          </w:tcPr>
          <w:p w14:paraId="51293B63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35D835F5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429ACE8C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47F2A2D5" w14:textId="74C2CE70" w:rsidR="008B0EEA" w:rsidRPr="0096447C" w:rsidRDefault="00031098" w:rsidP="004D114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48" w:type="pct"/>
            <w:gridSpan w:val="4"/>
          </w:tcPr>
          <w:p w14:paraId="425D9447" w14:textId="77777777" w:rsidR="008B0EEA" w:rsidRPr="0096447C" w:rsidRDefault="008B0EEA" w:rsidP="004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1B0E4BE6" w14:textId="77777777" w:rsidR="008B0EEA" w:rsidRPr="0096447C" w:rsidRDefault="008B0EEA" w:rsidP="004D114A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9812B0" w:rsidRPr="007671A3" w14:paraId="0F083D06" w14:textId="77777777" w:rsidTr="008E3092">
        <w:tc>
          <w:tcPr>
            <w:tcW w:w="2118" w:type="pct"/>
          </w:tcPr>
          <w:p w14:paraId="4E0FC9C5" w14:textId="5BBA5CC4" w:rsidR="00851743" w:rsidRPr="00A37ECD" w:rsidRDefault="00851743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3299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588" w:type="pct"/>
            <w:gridSpan w:val="3"/>
            <w:vAlign w:val="bottom"/>
          </w:tcPr>
          <w:p w14:paraId="4EBC78C9" w14:textId="02DF88A8" w:rsidR="00851743" w:rsidRPr="0096447C" w:rsidRDefault="00016F9E" w:rsidP="00DD19A6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2F729847" w14:textId="77777777" w:rsidR="00851743" w:rsidRPr="0096447C" w:rsidRDefault="00851743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5A48ACCA" w14:textId="4F1B42D9" w:rsidR="00851743" w:rsidRPr="0096447C" w:rsidRDefault="00031098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275</w:t>
            </w:r>
          </w:p>
        </w:tc>
        <w:tc>
          <w:tcPr>
            <w:tcW w:w="146" w:type="pct"/>
            <w:gridSpan w:val="3"/>
          </w:tcPr>
          <w:p w14:paraId="3119A8C9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406CF3F9" w14:textId="4B7C83F7" w:rsidR="00851743" w:rsidRPr="0096447C" w:rsidRDefault="00016F9E" w:rsidP="00DD19A6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4"/>
          </w:tcPr>
          <w:p w14:paraId="2ED85FD7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DE1806A" w14:textId="3001784E" w:rsidR="00851743" w:rsidRPr="0096447C" w:rsidRDefault="00031098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275</w:t>
            </w:r>
          </w:p>
        </w:tc>
      </w:tr>
      <w:tr w:rsidR="009812B0" w:rsidRPr="007671A3" w14:paraId="498431A4" w14:textId="77777777" w:rsidTr="008E3092">
        <w:tc>
          <w:tcPr>
            <w:tcW w:w="2118" w:type="pct"/>
          </w:tcPr>
          <w:p w14:paraId="7D6B3776" w14:textId="015F57AF" w:rsidR="00A86678" w:rsidRPr="00A37ECD" w:rsidRDefault="00A86678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3299">
              <w:rPr>
                <w:rFonts w:ascii="Angsana New" w:hAnsi="Angsana New"/>
                <w:sz w:val="30"/>
                <w:szCs w:val="30"/>
                <w:cs/>
              </w:rPr>
              <w:t>บริษัทเอสซีไอ อีโค่ เซอร์วิสเซส จำกัด</w:t>
            </w:r>
          </w:p>
        </w:tc>
        <w:tc>
          <w:tcPr>
            <w:tcW w:w="588" w:type="pct"/>
            <w:gridSpan w:val="3"/>
          </w:tcPr>
          <w:p w14:paraId="153B9432" w14:textId="60887A02" w:rsidR="00A86678" w:rsidRPr="0096447C" w:rsidRDefault="00A86678" w:rsidP="00DD19A6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29B0EC0D" w14:textId="77777777" w:rsidR="00A86678" w:rsidRPr="0096447C" w:rsidRDefault="00A86678" w:rsidP="00A86678">
            <w:pPr>
              <w:spacing w:line="240" w:lineRule="auto"/>
              <w:ind w:left="2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035C76CF" w14:textId="64D19A2F" w:rsidR="00A86678" w:rsidRPr="0096447C" w:rsidRDefault="00031098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146" w:type="pct"/>
            <w:gridSpan w:val="3"/>
          </w:tcPr>
          <w:p w14:paraId="0D468CA3" w14:textId="77777777" w:rsidR="00A86678" w:rsidRPr="0096447C" w:rsidRDefault="00A86678" w:rsidP="00A8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668E0DD9" w14:textId="622B70AF" w:rsidR="00A86678" w:rsidRPr="0096447C" w:rsidRDefault="00A86678" w:rsidP="00DD19A6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4"/>
          </w:tcPr>
          <w:p w14:paraId="72B6265B" w14:textId="77777777" w:rsidR="00A86678" w:rsidRPr="0096447C" w:rsidRDefault="00A86678" w:rsidP="00A8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50EA59CF" w14:textId="34E9E522" w:rsidR="00A86678" w:rsidRPr="0096447C" w:rsidRDefault="00031098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74</w:t>
            </w:r>
          </w:p>
        </w:tc>
      </w:tr>
      <w:tr w:rsidR="009812B0" w:rsidRPr="007671A3" w14:paraId="7BAB9BF3" w14:textId="77777777" w:rsidTr="008E3092">
        <w:tc>
          <w:tcPr>
            <w:tcW w:w="2118" w:type="pct"/>
          </w:tcPr>
          <w:p w14:paraId="753BF3BA" w14:textId="071EFEDF" w:rsidR="00A86678" w:rsidRPr="00400CAA" w:rsidRDefault="00A86678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แอคเค้าน์ติ้ง เซอร์วิสเซส จำกัด</w:t>
            </w:r>
          </w:p>
        </w:tc>
        <w:tc>
          <w:tcPr>
            <w:tcW w:w="588" w:type="pct"/>
            <w:gridSpan w:val="3"/>
          </w:tcPr>
          <w:p w14:paraId="18021ED5" w14:textId="6EBD7EC8" w:rsidR="00A86678" w:rsidRPr="0096447C" w:rsidRDefault="00A86678" w:rsidP="00DD19A6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24659963" w14:textId="77777777" w:rsidR="00A86678" w:rsidRPr="0096447C" w:rsidRDefault="00A86678" w:rsidP="00A86678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68BA33CB" w14:textId="37049262" w:rsidR="00A86678" w:rsidRPr="0096447C" w:rsidRDefault="00031098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</w:p>
        </w:tc>
        <w:tc>
          <w:tcPr>
            <w:tcW w:w="146" w:type="pct"/>
            <w:gridSpan w:val="3"/>
          </w:tcPr>
          <w:p w14:paraId="4A61E1DD" w14:textId="77777777" w:rsidR="00A86678" w:rsidRPr="0096447C" w:rsidRDefault="00A86678" w:rsidP="00A8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2822C370" w14:textId="378ED09A" w:rsidR="00A86678" w:rsidRPr="0096447C" w:rsidRDefault="00A86678" w:rsidP="00DD19A6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4"/>
          </w:tcPr>
          <w:p w14:paraId="58B06598" w14:textId="77777777" w:rsidR="00A86678" w:rsidRPr="0096447C" w:rsidRDefault="00A86678" w:rsidP="00A8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0236641F" w14:textId="06BBF6EE" w:rsidR="00A86678" w:rsidRPr="0096447C" w:rsidRDefault="00031098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68</w:t>
            </w:r>
          </w:p>
        </w:tc>
      </w:tr>
      <w:tr w:rsidR="009812B0" w:rsidRPr="007671A3" w14:paraId="342C78DD" w14:textId="77777777" w:rsidTr="008E3092">
        <w:tc>
          <w:tcPr>
            <w:tcW w:w="2118" w:type="pct"/>
          </w:tcPr>
          <w:p w14:paraId="5F41EEA0" w14:textId="4F1C3FF8" w:rsidR="00A86678" w:rsidRPr="00A43299" w:rsidRDefault="00A86678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3299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588" w:type="pct"/>
            <w:gridSpan w:val="3"/>
          </w:tcPr>
          <w:p w14:paraId="7F6C464A" w14:textId="76B5B99C" w:rsidR="00A86678" w:rsidRPr="0096447C" w:rsidRDefault="00A86678" w:rsidP="00DD19A6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77D180BC" w14:textId="77777777" w:rsidR="00A86678" w:rsidRPr="0096447C" w:rsidRDefault="00A86678" w:rsidP="00A86678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3B44B63E" w14:textId="6031509C" w:rsidR="00A86678" w:rsidRPr="0096447C" w:rsidRDefault="00031098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6" w:type="pct"/>
            <w:gridSpan w:val="3"/>
          </w:tcPr>
          <w:p w14:paraId="56102B6F" w14:textId="77777777" w:rsidR="00A86678" w:rsidRPr="0096447C" w:rsidRDefault="00A86678" w:rsidP="00A8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vAlign w:val="bottom"/>
          </w:tcPr>
          <w:p w14:paraId="455F2308" w14:textId="7CE5746A" w:rsidR="00A86678" w:rsidRPr="0096447C" w:rsidRDefault="00A86678" w:rsidP="00DD19A6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644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4"/>
          </w:tcPr>
          <w:p w14:paraId="6DCFBE59" w14:textId="77777777" w:rsidR="00A86678" w:rsidRPr="0096447C" w:rsidRDefault="00A86678" w:rsidP="00A8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55C6515E" w14:textId="7B45005D" w:rsidR="00A86678" w:rsidRPr="0096447C" w:rsidRDefault="00031098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</w:tr>
      <w:tr w:rsidR="009812B0" w:rsidRPr="007671A3" w14:paraId="6C537F4B" w14:textId="77777777" w:rsidTr="008E3092">
        <w:tc>
          <w:tcPr>
            <w:tcW w:w="2118" w:type="pct"/>
          </w:tcPr>
          <w:p w14:paraId="5879B121" w14:textId="77777777" w:rsidR="00851743" w:rsidRPr="00400CAA" w:rsidRDefault="00851743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0C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D21AB" w14:textId="2FD8F95C" w:rsidR="00851743" w:rsidRPr="0096447C" w:rsidRDefault="00031098" w:rsidP="00DD19A6">
            <w:pPr>
              <w:pStyle w:val="acctfourfigures"/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DD19A6" w:rsidRPr="009644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45" w:type="pct"/>
            <w:gridSpan w:val="3"/>
          </w:tcPr>
          <w:p w14:paraId="74517F6D" w14:textId="77777777" w:rsidR="00851743" w:rsidRPr="0096447C" w:rsidRDefault="00851743" w:rsidP="00851743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25E6C" w14:textId="00DEEBA4" w:rsidR="00851743" w:rsidRPr="0096447C" w:rsidRDefault="00031098" w:rsidP="00DD1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decimal" w:pos="812"/>
              </w:tabs>
              <w:spacing w:after="0"/>
              <w:ind w:left="-108" w:right="11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851743" w:rsidRPr="0096447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828</w:t>
            </w:r>
          </w:p>
        </w:tc>
        <w:tc>
          <w:tcPr>
            <w:tcW w:w="146" w:type="pct"/>
            <w:gridSpan w:val="3"/>
          </w:tcPr>
          <w:p w14:paraId="0B3D4FBF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90543" w14:textId="709C6EB5" w:rsidR="00851743" w:rsidRPr="0096447C" w:rsidRDefault="00031098" w:rsidP="00DD19A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D401CC" w:rsidRPr="009644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148" w:type="pct"/>
            <w:gridSpan w:val="4"/>
          </w:tcPr>
          <w:p w14:paraId="22BBC1FE" w14:textId="77777777" w:rsidR="00851743" w:rsidRPr="0096447C" w:rsidRDefault="00851743" w:rsidP="008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E0145" w14:textId="3163F6E1" w:rsidR="00851743" w:rsidRPr="0096447C" w:rsidRDefault="00031098" w:rsidP="00DD19A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</w:t>
            </w:r>
            <w:r w:rsidR="00851743" w:rsidRPr="009644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980</w:t>
            </w:r>
          </w:p>
        </w:tc>
      </w:tr>
      <w:tr w:rsidR="00DC6969" w:rsidRPr="00C07AD0" w14:paraId="61E4B3A1" w14:textId="77777777" w:rsidTr="008E3092">
        <w:tc>
          <w:tcPr>
            <w:tcW w:w="2118" w:type="pct"/>
          </w:tcPr>
          <w:p w14:paraId="0218C034" w14:textId="647EFA1E" w:rsidR="00DC6969" w:rsidRPr="00C07AD0" w:rsidRDefault="00DC6969" w:rsidP="00E0005A">
            <w:pPr>
              <w:spacing w:line="240" w:lineRule="auto"/>
              <w:ind w:left="160"/>
              <w:jc w:val="both"/>
              <w:rPr>
                <w:rFonts w:ascii="Angsana New" w:eastAsia="PMingLiU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8"/>
          </w:tcPr>
          <w:p w14:paraId="0A9245B7" w14:textId="77777777" w:rsidR="00DC6969" w:rsidRPr="00C07AD0" w:rsidRDefault="00DC6969" w:rsidP="00DC6969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3"/>
          </w:tcPr>
          <w:p w14:paraId="28892127" w14:textId="77777777" w:rsidR="00DC6969" w:rsidRPr="00C07AD0" w:rsidRDefault="00DC6969" w:rsidP="00DC6969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eastAsia="PMingLiU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9"/>
          </w:tcPr>
          <w:p w14:paraId="2FC98AF5" w14:textId="77777777" w:rsidR="00DC6969" w:rsidRPr="00C07AD0" w:rsidRDefault="00DC6969" w:rsidP="00DC6969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C6969" w:rsidRPr="007671A3" w14:paraId="4C582D3F" w14:textId="77777777" w:rsidTr="008E3092">
        <w:tc>
          <w:tcPr>
            <w:tcW w:w="2118" w:type="pct"/>
          </w:tcPr>
          <w:p w14:paraId="0E8E61B1" w14:textId="020286BA" w:rsidR="00DC6969" w:rsidRPr="007671A3" w:rsidRDefault="00DC6969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19A6">
              <w:rPr>
                <w:rFonts w:ascii="Angsana New" w:hAnsi="Angsana New"/>
                <w:sz w:val="30"/>
                <w:szCs w:val="30"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46" w:type="pct"/>
            <w:gridSpan w:val="8"/>
          </w:tcPr>
          <w:p w14:paraId="07468B63" w14:textId="69C40935" w:rsidR="00DC6969" w:rsidRPr="007671A3" w:rsidRDefault="00DC6969" w:rsidP="00DC6969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3"/>
          </w:tcPr>
          <w:p w14:paraId="385DFE67" w14:textId="77777777" w:rsidR="00DC6969" w:rsidRPr="007671A3" w:rsidRDefault="00DC6969" w:rsidP="00DC6969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9"/>
          </w:tcPr>
          <w:p w14:paraId="08F57A0E" w14:textId="08FEE477" w:rsidR="00DC6969" w:rsidRPr="007671A3" w:rsidRDefault="00DC6969" w:rsidP="00DC6969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969" w:rsidRPr="007671A3" w14:paraId="5F64E21A" w14:textId="77777777" w:rsidTr="008E3092">
        <w:tc>
          <w:tcPr>
            <w:tcW w:w="2118" w:type="pct"/>
          </w:tcPr>
          <w:p w14:paraId="6DCCB2A2" w14:textId="77777777" w:rsidR="00DC6969" w:rsidRPr="007671A3" w:rsidRDefault="00DC6969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</w:tcPr>
          <w:p w14:paraId="60EDEE81" w14:textId="5E34612F" w:rsidR="00DC6969" w:rsidRPr="007671A3" w:rsidRDefault="00031098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3"/>
          </w:tcPr>
          <w:p w14:paraId="22E3BC3B" w14:textId="77777777" w:rsidR="00DC6969" w:rsidRPr="007671A3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15B8F675" w14:textId="6A20DB98" w:rsidR="00DC6969" w:rsidRPr="007671A3" w:rsidRDefault="00031098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3"/>
          </w:tcPr>
          <w:p w14:paraId="73D3A3DE" w14:textId="77777777" w:rsidR="00DC6969" w:rsidRPr="007671A3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4"/>
          </w:tcPr>
          <w:p w14:paraId="194272CA" w14:textId="413B1DBE" w:rsidR="00DC6969" w:rsidRPr="007671A3" w:rsidRDefault="00031098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" w:type="pct"/>
            <w:gridSpan w:val="2"/>
          </w:tcPr>
          <w:p w14:paraId="253A5BAB" w14:textId="77777777" w:rsidR="00DC6969" w:rsidRPr="007671A3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3"/>
          </w:tcPr>
          <w:p w14:paraId="4ADB7002" w14:textId="1A4F1D89" w:rsidR="00DC6969" w:rsidRPr="007671A3" w:rsidRDefault="00031098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C6969" w:rsidRPr="007671A3" w14:paraId="1C31F3A9" w14:textId="77777777" w:rsidTr="008E3092">
        <w:tc>
          <w:tcPr>
            <w:tcW w:w="2118" w:type="pct"/>
          </w:tcPr>
          <w:p w14:paraId="3C42F66F" w14:textId="77777777" w:rsidR="00DC6969" w:rsidRPr="007671A3" w:rsidRDefault="00DC6969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2" w:type="pct"/>
            <w:gridSpan w:val="20"/>
          </w:tcPr>
          <w:p w14:paraId="6FF4C4E2" w14:textId="09BAD96F" w:rsidR="00DC6969" w:rsidRPr="007671A3" w:rsidRDefault="00D01F0F" w:rsidP="00DC696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C6969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C6969" w:rsidRPr="007671A3" w14:paraId="41FA90B9" w14:textId="77777777" w:rsidTr="008E3092">
        <w:tc>
          <w:tcPr>
            <w:tcW w:w="2118" w:type="pct"/>
            <w:vAlign w:val="bottom"/>
          </w:tcPr>
          <w:p w14:paraId="678D1332" w14:textId="77777777" w:rsidR="00DC6969" w:rsidRPr="007671A3" w:rsidRDefault="00DC6969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gridSpan w:val="2"/>
          </w:tcPr>
          <w:p w14:paraId="2A264C6B" w14:textId="77777777" w:rsidR="00DC6969" w:rsidRPr="007671A3" w:rsidRDefault="00DC6969" w:rsidP="00DC6969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3"/>
          </w:tcPr>
          <w:p w14:paraId="1A4E63E3" w14:textId="77777777" w:rsidR="00DC6969" w:rsidRPr="007671A3" w:rsidRDefault="00DC6969" w:rsidP="00DC6969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3"/>
          </w:tcPr>
          <w:p w14:paraId="4C5ACC16" w14:textId="77777777" w:rsidR="00DC6969" w:rsidRPr="007671A3" w:rsidRDefault="00DC6969" w:rsidP="00DC6969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3"/>
          </w:tcPr>
          <w:p w14:paraId="525452EA" w14:textId="77777777" w:rsidR="00DC6969" w:rsidRPr="007671A3" w:rsidRDefault="00DC6969" w:rsidP="00DC6969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5"/>
          </w:tcPr>
          <w:p w14:paraId="07FDBC91" w14:textId="77777777" w:rsidR="00DC6969" w:rsidRPr="007671A3" w:rsidRDefault="00DC6969" w:rsidP="00DC6969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</w:tcPr>
          <w:p w14:paraId="2C37CD2F" w14:textId="77777777" w:rsidR="00DC6969" w:rsidRPr="007671A3" w:rsidRDefault="00DC6969" w:rsidP="00DC6969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73C75AFD" w14:textId="77777777" w:rsidR="00DC6969" w:rsidRPr="007671A3" w:rsidRDefault="00DC6969" w:rsidP="00DC6969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6969" w:rsidRPr="007671A3" w14:paraId="1C951828" w14:textId="77777777" w:rsidTr="008E3092">
        <w:tc>
          <w:tcPr>
            <w:tcW w:w="2118" w:type="pct"/>
            <w:vAlign w:val="bottom"/>
          </w:tcPr>
          <w:p w14:paraId="448EE9F1" w14:textId="73A543B6" w:rsidR="00DC6969" w:rsidRPr="007671A3" w:rsidRDefault="00DC6969" w:rsidP="00DD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585" w:type="pct"/>
            <w:gridSpan w:val="2"/>
            <w:tcBorders>
              <w:bottom w:val="double" w:sz="4" w:space="0" w:color="auto"/>
            </w:tcBorders>
          </w:tcPr>
          <w:p w14:paraId="39B18922" w14:textId="745D55EF" w:rsidR="00DC6969" w:rsidRPr="00B02D32" w:rsidRDefault="00FE33B1" w:rsidP="007C0813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6AE6BB3C" w14:textId="77777777" w:rsidR="00DC6969" w:rsidRPr="00B02D32" w:rsidRDefault="00DC6969" w:rsidP="00DC6969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6" w:type="pct"/>
            <w:gridSpan w:val="3"/>
            <w:tcBorders>
              <w:bottom w:val="double" w:sz="4" w:space="0" w:color="auto"/>
            </w:tcBorders>
          </w:tcPr>
          <w:p w14:paraId="30A9DD7E" w14:textId="00E3F05F" w:rsidR="00DC6969" w:rsidRPr="00B02D32" w:rsidRDefault="00DC6969" w:rsidP="007C0813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14:paraId="7FA2E570" w14:textId="77777777" w:rsidR="00DC6969" w:rsidRPr="00B02D32" w:rsidRDefault="00DC6969" w:rsidP="00DC6969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5"/>
            <w:tcBorders>
              <w:bottom w:val="double" w:sz="4" w:space="0" w:color="auto"/>
            </w:tcBorders>
          </w:tcPr>
          <w:p w14:paraId="27490282" w14:textId="3BB69C73" w:rsidR="00DC6969" w:rsidRPr="00B02D32" w:rsidRDefault="00FE33B1" w:rsidP="007C0813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14:paraId="36F202C7" w14:textId="77777777" w:rsidR="00DC6969" w:rsidRPr="00B02D32" w:rsidRDefault="00DC6969" w:rsidP="00DC6969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7D61660E" w14:textId="33553225" w:rsidR="00DC6969" w:rsidRPr="00B02D32" w:rsidRDefault="00E802B8" w:rsidP="007C081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F55CB" w:rsidRPr="007671A3" w14:paraId="19D5F0FB" w14:textId="77777777" w:rsidTr="00747044">
        <w:trPr>
          <w:gridAfter w:val="1"/>
          <w:wAfter w:w="3" w:type="pct"/>
        </w:trPr>
        <w:tc>
          <w:tcPr>
            <w:tcW w:w="4997" w:type="pct"/>
            <w:gridSpan w:val="20"/>
          </w:tcPr>
          <w:p w14:paraId="239B59EF" w14:textId="3294AD32" w:rsidR="00DF55CB" w:rsidRPr="007671A3" w:rsidRDefault="00DF55CB" w:rsidP="00FD51D2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CC52744" w14:textId="67623E43" w:rsidR="00040398" w:rsidRDefault="00040398"/>
    <w:p w14:paraId="3EFB708A" w14:textId="77777777" w:rsidR="00040398" w:rsidRDefault="00040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2"/>
        <w:gridCol w:w="240"/>
        <w:gridCol w:w="9"/>
        <w:gridCol w:w="1077"/>
        <w:gridCol w:w="9"/>
        <w:gridCol w:w="268"/>
        <w:gridCol w:w="9"/>
        <w:gridCol w:w="1073"/>
        <w:gridCol w:w="13"/>
        <w:gridCol w:w="255"/>
        <w:gridCol w:w="6"/>
        <w:gridCol w:w="1165"/>
      </w:tblGrid>
      <w:tr w:rsidR="00040398" w:rsidRPr="007671A3" w14:paraId="35A97327" w14:textId="77777777" w:rsidTr="00040398">
        <w:tc>
          <w:tcPr>
            <w:tcW w:w="5000" w:type="pct"/>
            <w:gridSpan w:val="14"/>
          </w:tcPr>
          <w:p w14:paraId="16FE5256" w14:textId="00A4B584" w:rsidR="00040398" w:rsidRPr="007671A3" w:rsidRDefault="00040398" w:rsidP="00040398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รายการเคลื่อนไหวระหว่างปีสำหรับเงินกู้ยืมระยะสั้นจากกิจการที่เกี่ยวข้องกันมีดังนี้</w:t>
            </w:r>
          </w:p>
        </w:tc>
      </w:tr>
      <w:tr w:rsidR="00040398" w:rsidRPr="007671A3" w14:paraId="71CD97CC" w14:textId="77777777" w:rsidTr="00040398">
        <w:tc>
          <w:tcPr>
            <w:tcW w:w="2209" w:type="pct"/>
          </w:tcPr>
          <w:p w14:paraId="3F8A87C7" w14:textId="77777777" w:rsidR="00040398" w:rsidRPr="00C84713" w:rsidRDefault="00040398" w:rsidP="0004039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9" w:type="pct"/>
            <w:gridSpan w:val="2"/>
          </w:tcPr>
          <w:p w14:paraId="4087B8C8" w14:textId="77777777" w:rsidR="00040398" w:rsidRPr="007671A3" w:rsidRDefault="00040398" w:rsidP="00040398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1C8A22E" w14:textId="77777777" w:rsidR="00040398" w:rsidRPr="007671A3" w:rsidRDefault="00040398" w:rsidP="00040398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79028A29" w14:textId="77777777" w:rsidR="00040398" w:rsidRPr="007671A3" w:rsidRDefault="00040398" w:rsidP="00040398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17B43B9" w14:textId="77777777" w:rsidR="00040398" w:rsidRPr="007671A3" w:rsidRDefault="00040398" w:rsidP="00040398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0E201BA" w14:textId="77777777" w:rsidR="00040398" w:rsidRPr="007671A3" w:rsidRDefault="00040398" w:rsidP="00040398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1968F73E" w14:textId="77777777" w:rsidR="00040398" w:rsidRPr="007671A3" w:rsidRDefault="00040398" w:rsidP="00040398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AE1C19D" w14:textId="77777777" w:rsidR="00040398" w:rsidRPr="007671A3" w:rsidRDefault="00040398" w:rsidP="00040398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398" w:rsidRPr="007671A3" w14:paraId="61B3FC78" w14:textId="77777777" w:rsidTr="00040398">
        <w:tc>
          <w:tcPr>
            <w:tcW w:w="2209" w:type="pct"/>
          </w:tcPr>
          <w:p w14:paraId="77455F5F" w14:textId="77777777" w:rsidR="00040398" w:rsidRPr="007671A3" w:rsidRDefault="00040398" w:rsidP="0004039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5"/>
          </w:tcPr>
          <w:p w14:paraId="3B68BFDD" w14:textId="77777777" w:rsidR="00040398" w:rsidRPr="007671A3" w:rsidRDefault="00040398" w:rsidP="00040398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3C9560F8" w14:textId="77777777" w:rsidR="00040398" w:rsidRPr="007671A3" w:rsidRDefault="00040398" w:rsidP="00040398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pct"/>
            <w:gridSpan w:val="6"/>
          </w:tcPr>
          <w:p w14:paraId="49B5E236" w14:textId="77777777" w:rsidR="00040398" w:rsidRPr="007671A3" w:rsidRDefault="00040398" w:rsidP="00040398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398" w:rsidRPr="007671A3" w14:paraId="572B0F9D" w14:textId="77777777" w:rsidTr="00040398">
        <w:tc>
          <w:tcPr>
            <w:tcW w:w="2209" w:type="pct"/>
          </w:tcPr>
          <w:p w14:paraId="50E9730A" w14:textId="77777777" w:rsidR="00040398" w:rsidRPr="007671A3" w:rsidRDefault="00040398" w:rsidP="000403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26EF329B" w14:textId="1D14A126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41753455" w14:textId="77777777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48657A6B" w14:textId="5E68AC92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</w:tcPr>
          <w:p w14:paraId="78163708" w14:textId="77777777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74A17C9" w14:textId="5DB7D7B0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gridSpan w:val="3"/>
          </w:tcPr>
          <w:p w14:paraId="407F2075" w14:textId="77777777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80D094F" w14:textId="04F890B1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40398" w:rsidRPr="007671A3" w14:paraId="6E52DDDB" w14:textId="77777777" w:rsidTr="00040398">
        <w:tc>
          <w:tcPr>
            <w:tcW w:w="2209" w:type="pct"/>
          </w:tcPr>
          <w:p w14:paraId="2A02D3CD" w14:textId="77777777" w:rsidR="00040398" w:rsidRPr="007671A3" w:rsidRDefault="00040398" w:rsidP="000403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13"/>
          </w:tcPr>
          <w:p w14:paraId="49842A2D" w14:textId="4A77E1DF" w:rsidR="00040398" w:rsidRPr="007671A3" w:rsidRDefault="00040398" w:rsidP="00040398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40398" w:rsidRPr="007671A3" w14:paraId="646D08C2" w14:textId="77777777" w:rsidTr="00040398">
        <w:tc>
          <w:tcPr>
            <w:tcW w:w="2209" w:type="pct"/>
          </w:tcPr>
          <w:p w14:paraId="7C160EC5" w14:textId="65DAE496" w:rsidR="00040398" w:rsidRPr="007671A3" w:rsidRDefault="00040398" w:rsidP="0004039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9" w:type="pct"/>
            <w:gridSpan w:val="2"/>
          </w:tcPr>
          <w:p w14:paraId="75419147" w14:textId="202C6C23" w:rsidR="00040398" w:rsidRPr="007671A3" w:rsidRDefault="00040398" w:rsidP="00040398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6F6F386B" w14:textId="77777777" w:rsidR="00040398" w:rsidRPr="007671A3" w:rsidRDefault="00040398" w:rsidP="00040398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8D442CE" w14:textId="676656C8" w:rsidR="00040398" w:rsidRPr="007671A3" w:rsidRDefault="00040398" w:rsidP="0004039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22139BE6" w14:textId="77777777" w:rsidR="00040398" w:rsidRPr="007671A3" w:rsidRDefault="00040398" w:rsidP="00040398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5508FD5" w14:textId="22D32401" w:rsidR="00040398" w:rsidRPr="00083BAE" w:rsidRDefault="00040398" w:rsidP="0004039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5EAAD0F1" w14:textId="77777777" w:rsidR="00040398" w:rsidRPr="007671A3" w:rsidRDefault="00040398" w:rsidP="00040398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A1EA356" w14:textId="2DABC9A1" w:rsidR="00040398" w:rsidRPr="007A5502" w:rsidRDefault="00040398" w:rsidP="00BA74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7A5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</w:tr>
      <w:tr w:rsidR="00040398" w:rsidRPr="007671A3" w14:paraId="7F439A6F" w14:textId="77777777" w:rsidTr="00040398">
        <w:tc>
          <w:tcPr>
            <w:tcW w:w="2209" w:type="pct"/>
          </w:tcPr>
          <w:p w14:paraId="0EF9DB24" w14:textId="5F889426" w:rsidR="00040398" w:rsidRPr="007671A3" w:rsidRDefault="00040398" w:rsidP="000403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2258A934" w14:textId="633D2C17" w:rsidR="00040398" w:rsidRPr="007671A3" w:rsidRDefault="00040398" w:rsidP="00040398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3E60016A" w14:textId="77777777" w:rsidR="00040398" w:rsidRPr="007671A3" w:rsidRDefault="00040398" w:rsidP="00040398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04230AF7" w14:textId="798C8A3E" w:rsidR="00040398" w:rsidRPr="007671A3" w:rsidRDefault="00040398" w:rsidP="0004039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4F6855D5" w14:textId="77777777" w:rsidR="00040398" w:rsidRPr="007671A3" w:rsidRDefault="00040398" w:rsidP="00040398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70B1BDBE" w14:textId="1918FA34" w:rsidR="00040398" w:rsidRPr="00083BAE" w:rsidRDefault="00040398" w:rsidP="0004039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6DC91B68" w14:textId="77777777" w:rsidR="00040398" w:rsidRPr="007671A3" w:rsidRDefault="00040398" w:rsidP="00040398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72D4882" w14:textId="1A3AB314" w:rsidR="00040398" w:rsidRPr="005B2C64" w:rsidRDefault="00040398" w:rsidP="0059500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40398" w:rsidRPr="003E0532" w14:paraId="5550E2CB" w14:textId="77777777" w:rsidTr="00040398">
        <w:tc>
          <w:tcPr>
            <w:tcW w:w="2209" w:type="pct"/>
          </w:tcPr>
          <w:p w14:paraId="1B77BDB2" w14:textId="3C84D930" w:rsidR="00040398" w:rsidRPr="007671A3" w:rsidRDefault="00040398" w:rsidP="000403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B50ADD" w14:textId="3CD16318" w:rsidR="00040398" w:rsidRPr="00B02D32" w:rsidRDefault="00040398" w:rsidP="00040398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4B6E98C6" w14:textId="77777777" w:rsidR="00040398" w:rsidRPr="00B02D32" w:rsidRDefault="00040398" w:rsidP="00040398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E7D19F" w14:textId="6A215A2D" w:rsidR="00040398" w:rsidRPr="00B02D32" w:rsidRDefault="00040398" w:rsidP="0004039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1461BDF8" w14:textId="77777777" w:rsidR="00040398" w:rsidRPr="00B02D32" w:rsidRDefault="00040398" w:rsidP="00040398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C19AA7" w14:textId="6E436D70" w:rsidR="00040398" w:rsidRPr="00A67D56" w:rsidRDefault="00040398" w:rsidP="0004039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7D5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1256BE0E" w14:textId="77777777" w:rsidR="00040398" w:rsidRPr="00B02D32" w:rsidRDefault="00040398" w:rsidP="00040398">
            <w:pPr>
              <w:tabs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4C5DA35" w14:textId="5B8777AE" w:rsidR="00040398" w:rsidRPr="00B02D32" w:rsidRDefault="00040398" w:rsidP="0004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0398" w:rsidRPr="003E0532" w14:paraId="159941C2" w14:textId="77777777" w:rsidTr="00040398">
        <w:tc>
          <w:tcPr>
            <w:tcW w:w="2209" w:type="pct"/>
          </w:tcPr>
          <w:p w14:paraId="7E888367" w14:textId="77777777" w:rsidR="00040398" w:rsidRPr="007671A3" w:rsidRDefault="00040398" w:rsidP="0004039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5625FDDA" w14:textId="77777777" w:rsidR="00040398" w:rsidRPr="00B02D32" w:rsidRDefault="00040398" w:rsidP="00040398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0A8882B8" w14:textId="77777777" w:rsidR="00040398" w:rsidRPr="00B02D32" w:rsidRDefault="00040398" w:rsidP="00040398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</w:tcBorders>
          </w:tcPr>
          <w:p w14:paraId="320B7D40" w14:textId="77777777" w:rsidR="00040398" w:rsidRPr="00B02D32" w:rsidRDefault="00040398" w:rsidP="0004039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gridSpan w:val="2"/>
          </w:tcPr>
          <w:p w14:paraId="7DD0C0C3" w14:textId="77777777" w:rsidR="00040398" w:rsidRPr="00B02D32" w:rsidRDefault="00040398" w:rsidP="00040398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4C7FE1BD" w14:textId="77777777" w:rsidR="00040398" w:rsidRPr="00A67D56" w:rsidRDefault="00040398" w:rsidP="0004039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gridSpan w:val="3"/>
          </w:tcPr>
          <w:p w14:paraId="6103F4E3" w14:textId="77777777" w:rsidR="00040398" w:rsidRPr="00B02D32" w:rsidRDefault="00040398" w:rsidP="00040398">
            <w:pPr>
              <w:tabs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6FD69183" w14:textId="77777777" w:rsidR="00040398" w:rsidRDefault="00040398" w:rsidP="00040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398" w:rsidRPr="007671A3" w14:paraId="2A63C960" w14:textId="77777777" w:rsidTr="00040398">
        <w:tc>
          <w:tcPr>
            <w:tcW w:w="2209" w:type="pct"/>
          </w:tcPr>
          <w:p w14:paraId="37A2CD18" w14:textId="77777777" w:rsidR="00040398" w:rsidRPr="00E509AE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2" w:firstLine="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นคณะกรรมการบริษัท</w:t>
            </w:r>
          </w:p>
        </w:tc>
        <w:tc>
          <w:tcPr>
            <w:tcW w:w="1301" w:type="pct"/>
            <w:gridSpan w:val="6"/>
          </w:tcPr>
          <w:p w14:paraId="7BA2F5E5" w14:textId="77777777" w:rsidR="00040398" w:rsidRPr="007671A3" w:rsidRDefault="00040398" w:rsidP="00040398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35C04CC6" w14:textId="77777777" w:rsidR="00040398" w:rsidRPr="007671A3" w:rsidRDefault="00040398" w:rsidP="00040398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2" w:type="pct"/>
            <w:gridSpan w:val="5"/>
          </w:tcPr>
          <w:p w14:paraId="2D4E2810" w14:textId="77777777" w:rsidR="00040398" w:rsidRPr="007671A3" w:rsidRDefault="00040398" w:rsidP="000403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0398" w:rsidRPr="007671A3" w14:paraId="1918A1B6" w14:textId="77777777" w:rsidTr="00040398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2209" w:type="pct"/>
            <w:shd w:val="clear" w:color="auto" w:fill="auto"/>
          </w:tcPr>
          <w:p w14:paraId="4EC5C9B4" w14:textId="45382FBD" w:rsidR="00040398" w:rsidRPr="00B32B41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2" w:firstLine="18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B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14D7D9BB" w14:textId="225F7FBA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37C89E85" w14:textId="77777777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26762803" w14:textId="428040CD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DE9D0CF" w14:textId="77777777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2DFC673F" w14:textId="1654A6B4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4711B1C1" w14:textId="77777777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0CDD191A" w14:textId="40880144" w:rsidR="00040398" w:rsidRPr="007671A3" w:rsidRDefault="00040398" w:rsidP="00040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40398" w:rsidRPr="007671A3" w14:paraId="69A0E07E" w14:textId="77777777" w:rsidTr="0004039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67DE7237" w14:textId="77777777" w:rsidR="00040398" w:rsidRPr="007671A3" w:rsidRDefault="00040398" w:rsidP="0004039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13"/>
            <w:shd w:val="clear" w:color="auto" w:fill="auto"/>
            <w:vAlign w:val="bottom"/>
          </w:tcPr>
          <w:p w14:paraId="5BD08591" w14:textId="3184978A" w:rsidR="00040398" w:rsidRPr="007671A3" w:rsidRDefault="00040398" w:rsidP="00040398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40398" w:rsidRPr="007671A3" w14:paraId="06A155D6" w14:textId="77777777" w:rsidTr="0004039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5D6DBF3A" w14:textId="106B6B13" w:rsidR="00040398" w:rsidRPr="007671A3" w:rsidRDefault="00040398" w:rsidP="000403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31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1" w:type="pct"/>
            <w:gridSpan w:val="13"/>
            <w:shd w:val="clear" w:color="auto" w:fill="auto"/>
            <w:vAlign w:val="bottom"/>
          </w:tcPr>
          <w:p w14:paraId="564DED9C" w14:textId="77777777" w:rsidR="00040398" w:rsidRPr="007671A3" w:rsidRDefault="00040398" w:rsidP="00040398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040398" w:rsidRPr="00874E14" w14:paraId="4B1D2239" w14:textId="77777777" w:rsidTr="0004039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5BD1334A" w14:textId="77777777" w:rsidR="00040398" w:rsidRPr="00874E14" w:rsidRDefault="00040398" w:rsidP="00040398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874E1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7" w:type="pct"/>
            <w:shd w:val="clear" w:color="auto" w:fill="auto"/>
          </w:tcPr>
          <w:p w14:paraId="03A97ED8" w14:textId="09544266" w:rsidR="00040398" w:rsidRPr="00B02D32" w:rsidRDefault="00040398" w:rsidP="0004039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1873D998" w14:textId="77777777" w:rsidR="00040398" w:rsidRPr="00874E14" w:rsidRDefault="00040398" w:rsidP="0004039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2F6F6DBE" w14:textId="15FCC920" w:rsidR="00040398" w:rsidRPr="007A5502" w:rsidRDefault="00040398" w:rsidP="0004039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0D1DD79" w14:textId="77777777" w:rsidR="00040398" w:rsidRPr="00874E14" w:rsidRDefault="00040398" w:rsidP="0004039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6E2A67C9" w14:textId="085BCA7D" w:rsidR="00040398" w:rsidRPr="00B02D32" w:rsidRDefault="00040398" w:rsidP="000403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136" w:type="pct"/>
            <w:shd w:val="clear" w:color="auto" w:fill="auto"/>
          </w:tcPr>
          <w:p w14:paraId="6BDC7B62" w14:textId="77777777" w:rsidR="00040398" w:rsidRPr="00874E14" w:rsidRDefault="00040398" w:rsidP="0004039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04765810" w14:textId="0DD0D975" w:rsidR="00040398" w:rsidRPr="007A5502" w:rsidRDefault="00040398" w:rsidP="0004039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26</w:t>
            </w:r>
            <w:r w:rsidRPr="007A5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165</w:t>
            </w:r>
          </w:p>
        </w:tc>
      </w:tr>
      <w:tr w:rsidR="00040398" w:rsidRPr="00874E14" w14:paraId="0618BF11" w14:textId="77777777" w:rsidTr="0004039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37B6B854" w14:textId="77777777" w:rsidR="00040398" w:rsidRPr="00874E14" w:rsidRDefault="00040398" w:rsidP="000403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74E1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shd w:val="clear" w:color="auto" w:fill="auto"/>
          </w:tcPr>
          <w:p w14:paraId="77CA3D43" w14:textId="6210DF80" w:rsidR="00040398" w:rsidRPr="00B02D32" w:rsidRDefault="00040398" w:rsidP="0004039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45" w:type="pct"/>
            <w:gridSpan w:val="3"/>
            <w:shd w:val="clear" w:color="auto" w:fill="auto"/>
            <w:vAlign w:val="bottom"/>
          </w:tcPr>
          <w:p w14:paraId="249D2FDF" w14:textId="77777777" w:rsidR="00040398" w:rsidRPr="00874E14" w:rsidRDefault="00040398" w:rsidP="0004039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3D4253A8" w14:textId="2AF94961" w:rsidR="00040398" w:rsidRPr="007A5502" w:rsidRDefault="00040398" w:rsidP="0004039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4901F1C" w14:textId="77777777" w:rsidR="00040398" w:rsidRPr="00874E14" w:rsidRDefault="00040398" w:rsidP="0004039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18064F2A" w14:textId="0ED4177E" w:rsidR="00040398" w:rsidRPr="00B02D32" w:rsidRDefault="00040398" w:rsidP="000403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517B781" w14:textId="77777777" w:rsidR="00040398" w:rsidRPr="00874E14" w:rsidRDefault="00040398" w:rsidP="0004039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39E7A103" w14:textId="44067C6E" w:rsidR="00040398" w:rsidRPr="007A5502" w:rsidRDefault="00040398" w:rsidP="0004039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  <w:r w:rsidRPr="007A5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187</w:t>
            </w:r>
          </w:p>
        </w:tc>
      </w:tr>
      <w:tr w:rsidR="00040398" w:rsidRPr="007671A3" w14:paraId="2E546DEA" w14:textId="77777777" w:rsidTr="0004039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37B59D90" w14:textId="77777777" w:rsidR="00040398" w:rsidRPr="00874E14" w:rsidRDefault="00040398" w:rsidP="0004039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A7DBF" w14:textId="0199DEDB" w:rsidR="00040398" w:rsidRPr="007A5502" w:rsidRDefault="00040398" w:rsidP="0004039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Pr="007A55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0966D976" w14:textId="77777777" w:rsidR="00040398" w:rsidRPr="00874E14" w:rsidRDefault="00040398" w:rsidP="0004039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14BDF" w14:textId="09DCC374" w:rsidR="00040398" w:rsidRPr="007A5502" w:rsidRDefault="00040398" w:rsidP="0004039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7A55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1B89935" w14:textId="77777777" w:rsidR="00040398" w:rsidRPr="00874E14" w:rsidRDefault="00040398" w:rsidP="0004039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4F03" w14:textId="3AC57607" w:rsidR="00040398" w:rsidRPr="00734FC6" w:rsidRDefault="00040398" w:rsidP="000403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F15E7E0" w14:textId="77777777" w:rsidR="00040398" w:rsidRPr="00874E14" w:rsidRDefault="00040398" w:rsidP="0004039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D68A6" w14:textId="26537A5A" w:rsidR="00040398" w:rsidRPr="007A5502" w:rsidRDefault="00040398" w:rsidP="0004039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Pr="007A550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352</w:t>
            </w:r>
          </w:p>
        </w:tc>
      </w:tr>
    </w:tbl>
    <w:p w14:paraId="6071745D" w14:textId="4D96EC97" w:rsidR="00A54B97" w:rsidRDefault="00A54B97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9D2C50" w14:textId="5E503882" w:rsidR="00B32B41" w:rsidRPr="00932DAE" w:rsidRDefault="005D643C" w:rsidP="007A5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53"/>
        <w:jc w:val="thaiDistribute"/>
        <w:rPr>
          <w:rFonts w:ascii="Angsana New" w:hAnsi="Angsana New"/>
          <w:sz w:val="30"/>
          <w:szCs w:val="30"/>
        </w:rPr>
      </w:pPr>
      <w:r w:rsidRPr="00830451">
        <w:rPr>
          <w:rFonts w:ascii="Angsana New" w:hAnsi="Angsana New"/>
          <w:spacing w:val="6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0A624D">
        <w:rPr>
          <w:rFonts w:ascii="Angsana New" w:hAnsi="Angsana New"/>
          <w:spacing w:val="12"/>
          <w:sz w:val="30"/>
          <w:szCs w:val="30"/>
          <w:cs/>
        </w:rPr>
        <w:t>บริษัท</w:t>
      </w:r>
      <w:r w:rsidR="000A624D" w:rsidRPr="000A624D">
        <w:rPr>
          <w:rFonts w:ascii="Angsana New" w:hAnsi="Angsana New" w:hint="cs"/>
          <w:spacing w:val="12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D01F0F">
        <w:rPr>
          <w:rFonts w:ascii="Angsana New" w:hAnsi="Angsana New" w:hint="cs"/>
          <w:spacing w:val="12"/>
          <w:sz w:val="30"/>
          <w:szCs w:val="30"/>
        </w:rPr>
        <w:t>(</w:t>
      </w:r>
      <w:r w:rsidR="000A624D" w:rsidRPr="000A624D">
        <w:rPr>
          <w:rFonts w:ascii="Angsana New" w:hAnsi="Angsana New" w:hint="cs"/>
          <w:spacing w:val="12"/>
          <w:sz w:val="30"/>
          <w:szCs w:val="30"/>
          <w:cs/>
        </w:rPr>
        <w:t>มหาชน</w:t>
      </w:r>
      <w:r w:rsidR="00D01F0F" w:rsidRPr="00D01F0F">
        <w:rPr>
          <w:rFonts w:ascii="Angsana New" w:hAnsi="Angsana New" w:hint="cs"/>
          <w:spacing w:val="12"/>
          <w:sz w:val="30"/>
          <w:szCs w:val="30"/>
        </w:rPr>
        <w:t>)</w:t>
      </w:r>
      <w:r w:rsidR="00EC41C6">
        <w:rPr>
          <w:rFonts w:ascii="Angsana New" w:hAnsi="Angsana New"/>
          <w:spacing w:val="12"/>
          <w:sz w:val="30"/>
          <w:szCs w:val="30"/>
        </w:rPr>
        <w:t xml:space="preserve"> </w:t>
      </w:r>
      <w:r w:rsidR="00EC41C6">
        <w:rPr>
          <w:rFonts w:ascii="Angsana New" w:hAnsi="Angsana New" w:hint="cs"/>
          <w:spacing w:val="12"/>
          <w:sz w:val="30"/>
          <w:szCs w:val="30"/>
          <w:cs/>
        </w:rPr>
        <w:t>และบริษัทย่อย</w:t>
      </w:r>
      <w:r w:rsidRPr="000A624D">
        <w:rPr>
          <w:rFonts w:ascii="Angsana New" w:hAnsi="Angsana New"/>
          <w:spacing w:val="12"/>
          <w:sz w:val="30"/>
          <w:szCs w:val="30"/>
          <w:cs/>
        </w:rPr>
        <w:t>ตามข้อบังคับของบริษัท</w:t>
      </w:r>
      <w:r w:rsidRPr="000A624D">
        <w:rPr>
          <w:rFonts w:ascii="Angsana New" w:hAnsi="Angsana New" w:hint="cs"/>
          <w:spacing w:val="12"/>
          <w:sz w:val="30"/>
          <w:szCs w:val="30"/>
          <w:cs/>
        </w:rPr>
        <w:t xml:space="preserve"> และค่าตอบแทนที่จ่ายให้แก่</w:t>
      </w:r>
      <w:r w:rsidRPr="00830451">
        <w:rPr>
          <w:rFonts w:ascii="Angsana New" w:hAnsi="Angsana New" w:hint="cs"/>
          <w:spacing w:val="2"/>
          <w:sz w:val="30"/>
          <w:szCs w:val="30"/>
          <w:cs/>
        </w:rPr>
        <w:t xml:space="preserve">ผู้บริหารของกลุ่มบริษัท </w:t>
      </w:r>
      <w:r w:rsidRPr="00830451">
        <w:rPr>
          <w:rFonts w:ascii="Angsana New" w:hAnsi="Angsana New" w:hint="cs"/>
          <w:spacing w:val="6"/>
          <w:sz w:val="30"/>
          <w:szCs w:val="30"/>
          <w:cs/>
        </w:rPr>
        <w:t>ซึ่งได้แก่ เงินเดือน โบนัส</w:t>
      </w:r>
      <w:r w:rsidRPr="00830451">
        <w:rPr>
          <w:rFonts w:ascii="Angsana New" w:hAnsi="Angsana New"/>
          <w:spacing w:val="6"/>
          <w:sz w:val="30"/>
          <w:szCs w:val="30"/>
        </w:rPr>
        <w:t xml:space="preserve"> </w:t>
      </w:r>
      <w:r w:rsidRPr="00830451">
        <w:rPr>
          <w:rFonts w:ascii="Angsana New" w:hAnsi="Angsana New" w:hint="cs"/>
          <w:spacing w:val="6"/>
          <w:sz w:val="30"/>
          <w:szCs w:val="30"/>
          <w:cs/>
        </w:rPr>
        <w:t>และอื่นๆ รวมทั้ง เงินสมทบกองทุนสำรองเลี้ยงชีพที่กลุ่มบริษัทจ่าย</w:t>
      </w:r>
      <w:r w:rsidRPr="005D643C">
        <w:rPr>
          <w:rFonts w:ascii="Angsana New" w:hAnsi="Angsana New" w:hint="cs"/>
          <w:spacing w:val="4"/>
          <w:sz w:val="30"/>
          <w:szCs w:val="30"/>
          <w:cs/>
        </w:rPr>
        <w:t>สมทบให้</w:t>
      </w:r>
      <w:r w:rsidRPr="00300257">
        <w:rPr>
          <w:rFonts w:ascii="Angsana New" w:hAnsi="Angsana New" w:hint="cs"/>
          <w:sz w:val="30"/>
          <w:szCs w:val="30"/>
          <w:cs/>
        </w:rPr>
        <w:t>ผู้บริหารในฐานะพนักงานของกลุ่มบริษัท</w:t>
      </w:r>
    </w:p>
    <w:p w14:paraId="0071722C" w14:textId="77777777" w:rsidR="005D643C" w:rsidRPr="00C403AD" w:rsidRDefault="005D643C" w:rsidP="005D6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FBF408" w14:textId="77777777" w:rsidR="00BF5C2E" w:rsidRDefault="00BF5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6A0BB93" w14:textId="0B44716C" w:rsidR="005B3B34" w:rsidRPr="00A361CD" w:rsidRDefault="005B3B34" w:rsidP="00E2183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A361CD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</w:t>
      </w:r>
      <w:r w:rsidR="00E3159A">
        <w:rPr>
          <w:rFonts w:ascii="Angsana New" w:hAnsi="Angsana New"/>
          <w:b/>
          <w:bCs/>
          <w:sz w:val="30"/>
          <w:szCs w:val="30"/>
        </w:rPr>
        <w:t xml:space="preserve"> </w:t>
      </w:r>
      <w:r w:rsidRPr="00A361CD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  <w:r w:rsidR="00A361CD" w:rsidRPr="00A361CD">
        <w:rPr>
          <w:rFonts w:ascii="Angsana New" w:hAnsi="Angsana New" w:hint="cs"/>
          <w:b/>
          <w:bCs/>
          <w:sz w:val="30"/>
          <w:szCs w:val="30"/>
          <w:cs/>
        </w:rPr>
        <w:t xml:space="preserve"> และเงินลงทุน</w:t>
      </w:r>
      <w:r w:rsidR="00E21834" w:rsidRPr="00E21834">
        <w:rPr>
          <w:rFonts w:ascii="Angsana New" w:hAnsi="Angsana New"/>
          <w:b/>
          <w:bCs/>
          <w:sz w:val="30"/>
          <w:szCs w:val="30"/>
          <w:cs/>
        </w:rPr>
        <w:t>ในตราสารหนี้ระยะสั้น</w:t>
      </w:r>
    </w:p>
    <w:p w14:paraId="2F48BB30" w14:textId="77777777" w:rsidR="005B3B34" w:rsidRPr="00A53E59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5B3B34" w:rsidRPr="007671A3" w14:paraId="6C96D5B1" w14:textId="77777777" w:rsidTr="00E509AE">
        <w:tc>
          <w:tcPr>
            <w:tcW w:w="4140" w:type="dxa"/>
          </w:tcPr>
          <w:p w14:paraId="1441F08A" w14:textId="77777777" w:rsidR="005B3B34" w:rsidRPr="007671A3" w:rsidRDefault="005B3B34" w:rsidP="00D61FC1">
            <w:pPr>
              <w:tabs>
                <w:tab w:val="clear" w:pos="227"/>
                <w:tab w:val="clear" w:pos="4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0B59847" w14:textId="77777777" w:rsidR="005B3B34" w:rsidRPr="007671A3" w:rsidRDefault="005B3B34" w:rsidP="00E509AE">
            <w:pPr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9FB3D6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C2DCA1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7D1B" w:rsidRPr="007671A3" w14:paraId="07A41A4F" w14:textId="77777777" w:rsidTr="00E509AE">
        <w:tc>
          <w:tcPr>
            <w:tcW w:w="4140" w:type="dxa"/>
          </w:tcPr>
          <w:p w14:paraId="7190D2E5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79519" w14:textId="08B5B2D9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41FCE4D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A413C" w14:textId="7992863F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CE5456E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5745D" w14:textId="632CF922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06DE0BC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37B0A" w14:textId="76EE0ED6" w:rsidR="00097D1B" w:rsidRPr="007671A3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2463" w:rsidRPr="007671A3" w14:paraId="49F3E81D" w14:textId="77777777" w:rsidTr="00E509AE">
        <w:tc>
          <w:tcPr>
            <w:tcW w:w="4140" w:type="dxa"/>
          </w:tcPr>
          <w:p w14:paraId="3D91FCED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130" w:type="dxa"/>
            <w:gridSpan w:val="7"/>
          </w:tcPr>
          <w:p w14:paraId="24A0DABA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56191" w:rsidRPr="007671A3" w14:paraId="08131A70" w14:textId="77777777" w:rsidTr="00E509AE">
        <w:tc>
          <w:tcPr>
            <w:tcW w:w="4140" w:type="dxa"/>
          </w:tcPr>
          <w:p w14:paraId="2D1C7282" w14:textId="23467983" w:rsidR="00756191" w:rsidRPr="00A361CD" w:rsidRDefault="00A361CD" w:rsidP="00E509AE">
            <w:pPr>
              <w:ind w:left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3761B420" w14:textId="32C7220C" w:rsidR="00756191" w:rsidRPr="00E509AE" w:rsidRDefault="00756191" w:rsidP="0069324E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4813BB" w14:textId="77777777" w:rsidR="00756191" w:rsidRPr="007671A3" w:rsidRDefault="00756191" w:rsidP="0075619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29BA2E" w14:textId="4FFCDD6B" w:rsidR="00756191" w:rsidRPr="00E555BD" w:rsidRDefault="00756191" w:rsidP="00E509AE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D88154" w14:textId="77777777" w:rsidR="00756191" w:rsidRPr="007671A3" w:rsidRDefault="00756191" w:rsidP="0075619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64EDA" w14:textId="3E975DF9" w:rsidR="00756191" w:rsidRPr="00E509AE" w:rsidRDefault="00756191" w:rsidP="00E509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6BEB25" w14:textId="77777777" w:rsidR="00756191" w:rsidRPr="007671A3" w:rsidRDefault="00756191" w:rsidP="0075619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28BE22" w14:textId="1C8893B6" w:rsidR="00756191" w:rsidRPr="00E509AE" w:rsidRDefault="00756191" w:rsidP="00E509AE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46703" w:rsidRPr="007671A3" w14:paraId="3FCA8843" w14:textId="77777777" w:rsidTr="00E509AE">
        <w:tc>
          <w:tcPr>
            <w:tcW w:w="4140" w:type="dxa"/>
          </w:tcPr>
          <w:p w14:paraId="3776892D" w14:textId="762743A7" w:rsidR="00A46703" w:rsidRPr="007671A3" w:rsidRDefault="00A46703" w:rsidP="00A4670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vAlign w:val="bottom"/>
          </w:tcPr>
          <w:p w14:paraId="59794270" w14:textId="3AAA96E1" w:rsidR="00A46703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1BF69A48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897C98" w14:textId="511BBD19" w:rsidR="00A46703" w:rsidRPr="00E509AE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B7DB526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9B5C28" w14:textId="149BDAF3" w:rsidR="00A46703" w:rsidRDefault="00031098" w:rsidP="0076671E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  <w:vAlign w:val="bottom"/>
          </w:tcPr>
          <w:p w14:paraId="632B2CD7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642ACC" w14:textId="2D6B3096" w:rsidR="00A46703" w:rsidRPr="00E509AE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</w:tr>
      <w:tr w:rsidR="00A46703" w:rsidRPr="007671A3" w14:paraId="013DC567" w14:textId="77777777" w:rsidTr="00A361CD">
        <w:trPr>
          <w:trHeight w:val="218"/>
        </w:trPr>
        <w:tc>
          <w:tcPr>
            <w:tcW w:w="4140" w:type="dxa"/>
          </w:tcPr>
          <w:p w14:paraId="2BE3626A" w14:textId="15E14363" w:rsidR="00A46703" w:rsidRPr="007671A3" w:rsidRDefault="00A46703" w:rsidP="00A4670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vAlign w:val="bottom"/>
          </w:tcPr>
          <w:p w14:paraId="4D435991" w14:textId="5BF1E34A" w:rsidR="00A46703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A4670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70" w:type="dxa"/>
            <w:vAlign w:val="bottom"/>
          </w:tcPr>
          <w:p w14:paraId="2BD00072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ADD70D" w14:textId="4CA194DC" w:rsidR="00A46703" w:rsidRPr="00E509AE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A4670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70" w:type="dxa"/>
            <w:vAlign w:val="bottom"/>
          </w:tcPr>
          <w:p w14:paraId="591FEC0E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AFC93A" w14:textId="74FC962F" w:rsidR="00A46703" w:rsidRDefault="00031098" w:rsidP="0076671E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A467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70" w:type="dxa"/>
            <w:vAlign w:val="bottom"/>
          </w:tcPr>
          <w:p w14:paraId="4AC77E60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480D94" w14:textId="4DAA6259" w:rsidR="00A46703" w:rsidRPr="00E509AE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4670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057</w:t>
            </w:r>
          </w:p>
        </w:tc>
      </w:tr>
      <w:tr w:rsidR="00A46703" w:rsidRPr="007671A3" w14:paraId="0C87677A" w14:textId="77777777" w:rsidTr="00F43678">
        <w:tc>
          <w:tcPr>
            <w:tcW w:w="4140" w:type="dxa"/>
          </w:tcPr>
          <w:p w14:paraId="1DBC9CFB" w14:textId="2945CFA0" w:rsidR="00A46703" w:rsidRPr="007671A3" w:rsidRDefault="00A46703" w:rsidP="00A4670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DF0AD2" w14:textId="3CEB6839" w:rsidR="00A46703" w:rsidRPr="002E7EC6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  <w:r w:rsidR="00A4670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  <w:vAlign w:val="bottom"/>
          </w:tcPr>
          <w:p w14:paraId="72AEF89F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84DFE7" w14:textId="2AA0F413" w:rsidR="00A46703" w:rsidRPr="00E509AE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  <w:r w:rsidR="00A467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70" w:type="dxa"/>
            <w:vAlign w:val="bottom"/>
          </w:tcPr>
          <w:p w14:paraId="2D8E6960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D5427" w14:textId="1BA47605" w:rsidR="00A46703" w:rsidRPr="002E7EC6" w:rsidRDefault="00031098" w:rsidP="0076671E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  <w:r w:rsidR="00A467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70" w:type="dxa"/>
            <w:vAlign w:val="bottom"/>
          </w:tcPr>
          <w:p w14:paraId="3C423290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A8259" w14:textId="67C5D03C" w:rsidR="00A46703" w:rsidRPr="00E509AE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  <w:r w:rsidR="00A4670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</w:tr>
      <w:tr w:rsidR="00A46703" w:rsidRPr="007671A3" w14:paraId="1DF9A1DE" w14:textId="77777777" w:rsidTr="00F43678">
        <w:tc>
          <w:tcPr>
            <w:tcW w:w="4140" w:type="dxa"/>
          </w:tcPr>
          <w:p w14:paraId="5FE9E65E" w14:textId="7C9C31F2" w:rsidR="00A46703" w:rsidRPr="007671A3" w:rsidRDefault="00A46703" w:rsidP="00A4670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7A062" w14:textId="179BF84D" w:rsidR="00A46703" w:rsidRPr="002E7EC6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369</w:t>
            </w:r>
            <w:r w:rsidR="00A46703" w:rsidRPr="00B87C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  <w:vAlign w:val="bottom"/>
          </w:tcPr>
          <w:p w14:paraId="1010893A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1D55" w14:textId="665FD88E" w:rsidR="00A46703" w:rsidRPr="00E555BD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248</w:t>
            </w:r>
            <w:r w:rsidR="00A46703" w:rsidRPr="00F62B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70" w:type="dxa"/>
            <w:vAlign w:val="bottom"/>
          </w:tcPr>
          <w:p w14:paraId="260B269D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D51B9F" w14:textId="436B2FBE" w:rsidR="00A46703" w:rsidRPr="002E7EC6" w:rsidRDefault="00031098" w:rsidP="0076671E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308</w:t>
            </w:r>
            <w:r w:rsidR="00A46703" w:rsidRPr="00B87C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270" w:type="dxa"/>
            <w:vAlign w:val="bottom"/>
          </w:tcPr>
          <w:p w14:paraId="4E915A48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416CD9" w14:textId="2C9B083D" w:rsidR="00A46703" w:rsidRPr="00E509AE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165</w:t>
            </w:r>
            <w:r w:rsidR="00A46703" w:rsidRPr="00F62B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</w:tr>
      <w:tr w:rsidR="00A46703" w:rsidRPr="007671A3" w14:paraId="7B212978" w14:textId="77777777" w:rsidTr="00F43678">
        <w:tc>
          <w:tcPr>
            <w:tcW w:w="4140" w:type="dxa"/>
          </w:tcPr>
          <w:p w14:paraId="3CB7DB32" w14:textId="77777777" w:rsidR="00A46703" w:rsidRPr="007671A3" w:rsidRDefault="00A46703" w:rsidP="00A4670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460E367" w14:textId="77777777" w:rsidR="00A46703" w:rsidRPr="00E509AE" w:rsidRDefault="00A46703" w:rsidP="007667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00E93E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200CF0E" w14:textId="77777777" w:rsidR="00A46703" w:rsidRPr="00E555BD" w:rsidRDefault="00A46703" w:rsidP="00A46703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143CA1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66BFBC" w14:textId="77777777" w:rsidR="00A46703" w:rsidRPr="00E509AE" w:rsidRDefault="00A46703" w:rsidP="0076671E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D66191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69E272" w14:textId="77777777" w:rsidR="00A46703" w:rsidRPr="00E509AE" w:rsidRDefault="00A46703" w:rsidP="00A46703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46703" w:rsidRPr="007671A3" w14:paraId="487FF394" w14:textId="77777777" w:rsidTr="005D643C">
        <w:tc>
          <w:tcPr>
            <w:tcW w:w="4140" w:type="dxa"/>
          </w:tcPr>
          <w:p w14:paraId="6C619E34" w14:textId="040C3F9A" w:rsidR="00A46703" w:rsidRPr="00A361CD" w:rsidRDefault="007E7407" w:rsidP="00A46703">
            <w:pPr>
              <w:ind w:lef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74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1080" w:type="dxa"/>
            <w:vAlign w:val="bottom"/>
          </w:tcPr>
          <w:p w14:paraId="77FF1298" w14:textId="77777777" w:rsidR="00A46703" w:rsidRPr="00E509AE" w:rsidRDefault="00A46703" w:rsidP="007667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794C08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66774B" w14:textId="77777777" w:rsidR="00A46703" w:rsidRPr="00E555BD" w:rsidRDefault="00A46703" w:rsidP="00A46703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FB4E69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FC0E01" w14:textId="54F697D8" w:rsidR="00A46703" w:rsidRPr="00E509AE" w:rsidRDefault="00A46703" w:rsidP="0076671E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B1F981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BDAC18" w14:textId="77777777" w:rsidR="00A46703" w:rsidRPr="00E509AE" w:rsidRDefault="00A46703" w:rsidP="00A46703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46703" w:rsidRPr="007671A3" w14:paraId="69A5A84C" w14:textId="77777777" w:rsidTr="005D643C">
        <w:tc>
          <w:tcPr>
            <w:tcW w:w="4140" w:type="dxa"/>
          </w:tcPr>
          <w:p w14:paraId="0CC37DBF" w14:textId="16E0A18A" w:rsidR="00A46703" w:rsidRPr="007671A3" w:rsidRDefault="00A46703" w:rsidP="00A4670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BBAF6D" w14:textId="28C11B47" w:rsidR="00A46703" w:rsidRPr="00FA1E9B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470</w:t>
            </w:r>
            <w:r w:rsidR="00A46703" w:rsidRPr="00B87C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3545B46D" w14:textId="5974536E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278C8B" w14:textId="562DD5E9" w:rsidR="00A46703" w:rsidRPr="00F43678" w:rsidRDefault="00031098" w:rsidP="0076671E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400</w:t>
            </w:r>
            <w:r w:rsidR="00A4670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5E478D41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02F1DE" w14:textId="3D939CD2" w:rsidR="00A46703" w:rsidRPr="00F064B7" w:rsidRDefault="00031098" w:rsidP="0076671E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="00A467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5E05CA22" w14:textId="77777777" w:rsidR="00A46703" w:rsidRPr="007671A3" w:rsidRDefault="00A46703" w:rsidP="00A4670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285731" w14:textId="2D40A000" w:rsidR="00A46703" w:rsidRPr="00F43678" w:rsidRDefault="00A46703" w:rsidP="00A4670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36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5FAFCC" w14:textId="4B19A87B" w:rsidR="00D125EC" w:rsidRDefault="00D12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0280DBF" w14:textId="29595006" w:rsidR="005B3B34" w:rsidRPr="007671A3" w:rsidRDefault="005B3B34" w:rsidP="0028602A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9C3958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F91E7F" w:rsidRPr="0028602A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9C395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BA41202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71"/>
        <w:gridCol w:w="1080"/>
        <w:gridCol w:w="270"/>
        <w:gridCol w:w="1080"/>
        <w:gridCol w:w="279"/>
        <w:gridCol w:w="1071"/>
        <w:gridCol w:w="288"/>
        <w:gridCol w:w="1080"/>
      </w:tblGrid>
      <w:tr w:rsidR="005B3B34" w:rsidRPr="007671A3" w14:paraId="7AF24D7D" w14:textId="77777777" w:rsidTr="00665FC6">
        <w:tc>
          <w:tcPr>
            <w:tcW w:w="3060" w:type="dxa"/>
          </w:tcPr>
          <w:p w14:paraId="2053A45B" w14:textId="77777777" w:rsidR="005B3B34" w:rsidRPr="007671A3" w:rsidRDefault="005B3B34" w:rsidP="0074404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3D4F16E" w14:textId="77777777" w:rsidR="005B3B34" w:rsidRPr="007671A3" w:rsidRDefault="005B3B34" w:rsidP="0074404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B3ECF8B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9" w:type="dxa"/>
            <w:vAlign w:val="bottom"/>
          </w:tcPr>
          <w:p w14:paraId="13ACE562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6AE8AAEE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7D1B" w:rsidRPr="007671A3" w14:paraId="7AEF4A47" w14:textId="77777777" w:rsidTr="00665FC6">
        <w:tc>
          <w:tcPr>
            <w:tcW w:w="3060" w:type="dxa"/>
          </w:tcPr>
          <w:p w14:paraId="3C93BD4E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22DC9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C332055" w14:textId="1EEA06D4" w:rsidR="00097D1B" w:rsidRPr="007671A3" w:rsidRDefault="00031098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06C2C15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E3D4E2" w14:textId="1DB679BF" w:rsidR="00097D1B" w:rsidRPr="007671A3" w:rsidRDefault="00031098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9" w:type="dxa"/>
          </w:tcPr>
          <w:p w14:paraId="5F6A9EDE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5D9067" w14:textId="6E051A4F" w:rsidR="00097D1B" w:rsidRPr="007671A3" w:rsidRDefault="00031098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8" w:type="dxa"/>
          </w:tcPr>
          <w:p w14:paraId="58798C85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A10A0A2" w14:textId="2C07BBE1" w:rsidR="00097D1B" w:rsidRPr="007671A3" w:rsidRDefault="00031098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97D1B" w:rsidRPr="007671A3" w14:paraId="7447D936" w14:textId="77777777" w:rsidTr="00665FC6">
        <w:tc>
          <w:tcPr>
            <w:tcW w:w="3060" w:type="dxa"/>
          </w:tcPr>
          <w:p w14:paraId="4901876B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B4F700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6B74A0C0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2C42" w:rsidRPr="007671A3" w14:paraId="2D165BD0" w14:textId="77777777" w:rsidTr="00665FC6">
        <w:tc>
          <w:tcPr>
            <w:tcW w:w="3060" w:type="dxa"/>
          </w:tcPr>
          <w:p w14:paraId="0364E960" w14:textId="77777777" w:rsidR="003B2C42" w:rsidRPr="005D643C" w:rsidRDefault="003B2C42" w:rsidP="003B2C4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64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</w:tcPr>
          <w:p w14:paraId="5159CBFC" w14:textId="4638E9CB" w:rsidR="003B2C42" w:rsidRPr="007671A3" w:rsidRDefault="00937400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1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7CF360A7" w14:textId="42D3FE69" w:rsidR="003B2C42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70" w:type="dxa"/>
          </w:tcPr>
          <w:p w14:paraId="1FCFEC44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7C173" w14:textId="20F7607F" w:rsidR="003B2C42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79" w:type="dxa"/>
          </w:tcPr>
          <w:p w14:paraId="6CB51CF6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24EE71" w14:textId="2C8EE80B" w:rsidR="003B2C42" w:rsidRPr="00AC1172" w:rsidRDefault="00031098" w:rsidP="006B55D1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88" w:type="dxa"/>
          </w:tcPr>
          <w:p w14:paraId="52DC669A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8FE08" w14:textId="2A4E9F5B" w:rsidR="003B2C42" w:rsidRPr="006B55D1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</w:tr>
      <w:tr w:rsidR="003B2C42" w:rsidRPr="007671A3" w14:paraId="439C3A53" w14:textId="77777777" w:rsidTr="00665FC6">
        <w:tc>
          <w:tcPr>
            <w:tcW w:w="3060" w:type="dxa"/>
          </w:tcPr>
          <w:p w14:paraId="4DCD0B69" w14:textId="77777777" w:rsidR="003B2C42" w:rsidRPr="007671A3" w:rsidRDefault="003B2C42" w:rsidP="003B2C42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071" w:type="dxa"/>
          </w:tcPr>
          <w:p w14:paraId="4E3B949C" w14:textId="77777777" w:rsidR="003B2C42" w:rsidRPr="007671A3" w:rsidRDefault="003B2C42" w:rsidP="003B2C42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5EC0F9DD" w14:textId="77777777" w:rsidR="003B2C42" w:rsidRPr="00665FC6" w:rsidRDefault="003B2C42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C3E8148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4F27381" w14:textId="77777777" w:rsidR="003B2C42" w:rsidRPr="00665FC6" w:rsidRDefault="003B2C42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9" w:type="dxa"/>
          </w:tcPr>
          <w:p w14:paraId="14461F97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1" w:type="dxa"/>
          </w:tcPr>
          <w:p w14:paraId="6136A3EB" w14:textId="77777777" w:rsidR="003B2C42" w:rsidRPr="00AC1172" w:rsidRDefault="003B2C42" w:rsidP="006B55D1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083B53D4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670B9D3E" w14:textId="77777777" w:rsidR="003B2C42" w:rsidRPr="00665FC6" w:rsidRDefault="003B2C42" w:rsidP="00665FC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2C42" w:rsidRPr="007671A3" w14:paraId="3EAC530B" w14:textId="77777777" w:rsidTr="00665FC6">
        <w:tc>
          <w:tcPr>
            <w:tcW w:w="3060" w:type="dxa"/>
          </w:tcPr>
          <w:p w14:paraId="5B766415" w14:textId="54BA8A8A" w:rsidR="003B2C42" w:rsidRPr="007671A3" w:rsidRDefault="003B2C42" w:rsidP="003B2C42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71" w:type="dxa"/>
          </w:tcPr>
          <w:p w14:paraId="67EA62FA" w14:textId="77777777" w:rsidR="003B2C42" w:rsidRPr="007671A3" w:rsidRDefault="003B2C42" w:rsidP="003B2C42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3F97F" w14:textId="77777777" w:rsidR="003B2C42" w:rsidRPr="00665FC6" w:rsidRDefault="003B2C42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5E74D76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376EC" w14:textId="77777777" w:rsidR="003B2C42" w:rsidRPr="00665FC6" w:rsidRDefault="003B2C42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9" w:type="dxa"/>
          </w:tcPr>
          <w:p w14:paraId="0545E10D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D774BB" w14:textId="77777777" w:rsidR="003B2C42" w:rsidRPr="00AC1172" w:rsidRDefault="003B2C42" w:rsidP="006B55D1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38A60EF0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7E155" w14:textId="77777777" w:rsidR="003B2C42" w:rsidRPr="00665FC6" w:rsidRDefault="003B2C42" w:rsidP="00665FC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1EBB" w:rsidRPr="007671A3" w14:paraId="05CE5910" w14:textId="77777777" w:rsidTr="00665FC6">
        <w:tc>
          <w:tcPr>
            <w:tcW w:w="3060" w:type="dxa"/>
          </w:tcPr>
          <w:p w14:paraId="12CD7D7A" w14:textId="77777777" w:rsidR="00C71EBB" w:rsidRPr="007671A3" w:rsidRDefault="00C71EBB" w:rsidP="00AB2A0D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ลูกหนี้จากการขายสินทรัพย์</w:t>
            </w:r>
          </w:p>
        </w:tc>
        <w:tc>
          <w:tcPr>
            <w:tcW w:w="1071" w:type="dxa"/>
          </w:tcPr>
          <w:p w14:paraId="70537F78" w14:textId="77777777" w:rsidR="00C71EBB" w:rsidRPr="007671A3" w:rsidRDefault="00C71EBB" w:rsidP="00AB2A0D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4E09BE" w14:textId="46AD53B8" w:rsidR="00C71EBB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71EBB" w:rsidRPr="00665FC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22D88E46" w14:textId="77777777" w:rsidR="00C71EBB" w:rsidRPr="007671A3" w:rsidRDefault="00C71EBB" w:rsidP="00AB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6DB82" w14:textId="77777777" w:rsidR="00C71EBB" w:rsidRPr="00841356" w:rsidRDefault="00C71EBB" w:rsidP="00CA12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6B5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5B00064" w14:textId="77777777" w:rsidR="00C71EBB" w:rsidRPr="007671A3" w:rsidRDefault="00C71EBB" w:rsidP="00AB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0BC0F7" w14:textId="5A765F8E" w:rsidR="00C71EBB" w:rsidRDefault="00031098" w:rsidP="006B55D1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71EBB" w:rsidRPr="00627C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88" w:type="dxa"/>
          </w:tcPr>
          <w:p w14:paraId="09F685E5" w14:textId="77777777" w:rsidR="00C71EBB" w:rsidRPr="007671A3" w:rsidRDefault="00C71EBB" w:rsidP="00AB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B6494" w14:textId="77777777" w:rsidR="00C71EBB" w:rsidRPr="00665FC6" w:rsidRDefault="00C71EBB" w:rsidP="00665FC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5FC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B2C42" w:rsidRPr="007671A3" w14:paraId="09919725" w14:textId="77777777" w:rsidTr="00665FC6">
        <w:tc>
          <w:tcPr>
            <w:tcW w:w="3060" w:type="dxa"/>
          </w:tcPr>
          <w:p w14:paraId="73FAACAD" w14:textId="77777777" w:rsidR="003B2C42" w:rsidRPr="007671A3" w:rsidRDefault="003B2C42" w:rsidP="003B2C4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72BF6753" w14:textId="77777777" w:rsidR="003B2C42" w:rsidRPr="007671A3" w:rsidRDefault="003B2C42" w:rsidP="003B2C4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EBCC5F" w14:textId="3F92A05F" w:rsidR="003B2C42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10B89" w:rsidRPr="00665FC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70" w:type="dxa"/>
          </w:tcPr>
          <w:p w14:paraId="780C1DAB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B1C11" w14:textId="01E27E7A" w:rsidR="003B2C42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B2C42" w:rsidRPr="00665FC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79" w:type="dxa"/>
          </w:tcPr>
          <w:p w14:paraId="07D05DDE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FADCF22" w14:textId="577C243B" w:rsidR="003B2C42" w:rsidRPr="00AC1172" w:rsidRDefault="00031098" w:rsidP="006B55D1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A30DD" w:rsidRPr="000626F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88" w:type="dxa"/>
          </w:tcPr>
          <w:p w14:paraId="29F0421D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5288F" w14:textId="60391E59" w:rsidR="003B2C42" w:rsidRPr="006B55D1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B2C42" w:rsidRPr="006B55D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809</w:t>
            </w:r>
          </w:p>
        </w:tc>
      </w:tr>
      <w:tr w:rsidR="00C71EBB" w:rsidRPr="007671A3" w14:paraId="0055209B" w14:textId="77777777" w:rsidTr="00665FC6">
        <w:tc>
          <w:tcPr>
            <w:tcW w:w="3060" w:type="dxa"/>
          </w:tcPr>
          <w:p w14:paraId="39BE6E4A" w14:textId="77777777" w:rsidR="00C71EBB" w:rsidRPr="007671A3" w:rsidRDefault="00C71EBB" w:rsidP="00AB2A0D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C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71" w:type="dxa"/>
          </w:tcPr>
          <w:p w14:paraId="5999D7F6" w14:textId="77777777" w:rsidR="00C71EBB" w:rsidRPr="007671A3" w:rsidRDefault="00C71EBB" w:rsidP="00AB2A0D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FED25A" w14:textId="1AE00F0B" w:rsidR="00C71EBB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71EBB" w:rsidRPr="00665FC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</w:tcPr>
          <w:p w14:paraId="33D8CCAB" w14:textId="77777777" w:rsidR="00C71EBB" w:rsidRPr="007671A3" w:rsidRDefault="00C71EBB" w:rsidP="00AB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08D45" w14:textId="77777777" w:rsidR="00C71EBB" w:rsidRPr="006B55D1" w:rsidRDefault="00C71EBB" w:rsidP="00C74C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6B5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4A85F0B" w14:textId="77777777" w:rsidR="00C71EBB" w:rsidRPr="007671A3" w:rsidRDefault="00C71EBB" w:rsidP="00AB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52EDB4" w14:textId="2EEC7459" w:rsidR="00C71EBB" w:rsidRDefault="00031098" w:rsidP="006B55D1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88" w:type="dxa"/>
          </w:tcPr>
          <w:p w14:paraId="0A7601E3" w14:textId="77777777" w:rsidR="00C71EBB" w:rsidRPr="007671A3" w:rsidRDefault="00C71EBB" w:rsidP="00AB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31FBA" w14:textId="77777777" w:rsidR="00C71EBB" w:rsidRDefault="00C71EBB" w:rsidP="00665FC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B2C42" w:rsidRPr="007671A3" w14:paraId="203152B9" w14:textId="77777777" w:rsidTr="00665FC6">
        <w:tc>
          <w:tcPr>
            <w:tcW w:w="3060" w:type="dxa"/>
          </w:tcPr>
          <w:p w14:paraId="10B28904" w14:textId="1F3F41C6" w:rsidR="003B2C42" w:rsidRPr="007671A3" w:rsidRDefault="003B2C42" w:rsidP="003B2C4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071" w:type="dxa"/>
          </w:tcPr>
          <w:p w14:paraId="2C3F2616" w14:textId="77777777" w:rsidR="003B2C42" w:rsidRPr="007671A3" w:rsidRDefault="003B2C42" w:rsidP="003B2C4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4E659" w14:textId="4E75E020" w:rsidR="003B2C42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10B89" w:rsidRPr="00665FC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70" w:type="dxa"/>
          </w:tcPr>
          <w:p w14:paraId="0A259B55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4CBCB" w14:textId="51038B9E" w:rsidR="003B2C42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B2C42" w:rsidRPr="00665FC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79" w:type="dxa"/>
          </w:tcPr>
          <w:p w14:paraId="1BCB0244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22A42C" w14:textId="0ED63565" w:rsidR="003B2C42" w:rsidRPr="00AC1172" w:rsidRDefault="00031098" w:rsidP="006B55D1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88" w:type="dxa"/>
          </w:tcPr>
          <w:p w14:paraId="0A01120A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DCC3E" w14:textId="18A7AFF1" w:rsidR="003B2C42" w:rsidRPr="006B55D1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B2C42" w:rsidRPr="006B55D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</w:tr>
      <w:tr w:rsidR="003B2C42" w:rsidRPr="007671A3" w14:paraId="18C5AB4E" w14:textId="77777777" w:rsidTr="00665FC6">
        <w:tc>
          <w:tcPr>
            <w:tcW w:w="3060" w:type="dxa"/>
          </w:tcPr>
          <w:p w14:paraId="31602BD4" w14:textId="77777777" w:rsidR="003B2C42" w:rsidRPr="007671A3" w:rsidRDefault="003B2C42" w:rsidP="003B2C4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071" w:type="dxa"/>
          </w:tcPr>
          <w:p w14:paraId="517E2AA3" w14:textId="77777777" w:rsidR="003B2C42" w:rsidRPr="007671A3" w:rsidRDefault="003B2C42" w:rsidP="003B2C4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367D66" w14:textId="0211CA1E" w:rsidR="003B2C42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C3958" w:rsidRPr="00665FC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575B3D4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0BCEF" w14:textId="73D65046" w:rsidR="003B2C42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79" w:type="dxa"/>
          </w:tcPr>
          <w:p w14:paraId="48DCEC79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E68BB04" w14:textId="47FE3AB9" w:rsidR="003B2C42" w:rsidRPr="00AC1172" w:rsidRDefault="00031098" w:rsidP="006B55D1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8" w:type="dxa"/>
          </w:tcPr>
          <w:p w14:paraId="72DB7938" w14:textId="77777777" w:rsidR="003B2C42" w:rsidRPr="007671A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C64158" w14:textId="7DF4390B" w:rsidR="003B2C42" w:rsidRPr="006B55D1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</w:p>
        </w:tc>
      </w:tr>
      <w:tr w:rsidR="0029328D" w:rsidRPr="007671A3" w14:paraId="220BBC08" w14:textId="77777777" w:rsidTr="00665FC6">
        <w:tc>
          <w:tcPr>
            <w:tcW w:w="3060" w:type="dxa"/>
          </w:tcPr>
          <w:p w14:paraId="72499D1C" w14:textId="77777777" w:rsidR="003B2C42" w:rsidRPr="007671A3" w:rsidRDefault="003B2C42" w:rsidP="003B2C42">
            <w:pPr>
              <w:tabs>
                <w:tab w:val="left" w:pos="9000"/>
                <w:tab w:val="left" w:pos="9090"/>
              </w:tabs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D1D29D8" w14:textId="77777777" w:rsidR="003B2C42" w:rsidRPr="007671A3" w:rsidRDefault="003B2C42" w:rsidP="003B2C42">
            <w:pPr>
              <w:tabs>
                <w:tab w:val="left" w:pos="9000"/>
                <w:tab w:val="left" w:pos="9090"/>
              </w:tabs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DB01E3" w14:textId="6D6D686E" w:rsidR="003B2C42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9C3958" w:rsidRPr="00665F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70" w:type="dxa"/>
          </w:tcPr>
          <w:p w14:paraId="16E420B5" w14:textId="77777777" w:rsidR="003B2C42" w:rsidRPr="00482C8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77EEB" w14:textId="544E1761" w:rsidR="003B2C42" w:rsidRPr="00665FC6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3B2C42" w:rsidRPr="00665F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279" w:type="dxa"/>
          </w:tcPr>
          <w:p w14:paraId="285CDBEF" w14:textId="77777777" w:rsidR="003B2C42" w:rsidRPr="00482C8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D6E1C25" w14:textId="0733691A" w:rsidR="003B2C42" w:rsidRPr="00665FC6" w:rsidRDefault="00031098" w:rsidP="006B55D1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DD4464" w:rsidRPr="00665F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88" w:type="dxa"/>
          </w:tcPr>
          <w:p w14:paraId="543A7362" w14:textId="77777777" w:rsidR="003B2C42" w:rsidRPr="00482C83" w:rsidRDefault="003B2C42" w:rsidP="003B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95C6D" w14:textId="5C8117AF" w:rsidR="003B2C42" w:rsidRPr="006B55D1" w:rsidRDefault="00031098" w:rsidP="006B55D1">
            <w:pPr>
              <w:pStyle w:val="acctfourfigures"/>
              <w:tabs>
                <w:tab w:val="clear" w:pos="765"/>
              </w:tabs>
              <w:spacing w:line="240" w:lineRule="atLeast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3B2C42" w:rsidRPr="006B55D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398</w:t>
            </w:r>
          </w:p>
        </w:tc>
      </w:tr>
    </w:tbl>
    <w:p w14:paraId="7258F594" w14:textId="77777777" w:rsidR="00A361CD" w:rsidRDefault="00A361CD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9E94DA" w14:textId="77777777" w:rsidR="00706FBE" w:rsidRDefault="00706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E93640" w14:textId="22D64A7D" w:rsidR="005B3B34" w:rsidRPr="007671A3" w:rsidRDefault="005B3B34" w:rsidP="006839CC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31"/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09D30CFF" w14:textId="77777777" w:rsidR="005B3B34" w:rsidRPr="007671A3" w:rsidRDefault="005B3B34" w:rsidP="005B3B34">
      <w:pPr>
        <w:spacing w:line="240" w:lineRule="auto"/>
        <w:ind w:left="567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080"/>
        <w:gridCol w:w="270"/>
        <w:gridCol w:w="1080"/>
        <w:gridCol w:w="270"/>
        <w:gridCol w:w="1080"/>
      </w:tblGrid>
      <w:tr w:rsidR="005B3B34" w:rsidRPr="007671A3" w14:paraId="24018E15" w14:textId="77777777" w:rsidTr="00E555BD">
        <w:trPr>
          <w:tblHeader/>
        </w:trPr>
        <w:tc>
          <w:tcPr>
            <w:tcW w:w="4077" w:type="dxa"/>
          </w:tcPr>
          <w:p w14:paraId="00A63AA7" w14:textId="77777777" w:rsidR="005B3B34" w:rsidRPr="007671A3" w:rsidRDefault="005B3B34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24CBFF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2B2B960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7E5EA3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7D1B" w:rsidRPr="007671A3" w14:paraId="6ECB4E72" w14:textId="77777777" w:rsidTr="00482C83">
        <w:trPr>
          <w:tblHeader/>
        </w:trPr>
        <w:tc>
          <w:tcPr>
            <w:tcW w:w="4077" w:type="dxa"/>
          </w:tcPr>
          <w:p w14:paraId="6AB472D9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EA04" w14:textId="123F2C2D" w:rsidR="00097D1B" w:rsidRPr="007671A3" w:rsidRDefault="00031098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96C669B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92944" w14:textId="1FE70004" w:rsidR="00097D1B" w:rsidRPr="007671A3" w:rsidRDefault="00031098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AA0F131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1B653" w14:textId="0121C753" w:rsidR="00097D1B" w:rsidRPr="007671A3" w:rsidRDefault="00031098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8CC599A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665C6" w14:textId="7B0B669B" w:rsidR="00097D1B" w:rsidRPr="007671A3" w:rsidRDefault="00031098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97D1B" w:rsidRPr="007671A3" w14:paraId="3586F544" w14:textId="77777777" w:rsidTr="00E555BD">
        <w:trPr>
          <w:trHeight w:val="326"/>
          <w:tblHeader/>
        </w:trPr>
        <w:tc>
          <w:tcPr>
            <w:tcW w:w="4077" w:type="dxa"/>
          </w:tcPr>
          <w:p w14:paraId="088D4C60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FB7B426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811BF" w:rsidRPr="007671A3" w14:paraId="37AE671F" w14:textId="77777777" w:rsidTr="00482C83">
        <w:tc>
          <w:tcPr>
            <w:tcW w:w="4077" w:type="dxa"/>
          </w:tcPr>
          <w:p w14:paraId="157BF4EB" w14:textId="77777777" w:rsidR="006811BF" w:rsidRPr="007671A3" w:rsidRDefault="006811BF" w:rsidP="006811B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F6F8C39" w14:textId="1E782A14" w:rsidR="006811BF" w:rsidRPr="00562502" w:rsidRDefault="00031098" w:rsidP="006811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965A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670</w:t>
            </w:r>
          </w:p>
        </w:tc>
        <w:tc>
          <w:tcPr>
            <w:tcW w:w="270" w:type="dxa"/>
          </w:tcPr>
          <w:p w14:paraId="05635109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87014" w14:textId="621F9482" w:rsidR="006811BF" w:rsidRPr="007671A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58</w:t>
            </w:r>
            <w:r w:rsidR="006811B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006096BF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83CAF2" w14:textId="0BD437D2" w:rsidR="006811BF" w:rsidRPr="00562502" w:rsidRDefault="00031098" w:rsidP="006811B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965AB8" w:rsidRPr="00965A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1F0D6A2D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F1466" w14:textId="3D3625FA" w:rsidR="006811BF" w:rsidRPr="007671A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41</w:t>
            </w:r>
            <w:r w:rsidR="006811B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6811BF" w:rsidRPr="007671A3" w14:paraId="6B88EFEB" w14:textId="77777777" w:rsidTr="00482C83">
        <w:tc>
          <w:tcPr>
            <w:tcW w:w="4077" w:type="dxa"/>
          </w:tcPr>
          <w:p w14:paraId="38B6D07A" w14:textId="77777777" w:rsidR="006811BF" w:rsidRPr="007671A3" w:rsidRDefault="006811BF" w:rsidP="006811B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5868A558" w14:textId="74E468D0" w:rsidR="006811BF" w:rsidRPr="00562502" w:rsidRDefault="00031098" w:rsidP="006811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</w:tcPr>
          <w:p w14:paraId="419C16AE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EF8C4" w14:textId="08033FF9" w:rsidR="006811BF" w:rsidRPr="007671A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6811B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6B3A2BBA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C6513" w14:textId="18E5FB9F" w:rsidR="006811BF" w:rsidRPr="00562502" w:rsidRDefault="00031098" w:rsidP="006811B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</w:tcPr>
          <w:p w14:paraId="3DAE4FF6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E63D6" w14:textId="009384D6" w:rsidR="006811BF" w:rsidRPr="007671A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6811B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851</w:t>
            </w:r>
          </w:p>
        </w:tc>
      </w:tr>
      <w:tr w:rsidR="006811BF" w:rsidRPr="007671A3" w14:paraId="01F39F1E" w14:textId="77777777" w:rsidTr="00482C83">
        <w:trPr>
          <w:trHeight w:val="308"/>
        </w:trPr>
        <w:tc>
          <w:tcPr>
            <w:tcW w:w="4077" w:type="dxa"/>
          </w:tcPr>
          <w:p w14:paraId="7F68E8C7" w14:textId="77777777" w:rsidR="006811BF" w:rsidRPr="007671A3" w:rsidRDefault="006811BF" w:rsidP="006811BF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76B71566" w14:textId="01487066" w:rsidR="006811BF" w:rsidRPr="00562502" w:rsidRDefault="00031098" w:rsidP="006811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965A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</w:p>
        </w:tc>
        <w:tc>
          <w:tcPr>
            <w:tcW w:w="270" w:type="dxa"/>
          </w:tcPr>
          <w:p w14:paraId="68BCD4AD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CF8" w14:textId="7525CA50" w:rsidR="006811BF" w:rsidRPr="007671A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32</w:t>
            </w:r>
            <w:r w:rsidR="006811B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0D24F40F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38E62" w14:textId="3B6794D7" w:rsidR="006811BF" w:rsidRPr="00562502" w:rsidRDefault="00031098" w:rsidP="006811B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965AB8" w:rsidRPr="00965A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70" w:type="dxa"/>
          </w:tcPr>
          <w:p w14:paraId="4C6A2283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ADE6C" w14:textId="0AEB5B2F" w:rsidR="006811BF" w:rsidRPr="007671A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23</w:t>
            </w:r>
            <w:r w:rsidR="006811B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6811BF" w:rsidRPr="007671A3" w14:paraId="23818E79" w14:textId="77777777" w:rsidTr="00482C83">
        <w:tc>
          <w:tcPr>
            <w:tcW w:w="4077" w:type="dxa"/>
          </w:tcPr>
          <w:p w14:paraId="7A2BF91E" w14:textId="77777777" w:rsidR="006811BF" w:rsidRPr="007671A3" w:rsidRDefault="006811BF" w:rsidP="006811B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อะไหล่ วัสดุ และอื่นๆ</w:t>
            </w:r>
          </w:p>
        </w:tc>
        <w:tc>
          <w:tcPr>
            <w:tcW w:w="1080" w:type="dxa"/>
          </w:tcPr>
          <w:p w14:paraId="0400EF16" w14:textId="304C3D84" w:rsidR="006811BF" w:rsidRPr="00562502" w:rsidRDefault="00031098" w:rsidP="006811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965AB8" w:rsidRPr="00965A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  <w:tc>
          <w:tcPr>
            <w:tcW w:w="270" w:type="dxa"/>
          </w:tcPr>
          <w:p w14:paraId="32E0DADC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908C7" w14:textId="1B6F9565" w:rsidR="006811BF" w:rsidRPr="007671A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65</w:t>
            </w:r>
            <w:r w:rsidR="006811B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6212B8D8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A2EBC" w14:textId="2E4601A4" w:rsidR="006811BF" w:rsidRPr="00562502" w:rsidRDefault="00031098" w:rsidP="006811B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965AB8" w:rsidRPr="00965A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70" w:type="dxa"/>
          </w:tcPr>
          <w:p w14:paraId="4FEF83DD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29D84" w14:textId="5F0B3F17" w:rsidR="006811BF" w:rsidRPr="007671A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53</w:t>
            </w:r>
            <w:r w:rsidR="006811B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6811BF" w:rsidRPr="007671A3" w14:paraId="24269C60" w14:textId="77777777" w:rsidTr="00482C83">
        <w:tc>
          <w:tcPr>
            <w:tcW w:w="4077" w:type="dxa"/>
          </w:tcPr>
          <w:p w14:paraId="3C43704E" w14:textId="46B68763" w:rsidR="006811BF" w:rsidRPr="007671A3" w:rsidRDefault="006811BF" w:rsidP="006811B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080" w:type="dxa"/>
          </w:tcPr>
          <w:p w14:paraId="02382A98" w14:textId="7CE2F313" w:rsidR="006811BF" w:rsidRPr="00562502" w:rsidRDefault="00031098" w:rsidP="006811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65AB8" w:rsidRPr="00965A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70" w:type="dxa"/>
          </w:tcPr>
          <w:p w14:paraId="3FC6BCEB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A69F3" w14:textId="3280DEE7" w:rsidR="006811BF" w:rsidRPr="007671A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="006811B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2FCF734F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763FB" w14:textId="0B432E34" w:rsidR="006811BF" w:rsidRPr="00562502" w:rsidRDefault="00031098" w:rsidP="006811B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52F78" w:rsidRPr="00952F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270" w:type="dxa"/>
          </w:tcPr>
          <w:p w14:paraId="19137C90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E54C4" w14:textId="752081E5" w:rsidR="006811BF" w:rsidRPr="007671A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="006811B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6811BF" w:rsidRPr="007671A3" w14:paraId="18BCABED" w14:textId="77777777" w:rsidTr="00482C83">
        <w:tc>
          <w:tcPr>
            <w:tcW w:w="4077" w:type="dxa"/>
          </w:tcPr>
          <w:p w14:paraId="7849D90D" w14:textId="77777777" w:rsidR="006811BF" w:rsidRPr="007671A3" w:rsidRDefault="006811BF" w:rsidP="006811BF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8C12E" w14:textId="13325BE0" w:rsidR="006811BF" w:rsidRPr="00482C83" w:rsidRDefault="00031098" w:rsidP="006811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  <w:r w:rsidR="00965AB8" w:rsidRPr="00965A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995</w:t>
            </w:r>
          </w:p>
        </w:tc>
        <w:tc>
          <w:tcPr>
            <w:tcW w:w="270" w:type="dxa"/>
          </w:tcPr>
          <w:p w14:paraId="04B7EC7D" w14:textId="77777777" w:rsidR="006811BF" w:rsidRPr="00482C8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824AB" w14:textId="3406A208" w:rsidR="006811BF" w:rsidRPr="00482C8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6811BF" w:rsidRPr="00482C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30A382DF" w14:textId="77777777" w:rsidR="006811BF" w:rsidRPr="00482C8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E07B2F" w14:textId="01E5D4AB" w:rsidR="006811BF" w:rsidRPr="00482C83" w:rsidRDefault="00031098" w:rsidP="006811B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</w:t>
            </w:r>
            <w:r w:rsidR="00952F78" w:rsidRPr="00952F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3DE26934" w14:textId="77777777" w:rsidR="006811BF" w:rsidRPr="00482C8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EAD366" w14:textId="7E1488DE" w:rsidR="006811BF" w:rsidRPr="00482C8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6811BF" w:rsidRPr="00482C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</w:tr>
      <w:tr w:rsidR="006811BF" w:rsidRPr="007671A3" w14:paraId="68546367" w14:textId="77777777" w:rsidTr="00482C83">
        <w:tc>
          <w:tcPr>
            <w:tcW w:w="4077" w:type="dxa"/>
          </w:tcPr>
          <w:p w14:paraId="191C5B99" w14:textId="5BDED73A" w:rsidR="006811BF" w:rsidRPr="007671A3" w:rsidRDefault="006811BF" w:rsidP="006811BF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2AE68" w14:textId="04A2DEA4" w:rsidR="006811BF" w:rsidRPr="00562502" w:rsidRDefault="00965AB8" w:rsidP="006811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AB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  <w:r w:rsidRPr="00965AB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C19C3F7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FC20F" w14:textId="76088B0B" w:rsidR="006811BF" w:rsidRPr="007671A3" w:rsidRDefault="006811BF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009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447F6F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991D4" w14:textId="06232A28" w:rsidR="006811BF" w:rsidRPr="00562502" w:rsidRDefault="00952F78" w:rsidP="006811B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F7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527</w:t>
            </w:r>
            <w:r w:rsidRPr="00952F7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ABC36F2" w14:textId="77777777" w:rsidR="006811BF" w:rsidRPr="007671A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94E651" w14:textId="5343D505" w:rsidR="006811BF" w:rsidRPr="007671A3" w:rsidRDefault="006811BF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575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11BF" w:rsidRPr="007671A3" w14:paraId="688E3494" w14:textId="77777777" w:rsidTr="00482C83">
        <w:trPr>
          <w:trHeight w:val="415"/>
        </w:trPr>
        <w:tc>
          <w:tcPr>
            <w:tcW w:w="4077" w:type="dxa"/>
          </w:tcPr>
          <w:p w14:paraId="0876462E" w14:textId="77777777" w:rsidR="006811BF" w:rsidRPr="007671A3" w:rsidRDefault="006811BF" w:rsidP="006811BF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6F0B6F" w14:textId="55F07271" w:rsidR="006811BF" w:rsidRPr="00482C83" w:rsidRDefault="00031098" w:rsidP="006811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  <w:r w:rsidR="00965AB8" w:rsidRPr="00965A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</w:tcPr>
          <w:p w14:paraId="0B16680F" w14:textId="77777777" w:rsidR="006811BF" w:rsidRPr="00482C8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2CCE8" w14:textId="4D95594E" w:rsidR="006811BF" w:rsidRPr="00482C8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  <w:r w:rsidR="006811BF" w:rsidRPr="00482C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14:paraId="019BC8BC" w14:textId="77777777" w:rsidR="006811BF" w:rsidRPr="00482C8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08FDD" w14:textId="2EB60D63" w:rsidR="006811BF" w:rsidRPr="00482C83" w:rsidRDefault="00031098" w:rsidP="006811B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</w:t>
            </w:r>
            <w:r w:rsidR="00952F78" w:rsidRPr="00952F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</w:tcPr>
          <w:p w14:paraId="094BFAA4" w14:textId="77777777" w:rsidR="006811BF" w:rsidRPr="00482C83" w:rsidRDefault="006811BF" w:rsidP="0068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DB0CFE" w14:textId="0D2A6AB5" w:rsidR="006811BF" w:rsidRPr="00482C83" w:rsidRDefault="00031098" w:rsidP="006811B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  <w:r w:rsidR="006811BF" w:rsidRPr="00482C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</w:tr>
      <w:tr w:rsidR="00A05B3A" w:rsidRPr="007671A3" w14:paraId="09A97B46" w14:textId="77777777" w:rsidTr="00482C83">
        <w:trPr>
          <w:trHeight w:val="188"/>
        </w:trPr>
        <w:tc>
          <w:tcPr>
            <w:tcW w:w="4077" w:type="dxa"/>
          </w:tcPr>
          <w:p w14:paraId="59456A1B" w14:textId="77777777" w:rsidR="00A05B3A" w:rsidRPr="00963067" w:rsidRDefault="00A05B3A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046C71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114B3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0D43F537" w14:textId="77777777" w:rsidR="00A05B3A" w:rsidRPr="007671A3" w:rsidRDefault="00A05B3A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322FED3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70968ED6" w14:textId="77777777" w:rsidR="00A05B3A" w:rsidRPr="007671A3" w:rsidRDefault="00A05B3A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F28BB3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25E6286C" w14:textId="77777777" w:rsidR="00A05B3A" w:rsidRPr="007671A3" w:rsidRDefault="00A05B3A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97D1B" w:rsidRPr="007671A3" w14:paraId="4398BD7F" w14:textId="77777777" w:rsidTr="00482C83">
        <w:tc>
          <w:tcPr>
            <w:tcW w:w="4077" w:type="dxa"/>
          </w:tcPr>
          <w:p w14:paraId="5995E0AA" w14:textId="77777777" w:rsidR="00097D1B" w:rsidRPr="00963067" w:rsidRDefault="00097D1B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306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65D8B5F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AC21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5C182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5D4C1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C696A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4F2A8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DE721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4833" w:rsidRPr="007671A3" w14:paraId="01C39082" w14:textId="77777777" w:rsidTr="0008456C">
        <w:tc>
          <w:tcPr>
            <w:tcW w:w="4077" w:type="dxa"/>
          </w:tcPr>
          <w:p w14:paraId="55AA892D" w14:textId="549A9FB3" w:rsidR="00F94833" w:rsidRPr="007671A3" w:rsidRDefault="00F94833" w:rsidP="00F94833">
            <w:pPr>
              <w:tabs>
                <w:tab w:val="clear" w:pos="227"/>
                <w:tab w:val="left" w:pos="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7671A3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</w:t>
            </w:r>
            <w:r w:rsidRPr="007671A3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0A5D6D99" w14:textId="5FCB5093" w:rsidR="00F94833" w:rsidRPr="0008456C" w:rsidRDefault="00031098" w:rsidP="00F9483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630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  <w:r w:rsidR="009E45C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3D424FCA" w14:textId="77777777" w:rsidR="00F94833" w:rsidRPr="007671A3" w:rsidRDefault="00F94833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BBD9E" w14:textId="4B28FBBA" w:rsidR="00F94833" w:rsidRPr="0008456C" w:rsidRDefault="00031098" w:rsidP="00F9483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F94833" w:rsidRPr="0008456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674</w:t>
            </w:r>
            <w:r w:rsidR="00F94833" w:rsidRPr="0008456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5BA629F1" w14:textId="77777777" w:rsidR="00F94833" w:rsidRPr="007671A3" w:rsidRDefault="00F94833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3F0B3" w14:textId="13238AB9" w:rsidR="00F94833" w:rsidRPr="0008456C" w:rsidRDefault="00031098" w:rsidP="00F9483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F3511" w:rsidRPr="000F35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0F3511" w:rsidRPr="000F35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  <w:tc>
          <w:tcPr>
            <w:tcW w:w="270" w:type="dxa"/>
          </w:tcPr>
          <w:p w14:paraId="7C55B6F3" w14:textId="77777777" w:rsidR="00F94833" w:rsidRPr="007671A3" w:rsidRDefault="00F94833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883C1" w14:textId="32D5D5CD" w:rsidR="00F94833" w:rsidRPr="0008456C" w:rsidRDefault="00031098" w:rsidP="00F9483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F94833" w:rsidRPr="0008456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381</w:t>
            </w:r>
            <w:r w:rsidR="00F94833" w:rsidRPr="0008456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F94833" w:rsidRPr="008F5157" w14:paraId="5DE0CB6E" w14:textId="77777777" w:rsidTr="0008456C">
        <w:tc>
          <w:tcPr>
            <w:tcW w:w="4077" w:type="dxa"/>
          </w:tcPr>
          <w:p w14:paraId="361B25B1" w14:textId="59540472" w:rsidR="00F94833" w:rsidRPr="007671A3" w:rsidRDefault="00F94833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กลับรายการปรับลดมูลค่า</w:t>
            </w:r>
          </w:p>
        </w:tc>
        <w:tc>
          <w:tcPr>
            <w:tcW w:w="1080" w:type="dxa"/>
          </w:tcPr>
          <w:p w14:paraId="4A81C6CD" w14:textId="0CEA43B2" w:rsidR="00F94833" w:rsidRPr="00197BF4" w:rsidRDefault="000674C6" w:rsidP="00F9483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FB47598" w14:textId="77777777" w:rsidR="00F94833" w:rsidRPr="007671A3" w:rsidRDefault="00F94833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0413A" w14:textId="2DB20521" w:rsidR="00F94833" w:rsidRPr="007671A3" w:rsidRDefault="00F94833" w:rsidP="00527A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A33565" w14:textId="77777777" w:rsidR="00F94833" w:rsidRPr="008F5157" w:rsidRDefault="00F94833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4501D" w14:textId="6778558E" w:rsidR="00F94833" w:rsidRPr="00197BF4" w:rsidRDefault="00D01F0F" w:rsidP="000D71C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1F0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  <w:r w:rsidRPr="00D01F0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C23C14" w14:textId="77777777" w:rsidR="00F94833" w:rsidRPr="007671A3" w:rsidRDefault="00F94833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7B969" w14:textId="1DCEF86F" w:rsidR="00F94833" w:rsidRPr="007671A3" w:rsidRDefault="00F94833" w:rsidP="00F9483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6420" w:rsidRPr="008F5157" w14:paraId="758F05FF" w14:textId="77777777" w:rsidTr="0008456C">
        <w:tc>
          <w:tcPr>
            <w:tcW w:w="4077" w:type="dxa"/>
          </w:tcPr>
          <w:p w14:paraId="63502BD5" w14:textId="77777777" w:rsidR="00266420" w:rsidRPr="00300257" w:rsidRDefault="00266420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AE6725" w14:textId="77777777" w:rsidR="00266420" w:rsidRDefault="00266420" w:rsidP="00F9483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7A4F8" w14:textId="77777777" w:rsidR="00266420" w:rsidRPr="007671A3" w:rsidRDefault="00266420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0B694" w14:textId="77777777" w:rsidR="00266420" w:rsidRDefault="00266420" w:rsidP="00F9483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9289A" w14:textId="77777777" w:rsidR="00266420" w:rsidRPr="008F5157" w:rsidRDefault="00266420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777CE" w14:textId="77777777" w:rsidR="00266420" w:rsidRPr="00D01F0F" w:rsidRDefault="00266420" w:rsidP="00F9483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0C0E33" w14:textId="77777777" w:rsidR="00266420" w:rsidRPr="007671A3" w:rsidRDefault="00266420" w:rsidP="00F9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997BC" w14:textId="77777777" w:rsidR="00266420" w:rsidRDefault="00266420" w:rsidP="00F9483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420" w:rsidRPr="008F5157" w14:paraId="631FE5E7" w14:textId="77777777" w:rsidTr="0008456C">
        <w:tc>
          <w:tcPr>
            <w:tcW w:w="4077" w:type="dxa"/>
          </w:tcPr>
          <w:p w14:paraId="5C1F3AC3" w14:textId="12089251" w:rsidR="00266420" w:rsidRPr="00300257" w:rsidRDefault="00527AD7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</w:t>
            </w:r>
            <w:r w:rsidR="00266420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="00266420" w:rsidRPr="0096306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</w:t>
            </w:r>
          </w:p>
        </w:tc>
        <w:tc>
          <w:tcPr>
            <w:tcW w:w="1080" w:type="dxa"/>
          </w:tcPr>
          <w:p w14:paraId="351E42E0" w14:textId="77777777" w:rsidR="00266420" w:rsidRDefault="00266420" w:rsidP="00266420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F864C3" w14:textId="77777777" w:rsidR="00266420" w:rsidRPr="007671A3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E816E" w14:textId="77777777" w:rsidR="00266420" w:rsidRDefault="00266420" w:rsidP="00266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824B8" w14:textId="77777777" w:rsidR="00266420" w:rsidRPr="008F5157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54C75" w14:textId="77777777" w:rsidR="00266420" w:rsidRPr="00D01F0F" w:rsidRDefault="00266420" w:rsidP="0026642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730563" w14:textId="77777777" w:rsidR="00266420" w:rsidRPr="007671A3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A286F2" w14:textId="77777777" w:rsidR="00266420" w:rsidRDefault="00266420" w:rsidP="00266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420" w:rsidRPr="007671A3" w14:paraId="0F084856" w14:textId="77777777" w:rsidTr="0008456C">
        <w:tc>
          <w:tcPr>
            <w:tcW w:w="4077" w:type="dxa"/>
          </w:tcPr>
          <w:p w14:paraId="3A21CE80" w14:textId="020506E6" w:rsidR="00266420" w:rsidRPr="007671A3" w:rsidRDefault="00266420" w:rsidP="002664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CA0B69" w:rsidRPr="00963067">
              <w:rPr>
                <w:rFonts w:ascii="Angsana New" w:hAnsi="Angsana New"/>
                <w:b/>
                <w:sz w:val="30"/>
                <w:szCs w:val="30"/>
                <w:cs/>
              </w:rPr>
              <w:t>ที่บันทึก</w:t>
            </w:r>
            <w:r w:rsidRPr="00283199">
              <w:rPr>
                <w:rFonts w:ascii="Angsana New" w:hAnsi="Angsana New"/>
                <w:b/>
                <w:sz w:val="30"/>
                <w:szCs w:val="30"/>
                <w:cs/>
              </w:rPr>
              <w:t>เป็นค่าใช้จ่าย</w:t>
            </w:r>
            <w:r w:rsidRPr="007671A3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</w:t>
            </w:r>
          </w:p>
        </w:tc>
        <w:tc>
          <w:tcPr>
            <w:tcW w:w="1080" w:type="dxa"/>
          </w:tcPr>
          <w:p w14:paraId="3DFBD846" w14:textId="3C5E695D" w:rsidR="00266420" w:rsidRPr="00197BF4" w:rsidRDefault="00266420" w:rsidP="00CA0B6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A4C2C3" w14:textId="77777777" w:rsidR="00266420" w:rsidRPr="007671A3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05156" w14:textId="3497A4EF" w:rsidR="00266420" w:rsidRPr="007671A3" w:rsidRDefault="00266420" w:rsidP="00CA0B6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D274F" w14:textId="77777777" w:rsidR="00266420" w:rsidRPr="007671A3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9E997" w14:textId="303330E6" w:rsidR="00266420" w:rsidRPr="00197BF4" w:rsidRDefault="00266420" w:rsidP="00CA0B6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330697" w14:textId="77777777" w:rsidR="00266420" w:rsidRPr="007671A3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0CCA9" w14:textId="246ACC7A" w:rsidR="00266420" w:rsidRPr="007671A3" w:rsidRDefault="00266420" w:rsidP="00CA0B6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7AD7" w:rsidRPr="007671A3" w14:paraId="794DEB73" w14:textId="77777777" w:rsidTr="0008456C">
        <w:tc>
          <w:tcPr>
            <w:tcW w:w="4077" w:type="dxa"/>
          </w:tcPr>
          <w:p w14:paraId="76D97475" w14:textId="15E661A6" w:rsidR="00527AD7" w:rsidRPr="007671A3" w:rsidRDefault="00527AD7" w:rsidP="00527A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0F55A1FF" w14:textId="24DFDF96" w:rsidR="00527AD7" w:rsidRDefault="00527AD7" w:rsidP="00527AD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978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345FEB" w14:textId="77777777" w:rsidR="00527AD7" w:rsidRPr="007671A3" w:rsidRDefault="00527AD7" w:rsidP="0052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0A19F" w14:textId="3B914F2A" w:rsidR="00527AD7" w:rsidRDefault="00527AD7" w:rsidP="00527A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553625" w14:textId="77777777" w:rsidR="00527AD7" w:rsidRPr="007671A3" w:rsidRDefault="00527AD7" w:rsidP="0052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AD3C6" w14:textId="4940AFCF" w:rsidR="00527AD7" w:rsidRDefault="00527AD7" w:rsidP="000D71C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C775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16B44D2" w14:textId="77777777" w:rsidR="00527AD7" w:rsidRPr="007671A3" w:rsidRDefault="00527AD7" w:rsidP="0052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C09B9" w14:textId="45DBC988" w:rsidR="00527AD7" w:rsidRDefault="00527AD7" w:rsidP="000D71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182E" w:rsidRPr="007671A3" w14:paraId="12722D34" w14:textId="77777777" w:rsidTr="0008456C">
        <w:tc>
          <w:tcPr>
            <w:tcW w:w="4077" w:type="dxa"/>
          </w:tcPr>
          <w:p w14:paraId="2E9CBA01" w14:textId="77777777" w:rsidR="003F182E" w:rsidRDefault="003F182E" w:rsidP="0026642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98785A" w14:textId="77777777" w:rsidR="003F182E" w:rsidRDefault="003F182E" w:rsidP="002664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4DF32D" w14:textId="77777777" w:rsidR="003F182E" w:rsidRPr="007671A3" w:rsidRDefault="003F182E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7076C" w14:textId="77777777" w:rsidR="003F182E" w:rsidRDefault="003F182E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4A0AA" w14:textId="77777777" w:rsidR="003F182E" w:rsidRPr="007671A3" w:rsidRDefault="003F182E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7458D9" w14:textId="77777777" w:rsidR="003F182E" w:rsidRDefault="003F182E" w:rsidP="002664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81546C" w14:textId="77777777" w:rsidR="003F182E" w:rsidRPr="007671A3" w:rsidRDefault="003F182E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909A09" w14:textId="77777777" w:rsidR="003F182E" w:rsidRDefault="003F182E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420" w:rsidRPr="00D20B6E" w14:paraId="6D4908CD" w14:textId="77777777" w:rsidTr="00482C83">
        <w:tc>
          <w:tcPr>
            <w:tcW w:w="4077" w:type="dxa"/>
          </w:tcPr>
          <w:p w14:paraId="1F356B08" w14:textId="1EA58A14" w:rsidR="00266420" w:rsidRPr="006F1710" w:rsidRDefault="00266420" w:rsidP="00266420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6F1710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6F1710">
              <w:rPr>
                <w:rFonts w:ascii="Angsana New" w:hAnsi="Angsana New"/>
                <w:spacing w:val="-2"/>
                <w:sz w:val="30"/>
                <w:szCs w:val="30"/>
              </w:rPr>
              <w:t xml:space="preserve">     </w:t>
            </w:r>
          </w:p>
        </w:tc>
        <w:tc>
          <w:tcPr>
            <w:tcW w:w="1080" w:type="dxa"/>
          </w:tcPr>
          <w:p w14:paraId="5F57D677" w14:textId="67C262F3" w:rsidR="00266420" w:rsidRPr="00197BF4" w:rsidRDefault="00266420" w:rsidP="002664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CB74C9" w14:textId="77777777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C2FE3" w14:textId="376E5C44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614BE" w14:textId="77777777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6B1D6" w14:textId="3589AE71" w:rsidR="00266420" w:rsidRPr="00197BF4" w:rsidRDefault="00266420" w:rsidP="002664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413F7A" w14:textId="77777777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CF1E8" w14:textId="1F205BCC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420" w:rsidRPr="00D20B6E" w14:paraId="53F4EA9A" w14:textId="77777777" w:rsidTr="00482C83">
        <w:tc>
          <w:tcPr>
            <w:tcW w:w="4077" w:type="dxa"/>
          </w:tcPr>
          <w:p w14:paraId="4C4C163A" w14:textId="3ABA2EFF" w:rsidR="00266420" w:rsidRPr="006F1710" w:rsidRDefault="00266420" w:rsidP="00266420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542E1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3542E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6F1710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1080" w:type="dxa"/>
          </w:tcPr>
          <w:p w14:paraId="1DFD9965" w14:textId="1E955EAE" w:rsidR="00266420" w:rsidRPr="00197BF4" w:rsidRDefault="00031098" w:rsidP="00266420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2664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</w:p>
        </w:tc>
        <w:tc>
          <w:tcPr>
            <w:tcW w:w="270" w:type="dxa"/>
          </w:tcPr>
          <w:p w14:paraId="24F287DE" w14:textId="77777777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310C4" w14:textId="0D7920EB" w:rsidR="00266420" w:rsidRPr="006F1710" w:rsidRDefault="00031098" w:rsidP="00266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13</w:t>
            </w:r>
            <w:r w:rsidR="00266420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18B6DCC3" w14:textId="77777777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FE91A" w14:textId="128A6D91" w:rsidR="00266420" w:rsidRPr="00197BF4" w:rsidRDefault="00031098" w:rsidP="0026642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664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945</w:t>
            </w:r>
          </w:p>
        </w:tc>
        <w:tc>
          <w:tcPr>
            <w:tcW w:w="270" w:type="dxa"/>
          </w:tcPr>
          <w:p w14:paraId="40DE5021" w14:textId="77777777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4D8FB" w14:textId="52E44922" w:rsidR="00266420" w:rsidRPr="006F1710" w:rsidRDefault="00031098" w:rsidP="00266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="00266420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885</w:t>
            </w:r>
          </w:p>
        </w:tc>
      </w:tr>
      <w:tr w:rsidR="00266420" w:rsidRPr="00D20B6E" w14:paraId="54B4C020" w14:textId="77777777" w:rsidTr="00482C83">
        <w:tc>
          <w:tcPr>
            <w:tcW w:w="4077" w:type="dxa"/>
          </w:tcPr>
          <w:p w14:paraId="5C1262F7" w14:textId="50554F57" w:rsidR="00266420" w:rsidRPr="006F1710" w:rsidRDefault="00266420" w:rsidP="0026642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71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0" w:type="dxa"/>
          </w:tcPr>
          <w:p w14:paraId="486B7AF1" w14:textId="2D659A07" w:rsidR="00266420" w:rsidRPr="00197BF4" w:rsidRDefault="00031098" w:rsidP="00266420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  <w:r w:rsidR="002664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003</w:t>
            </w:r>
          </w:p>
        </w:tc>
        <w:tc>
          <w:tcPr>
            <w:tcW w:w="270" w:type="dxa"/>
          </w:tcPr>
          <w:p w14:paraId="5E5847E4" w14:textId="77777777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AD595" w14:textId="27A3CE3F" w:rsidR="00266420" w:rsidRPr="006F1710" w:rsidRDefault="00031098" w:rsidP="00266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906</w:t>
            </w:r>
            <w:r w:rsidR="00266420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70" w:type="dxa"/>
          </w:tcPr>
          <w:p w14:paraId="2F70BA94" w14:textId="77777777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28693" w14:textId="60168C7D" w:rsidR="00266420" w:rsidRPr="00197BF4" w:rsidRDefault="00031098" w:rsidP="0026642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 w:rsidR="002664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</w:tcPr>
          <w:p w14:paraId="65E181D4" w14:textId="77777777" w:rsidR="00266420" w:rsidRPr="006F1710" w:rsidRDefault="00266420" w:rsidP="0026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E8659" w14:textId="30F41377" w:rsidR="00266420" w:rsidRPr="006F1710" w:rsidRDefault="00031098" w:rsidP="00266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743</w:t>
            </w:r>
            <w:r w:rsidR="00266420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</w:tbl>
    <w:p w14:paraId="4874C44A" w14:textId="77777777" w:rsidR="005B3B34" w:rsidRPr="007671A3" w:rsidRDefault="005B3B34" w:rsidP="007E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  <w:sectPr w:rsidR="005B3B34" w:rsidRPr="007671A3" w:rsidSect="004B6314">
          <w:headerReference w:type="default" r:id="rId11"/>
          <w:footerReference w:type="default" r:id="rId12"/>
          <w:pgSz w:w="11907" w:h="16840" w:code="9"/>
          <w:pgMar w:top="691" w:right="1080" w:bottom="576" w:left="1152" w:header="720" w:footer="576" w:gutter="0"/>
          <w:pgNumType w:start="19"/>
          <w:cols w:space="708"/>
          <w:docGrid w:linePitch="360"/>
        </w:sectPr>
      </w:pPr>
    </w:p>
    <w:p w14:paraId="429B2A6B" w14:textId="2134FCB5" w:rsidR="005B3B34" w:rsidRPr="007671A3" w:rsidRDefault="005B3B34" w:rsidP="0069277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5B7150D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BAF66D1" w14:textId="20468EDA" w:rsidR="005B3B34" w:rsidRPr="007671A3" w:rsidRDefault="005B3B34" w:rsidP="002710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031098" w:rsidRPr="00031098">
        <w:rPr>
          <w:rFonts w:ascii="Angsana New" w:hAnsi="Angsana New"/>
          <w:sz w:val="30"/>
          <w:szCs w:val="30"/>
        </w:rPr>
        <w:t>31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ธันวาคม และเงินปันผลรับ</w:t>
      </w:r>
      <w:r w:rsidR="004B0776">
        <w:rPr>
          <w:rFonts w:ascii="Angsana New" w:hAnsi="Angsana New" w:hint="cs"/>
          <w:sz w:val="30"/>
          <w:szCs w:val="30"/>
          <w:cs/>
        </w:rPr>
        <w:t>จากเงินลงทุนระหว่างปีสิ้นสุดวันเดียวกัน</w:t>
      </w:r>
      <w:r w:rsidRPr="007671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3084AA0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5B3B34" w:rsidRPr="007671A3" w14:paraId="4515FA0D" w14:textId="77777777" w:rsidTr="00EA1D08">
        <w:trPr>
          <w:cantSplit/>
          <w:tblHeader/>
        </w:trPr>
        <w:tc>
          <w:tcPr>
            <w:tcW w:w="4516" w:type="dxa"/>
          </w:tcPr>
          <w:p w14:paraId="3023A8C7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30EAD29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3B34" w:rsidRPr="007671A3" w14:paraId="7244DD5D" w14:textId="77777777" w:rsidTr="004B0776">
        <w:trPr>
          <w:cantSplit/>
          <w:tblHeader/>
        </w:trPr>
        <w:tc>
          <w:tcPr>
            <w:tcW w:w="4516" w:type="dxa"/>
          </w:tcPr>
          <w:p w14:paraId="77269DBC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35FB95" w14:textId="77777777" w:rsidR="005B3B34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1F7E2D69" w14:textId="57EF800E" w:rsidR="004B0776" w:rsidRPr="004B0776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โดยตรง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46A0CF37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3A420E" w14:textId="77777777" w:rsidR="005B3B34" w:rsidRPr="007671A3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04DB18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555F08D" w14:textId="594D8F20" w:rsidR="005B3B34" w:rsidRPr="007671A3" w:rsidRDefault="004B0776" w:rsidP="004B07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</w:t>
            </w:r>
            <w:r w:rsidR="005B3B34"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CFA19FB" w14:textId="77777777" w:rsidR="005B3B34" w:rsidRPr="007671A3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1C373F8" w14:textId="0D920BD0" w:rsidR="005B3B34" w:rsidRPr="007671A3" w:rsidRDefault="004B0776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097D1B" w:rsidRPr="007671A3" w14:paraId="51EB3D46" w14:textId="77777777" w:rsidTr="00EA1D08">
        <w:trPr>
          <w:cantSplit/>
          <w:tblHeader/>
        </w:trPr>
        <w:tc>
          <w:tcPr>
            <w:tcW w:w="4516" w:type="dxa"/>
          </w:tcPr>
          <w:p w14:paraId="56ED24C1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7F693" w14:textId="06704E17" w:rsidR="00097D1B" w:rsidRPr="007671A3" w:rsidRDefault="00031098" w:rsidP="0013573B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0AB45E9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5D3B0" w14:textId="014DF4E8" w:rsidR="00097D1B" w:rsidRPr="007671A3" w:rsidRDefault="00031098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5B6CAD2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FC9DC" w14:textId="2509230F" w:rsidR="00097D1B" w:rsidRPr="007671A3" w:rsidRDefault="00031098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73FC229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84C15" w14:textId="1A6F099A" w:rsidR="00097D1B" w:rsidRPr="007671A3" w:rsidRDefault="00031098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D5B630C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39DA6" w14:textId="381A812D" w:rsidR="00097D1B" w:rsidRPr="007671A3" w:rsidRDefault="00031098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DF3BE6D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D1C42" w14:textId="341F8305" w:rsidR="00097D1B" w:rsidRPr="007671A3" w:rsidRDefault="00031098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F9206D1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C36B2" w14:textId="5F5304F2" w:rsidR="00097D1B" w:rsidRPr="007671A3" w:rsidRDefault="00031098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56B4267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DF2715" w14:textId="671D8C01" w:rsidR="00097D1B" w:rsidRPr="007671A3" w:rsidRDefault="00031098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0F2463" w:rsidRPr="007671A3" w14:paraId="465A8E39" w14:textId="77777777" w:rsidTr="00EA1D08">
        <w:trPr>
          <w:cantSplit/>
        </w:trPr>
        <w:tc>
          <w:tcPr>
            <w:tcW w:w="4516" w:type="dxa"/>
          </w:tcPr>
          <w:p w14:paraId="489A8EF4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C6B0F63" w14:textId="2E51C2E8" w:rsidR="000F2463" w:rsidRPr="007671A3" w:rsidRDefault="00D01F0F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0F2463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3A469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70B40CC3" w14:textId="02A80CAF" w:rsidR="000F2463" w:rsidRPr="007671A3" w:rsidRDefault="00D01F0F" w:rsidP="000F24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0F2463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F2463" w:rsidRPr="007671A3" w14:paraId="5667E7E2" w14:textId="77777777" w:rsidTr="00EA1D08">
        <w:trPr>
          <w:cantSplit/>
        </w:trPr>
        <w:tc>
          <w:tcPr>
            <w:tcW w:w="4516" w:type="dxa"/>
          </w:tcPr>
          <w:p w14:paraId="1B0F0470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2A0D76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533A5D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F2DB19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0CC3BB3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1B3844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4A544F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9118B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6EF3C9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8B39CB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34D712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52B9B76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F7FA7A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850D07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F5B5820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5E50A21C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B75A4" w:rsidRPr="007671A3" w14:paraId="01E379CD" w14:textId="77777777" w:rsidTr="00EA1D08">
        <w:trPr>
          <w:cantSplit/>
        </w:trPr>
        <w:tc>
          <w:tcPr>
            <w:tcW w:w="4516" w:type="dxa"/>
          </w:tcPr>
          <w:p w14:paraId="6B37AF87" w14:textId="77777777" w:rsidR="00BB75A4" w:rsidRPr="007671A3" w:rsidRDefault="00BB75A4" w:rsidP="0027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255B37F" w14:textId="262CEEEF" w:rsidR="00BB75A4" w:rsidRPr="007671A3" w:rsidRDefault="00031098" w:rsidP="00BB75A4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CD3E6E1" w14:textId="77777777" w:rsidR="00BB75A4" w:rsidRPr="007671A3" w:rsidRDefault="00BB75A4" w:rsidP="00BB75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4D141D" w14:textId="6852965D" w:rsidR="00BB75A4" w:rsidRPr="007671A3" w:rsidRDefault="00031098" w:rsidP="00BB75A4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009763A" w14:textId="77777777" w:rsidR="00BB75A4" w:rsidRPr="007671A3" w:rsidRDefault="00BB75A4" w:rsidP="00BB75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0952CD" w14:textId="518B65B4" w:rsidR="00BB75A4" w:rsidRPr="007671A3" w:rsidRDefault="00031098" w:rsidP="00BB75A4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  <w:r w:rsidR="00BB75A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EBA8A77" w14:textId="77777777" w:rsidR="00BB75A4" w:rsidRPr="007671A3" w:rsidRDefault="00BB75A4" w:rsidP="00BB75A4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5EEB25" w14:textId="2C3EC47B" w:rsidR="00BB75A4" w:rsidRPr="007671A3" w:rsidRDefault="00031098" w:rsidP="00BB75A4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  <w:r w:rsidR="00BB75A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56FC435" w14:textId="77777777" w:rsidR="00BB75A4" w:rsidRPr="007671A3" w:rsidRDefault="00BB75A4" w:rsidP="00BB75A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EFF4" w14:textId="6510ED10" w:rsidR="00BB75A4" w:rsidRPr="007671A3" w:rsidRDefault="00031098" w:rsidP="00BB75A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  <w:r w:rsidR="00BB75A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9F06784" w14:textId="77777777" w:rsidR="00BB75A4" w:rsidRPr="007671A3" w:rsidRDefault="00BB75A4" w:rsidP="00BB75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000CE" w14:textId="63A81E29" w:rsidR="00BB75A4" w:rsidRPr="007671A3" w:rsidRDefault="00031098" w:rsidP="00BB75A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  <w:r w:rsidR="00BB75A4"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EEBAE1B" w14:textId="77777777" w:rsidR="00BB75A4" w:rsidRPr="007671A3" w:rsidRDefault="00BB75A4" w:rsidP="00BB75A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348C1" w14:textId="374849A8" w:rsidR="00BB75A4" w:rsidRPr="007671A3" w:rsidRDefault="00031098" w:rsidP="006436D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="006436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78" w:type="dxa"/>
          </w:tcPr>
          <w:p w14:paraId="718AF332" w14:textId="77777777" w:rsidR="00BB75A4" w:rsidRPr="007671A3" w:rsidRDefault="00BB75A4" w:rsidP="00BB75A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AA0B242" w14:textId="325C5808" w:rsidR="00BB75A4" w:rsidRPr="007671A3" w:rsidRDefault="00BB75A4" w:rsidP="00BB75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75A4" w:rsidRPr="007671A3" w14:paraId="333EFD04" w14:textId="77777777" w:rsidTr="00EA1D08">
        <w:trPr>
          <w:cantSplit/>
        </w:trPr>
        <w:tc>
          <w:tcPr>
            <w:tcW w:w="4516" w:type="dxa"/>
          </w:tcPr>
          <w:p w14:paraId="0EC46FA3" w14:textId="77777777" w:rsidR="00BB75A4" w:rsidRPr="007671A3" w:rsidRDefault="00BB75A4" w:rsidP="0027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0FB829B" w14:textId="77777777" w:rsidR="00BB75A4" w:rsidRPr="007671A3" w:rsidRDefault="00BB75A4" w:rsidP="00BB75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CE3C3D" w14:textId="77777777" w:rsidR="00BB75A4" w:rsidRPr="007671A3" w:rsidRDefault="00BB75A4" w:rsidP="00BB75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E9D862" w14:textId="77777777" w:rsidR="00BB75A4" w:rsidRPr="007671A3" w:rsidRDefault="00BB75A4" w:rsidP="00BB75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1F1AEA" w14:textId="77777777" w:rsidR="00BB75A4" w:rsidRPr="007671A3" w:rsidRDefault="00BB75A4" w:rsidP="00BB75A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B5871C1" w14:textId="77777777" w:rsidR="00BB75A4" w:rsidRPr="007671A3" w:rsidRDefault="00BB75A4" w:rsidP="00BB75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0BE6C" w14:textId="77777777" w:rsidR="00BB75A4" w:rsidRPr="007671A3" w:rsidRDefault="00BB75A4" w:rsidP="00BB75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60FBF" w14:textId="77777777" w:rsidR="00BB75A4" w:rsidRPr="007671A3" w:rsidRDefault="00BB75A4" w:rsidP="00BB75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6FC69" w14:textId="77777777" w:rsidR="00BB75A4" w:rsidRPr="007671A3" w:rsidRDefault="00BB75A4" w:rsidP="00BB75A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E22CF" w14:textId="03AEFD8A" w:rsidR="00BB75A4" w:rsidRPr="00DB7449" w:rsidRDefault="00031098" w:rsidP="00BB75A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</w:t>
            </w:r>
            <w:r w:rsidR="00BB75A4" w:rsidRPr="00DB74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E4A30CC" w14:textId="77777777" w:rsidR="00BB75A4" w:rsidRPr="00DB7449" w:rsidRDefault="00BB75A4" w:rsidP="00BB75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ED489" w14:textId="42EF134F" w:rsidR="00BB75A4" w:rsidRPr="00DB7449" w:rsidRDefault="00031098" w:rsidP="00BB75A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</w:t>
            </w:r>
            <w:r w:rsidR="00BB75A4" w:rsidRPr="00DB74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86C37C0" w14:textId="77777777" w:rsidR="00BB75A4" w:rsidRPr="007671A3" w:rsidRDefault="00BB75A4" w:rsidP="00BB75A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3B27D" w14:textId="575834E7" w:rsidR="00BB75A4" w:rsidRPr="00DB7449" w:rsidRDefault="00031098" w:rsidP="006436D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  <w:r w:rsidR="006436D6" w:rsidRPr="006436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78" w:type="dxa"/>
          </w:tcPr>
          <w:p w14:paraId="25035B6D" w14:textId="77777777" w:rsidR="00BB75A4" w:rsidRPr="00DB7449" w:rsidRDefault="00BB75A4" w:rsidP="00BB75A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CD71B4C" w14:textId="641D69B6" w:rsidR="00BB75A4" w:rsidRPr="00DB7449" w:rsidRDefault="00BB75A4" w:rsidP="00BB75A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74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27D4418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AA04B0" w14:textId="77777777" w:rsidR="005B3B34" w:rsidRPr="007671A3" w:rsidRDefault="005B3B34" w:rsidP="005B3B34">
      <w:pPr>
        <w:rPr>
          <w:rFonts w:ascii="Angsana New" w:hAnsi="Angsana New"/>
          <w:b/>
          <w:bCs/>
          <w:sz w:val="30"/>
          <w:szCs w:val="30"/>
          <w:cs/>
        </w:rPr>
        <w:sectPr w:rsidR="005B3B34" w:rsidRPr="007671A3" w:rsidSect="00AE5AF5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258E7144" w14:textId="00C881D5" w:rsidR="00FF02DA" w:rsidRPr="007671A3" w:rsidRDefault="005B3B34" w:rsidP="0051729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03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เงินลงทุน</w:t>
      </w:r>
      <w:r w:rsidR="00C3621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ระยะยาว</w:t>
      </w: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อื่น</w:t>
      </w:r>
    </w:p>
    <w:p w14:paraId="0F426F93" w14:textId="77777777" w:rsidR="005B3B34" w:rsidRPr="00AE1DDE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88"/>
        <w:gridCol w:w="236"/>
        <w:gridCol w:w="1186"/>
        <w:gridCol w:w="274"/>
        <w:gridCol w:w="1157"/>
      </w:tblGrid>
      <w:tr w:rsidR="005B3B34" w:rsidRPr="007671A3" w14:paraId="46137F10" w14:textId="77777777" w:rsidTr="00F15C8B">
        <w:tc>
          <w:tcPr>
            <w:tcW w:w="3870" w:type="dxa"/>
          </w:tcPr>
          <w:p w14:paraId="02BF18BF" w14:textId="77777777" w:rsidR="005B3B34" w:rsidRPr="007671A3" w:rsidRDefault="005B3B34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78250FA8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0D689AF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vAlign w:val="bottom"/>
          </w:tcPr>
          <w:p w14:paraId="016CCD7A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60C7" w:rsidRPr="007671A3" w14:paraId="7D6AF1D3" w14:textId="77777777" w:rsidTr="00F15C8B">
        <w:tc>
          <w:tcPr>
            <w:tcW w:w="3870" w:type="dxa"/>
          </w:tcPr>
          <w:p w14:paraId="74FE5610" w14:textId="77777777" w:rsidR="007760C7" w:rsidRPr="007671A3" w:rsidRDefault="007760C7" w:rsidP="007760C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389387" w14:textId="19C96CA1" w:rsidR="007760C7" w:rsidRPr="007671A3" w:rsidRDefault="00031098" w:rsidP="00A0445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01809BA8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DE027F1" w14:textId="7B4F9427" w:rsidR="007760C7" w:rsidRPr="007671A3" w:rsidRDefault="00031098" w:rsidP="00A0445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  <w:vAlign w:val="bottom"/>
          </w:tcPr>
          <w:p w14:paraId="5B690CF6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8231873" w14:textId="3867156B" w:rsidR="007760C7" w:rsidRPr="007671A3" w:rsidRDefault="00031098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4" w:type="dxa"/>
            <w:vAlign w:val="bottom"/>
          </w:tcPr>
          <w:p w14:paraId="256DE0E0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358B6D6" w14:textId="4B1320C4" w:rsidR="007760C7" w:rsidRPr="007671A3" w:rsidRDefault="00031098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5E48A1" w:rsidRPr="007671A3" w14:paraId="3513631B" w14:textId="77777777" w:rsidTr="00F15C8B">
        <w:tc>
          <w:tcPr>
            <w:tcW w:w="3870" w:type="dxa"/>
          </w:tcPr>
          <w:p w14:paraId="0ACC33CD" w14:textId="77777777" w:rsidR="005E48A1" w:rsidRPr="007671A3" w:rsidRDefault="005E48A1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  <w:gridSpan w:val="7"/>
          </w:tcPr>
          <w:p w14:paraId="56EBF499" w14:textId="77777777" w:rsidR="005E48A1" w:rsidRPr="007671A3" w:rsidRDefault="005E48A1" w:rsidP="00744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D43" w:rsidRPr="007671A3" w14:paraId="4EB83FA4" w14:textId="77777777" w:rsidTr="00F15C8B">
        <w:tc>
          <w:tcPr>
            <w:tcW w:w="3870" w:type="dxa"/>
          </w:tcPr>
          <w:p w14:paraId="43CDCE43" w14:textId="77777777" w:rsidR="00353D43" w:rsidRPr="007671A3" w:rsidRDefault="00353D43" w:rsidP="00517298">
            <w:pPr>
              <w:tabs>
                <w:tab w:val="clear" w:pos="227"/>
                <w:tab w:val="left" w:pos="12"/>
                <w:tab w:val="left" w:pos="346"/>
              </w:tabs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70" w:type="dxa"/>
          </w:tcPr>
          <w:p w14:paraId="496EB6CF" w14:textId="055AF74A" w:rsidR="00353D43" w:rsidRPr="00DC667B" w:rsidRDefault="00031098" w:rsidP="00F15C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70" w:type="dxa"/>
          </w:tcPr>
          <w:p w14:paraId="3767EE34" w14:textId="77777777" w:rsidR="00353D43" w:rsidRPr="007671A3" w:rsidRDefault="00353D43" w:rsidP="0035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92A13EA" w14:textId="22FA4FA5" w:rsidR="00353D43" w:rsidRPr="007671A3" w:rsidRDefault="00031098" w:rsidP="00F15C8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236" w:type="dxa"/>
          </w:tcPr>
          <w:p w14:paraId="4E4AB560" w14:textId="77777777" w:rsidR="00353D43" w:rsidRPr="007671A3" w:rsidRDefault="00353D43" w:rsidP="0035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31CF4A6" w14:textId="0A8244CD" w:rsidR="00353D43" w:rsidRPr="007671A3" w:rsidRDefault="00031098" w:rsidP="00F15C8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4" w:type="dxa"/>
          </w:tcPr>
          <w:p w14:paraId="28E256CD" w14:textId="77777777" w:rsidR="00353D43" w:rsidRPr="007671A3" w:rsidRDefault="00353D43" w:rsidP="0035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E28CFCA" w14:textId="262623EB" w:rsidR="00353D43" w:rsidRPr="007671A3" w:rsidRDefault="00031098" w:rsidP="00F15C8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</w:tr>
      <w:tr w:rsidR="00353D43" w:rsidRPr="007671A3" w14:paraId="36353C9B" w14:textId="77777777" w:rsidTr="00F15C8B">
        <w:tc>
          <w:tcPr>
            <w:tcW w:w="3870" w:type="dxa"/>
          </w:tcPr>
          <w:p w14:paraId="0D6E4675" w14:textId="77777777" w:rsidR="00353D43" w:rsidRPr="007671A3" w:rsidRDefault="00353D43" w:rsidP="00517298">
            <w:pPr>
              <w:tabs>
                <w:tab w:val="left" w:pos="12"/>
              </w:tabs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ค่าเผื่อมูลค่าเงินลงทุน</w:t>
            </w:r>
          </w:p>
        </w:tc>
        <w:tc>
          <w:tcPr>
            <w:tcW w:w="1170" w:type="dxa"/>
          </w:tcPr>
          <w:p w14:paraId="5A919BBE" w14:textId="3BC9A302" w:rsidR="00353D43" w:rsidRPr="00BD0433" w:rsidRDefault="00353D43" w:rsidP="00F15C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10AC6E" w14:textId="77777777" w:rsidR="00353D43" w:rsidRPr="00BD0433" w:rsidRDefault="00353D43" w:rsidP="0035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B3BAB8" w14:textId="4AF97A98" w:rsidR="00353D43" w:rsidRPr="007671A3" w:rsidRDefault="00353D43" w:rsidP="00F15C8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30F1EFA" w14:textId="77777777" w:rsidR="00353D43" w:rsidRPr="007671A3" w:rsidRDefault="00353D43" w:rsidP="0035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6243983" w14:textId="161F1643" w:rsidR="00353D43" w:rsidRPr="007671A3" w:rsidRDefault="00353D43" w:rsidP="00F15C8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</w:tcPr>
          <w:p w14:paraId="36BEFE27" w14:textId="77777777" w:rsidR="00353D43" w:rsidRPr="007671A3" w:rsidRDefault="00353D43" w:rsidP="0035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828F469" w14:textId="305C4E4C" w:rsidR="00353D43" w:rsidRPr="007671A3" w:rsidRDefault="00353D43" w:rsidP="00F15C8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53D43" w:rsidRPr="007671A3" w14:paraId="7516E628" w14:textId="77777777" w:rsidTr="00F15C8B">
        <w:tc>
          <w:tcPr>
            <w:tcW w:w="3870" w:type="dxa"/>
          </w:tcPr>
          <w:p w14:paraId="3362E5B2" w14:textId="77777777" w:rsidR="00353D43" w:rsidRPr="007671A3" w:rsidRDefault="00353D43" w:rsidP="00517298">
            <w:pPr>
              <w:tabs>
                <w:tab w:val="left" w:pos="12"/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1299E7" w14:textId="7893A465" w:rsidR="00353D43" w:rsidRPr="00517298" w:rsidRDefault="00353D43" w:rsidP="00F15C8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72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A7349F" w14:textId="77777777" w:rsidR="00353D43" w:rsidRPr="00BD0433" w:rsidRDefault="00353D43" w:rsidP="0035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19A7B6D" w14:textId="50BD5CBE" w:rsidR="00353D43" w:rsidRPr="00F15C8B" w:rsidRDefault="00353D43" w:rsidP="00F15C8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5C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7DB8E5" w14:textId="77777777" w:rsidR="00353D43" w:rsidRPr="00F15C8B" w:rsidRDefault="00353D43" w:rsidP="0051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82B2126" w14:textId="100938B1" w:rsidR="00353D43" w:rsidRPr="00F15C8B" w:rsidRDefault="00353D43" w:rsidP="00F15C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5C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</w:tcPr>
          <w:p w14:paraId="59A3A7AA" w14:textId="77777777" w:rsidR="00353D43" w:rsidRPr="00F15C8B" w:rsidRDefault="00353D43" w:rsidP="0051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7663FE12" w14:textId="78F242E7" w:rsidR="00353D43" w:rsidRPr="00F15C8B" w:rsidRDefault="00353D43" w:rsidP="00F15C8B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5C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D2252CF" w14:textId="77777777" w:rsidR="00093006" w:rsidRPr="00AE1DDE" w:rsidRDefault="00093006" w:rsidP="00093006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AEA1EC9" w14:textId="5A14DAFF" w:rsidR="005B3B34" w:rsidRDefault="00CC2165" w:rsidP="0069277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2165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646D2CE" w14:textId="77777777" w:rsidR="002A42F3" w:rsidRPr="00AE1DDE" w:rsidRDefault="002A42F3" w:rsidP="002A42F3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33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792"/>
        <w:gridCol w:w="243"/>
        <w:gridCol w:w="1395"/>
        <w:gridCol w:w="243"/>
        <w:gridCol w:w="1575"/>
        <w:gridCol w:w="243"/>
        <w:gridCol w:w="1422"/>
      </w:tblGrid>
      <w:tr w:rsidR="007A3E72" w:rsidRPr="00623946" w14:paraId="29398F7D" w14:textId="1C88EA9F" w:rsidTr="00DD143E">
        <w:tc>
          <w:tcPr>
            <w:tcW w:w="3420" w:type="dxa"/>
            <w:shd w:val="clear" w:color="auto" w:fill="auto"/>
          </w:tcPr>
          <w:p w14:paraId="4C998A88" w14:textId="77777777" w:rsidR="007A3E72" w:rsidRPr="00665AE8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646F61" w14:textId="77777777" w:rsidR="007A3E72" w:rsidRPr="003C3516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D11AC43" w14:textId="77777777" w:rsidR="007A3E72" w:rsidRPr="003C3516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B9D8950" w14:textId="42EF7B9C" w:rsidR="007A3E72" w:rsidRPr="00D97C45" w:rsidRDefault="007A3E72" w:rsidP="00DD143E">
            <w:pPr>
              <w:tabs>
                <w:tab w:val="clear" w:pos="454"/>
                <w:tab w:val="clear" w:pos="680"/>
                <w:tab w:val="clear" w:pos="907"/>
                <w:tab w:val="clear" w:pos="1871"/>
              </w:tabs>
              <w:spacing w:line="240" w:lineRule="auto"/>
              <w:ind w:left="-115" w:right="-101" w:firstLine="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C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97C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97C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E72" w:rsidRPr="00623946" w14:paraId="45237913" w14:textId="5151A08E" w:rsidTr="00B11625">
        <w:tc>
          <w:tcPr>
            <w:tcW w:w="3420" w:type="dxa"/>
            <w:shd w:val="clear" w:color="auto" w:fill="auto"/>
          </w:tcPr>
          <w:p w14:paraId="24D7E1F2" w14:textId="77777777" w:rsidR="007A3E72" w:rsidRPr="00665AE8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0903D8BC" w14:textId="28E69E45" w:rsidR="007A3E72" w:rsidRPr="00665AE8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9E5346" w14:textId="77777777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35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EDA05D" w14:textId="77777777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7484FAFC" w14:textId="079A9F67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51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9D9154" w14:textId="77777777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3DD200E" w14:textId="4CA08FB8" w:rsidR="007A3E72" w:rsidRPr="003C3516" w:rsidRDefault="0046634B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อาคารระหว่างก่อสร้าง</w:t>
            </w:r>
          </w:p>
        </w:tc>
        <w:tc>
          <w:tcPr>
            <w:tcW w:w="243" w:type="dxa"/>
          </w:tcPr>
          <w:p w14:paraId="7E974EB3" w14:textId="77777777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4608274" w14:textId="77777777" w:rsidR="007A3E72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8937E9" w14:textId="4D41121B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51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00F5A" w:rsidRPr="00623946" w14:paraId="7776DBB1" w14:textId="48F3E0FB" w:rsidTr="005709CE">
        <w:tc>
          <w:tcPr>
            <w:tcW w:w="3420" w:type="dxa"/>
            <w:shd w:val="clear" w:color="auto" w:fill="auto"/>
          </w:tcPr>
          <w:p w14:paraId="7CE8AC62" w14:textId="77777777" w:rsidR="00900F5A" w:rsidRPr="003C3516" w:rsidRDefault="00900F5A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52A2DAE" w14:textId="77777777" w:rsidR="00900F5A" w:rsidRPr="003C3516" w:rsidRDefault="00900F5A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E272C46" w14:textId="77777777" w:rsidR="00900F5A" w:rsidRPr="003C3516" w:rsidRDefault="00900F5A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F0AD2D3" w14:textId="5F91AB18" w:rsidR="00900F5A" w:rsidRPr="003C3516" w:rsidRDefault="00900F5A" w:rsidP="0062398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35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C351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A3E72" w:rsidRPr="00623946" w14:paraId="744E0836" w14:textId="22A09370" w:rsidTr="00B11625">
        <w:tc>
          <w:tcPr>
            <w:tcW w:w="3420" w:type="dxa"/>
            <w:shd w:val="clear" w:color="auto" w:fill="auto"/>
          </w:tcPr>
          <w:p w14:paraId="25D6FC2E" w14:textId="77777777" w:rsidR="007A3E72" w:rsidRPr="003C3516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35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953353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DDEBCFC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27901A93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E584048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AA703E9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1B1EEB5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54507CF" w14:textId="60EEBC12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3E72" w:rsidRPr="00623946" w14:paraId="07E6A808" w14:textId="4261AE93" w:rsidTr="00B11625">
        <w:tc>
          <w:tcPr>
            <w:tcW w:w="3420" w:type="dxa"/>
            <w:shd w:val="clear" w:color="auto" w:fill="auto"/>
          </w:tcPr>
          <w:p w14:paraId="709E0882" w14:textId="151B0CEF" w:rsidR="007A3E72" w:rsidRPr="003C3516" w:rsidRDefault="007A3E72" w:rsidP="00805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="Angsana New" w:hAnsi="Angsana New"/>
                <w:sz w:val="30"/>
                <w:szCs w:val="30"/>
              </w:rPr>
            </w:pPr>
            <w:r w:rsidRPr="003C35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3C35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51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9B95E08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594E05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0C5E508" w14:textId="6C192C73" w:rsidR="007A3E72" w:rsidRPr="0093669F" w:rsidRDefault="007A3E72" w:rsidP="00B116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669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2F02026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10E2D25" w14:textId="175D9843" w:rsidR="007A3E72" w:rsidRPr="0093669F" w:rsidRDefault="007A3E72" w:rsidP="00B1162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66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5C6FB0D9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9F761DE" w14:textId="77777777" w:rsidR="007A3E72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730D6D" w14:textId="7A6E7124" w:rsidR="007A3E72" w:rsidRPr="00492CEF" w:rsidRDefault="007A3E72" w:rsidP="00B1162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3E72" w:rsidRPr="00623946" w14:paraId="7BE12F38" w14:textId="64E602FF" w:rsidTr="00B11625">
        <w:tc>
          <w:tcPr>
            <w:tcW w:w="3420" w:type="dxa"/>
          </w:tcPr>
          <w:p w14:paraId="0877B131" w14:textId="77777777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C3516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D55F9E" w14:textId="4B750EC6" w:rsidR="007A3E72" w:rsidRPr="0054233A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C237C8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E01EA2C" w14:textId="2A3DFC0B" w:rsidR="007A3E72" w:rsidRPr="0093669F" w:rsidRDefault="007A3E72" w:rsidP="00B1162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8196D1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39B14" w14:textId="26FAEA45" w:rsidR="007A3E72" w:rsidRPr="0093669F" w:rsidRDefault="007A3E72" w:rsidP="00B11625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118,995</w:t>
            </w:r>
          </w:p>
        </w:tc>
        <w:tc>
          <w:tcPr>
            <w:tcW w:w="243" w:type="dxa"/>
          </w:tcPr>
          <w:p w14:paraId="0B78EEB2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70DD6B0" w14:textId="7F7ECB2F" w:rsidR="007A3E72" w:rsidRPr="0093669F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  <w:r w:rsidRPr="009366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</w:tr>
      <w:tr w:rsidR="007A3E72" w:rsidRPr="00623946" w14:paraId="13368089" w14:textId="0D62EBE9" w:rsidTr="00B11625">
        <w:tc>
          <w:tcPr>
            <w:tcW w:w="3420" w:type="dxa"/>
            <w:shd w:val="clear" w:color="auto" w:fill="auto"/>
          </w:tcPr>
          <w:p w14:paraId="615CB98D" w14:textId="31932BAA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5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351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35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D472E0A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EBE0AF9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8048A" w14:textId="501E86E1" w:rsidR="007A3E72" w:rsidRPr="00B11625" w:rsidRDefault="007A3E72" w:rsidP="00B1162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116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32F920" w14:textId="77777777" w:rsidR="007A3E72" w:rsidRPr="00F15C8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C160B" w14:textId="3E294BF1" w:rsidR="007A3E72" w:rsidRPr="00F15C8B" w:rsidRDefault="007A3E72" w:rsidP="00B11625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75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118,995</w:t>
            </w:r>
          </w:p>
        </w:tc>
        <w:tc>
          <w:tcPr>
            <w:tcW w:w="243" w:type="dxa"/>
          </w:tcPr>
          <w:p w14:paraId="70F0FBB4" w14:textId="77777777" w:rsidR="007A3E72" w:rsidRPr="00F15C8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2701115A" w14:textId="61711DDA" w:rsidR="007A3E72" w:rsidRPr="00B11625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16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170,328</w:t>
            </w:r>
          </w:p>
        </w:tc>
      </w:tr>
      <w:tr w:rsidR="007A3E72" w:rsidRPr="00821DDB" w14:paraId="668724C0" w14:textId="77777777" w:rsidTr="00B11625">
        <w:tc>
          <w:tcPr>
            <w:tcW w:w="3420" w:type="dxa"/>
            <w:shd w:val="clear" w:color="auto" w:fill="auto"/>
          </w:tcPr>
          <w:p w14:paraId="08064F07" w14:textId="77777777" w:rsidR="007A3E72" w:rsidRPr="00821DDB" w:rsidRDefault="007A3E72" w:rsidP="0066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51282E7" w14:textId="77777777" w:rsidR="007A3E72" w:rsidRPr="00821DDB" w:rsidRDefault="007A3E72" w:rsidP="006674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234BD12" w14:textId="77777777" w:rsidR="007A3E72" w:rsidRPr="00821DDB" w:rsidRDefault="007A3E72" w:rsidP="006674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58A66CA" w14:textId="77777777" w:rsidR="007A3E72" w:rsidRPr="00F15C8B" w:rsidRDefault="007A3E72" w:rsidP="00B1162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9962535" w14:textId="77777777" w:rsidR="007A3E72" w:rsidRPr="00821DDB" w:rsidRDefault="007A3E72" w:rsidP="006674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E2337" w14:textId="77777777" w:rsidR="007A3E72" w:rsidRPr="00F15C8B" w:rsidRDefault="007A3E72" w:rsidP="00B11625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F39E154" w14:textId="77777777" w:rsidR="007A3E72" w:rsidRPr="00821DDB" w:rsidRDefault="007A3E72" w:rsidP="006674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A862004" w14:textId="77777777" w:rsidR="007A3E72" w:rsidRPr="00F15C8B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E72" w:rsidRPr="00623946" w14:paraId="3B372DF2" w14:textId="77777777" w:rsidTr="00B11625">
        <w:tc>
          <w:tcPr>
            <w:tcW w:w="4212" w:type="dxa"/>
            <w:gridSpan w:val="2"/>
            <w:shd w:val="clear" w:color="auto" w:fill="auto"/>
          </w:tcPr>
          <w:p w14:paraId="6EBA4A93" w14:textId="0A412F9D" w:rsidR="007A3E72" w:rsidRPr="003C3516" w:rsidRDefault="007A3E72" w:rsidP="00AC12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3C35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BCBDFA3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454EC51" w14:textId="77777777" w:rsidR="007A3E72" w:rsidRPr="0093669F" w:rsidRDefault="007A3E72" w:rsidP="00B1162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8FA8976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E7849E2" w14:textId="77777777" w:rsidR="007A3E72" w:rsidRPr="0093669F" w:rsidRDefault="007A3E72" w:rsidP="00B11625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7B75105" w14:textId="77777777" w:rsidR="007A3E72" w:rsidRPr="003C3516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EAC1890" w14:textId="77777777" w:rsidR="007A3E72" w:rsidRPr="0093669F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E72" w:rsidRPr="00623946" w14:paraId="05A7AC5B" w14:textId="77777777" w:rsidTr="00B11625">
        <w:tc>
          <w:tcPr>
            <w:tcW w:w="3420" w:type="dxa"/>
            <w:shd w:val="clear" w:color="auto" w:fill="auto"/>
          </w:tcPr>
          <w:p w14:paraId="4EEA6A64" w14:textId="555EFE73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="Angsana New" w:hAnsi="Angsana New"/>
                <w:sz w:val="30"/>
                <w:szCs w:val="30"/>
              </w:rPr>
            </w:pPr>
            <w:r w:rsidRPr="003C35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3C35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51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2005121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1350773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9E6821F" w14:textId="30957D0E" w:rsidR="007A3E72" w:rsidRPr="0093669F" w:rsidRDefault="007A3E72" w:rsidP="00B1162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669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1A97B0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639E5CD" w14:textId="68BA583D" w:rsidR="007A3E72" w:rsidRPr="0093669F" w:rsidRDefault="007A3E72" w:rsidP="00B1162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66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4631990D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1BA8E24" w14:textId="77777777" w:rsidR="007A3E72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7C96EAC" w14:textId="757E1A0E" w:rsidR="007A3E72" w:rsidRPr="00492CEF" w:rsidRDefault="007A3E72" w:rsidP="00B1162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3E72" w:rsidRPr="00623946" w14:paraId="77EA2F4B" w14:textId="77777777" w:rsidTr="00B11625">
        <w:tc>
          <w:tcPr>
            <w:tcW w:w="3420" w:type="dxa"/>
          </w:tcPr>
          <w:p w14:paraId="0C8BD9E1" w14:textId="30C12D15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C3516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3256C4" w14:textId="1E83836C" w:rsidR="007A3E72" w:rsidRPr="0054233A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23788B9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0F4808F" w14:textId="2F497E88" w:rsidR="007A3E72" w:rsidRPr="0093669F" w:rsidRDefault="007A3E72" w:rsidP="00B1162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669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F4C6F7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1C379" w14:textId="3187E154" w:rsidR="007A3E72" w:rsidRPr="0093669F" w:rsidRDefault="007A3E72" w:rsidP="00B11625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9,609</w:t>
            </w:r>
          </w:p>
        </w:tc>
        <w:tc>
          <w:tcPr>
            <w:tcW w:w="243" w:type="dxa"/>
          </w:tcPr>
          <w:p w14:paraId="3034FFAE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C418076" w14:textId="692CFD46" w:rsidR="007A3E72" w:rsidRPr="0093669F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9366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</w:tr>
      <w:tr w:rsidR="007A3E72" w:rsidRPr="00623946" w14:paraId="3ABEF877" w14:textId="77777777" w:rsidTr="00B11625">
        <w:tc>
          <w:tcPr>
            <w:tcW w:w="3420" w:type="dxa"/>
            <w:shd w:val="clear" w:color="auto" w:fill="auto"/>
          </w:tcPr>
          <w:p w14:paraId="6E2536F8" w14:textId="05D72990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5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351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35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BAC97F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CD0DB4A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22EDB" w14:textId="4A5DD4EA" w:rsidR="007A3E72" w:rsidRPr="00B11625" w:rsidRDefault="007A3E72" w:rsidP="00B1162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116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0C393D" w14:textId="77777777" w:rsidR="007A3E72" w:rsidRPr="00F15C8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C9D0D" w14:textId="0CBE0375" w:rsidR="007A3E72" w:rsidRPr="00F15C8B" w:rsidRDefault="007A3E72" w:rsidP="00B11625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75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9,609</w:t>
            </w:r>
          </w:p>
        </w:tc>
        <w:tc>
          <w:tcPr>
            <w:tcW w:w="243" w:type="dxa"/>
          </w:tcPr>
          <w:p w14:paraId="7F21ACEF" w14:textId="77777777" w:rsidR="007A3E72" w:rsidRPr="00F15C8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9F44319" w14:textId="7D9E2E09" w:rsidR="007A3E72" w:rsidRPr="00B11625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16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9,609</w:t>
            </w:r>
          </w:p>
        </w:tc>
      </w:tr>
      <w:tr w:rsidR="007A3E72" w:rsidRPr="00821DDB" w14:paraId="0B48032B" w14:textId="77777777" w:rsidTr="00B11625">
        <w:tc>
          <w:tcPr>
            <w:tcW w:w="3420" w:type="dxa"/>
            <w:shd w:val="clear" w:color="auto" w:fill="auto"/>
          </w:tcPr>
          <w:p w14:paraId="550ADF95" w14:textId="77777777" w:rsidR="007A3E72" w:rsidRPr="00821DDB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303A09" w14:textId="77777777" w:rsidR="007A3E72" w:rsidRPr="00821DD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E2F3C1E" w14:textId="77777777" w:rsidR="007A3E72" w:rsidRPr="00821DD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565DCD0" w14:textId="77777777" w:rsidR="007A3E72" w:rsidRPr="00F15C8B" w:rsidRDefault="007A3E72" w:rsidP="00B1162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D50A47" w14:textId="77777777" w:rsidR="007A3E72" w:rsidRPr="00821DD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82327" w14:textId="77777777" w:rsidR="007A3E72" w:rsidRPr="00F15C8B" w:rsidRDefault="007A3E72" w:rsidP="00B11625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C697572" w14:textId="77777777" w:rsidR="007A3E72" w:rsidRPr="00821DD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4CB6E02" w14:textId="77777777" w:rsidR="007A3E72" w:rsidRPr="00F15C8B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E72" w:rsidRPr="00623946" w14:paraId="75603FF1" w14:textId="77777777" w:rsidTr="00B11625">
        <w:tc>
          <w:tcPr>
            <w:tcW w:w="3420" w:type="dxa"/>
            <w:shd w:val="clear" w:color="auto" w:fill="auto"/>
          </w:tcPr>
          <w:p w14:paraId="245190CB" w14:textId="47391385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5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82C712B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BFE6C05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550EAD4" w14:textId="77777777" w:rsidR="007A3E72" w:rsidRPr="0093669F" w:rsidRDefault="007A3E72" w:rsidP="00B1162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C4D9457" w14:textId="77777777" w:rsidR="007A3E72" w:rsidRPr="002C5D44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2740B8D4" w14:textId="77777777" w:rsidR="007A3E72" w:rsidRPr="0093669F" w:rsidRDefault="007A3E72" w:rsidP="00B11625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8FF7414" w14:textId="77777777" w:rsidR="007A3E72" w:rsidRPr="002C5D44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152603" w14:textId="77777777" w:rsidR="007A3E72" w:rsidRPr="0093669F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E72" w:rsidRPr="00623946" w14:paraId="687A8DDB" w14:textId="77777777" w:rsidTr="00B11625">
        <w:tc>
          <w:tcPr>
            <w:tcW w:w="3420" w:type="dxa"/>
            <w:shd w:val="clear" w:color="auto" w:fill="auto"/>
          </w:tcPr>
          <w:p w14:paraId="734C7296" w14:textId="60BA463C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5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351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35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6D4C8BF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C2622BA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9A575CA" w14:textId="76D60A2F" w:rsidR="007A3E72" w:rsidRPr="00B11625" w:rsidRDefault="007A3E72" w:rsidP="00B1162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62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BA4986E" w14:textId="77777777" w:rsidR="007A3E72" w:rsidRPr="00F15C8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7889D5" w14:textId="30E4F768" w:rsidR="007A3E72" w:rsidRPr="00515F9E" w:rsidRDefault="007A3E72" w:rsidP="00B1162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F9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F4C6A00" w14:textId="77777777" w:rsidR="007A3E72" w:rsidRPr="00F15C8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18B4FA0" w14:textId="6997A869" w:rsidR="007A3E72" w:rsidRPr="00B11625" w:rsidRDefault="007A3E72" w:rsidP="00B1162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162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A3E72" w:rsidRPr="00623946" w14:paraId="5EBC1B19" w14:textId="77777777" w:rsidTr="00B11625">
        <w:tc>
          <w:tcPr>
            <w:tcW w:w="3420" w:type="dxa"/>
            <w:shd w:val="clear" w:color="auto" w:fill="auto"/>
          </w:tcPr>
          <w:p w14:paraId="41664FCC" w14:textId="64EFAD3A" w:rsidR="007A3E72" w:rsidRPr="003C3516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5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351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35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D102BD7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06E8BB5" w14:textId="77777777" w:rsidR="007A3E72" w:rsidRPr="003C3516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5AE20B8D" w14:textId="64BD7FCD" w:rsidR="007A3E72" w:rsidRPr="00B11625" w:rsidRDefault="007A3E72" w:rsidP="00B1162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116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</w:tcPr>
          <w:p w14:paraId="2CE203E1" w14:textId="77777777" w:rsidR="007A3E72" w:rsidRPr="00F15C8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B988A" w14:textId="35E1C4AB" w:rsidR="007A3E72" w:rsidRPr="00F15C8B" w:rsidRDefault="007A3E72" w:rsidP="00B11625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109,386</w:t>
            </w:r>
          </w:p>
        </w:tc>
        <w:tc>
          <w:tcPr>
            <w:tcW w:w="243" w:type="dxa"/>
          </w:tcPr>
          <w:p w14:paraId="38D7E31D" w14:textId="77777777" w:rsidR="007A3E72" w:rsidRPr="00F15C8B" w:rsidRDefault="007A3E72" w:rsidP="00E875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D30A879" w14:textId="4DE91CA7" w:rsidR="007A3E72" w:rsidRPr="00B11625" w:rsidRDefault="007A3E72" w:rsidP="00B1162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16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160,719</w:t>
            </w:r>
          </w:p>
        </w:tc>
      </w:tr>
    </w:tbl>
    <w:p w14:paraId="19AD748E" w14:textId="77777777" w:rsidR="00470262" w:rsidRDefault="00470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47558DF" w14:textId="3C2EA366" w:rsidR="002E41B7" w:rsidRPr="00050C80" w:rsidRDefault="002E41B7" w:rsidP="00177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24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50C80">
        <w:rPr>
          <w:rFonts w:ascii="Angsana New" w:hAnsi="Angsana New" w:hint="cs"/>
          <w:sz w:val="30"/>
          <w:szCs w:val="30"/>
          <w:cs/>
        </w:rPr>
        <w:lastRenderedPageBreak/>
        <w:t>กลุ่มบริษัทได้มีการ</w:t>
      </w:r>
      <w:r w:rsidRPr="00050C80">
        <w:rPr>
          <w:rFonts w:ascii="Angsana New" w:hAnsi="Angsana New"/>
          <w:sz w:val="30"/>
          <w:szCs w:val="30"/>
          <w:cs/>
        </w:rPr>
        <w:t>ประเมิน</w:t>
      </w:r>
      <w:r w:rsidRPr="00050C80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Pr="00050C80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050C80">
        <w:rPr>
          <w:rFonts w:ascii="Angsana New" w:hAnsi="Angsana New" w:hint="cs"/>
          <w:sz w:val="30"/>
          <w:szCs w:val="30"/>
          <w:cs/>
        </w:rPr>
        <w:t xml:space="preserve"> </w:t>
      </w:r>
      <w:r w:rsidRPr="00050C80">
        <w:rPr>
          <w:rFonts w:ascii="Angsana New" w:hAnsi="Angsana New"/>
          <w:sz w:val="30"/>
          <w:szCs w:val="30"/>
          <w:cs/>
        </w:rPr>
        <w:t xml:space="preserve">โดยพิจารณาจากราคาตลาดตามเกณฑ์ของสินทรัพย์ที่ใช้งานอยู่ในปัจจุบัน ณ วันที่ </w:t>
      </w:r>
      <w:r w:rsidR="00031098" w:rsidRPr="00031098">
        <w:rPr>
          <w:rFonts w:ascii="Angsana New" w:hAnsi="Angsana New"/>
          <w:sz w:val="30"/>
          <w:szCs w:val="30"/>
        </w:rPr>
        <w:t>31</w:t>
      </w:r>
      <w:r w:rsidRPr="00050C8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31098" w:rsidRPr="00031098">
        <w:rPr>
          <w:rFonts w:ascii="Angsana New" w:hAnsi="Angsana New"/>
          <w:sz w:val="30"/>
          <w:szCs w:val="30"/>
        </w:rPr>
        <w:t>2563</w:t>
      </w:r>
      <w:r w:rsidRPr="00050C80">
        <w:rPr>
          <w:rFonts w:ascii="Angsana New" w:hAnsi="Angsana New"/>
          <w:sz w:val="30"/>
          <w:szCs w:val="30"/>
          <w:cs/>
        </w:rPr>
        <w:t xml:space="preserve"> มีมูลค่ายุติธรรมจำนวน</w:t>
      </w:r>
      <w:r w:rsidRPr="00050C80">
        <w:rPr>
          <w:rFonts w:ascii="Angsana New" w:hAnsi="Angsana New"/>
          <w:sz w:val="30"/>
          <w:szCs w:val="30"/>
        </w:rPr>
        <w:t xml:space="preserve"> </w:t>
      </w:r>
      <w:r w:rsidR="00031098" w:rsidRPr="00031098">
        <w:rPr>
          <w:rFonts w:ascii="Angsana New" w:hAnsi="Angsana New"/>
          <w:sz w:val="30"/>
          <w:szCs w:val="30"/>
        </w:rPr>
        <w:t>160</w:t>
      </w:r>
      <w:r w:rsidR="00E2538A">
        <w:rPr>
          <w:rFonts w:ascii="Angsana New" w:hAnsi="Angsana New"/>
          <w:sz w:val="30"/>
          <w:szCs w:val="30"/>
        </w:rPr>
        <w:t>.</w:t>
      </w:r>
      <w:r w:rsidR="00031098" w:rsidRPr="00031098">
        <w:rPr>
          <w:rFonts w:ascii="Angsana New" w:hAnsi="Angsana New"/>
          <w:sz w:val="30"/>
          <w:szCs w:val="30"/>
        </w:rPr>
        <w:t>7</w:t>
      </w:r>
      <w:r w:rsidRPr="00050C80">
        <w:rPr>
          <w:rFonts w:ascii="Angsana New" w:hAnsi="Angsana New"/>
          <w:sz w:val="30"/>
          <w:szCs w:val="30"/>
        </w:rPr>
        <w:t xml:space="preserve"> </w:t>
      </w:r>
      <w:r w:rsidRPr="00050C80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54DF6BD4" w14:textId="77777777" w:rsidR="002E41B7" w:rsidRPr="00846593" w:rsidRDefault="002E41B7" w:rsidP="00177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24"/>
        <w:jc w:val="thaiDistribute"/>
        <w:rPr>
          <w:rFonts w:ascii="Angsana New" w:hAnsi="Angsana New"/>
          <w:sz w:val="22"/>
          <w:szCs w:val="22"/>
        </w:rPr>
      </w:pPr>
    </w:p>
    <w:p w14:paraId="2FC54682" w14:textId="1891EE94" w:rsidR="00A33392" w:rsidRDefault="002E41B7" w:rsidP="003C07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24"/>
        <w:jc w:val="thaiDistribute"/>
        <w:rPr>
          <w:rFonts w:ascii="Angsana New" w:hAnsi="Angsana New"/>
          <w:sz w:val="30"/>
          <w:szCs w:val="30"/>
          <w:cs/>
        </w:rPr>
        <w:sectPr w:rsidR="00A33392" w:rsidSect="00ED2E97">
          <w:headerReference w:type="default" r:id="rId15"/>
          <w:footerReference w:type="default" r:id="rId16"/>
          <w:pgSz w:w="11909" w:h="16834" w:code="9"/>
          <w:pgMar w:top="691" w:right="1080" w:bottom="576" w:left="1152" w:header="720" w:footer="216" w:gutter="0"/>
          <w:cols w:space="720"/>
          <w:docGrid w:linePitch="245"/>
        </w:sectPr>
      </w:pPr>
      <w:r w:rsidRPr="003C07EA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31098" w:rsidRPr="00031098">
        <w:rPr>
          <w:rFonts w:ascii="Angsana New" w:hAnsi="Angsana New"/>
          <w:sz w:val="30"/>
          <w:szCs w:val="30"/>
        </w:rPr>
        <w:t>3</w:t>
      </w:r>
      <w:r w:rsidRPr="003C07EA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</w:t>
      </w:r>
      <w:r w:rsidRPr="003C07EA">
        <w:rPr>
          <w:rFonts w:ascii="Angsana New" w:hAnsi="Angsana New"/>
          <w:sz w:val="30"/>
          <w:szCs w:val="30"/>
        </w:rPr>
        <w:t xml:space="preserve"> </w:t>
      </w:r>
      <w:r w:rsidRPr="003C07EA">
        <w:rPr>
          <w:rFonts w:ascii="Angsana New" w:hAnsi="Angsana New"/>
          <w:sz w:val="30"/>
          <w:szCs w:val="30"/>
          <w:cs/>
        </w:rPr>
        <w:t>ซึ่ง</w:t>
      </w:r>
      <w:r w:rsidR="00612084" w:rsidRPr="00612084">
        <w:rPr>
          <w:rFonts w:ascii="Angsana New" w:hAnsi="Angsana New"/>
          <w:sz w:val="30"/>
          <w:szCs w:val="30"/>
          <w:cs/>
        </w:rPr>
        <w:t xml:space="preserve">ผู้ประเมินราคาอิสระประเมินมูลค่ายุติธรรมของที่ดินโดยใช้วิธีราคาตลาด </w:t>
      </w:r>
      <w:r w:rsidR="00D01F0F" w:rsidRPr="00D01F0F">
        <w:rPr>
          <w:rFonts w:ascii="Angsana New" w:hAnsi="Angsana New"/>
          <w:sz w:val="30"/>
          <w:szCs w:val="30"/>
        </w:rPr>
        <w:t>(</w:t>
      </w:r>
      <w:r w:rsidR="00612084" w:rsidRPr="00612084">
        <w:rPr>
          <w:rFonts w:ascii="Angsana New" w:hAnsi="Angsana New"/>
          <w:sz w:val="30"/>
          <w:szCs w:val="30"/>
        </w:rPr>
        <w:t xml:space="preserve">Market Data Approach) </w:t>
      </w:r>
      <w:r w:rsidR="00612084" w:rsidRPr="00612084">
        <w:rPr>
          <w:rFonts w:ascii="Angsana New" w:hAnsi="Angsana New"/>
          <w:sz w:val="30"/>
          <w:szCs w:val="30"/>
          <w:cs/>
        </w:rPr>
        <w:t>และประเมินมูลค่าของอาคาร</w:t>
      </w:r>
      <w:r w:rsidR="004A1344">
        <w:rPr>
          <w:rFonts w:ascii="Angsana New" w:hAnsi="Angsana New" w:hint="cs"/>
          <w:sz w:val="30"/>
          <w:szCs w:val="30"/>
          <w:cs/>
        </w:rPr>
        <w:t>ระหว่างก่อสร้าง</w:t>
      </w:r>
      <w:r w:rsidR="00612084" w:rsidRPr="00612084">
        <w:rPr>
          <w:rFonts w:ascii="Angsana New" w:hAnsi="Angsana New"/>
          <w:sz w:val="30"/>
          <w:szCs w:val="30"/>
          <w:cs/>
        </w:rPr>
        <w:t xml:space="preserve">โดยใช้วิธีราคาทุนเปลี่ยนแทน </w:t>
      </w:r>
      <w:r w:rsidR="00D01F0F" w:rsidRPr="00D01F0F">
        <w:rPr>
          <w:rFonts w:ascii="Angsana New" w:hAnsi="Angsana New"/>
          <w:sz w:val="30"/>
          <w:szCs w:val="30"/>
        </w:rPr>
        <w:t>(</w:t>
      </w:r>
      <w:r w:rsidR="00612084" w:rsidRPr="00612084">
        <w:rPr>
          <w:rFonts w:ascii="Angsana New" w:hAnsi="Angsana New"/>
          <w:sz w:val="30"/>
          <w:szCs w:val="30"/>
        </w:rPr>
        <w:t xml:space="preserve">Cost Approach) </w:t>
      </w:r>
      <w:r w:rsidR="00A33392">
        <w:rPr>
          <w:rFonts w:ascii="Angsana New" w:hAnsi="Angsana New"/>
          <w:sz w:val="30"/>
          <w:szCs w:val="30"/>
          <w:cs/>
        </w:rPr>
        <w:br w:type="page"/>
      </w:r>
    </w:p>
    <w:p w14:paraId="7E86E03C" w14:textId="3F61B883" w:rsidR="0037181E" w:rsidRPr="00E76D7C" w:rsidRDefault="0037181E" w:rsidP="0050635E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20"/>
        </w:tabs>
        <w:ind w:left="630" w:hanging="630"/>
        <w:jc w:val="thaiDistribute"/>
        <w:rPr>
          <w:rFonts w:ascii="Angsana New" w:hAnsi="Angsana New"/>
          <w:b/>
          <w:bCs/>
          <w:sz w:val="28"/>
          <w:szCs w:val="28"/>
        </w:rPr>
      </w:pPr>
      <w:r w:rsidRPr="00E76D7C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EB6DA16" w14:textId="5A3A0F3F" w:rsidR="0005451F" w:rsidRPr="00DA28F0" w:rsidRDefault="0005451F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0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9"/>
        <w:gridCol w:w="3618"/>
        <w:gridCol w:w="630"/>
        <w:gridCol w:w="108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36"/>
        <w:gridCol w:w="34"/>
        <w:gridCol w:w="1170"/>
        <w:gridCol w:w="270"/>
        <w:gridCol w:w="1170"/>
      </w:tblGrid>
      <w:tr w:rsidR="005B3B34" w:rsidRPr="00F006FD" w14:paraId="64E0B51F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584C1BAD" w14:textId="77777777" w:rsidR="005B3B34" w:rsidRPr="00F006FD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0" w:type="dxa"/>
            <w:gridSpan w:val="15"/>
          </w:tcPr>
          <w:p w14:paraId="7ACEA6C4" w14:textId="77777777" w:rsidR="005B3B34" w:rsidRPr="00F006FD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0C82" w:rsidRPr="00F006FD" w14:paraId="038361CF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1B915349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134D603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2F74C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60004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CB7863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64D20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599253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F61DB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69D106" w14:textId="543E84E2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48B13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0598D8" w14:textId="0A90D9D9" w:rsidR="006E0C82" w:rsidRPr="00F006FD" w:rsidRDefault="00363FC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6AC578B3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D2C842" w14:textId="390BE397" w:rsidR="00003387" w:rsidRPr="00F006FD" w:rsidRDefault="00363FC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68E9484F" w14:textId="77777777" w:rsidR="00003387" w:rsidRPr="00F006FD" w:rsidRDefault="00003387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B449E3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C82" w:rsidRPr="00F006FD" w14:paraId="64E97FC6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624BFB98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7FFD54E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A6D811" w14:textId="116E6265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BBF000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F2F216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63E17C6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22E257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21487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EA2854" w14:textId="7D7CB933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9FB94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8A61A" w14:textId="53B42225" w:rsidR="006E0C82" w:rsidRPr="00F006FD" w:rsidRDefault="00363FC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4358DADC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CC44F" w14:textId="1826DD51" w:rsidR="00003387" w:rsidRPr="00F006FD" w:rsidRDefault="00363FC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3B568244" w14:textId="77777777" w:rsidR="00003387" w:rsidRPr="00F006FD" w:rsidRDefault="00003387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D0F23A" w14:textId="77777777" w:rsidR="006E0C82" w:rsidRPr="00F006FD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73B" w:rsidRPr="00F006FD" w14:paraId="245D777E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6CD7AD90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</w:tcPr>
          <w:p w14:paraId="292A56F7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56F9B3" w14:textId="4AA27BB2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BB63C2B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2F05ED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0339CD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CD4C1C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ED9176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F213B0" w14:textId="704AD095" w:rsidR="0013573B" w:rsidRPr="00F006FD" w:rsidRDefault="00363FC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EA4425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5AA116" w14:textId="42F054ED" w:rsidR="0013573B" w:rsidRPr="00F006FD" w:rsidRDefault="00363FC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14:paraId="1FE28889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C313C7" w14:textId="26052E84" w:rsidR="00003387" w:rsidRPr="00F006FD" w:rsidRDefault="00363FC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  <w:r w:rsidRPr="00F006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1EF7580A" w14:textId="77777777" w:rsidR="00003387" w:rsidRPr="00F006FD" w:rsidRDefault="00003387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9CA472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4F90" w:rsidRPr="00F006FD" w14:paraId="79734FA8" w14:textId="77777777" w:rsidTr="00031098">
        <w:trPr>
          <w:gridBefore w:val="1"/>
          <w:wBefore w:w="9" w:type="dxa"/>
        </w:trPr>
        <w:tc>
          <w:tcPr>
            <w:tcW w:w="4248" w:type="dxa"/>
            <w:gridSpan w:val="2"/>
          </w:tcPr>
          <w:p w14:paraId="7E77A712" w14:textId="7C4ED75B" w:rsidR="000E4F90" w:rsidRPr="00F006FD" w:rsidRDefault="000E4F90" w:rsidP="004D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 w:hanging="95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006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F516409" w14:textId="56703D4B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788E9" w14:textId="77777777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CC0BBE" w14:textId="77777777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22EB3B3D" w14:textId="77777777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4C4F83" w14:textId="77777777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931F8E" w14:textId="77777777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2E6D4D" w14:textId="4E65F7A7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E241BE9" w14:textId="77777777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89AFD1" w14:textId="5354B9B4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772A86A4" w14:textId="77777777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E8AA95" w14:textId="4863CCED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3990E35B" w14:textId="77777777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7C37BE" w14:textId="77777777" w:rsidR="000E4F90" w:rsidRPr="00F006FD" w:rsidRDefault="000E4F9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3573B" w:rsidRPr="00F006FD" w14:paraId="098BCFC4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57C3E5DA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1155C5EC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4"/>
          </w:tcPr>
          <w:p w14:paraId="5A7CB306" w14:textId="0DD00D83" w:rsidR="00003387" w:rsidRPr="00F006FD" w:rsidRDefault="00D01F0F" w:rsidP="00003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003387" w:rsidRPr="00F006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006F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3573B" w:rsidRPr="00F006FD" w14:paraId="433448D7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53AE3CC3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006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30" w:type="dxa"/>
          </w:tcPr>
          <w:p w14:paraId="5E5DE545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317F80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53FDF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A016D7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99253A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35E3DC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7334D4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BE94EA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639E10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CE006B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6F2EA33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B9AA3B" w14:textId="77777777" w:rsidR="00003387" w:rsidRPr="00F006FD" w:rsidRDefault="00003387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39F6F7" w14:textId="77777777" w:rsidR="00003387" w:rsidRPr="00F006FD" w:rsidRDefault="00003387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0FA4DC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73B" w:rsidRPr="00F006FD" w14:paraId="7FDCF184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47DB2D6E" w14:textId="6673F0FF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31098" w:rsidRPr="00F006FD">
              <w:rPr>
                <w:rFonts w:ascii="Angsana New" w:hAnsi="Angsana New"/>
                <w:sz w:val="28"/>
                <w:szCs w:val="28"/>
              </w:rPr>
              <w:t>1</w:t>
            </w:r>
            <w:r w:rsidRPr="00F006F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031098" w:rsidRPr="00F006F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30" w:type="dxa"/>
          </w:tcPr>
          <w:p w14:paraId="3E6AC02F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BA225" w14:textId="2D3A37DA" w:rsidR="0013573B" w:rsidRPr="00F006FD" w:rsidRDefault="00031098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323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</w:tcPr>
          <w:p w14:paraId="76681B76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F27CA6" w14:textId="4140041D" w:rsidR="0013573B" w:rsidRPr="00F006FD" w:rsidRDefault="00031098" w:rsidP="00F006F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270" w:type="dxa"/>
          </w:tcPr>
          <w:p w14:paraId="7BA4ACAA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780F715" w14:textId="466F3D40" w:rsidR="0013573B" w:rsidRPr="00F006FD" w:rsidRDefault="00031098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656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</w:p>
        </w:tc>
        <w:tc>
          <w:tcPr>
            <w:tcW w:w="270" w:type="dxa"/>
          </w:tcPr>
          <w:p w14:paraId="2993CE40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65C3D33" w14:textId="63891DDB" w:rsidR="0013573B" w:rsidRPr="00F006FD" w:rsidRDefault="00106B8C" w:rsidP="00F006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BA4A019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DB58CC5" w14:textId="069A19A6" w:rsidR="0013573B" w:rsidRPr="00F006FD" w:rsidRDefault="00031098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  <w:r w:rsidR="00363FC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757</w:t>
            </w:r>
          </w:p>
        </w:tc>
        <w:tc>
          <w:tcPr>
            <w:tcW w:w="270" w:type="dxa"/>
            <w:gridSpan w:val="2"/>
          </w:tcPr>
          <w:p w14:paraId="78E629A5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FAAC830" w14:textId="7811B8A4" w:rsidR="00003387" w:rsidRPr="00F006FD" w:rsidRDefault="00031098" w:rsidP="00F006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197</w:t>
            </w:r>
            <w:r w:rsidR="00363FC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</w:p>
        </w:tc>
        <w:tc>
          <w:tcPr>
            <w:tcW w:w="270" w:type="dxa"/>
            <w:tcBorders>
              <w:left w:val="nil"/>
            </w:tcBorders>
          </w:tcPr>
          <w:p w14:paraId="3FD95714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D8951B" w14:textId="37CA711D" w:rsidR="0013573B" w:rsidRPr="00F006FD" w:rsidRDefault="00031098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</w:tr>
      <w:tr w:rsidR="00563981" w:rsidRPr="00F006FD" w14:paraId="4C976AB4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5A2A4472" w14:textId="77777777" w:rsidR="00563981" w:rsidRPr="00F006FD" w:rsidRDefault="00563981" w:rsidP="0056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2290AE0B" w14:textId="77777777" w:rsidR="00563981" w:rsidRPr="00F006FD" w:rsidRDefault="00563981" w:rsidP="0056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71B3AA" w14:textId="04436D6F" w:rsidR="00563981" w:rsidRPr="00F006FD" w:rsidRDefault="00563981" w:rsidP="00F006F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C06482A" w14:textId="77777777" w:rsidR="00563981" w:rsidRPr="00F006FD" w:rsidRDefault="00563981" w:rsidP="0056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0B5111" w14:textId="13D44DC8" w:rsidR="00563981" w:rsidRPr="00F006FD" w:rsidRDefault="00031098" w:rsidP="00F006F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63981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270" w:type="dxa"/>
          </w:tcPr>
          <w:p w14:paraId="6531E2E6" w14:textId="77777777" w:rsidR="00563981" w:rsidRPr="00F006FD" w:rsidRDefault="0056398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5DA76C8" w14:textId="3BA5F4DA" w:rsidR="00563981" w:rsidRPr="00F006FD" w:rsidRDefault="00031098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563981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740</w:t>
            </w:r>
          </w:p>
        </w:tc>
        <w:tc>
          <w:tcPr>
            <w:tcW w:w="270" w:type="dxa"/>
          </w:tcPr>
          <w:p w14:paraId="690BBFB4" w14:textId="77777777" w:rsidR="00563981" w:rsidRPr="00F006FD" w:rsidRDefault="0056398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2C64F8F" w14:textId="1E4B3B38" w:rsidR="00563981" w:rsidRPr="00F006FD" w:rsidRDefault="00106B8C" w:rsidP="00F006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CE6DB66" w14:textId="77777777" w:rsidR="00563981" w:rsidRPr="00F006FD" w:rsidRDefault="0056398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A6C8E8" w14:textId="5CC2FC6B" w:rsidR="00563981" w:rsidRPr="00F006FD" w:rsidRDefault="00031098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63FC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001</w:t>
            </w:r>
          </w:p>
        </w:tc>
        <w:tc>
          <w:tcPr>
            <w:tcW w:w="270" w:type="dxa"/>
            <w:gridSpan w:val="2"/>
          </w:tcPr>
          <w:p w14:paraId="1D765F30" w14:textId="77777777" w:rsidR="00563981" w:rsidRPr="00F006FD" w:rsidRDefault="0056398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C87516D" w14:textId="7CFB0065" w:rsidR="00003387" w:rsidRPr="00F006FD" w:rsidRDefault="00031098" w:rsidP="00F006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363FC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270" w:type="dxa"/>
            <w:tcBorders>
              <w:left w:val="nil"/>
            </w:tcBorders>
          </w:tcPr>
          <w:p w14:paraId="53AFC93D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12E69A3" w14:textId="10985B8B" w:rsidR="00563981" w:rsidRPr="00F006FD" w:rsidRDefault="00031098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563981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563981" w:rsidRPr="00F006FD" w14:paraId="2897AFF0" w14:textId="77777777" w:rsidTr="005A3A2C">
        <w:trPr>
          <w:gridBefore w:val="1"/>
          <w:wBefore w:w="9" w:type="dxa"/>
        </w:trPr>
        <w:tc>
          <w:tcPr>
            <w:tcW w:w="3618" w:type="dxa"/>
          </w:tcPr>
          <w:p w14:paraId="28623E02" w14:textId="1ABF0EA1" w:rsidR="00563981" w:rsidRPr="00F006FD" w:rsidRDefault="00563981" w:rsidP="0056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630" w:type="dxa"/>
          </w:tcPr>
          <w:p w14:paraId="5BF191BD" w14:textId="77777777" w:rsidR="00563981" w:rsidRPr="00F006FD" w:rsidRDefault="00563981" w:rsidP="0056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70F6A5" w14:textId="5A81E167" w:rsidR="00563981" w:rsidRPr="00F006FD" w:rsidRDefault="00563981" w:rsidP="00F006F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1B302DD" w14:textId="77777777" w:rsidR="00563981" w:rsidRPr="00F006FD" w:rsidRDefault="00563981" w:rsidP="0056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81B9D7" w14:textId="53722E7C" w:rsidR="00563981" w:rsidRPr="00F006FD" w:rsidRDefault="00031098" w:rsidP="00F006F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602</w:t>
            </w:r>
          </w:p>
        </w:tc>
        <w:tc>
          <w:tcPr>
            <w:tcW w:w="270" w:type="dxa"/>
          </w:tcPr>
          <w:p w14:paraId="1AC359FB" w14:textId="77777777" w:rsidR="00563981" w:rsidRPr="00F006FD" w:rsidRDefault="0056398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35FA2BC" w14:textId="0F787488" w:rsidR="00563981" w:rsidRPr="00F006FD" w:rsidRDefault="00031098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563981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270" w:type="dxa"/>
          </w:tcPr>
          <w:p w14:paraId="16F2FB1D" w14:textId="77777777" w:rsidR="00563981" w:rsidRPr="00F006FD" w:rsidRDefault="0056398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29841D5" w14:textId="472B92F5" w:rsidR="00563981" w:rsidRPr="00F006FD" w:rsidRDefault="00106B8C" w:rsidP="00F006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2247FF" w14:textId="77777777" w:rsidR="00563981" w:rsidRPr="00F006FD" w:rsidRDefault="0056398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6D9B807" w14:textId="66C002AB" w:rsidR="00563981" w:rsidRPr="00F006FD" w:rsidRDefault="00031098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274</w:t>
            </w:r>
          </w:p>
        </w:tc>
        <w:tc>
          <w:tcPr>
            <w:tcW w:w="270" w:type="dxa"/>
            <w:gridSpan w:val="2"/>
          </w:tcPr>
          <w:p w14:paraId="69758FB3" w14:textId="77777777" w:rsidR="00563981" w:rsidRPr="00F006FD" w:rsidRDefault="0056398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A1A31A4" w14:textId="02197CF8" w:rsidR="00003387" w:rsidRPr="00F006FD" w:rsidRDefault="00363FC4" w:rsidP="00F006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635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637F6D07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E16B7D8" w14:textId="6C726452" w:rsidR="00563981" w:rsidRPr="00F006FD" w:rsidRDefault="00563981" w:rsidP="00F006FD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F7887" w:rsidRPr="00F006FD" w14:paraId="13348F6C" w14:textId="77777777" w:rsidTr="005A3A2C">
        <w:trPr>
          <w:gridBefore w:val="1"/>
          <w:wBefore w:w="9" w:type="dxa"/>
        </w:trPr>
        <w:tc>
          <w:tcPr>
            <w:tcW w:w="3618" w:type="dxa"/>
          </w:tcPr>
          <w:p w14:paraId="7F2772A9" w14:textId="02BE148C" w:rsidR="00DA28F0" w:rsidRPr="00F006FD" w:rsidRDefault="00926107" w:rsidP="00DA2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630" w:type="dxa"/>
          </w:tcPr>
          <w:p w14:paraId="2766BC06" w14:textId="77777777" w:rsidR="00DA28F0" w:rsidRPr="00F006FD" w:rsidRDefault="00DA28F0" w:rsidP="00DA2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80B1F" w14:textId="697C6054" w:rsidR="00DA28F0" w:rsidRPr="00F006FD" w:rsidRDefault="00DA28F0" w:rsidP="00F006F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DF6F0B" w14:textId="77777777" w:rsidR="00DA28F0" w:rsidRPr="00F006FD" w:rsidRDefault="00DA28F0" w:rsidP="00DA2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B3B71C" w14:textId="69AFCD88" w:rsidR="00DA28F0" w:rsidRPr="00F006FD" w:rsidRDefault="00DA28F0" w:rsidP="00F006F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4849D43" w14:textId="77777777" w:rsidR="00DA28F0" w:rsidRPr="00F006FD" w:rsidRDefault="00DA28F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92095B" w14:textId="2402BA31" w:rsidR="00DA28F0" w:rsidRPr="00F006FD" w:rsidRDefault="00DA28F0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37D9ED4" w14:textId="77777777" w:rsidR="00DA28F0" w:rsidRPr="00F006FD" w:rsidRDefault="00DA28F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4322C0" w14:textId="6DB1A302" w:rsidR="00DA28F0" w:rsidRPr="00F006FD" w:rsidRDefault="00106B8C" w:rsidP="00F006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9903A1" w14:textId="77777777" w:rsidR="00DA28F0" w:rsidRPr="00F006FD" w:rsidRDefault="00DA28F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2D1633" w14:textId="78CD145C" w:rsidR="00DA28F0" w:rsidRPr="00F006FD" w:rsidRDefault="00363FC4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14B96CC9" w14:textId="77777777" w:rsidR="00DA28F0" w:rsidRPr="00F006FD" w:rsidRDefault="00DA28F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FD4931" w14:textId="1ECC0DE3" w:rsidR="00003387" w:rsidRPr="00F006FD" w:rsidRDefault="00AC55BE" w:rsidP="00F006F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5D3332E7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8F0EB9" w14:textId="4914C1DB" w:rsidR="00DA28F0" w:rsidRPr="00F006FD" w:rsidRDefault="00DA28F0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857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F7887" w:rsidRPr="00F006FD" w14:paraId="606D3D48" w14:textId="77777777" w:rsidTr="005A3A2C">
        <w:trPr>
          <w:gridBefore w:val="1"/>
          <w:wBefore w:w="9" w:type="dxa"/>
        </w:trPr>
        <w:tc>
          <w:tcPr>
            <w:tcW w:w="3618" w:type="dxa"/>
          </w:tcPr>
          <w:p w14:paraId="5E455530" w14:textId="1577CFDF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E8276F" w:rsidRPr="00F006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8276F" w:rsidRPr="00F006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8276F" w:rsidRPr="00F006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30" w:type="dxa"/>
          </w:tcPr>
          <w:p w14:paraId="24E20BD3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EC5B06" w14:textId="15863F93" w:rsidR="0013573B" w:rsidRPr="00F006FD" w:rsidRDefault="00031098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323</w:t>
            </w:r>
            <w:r w:rsidR="0013573B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</w:tcPr>
          <w:p w14:paraId="1C6C9F97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33365B" w14:textId="60179B21" w:rsidR="0013573B" w:rsidRPr="00F006FD" w:rsidRDefault="00031098" w:rsidP="00F006F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894</w:t>
            </w:r>
            <w:r w:rsidR="0013573B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802</w:t>
            </w:r>
          </w:p>
        </w:tc>
        <w:tc>
          <w:tcPr>
            <w:tcW w:w="270" w:type="dxa"/>
          </w:tcPr>
          <w:p w14:paraId="5DB8F402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75DE59" w14:textId="1E9C9090" w:rsidR="0013573B" w:rsidRPr="00F006FD" w:rsidRDefault="00031098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3573B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669</w:t>
            </w:r>
            <w:r w:rsidR="0013573B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286</w:t>
            </w:r>
          </w:p>
        </w:tc>
        <w:tc>
          <w:tcPr>
            <w:tcW w:w="270" w:type="dxa"/>
          </w:tcPr>
          <w:p w14:paraId="13DFCC35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A9D8DC" w14:textId="52C7740B" w:rsidR="0013573B" w:rsidRPr="00F006FD" w:rsidRDefault="00106B8C" w:rsidP="00F006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DF12DF7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A4C955" w14:textId="1E8259BE" w:rsidR="0013573B" w:rsidRPr="00F006FD" w:rsidRDefault="00031098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</w:t>
            </w:r>
            <w:r w:rsidR="00363FC4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009</w:t>
            </w:r>
          </w:p>
        </w:tc>
        <w:tc>
          <w:tcPr>
            <w:tcW w:w="270" w:type="dxa"/>
            <w:gridSpan w:val="2"/>
          </w:tcPr>
          <w:p w14:paraId="5DCC9DD0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1EC115" w14:textId="4D88A1C6" w:rsidR="00003387" w:rsidRPr="00F006FD" w:rsidRDefault="00031098" w:rsidP="00F006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203</w:t>
            </w:r>
            <w:r w:rsidR="00363FC4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472</w:t>
            </w:r>
          </w:p>
        </w:tc>
        <w:tc>
          <w:tcPr>
            <w:tcW w:w="270" w:type="dxa"/>
            <w:tcBorders>
              <w:left w:val="nil"/>
            </w:tcBorders>
          </w:tcPr>
          <w:p w14:paraId="0C25D889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CF2FE6" w14:textId="28D421DA" w:rsidR="0013573B" w:rsidRPr="00F006FD" w:rsidRDefault="00031098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13573B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167</w:t>
            </w:r>
            <w:r w:rsidR="0013573B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203</w:t>
            </w:r>
          </w:p>
        </w:tc>
      </w:tr>
      <w:tr w:rsidR="006A3B8B" w:rsidRPr="00F006FD" w14:paraId="4B46E082" w14:textId="77777777" w:rsidTr="005A3A2C">
        <w:trPr>
          <w:gridBefore w:val="1"/>
          <w:wBefore w:w="9" w:type="dxa"/>
        </w:trPr>
        <w:tc>
          <w:tcPr>
            <w:tcW w:w="3618" w:type="dxa"/>
          </w:tcPr>
          <w:p w14:paraId="5D0E3153" w14:textId="3206B14D" w:rsidR="00E8276F" w:rsidRPr="00F006FD" w:rsidRDefault="00E8276F" w:rsidP="00F0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90" w:hanging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การรับรู้สินทรัพย์สิทธิการใช้จากกา</w:t>
            </w:r>
            <w:r w:rsidRPr="00F006F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</w:t>
            </w:r>
            <w:r w:rsidRPr="00F006FD">
              <w:rPr>
                <w:rFonts w:ascii="Angsana New" w:hAnsi="Angsana New"/>
                <w:spacing w:val="-6"/>
                <w:sz w:val="28"/>
                <w:szCs w:val="28"/>
                <w:cs/>
              </w:rPr>
              <w:t>ถือปฏิบัติ</w:t>
            </w:r>
            <w:r w:rsidRPr="00F006FD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ตาม </w:t>
            </w:r>
            <w:r w:rsidRPr="00F006FD">
              <w:rPr>
                <w:rFonts w:ascii="Angsana New" w:hAnsi="Angsana New"/>
                <w:spacing w:val="-8"/>
                <w:sz w:val="28"/>
                <w:szCs w:val="28"/>
              </w:rPr>
              <w:t xml:space="preserve">TFRS </w:t>
            </w:r>
            <w:r w:rsidR="00031098" w:rsidRPr="00F006FD">
              <w:rPr>
                <w:rFonts w:ascii="Angsana New" w:hAnsi="Angsana New"/>
                <w:spacing w:val="-8"/>
                <w:sz w:val="28"/>
                <w:szCs w:val="28"/>
              </w:rPr>
              <w:t>16</w:t>
            </w:r>
            <w:r w:rsidRPr="00F006FD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F006FD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เป็นครั้งแรก </w:t>
            </w:r>
            <w:r w:rsidR="00D01F0F" w:rsidRPr="00F006FD">
              <w:rPr>
                <w:rFonts w:ascii="Angsana New" w:hAnsi="Angsana New"/>
                <w:i/>
                <w:iCs/>
                <w:spacing w:val="-8"/>
                <w:sz w:val="28"/>
                <w:szCs w:val="28"/>
              </w:rPr>
              <w:t>(</w:t>
            </w:r>
            <w:r w:rsidRPr="00F006FD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</w:rPr>
              <w:t xml:space="preserve">ดูหมายเหตุข้อ </w:t>
            </w:r>
            <w:r w:rsidR="00031098" w:rsidRPr="00F006FD">
              <w:rPr>
                <w:rFonts w:ascii="Angsana New" w:hAnsi="Angsana New"/>
                <w:i/>
                <w:iCs/>
                <w:spacing w:val="-8"/>
                <w:sz w:val="28"/>
                <w:szCs w:val="28"/>
              </w:rPr>
              <w:t>3</w:t>
            </w:r>
            <w:r w:rsidRPr="00F006FD">
              <w:rPr>
                <w:rFonts w:ascii="Angsana New" w:hAnsi="Angsana New"/>
                <w:i/>
                <w:iCs/>
                <w:spacing w:val="-8"/>
                <w:sz w:val="28"/>
                <w:szCs w:val="28"/>
              </w:rPr>
              <w:t>(</w:t>
            </w:r>
            <w:r w:rsidRPr="00F006FD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</w:rPr>
              <w:t>ข</w:t>
            </w:r>
            <w:r w:rsidR="00D01F0F" w:rsidRPr="00F006FD">
              <w:rPr>
                <w:rFonts w:ascii="Angsana New" w:hAnsi="Angsana New"/>
                <w:i/>
                <w:iCs/>
                <w:spacing w:val="-8"/>
                <w:sz w:val="28"/>
                <w:szCs w:val="28"/>
              </w:rPr>
              <w:t>))</w:t>
            </w:r>
          </w:p>
        </w:tc>
        <w:tc>
          <w:tcPr>
            <w:tcW w:w="630" w:type="dxa"/>
          </w:tcPr>
          <w:p w14:paraId="048737E4" w14:textId="77777777" w:rsidR="00E8276F" w:rsidRPr="00F006FD" w:rsidRDefault="00E8276F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77C72C" w14:textId="0BBBE19B" w:rsidR="00E8276F" w:rsidRPr="00F006FD" w:rsidRDefault="00031098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218</w:t>
            </w:r>
          </w:p>
        </w:tc>
        <w:tc>
          <w:tcPr>
            <w:tcW w:w="270" w:type="dxa"/>
            <w:vAlign w:val="bottom"/>
          </w:tcPr>
          <w:p w14:paraId="5820B64E" w14:textId="77777777" w:rsidR="00E8276F" w:rsidRPr="00F006FD" w:rsidRDefault="00E8276F" w:rsidP="00E8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FEA793" w14:textId="4BF6EA1A" w:rsidR="00E8276F" w:rsidRPr="00F006FD" w:rsidRDefault="00D60986" w:rsidP="00F006FD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6F990E" w14:textId="1F79E420" w:rsidR="00E8276F" w:rsidRPr="00F006FD" w:rsidRDefault="00E8276F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94F823C" w14:textId="19B5B3C9" w:rsidR="00E8276F" w:rsidRPr="00F006FD" w:rsidRDefault="00031098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3D0F86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270" w:type="dxa"/>
            <w:vAlign w:val="bottom"/>
          </w:tcPr>
          <w:p w14:paraId="4A43EA99" w14:textId="77777777" w:rsidR="00E8276F" w:rsidRPr="00F006FD" w:rsidRDefault="00E8276F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8BCF44" w14:textId="507E23BA" w:rsidR="00E8276F" w:rsidRPr="00F006FD" w:rsidRDefault="00031098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F76380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088</w:t>
            </w:r>
          </w:p>
        </w:tc>
        <w:tc>
          <w:tcPr>
            <w:tcW w:w="270" w:type="dxa"/>
            <w:vAlign w:val="bottom"/>
          </w:tcPr>
          <w:p w14:paraId="509B3BD1" w14:textId="77777777" w:rsidR="00E8276F" w:rsidRPr="00F006FD" w:rsidRDefault="00E8276F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E52B224" w14:textId="7366A783" w:rsidR="00E8276F" w:rsidRPr="00F006FD" w:rsidRDefault="00031098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63FC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270" w:type="dxa"/>
            <w:gridSpan w:val="2"/>
            <w:vAlign w:val="bottom"/>
          </w:tcPr>
          <w:p w14:paraId="7588FA86" w14:textId="77777777" w:rsidR="00E8276F" w:rsidRPr="00F006FD" w:rsidRDefault="00E8276F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98AB1D" w14:textId="70CD751C" w:rsidR="00003387" w:rsidRPr="00F006FD" w:rsidRDefault="00363FC4" w:rsidP="00F006F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9E859F7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FFD2CE" w14:textId="313EA868" w:rsidR="00E8276F" w:rsidRPr="00F006FD" w:rsidRDefault="00031098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="00E57DAD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</w:p>
        </w:tc>
      </w:tr>
      <w:tr w:rsidR="00F95645" w:rsidRPr="00F006FD" w14:paraId="64FD6F51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3104AA96" w14:textId="68168D3C" w:rsidR="00D60986" w:rsidRPr="00F006FD" w:rsidRDefault="00D60986" w:rsidP="00E8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630" w:type="dxa"/>
          </w:tcPr>
          <w:p w14:paraId="1B11051A" w14:textId="77777777" w:rsidR="00D60986" w:rsidRPr="00F006FD" w:rsidRDefault="00D60986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FD6A4B" w14:textId="4C11F698" w:rsidR="00D60986" w:rsidRPr="00F006FD" w:rsidRDefault="00031098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323</w:t>
            </w:r>
            <w:r w:rsidR="00D60986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852</w:t>
            </w:r>
          </w:p>
        </w:tc>
        <w:tc>
          <w:tcPr>
            <w:tcW w:w="270" w:type="dxa"/>
            <w:vAlign w:val="bottom"/>
          </w:tcPr>
          <w:p w14:paraId="72E3B3C2" w14:textId="77777777" w:rsidR="00D60986" w:rsidRPr="00F006FD" w:rsidRDefault="00D60986" w:rsidP="00E8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7404B3" w14:textId="721895D3" w:rsidR="00D60986" w:rsidRPr="00F006FD" w:rsidRDefault="00031098" w:rsidP="00F006F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894</w:t>
            </w:r>
            <w:r w:rsidR="00D60986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802</w:t>
            </w:r>
          </w:p>
        </w:tc>
        <w:tc>
          <w:tcPr>
            <w:tcW w:w="270" w:type="dxa"/>
            <w:vAlign w:val="bottom"/>
          </w:tcPr>
          <w:p w14:paraId="11E51E2C" w14:textId="77777777" w:rsidR="00D60986" w:rsidRPr="00F006FD" w:rsidRDefault="00D60986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C33AFA" w14:textId="012D7A69" w:rsidR="00D60986" w:rsidRPr="00F006FD" w:rsidRDefault="00031098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63FC4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697</w:t>
            </w:r>
            <w:r w:rsidR="003D0F86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432</w:t>
            </w:r>
          </w:p>
        </w:tc>
        <w:tc>
          <w:tcPr>
            <w:tcW w:w="270" w:type="dxa"/>
            <w:vAlign w:val="bottom"/>
          </w:tcPr>
          <w:p w14:paraId="65BA5D1D" w14:textId="77777777" w:rsidR="00D60986" w:rsidRPr="00F006FD" w:rsidRDefault="00D60986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9308A3" w14:textId="7FBF39FA" w:rsidR="00D60986" w:rsidRPr="00F006FD" w:rsidRDefault="00031098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</w:t>
            </w:r>
            <w:r w:rsidR="00F76380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088</w:t>
            </w:r>
          </w:p>
        </w:tc>
        <w:tc>
          <w:tcPr>
            <w:tcW w:w="270" w:type="dxa"/>
            <w:vAlign w:val="bottom"/>
          </w:tcPr>
          <w:p w14:paraId="58BF2CA8" w14:textId="77777777" w:rsidR="00D60986" w:rsidRPr="00F006FD" w:rsidRDefault="00D60986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2101E6" w14:textId="7CD42EC7" w:rsidR="00D60986" w:rsidRPr="00F006FD" w:rsidRDefault="00031098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</w:t>
            </w:r>
            <w:r w:rsidR="00363FC4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487</w:t>
            </w:r>
          </w:p>
        </w:tc>
        <w:tc>
          <w:tcPr>
            <w:tcW w:w="270" w:type="dxa"/>
            <w:gridSpan w:val="2"/>
            <w:vAlign w:val="bottom"/>
          </w:tcPr>
          <w:p w14:paraId="4252985D" w14:textId="77777777" w:rsidR="00D60986" w:rsidRPr="00F006FD" w:rsidRDefault="00D60986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B3455D" w14:textId="470FDEA6" w:rsidR="00003387" w:rsidRPr="00F006FD" w:rsidRDefault="00031098" w:rsidP="00F006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203</w:t>
            </w:r>
            <w:r w:rsidR="00363FC4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C90A4BC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AC1062" w14:textId="7DBB5EA2" w:rsidR="00D60986" w:rsidRPr="00F006FD" w:rsidRDefault="00031098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946C1A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214</w:t>
            </w:r>
            <w:r w:rsidR="00E57DAD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133</w:t>
            </w:r>
          </w:p>
        </w:tc>
      </w:tr>
      <w:tr w:rsidR="0013573B" w:rsidRPr="00F006FD" w14:paraId="4E2C6822" w14:textId="77777777" w:rsidTr="000E4F90">
        <w:trPr>
          <w:gridBefore w:val="1"/>
          <w:wBefore w:w="9" w:type="dxa"/>
          <w:trHeight w:val="80"/>
        </w:trPr>
        <w:tc>
          <w:tcPr>
            <w:tcW w:w="3618" w:type="dxa"/>
          </w:tcPr>
          <w:p w14:paraId="59D4CBDF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539E063F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28FBA" w14:textId="1D0F74A2" w:rsidR="0013573B" w:rsidRPr="00F006FD" w:rsidRDefault="002D6E17" w:rsidP="00F006F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030C18B" w14:textId="77777777" w:rsidR="0013573B" w:rsidRPr="00F006FD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7DA56C" w14:textId="4D3D7AEB" w:rsidR="0013573B" w:rsidRPr="00F006FD" w:rsidRDefault="00031098" w:rsidP="00F006F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E2DD1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468</w:t>
            </w:r>
          </w:p>
        </w:tc>
        <w:tc>
          <w:tcPr>
            <w:tcW w:w="270" w:type="dxa"/>
          </w:tcPr>
          <w:p w14:paraId="243FF55B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4B464B9" w14:textId="34604F6D" w:rsidR="0013573B" w:rsidRPr="00F006FD" w:rsidRDefault="00031098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886A36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897</w:t>
            </w:r>
          </w:p>
        </w:tc>
        <w:tc>
          <w:tcPr>
            <w:tcW w:w="270" w:type="dxa"/>
          </w:tcPr>
          <w:p w14:paraId="5788DDAE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8AD3933" w14:textId="71BD15B9" w:rsidR="0013573B" w:rsidRPr="00F006FD" w:rsidRDefault="00031098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76380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  <w:tc>
          <w:tcPr>
            <w:tcW w:w="270" w:type="dxa"/>
          </w:tcPr>
          <w:p w14:paraId="68781CF6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CFFFFCF" w14:textId="3F762494" w:rsidR="0013573B" w:rsidRPr="00F006FD" w:rsidRDefault="00031098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363FC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840</w:t>
            </w:r>
          </w:p>
        </w:tc>
        <w:tc>
          <w:tcPr>
            <w:tcW w:w="270" w:type="dxa"/>
            <w:gridSpan w:val="2"/>
          </w:tcPr>
          <w:p w14:paraId="7405852F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EF7D671" w14:textId="6E7CB373" w:rsidR="00003387" w:rsidRPr="00F006FD" w:rsidRDefault="00031098" w:rsidP="00F006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363FC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184</w:t>
            </w:r>
          </w:p>
        </w:tc>
        <w:tc>
          <w:tcPr>
            <w:tcW w:w="270" w:type="dxa"/>
            <w:tcBorders>
              <w:left w:val="nil"/>
            </w:tcBorders>
          </w:tcPr>
          <w:p w14:paraId="5536E317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2D345E0" w14:textId="10DF3002" w:rsidR="0013573B" w:rsidRPr="00F006FD" w:rsidRDefault="00031098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="00A7299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</w:p>
        </w:tc>
      </w:tr>
      <w:tr w:rsidR="00A80101" w:rsidRPr="00F006FD" w14:paraId="7151AC25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19D65238" w14:textId="0B592F4A" w:rsidR="00A80101" w:rsidRPr="00F006FD" w:rsidRDefault="00A80101" w:rsidP="00A80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630" w:type="dxa"/>
          </w:tcPr>
          <w:p w14:paraId="4E1CDF32" w14:textId="77777777" w:rsidR="00A80101" w:rsidRPr="00F006FD" w:rsidRDefault="00A80101" w:rsidP="00A80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B6B7D" w14:textId="3BACE4AC" w:rsidR="00A80101" w:rsidRPr="00F006FD" w:rsidRDefault="001B57DD" w:rsidP="00F006FD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F476A94" w14:textId="77777777" w:rsidR="00A80101" w:rsidRPr="00F006FD" w:rsidRDefault="00A80101" w:rsidP="00A80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D0BD9A" w14:textId="38FE8008" w:rsidR="00A80101" w:rsidRPr="00F006FD" w:rsidRDefault="00031098" w:rsidP="00F006F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775</w:t>
            </w:r>
          </w:p>
        </w:tc>
        <w:tc>
          <w:tcPr>
            <w:tcW w:w="270" w:type="dxa"/>
          </w:tcPr>
          <w:p w14:paraId="7006B74D" w14:textId="77777777" w:rsidR="00A80101" w:rsidRPr="00F006FD" w:rsidRDefault="00A8010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CB2F6A3" w14:textId="35518BD8" w:rsidR="00A80101" w:rsidRPr="00F006FD" w:rsidRDefault="00031098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A80101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834</w:t>
            </w:r>
          </w:p>
        </w:tc>
        <w:tc>
          <w:tcPr>
            <w:tcW w:w="270" w:type="dxa"/>
          </w:tcPr>
          <w:p w14:paraId="08ACBA30" w14:textId="77777777" w:rsidR="00A80101" w:rsidRPr="00F006FD" w:rsidRDefault="00A8010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56F7749" w14:textId="6AA0090D" w:rsidR="00A80101" w:rsidRPr="00F006FD" w:rsidRDefault="00F76380" w:rsidP="00F006F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040200A" w14:textId="77777777" w:rsidR="00A80101" w:rsidRPr="00F006FD" w:rsidRDefault="00A8010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C90CCF8" w14:textId="299D8A37" w:rsidR="00A80101" w:rsidRPr="00F006FD" w:rsidRDefault="00031098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363FC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  <w:gridSpan w:val="2"/>
          </w:tcPr>
          <w:p w14:paraId="4A141957" w14:textId="77777777" w:rsidR="00A80101" w:rsidRPr="00F006FD" w:rsidRDefault="00A8010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C115ED" w14:textId="75644FEA" w:rsidR="00003387" w:rsidRPr="00F006FD" w:rsidRDefault="00363FC4" w:rsidP="00F006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A57BE7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083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1FFBC0FB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01CF0E2" w14:textId="45BF247A" w:rsidR="00A80101" w:rsidRPr="00F006FD" w:rsidRDefault="003F67DA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F7453A" w:rsidRPr="00F006FD" w14:paraId="6E30A214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24F714E9" w14:textId="5055BCF0" w:rsidR="00F7453A" w:rsidRPr="00F006FD" w:rsidRDefault="001256A7" w:rsidP="00A80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630" w:type="dxa"/>
          </w:tcPr>
          <w:p w14:paraId="35EA0689" w14:textId="0CD46782" w:rsidR="00F7453A" w:rsidRPr="00F006FD" w:rsidRDefault="00031098" w:rsidP="000E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6" w:hanging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006FD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080" w:type="dxa"/>
          </w:tcPr>
          <w:p w14:paraId="6E099214" w14:textId="5B5505D5" w:rsidR="00F7453A" w:rsidRPr="00F006FD" w:rsidRDefault="001B57DD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031098" w:rsidRPr="00F006FD">
              <w:rPr>
                <w:rFonts w:ascii="Angsana New" w:hAnsi="Angsana New" w:cs="Times New Roman"/>
                <w:sz w:val="28"/>
                <w:szCs w:val="28"/>
                <w:lang w:val="en-US"/>
              </w:rPr>
              <w:t>51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 w:cs="Times New Roman"/>
                <w:sz w:val="28"/>
                <w:szCs w:val="28"/>
                <w:lang w:val="en-US"/>
              </w:rPr>
              <w:t>33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F006F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0360115" w14:textId="77777777" w:rsidR="00F7453A" w:rsidRPr="00F006FD" w:rsidRDefault="00F7453A" w:rsidP="00A80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D420D3" w14:textId="6191C3C6" w:rsidR="00F7453A" w:rsidRPr="00F006FD" w:rsidRDefault="005F43A3" w:rsidP="00F006FD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EFC2037" w14:textId="77777777" w:rsidR="00F7453A" w:rsidRPr="00F006FD" w:rsidRDefault="00F7453A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96C8C82" w14:textId="39FBB35B" w:rsidR="00F7453A" w:rsidRPr="00F006FD" w:rsidRDefault="005F43A3" w:rsidP="00F006FD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4574FB6" w14:textId="77777777" w:rsidR="00F7453A" w:rsidRPr="00F006FD" w:rsidRDefault="00F7453A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499D5F4" w14:textId="18883109" w:rsidR="00F7453A" w:rsidRPr="00F006FD" w:rsidRDefault="00F76380" w:rsidP="00F006F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CB1CD82" w14:textId="77777777" w:rsidR="00F7453A" w:rsidRPr="00F006FD" w:rsidRDefault="00F7453A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259BDE" w14:textId="38F31245" w:rsidR="00F7453A" w:rsidRPr="00F006FD" w:rsidRDefault="00363FC4" w:rsidP="00F006F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D94A7E" w14:textId="77777777" w:rsidR="00F7453A" w:rsidRPr="00F006FD" w:rsidRDefault="00F7453A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0F0FE7A" w14:textId="7428B297" w:rsidR="00003387" w:rsidRPr="00F006FD" w:rsidRDefault="00363FC4" w:rsidP="00F006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66D8D478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00BC27A" w14:textId="0F261259" w:rsidR="00F7453A" w:rsidRPr="00F006FD" w:rsidRDefault="00F83C85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328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F7887" w:rsidRPr="00F006FD" w14:paraId="2DF0D475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32811E53" w14:textId="7EA38929" w:rsidR="00823550" w:rsidRPr="00F006FD" w:rsidRDefault="00823550" w:rsidP="00823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F006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6107" w:rsidRPr="00F006FD">
              <w:rPr>
                <w:rFonts w:ascii="Angsana New" w:hAnsi="Angsana New" w:hint="cs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1E752AC0" w14:textId="77777777" w:rsidR="00823550" w:rsidRPr="00F006FD" w:rsidRDefault="00823550" w:rsidP="00823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F5BE00" w14:textId="41614423" w:rsidR="00823550" w:rsidRPr="00F006FD" w:rsidRDefault="00823550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218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186CCF5" w14:textId="77777777" w:rsidR="00823550" w:rsidRPr="00F006FD" w:rsidRDefault="00823550" w:rsidP="00823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1AD5F" w14:textId="4B533214" w:rsidR="00823550" w:rsidRPr="00F006FD" w:rsidRDefault="00823550" w:rsidP="00F006F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314CB3D" w14:textId="77777777" w:rsidR="00823550" w:rsidRPr="00F006FD" w:rsidRDefault="0082355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C59FB3" w14:textId="2A13BFA9" w:rsidR="00823550" w:rsidRPr="00F006FD" w:rsidRDefault="00363FC4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  <w:r w:rsidR="00223995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B8C8D3E" w14:textId="77777777" w:rsidR="00823550" w:rsidRPr="00F006FD" w:rsidRDefault="0082355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1336B3" w14:textId="1DE812D5" w:rsidR="00823550" w:rsidRPr="00F006FD" w:rsidRDefault="00F76380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E264D31" w14:textId="77777777" w:rsidR="00823550" w:rsidRPr="00F006FD" w:rsidRDefault="0082355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6C144F" w14:textId="351BDDA0" w:rsidR="00823550" w:rsidRPr="00F006FD" w:rsidRDefault="00823550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63FC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73540DC9" w14:textId="77777777" w:rsidR="00823550" w:rsidRPr="00F006FD" w:rsidRDefault="0082355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18EF34" w14:textId="7E9B2EFD" w:rsidR="00003387" w:rsidRPr="00F006FD" w:rsidRDefault="00363FC4" w:rsidP="00F006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5C6A42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045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78F0EF38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A1D838" w14:textId="3F62D3C6" w:rsidR="00823550" w:rsidRPr="00F006FD" w:rsidRDefault="00823550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  <w:r w:rsidR="005C6A42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129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F7887" w:rsidRPr="00F006FD" w14:paraId="1A320DEC" w14:textId="77777777" w:rsidTr="000E4F90">
        <w:trPr>
          <w:gridBefore w:val="1"/>
          <w:wBefore w:w="9" w:type="dxa"/>
        </w:trPr>
        <w:tc>
          <w:tcPr>
            <w:tcW w:w="3618" w:type="dxa"/>
          </w:tcPr>
          <w:p w14:paraId="6546016D" w14:textId="1333AC57" w:rsidR="00A70DA4" w:rsidRPr="00F006FD" w:rsidRDefault="00A70DA4" w:rsidP="00A70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30" w:type="dxa"/>
          </w:tcPr>
          <w:p w14:paraId="49B18FBC" w14:textId="77777777" w:rsidR="00A70DA4" w:rsidRPr="00F006FD" w:rsidRDefault="00A70DA4" w:rsidP="00A70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E3F0AB" w14:textId="5B813B7D" w:rsidR="00A70DA4" w:rsidRPr="00624293" w:rsidRDefault="00031098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272</w:t>
            </w:r>
            <w:r w:rsidR="002333DE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301</w:t>
            </w:r>
          </w:p>
        </w:tc>
        <w:tc>
          <w:tcPr>
            <w:tcW w:w="270" w:type="dxa"/>
          </w:tcPr>
          <w:p w14:paraId="3294B400" w14:textId="77777777" w:rsidR="00A70DA4" w:rsidRPr="00F006FD" w:rsidRDefault="00A70DA4" w:rsidP="00A70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CA42B6" w14:textId="708A4D54" w:rsidR="00A70DA4" w:rsidRPr="00F006FD" w:rsidRDefault="00031098" w:rsidP="00F006F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898</w:t>
            </w:r>
            <w:r w:rsidR="00E65901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270" w:type="dxa"/>
          </w:tcPr>
          <w:p w14:paraId="236E0A60" w14:textId="77777777" w:rsidR="00A70DA4" w:rsidRPr="00F006FD" w:rsidRDefault="00A70D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90B893" w14:textId="299A7E01" w:rsidR="00A70DA4" w:rsidRPr="00F006FD" w:rsidRDefault="00031098" w:rsidP="00F006F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63FC4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613</w:t>
            </w:r>
            <w:r w:rsidR="00223995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189</w:t>
            </w:r>
          </w:p>
        </w:tc>
        <w:tc>
          <w:tcPr>
            <w:tcW w:w="270" w:type="dxa"/>
          </w:tcPr>
          <w:p w14:paraId="7E05C5FA" w14:textId="77777777" w:rsidR="00A70DA4" w:rsidRPr="00F006FD" w:rsidRDefault="00A70D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88FB36" w14:textId="01A89EB8" w:rsidR="00A70DA4" w:rsidRPr="00F006FD" w:rsidRDefault="00031098" w:rsidP="00F006FD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</w:t>
            </w:r>
            <w:r w:rsidR="00B13509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107</w:t>
            </w:r>
          </w:p>
        </w:tc>
        <w:tc>
          <w:tcPr>
            <w:tcW w:w="270" w:type="dxa"/>
          </w:tcPr>
          <w:p w14:paraId="281A15F8" w14:textId="77777777" w:rsidR="00A70DA4" w:rsidRPr="00F006FD" w:rsidRDefault="00A70D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BE697F" w14:textId="15EA440B" w:rsidR="00A70DA4" w:rsidRPr="00F006FD" w:rsidRDefault="00031098" w:rsidP="00F006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="00363FC4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638</w:t>
            </w:r>
          </w:p>
        </w:tc>
        <w:tc>
          <w:tcPr>
            <w:tcW w:w="270" w:type="dxa"/>
            <w:gridSpan w:val="2"/>
          </w:tcPr>
          <w:p w14:paraId="01E21990" w14:textId="77777777" w:rsidR="00A70DA4" w:rsidRPr="00F006FD" w:rsidRDefault="00A70D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272F2E" w14:textId="768C02AB" w:rsidR="00003387" w:rsidRPr="00F006FD" w:rsidRDefault="00031098" w:rsidP="00F006F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</w:t>
            </w:r>
            <w:r w:rsidR="005C6A42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533</w:t>
            </w:r>
          </w:p>
        </w:tc>
        <w:tc>
          <w:tcPr>
            <w:tcW w:w="270" w:type="dxa"/>
            <w:tcBorders>
              <w:left w:val="nil"/>
            </w:tcBorders>
          </w:tcPr>
          <w:p w14:paraId="4ECC5D94" w14:textId="77777777" w:rsidR="00003387" w:rsidRPr="00F006FD" w:rsidRDefault="00003387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FB567E" w14:textId="21A826BA" w:rsidR="00A70DA4" w:rsidRPr="00F006FD" w:rsidRDefault="00031098" w:rsidP="00F006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5C6A42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976</w:t>
            </w:r>
            <w:r w:rsidR="005C6A42"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717</w:t>
            </w:r>
          </w:p>
        </w:tc>
      </w:tr>
      <w:tr w:rsidR="00E82F2B" w:rsidRPr="00F006FD" w14:paraId="3DAE9EB7" w14:textId="77777777" w:rsidTr="000E4F90">
        <w:tc>
          <w:tcPr>
            <w:tcW w:w="3627" w:type="dxa"/>
            <w:gridSpan w:val="2"/>
          </w:tcPr>
          <w:p w14:paraId="51776E1F" w14:textId="18B2C2B4" w:rsidR="00E82F2B" w:rsidRPr="006B22B5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0440" w:type="dxa"/>
            <w:gridSpan w:val="15"/>
          </w:tcPr>
          <w:p w14:paraId="6DC87147" w14:textId="77777777" w:rsidR="00E82F2B" w:rsidRPr="006B22B5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2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0621" w:rsidRPr="00F006FD" w14:paraId="2E0D606A" w14:textId="77777777" w:rsidTr="000E4F90">
        <w:tc>
          <w:tcPr>
            <w:tcW w:w="3627" w:type="dxa"/>
            <w:gridSpan w:val="2"/>
          </w:tcPr>
          <w:p w14:paraId="6F0B97F0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AD0BAA4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94E126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E31C9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18FB0F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43ED9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BE0DA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7DD2C1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0AFB80" w14:textId="52A30E5B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F189E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C1D52A" w14:textId="4AD40071" w:rsidR="00820621" w:rsidRPr="006B22B5" w:rsidRDefault="001A7633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D1B9070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B4446F3" w14:textId="029AED02" w:rsidR="00F938E0" w:rsidRPr="006B22B5" w:rsidRDefault="001A7633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1A11EF5A" w14:textId="36C26909" w:rsidR="00F938E0" w:rsidRPr="006B22B5" w:rsidRDefault="00F938E0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80ECE8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621" w:rsidRPr="00F006FD" w14:paraId="2D5F0F20" w14:textId="77777777" w:rsidTr="000E4F90">
        <w:tc>
          <w:tcPr>
            <w:tcW w:w="3627" w:type="dxa"/>
            <w:gridSpan w:val="2"/>
          </w:tcPr>
          <w:p w14:paraId="52389E12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114F107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6F873C" w14:textId="4BE4EA5B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40602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871BEC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46F21E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355E1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C28D67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B77B23" w14:textId="546A9213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FBDBF0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1E4887" w14:textId="24B4898C" w:rsidR="00820621" w:rsidRPr="006B22B5" w:rsidRDefault="001A7633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2AD12FFF" w14:textId="77777777" w:rsidR="00820621" w:rsidRPr="006B22B5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3F98DEBD" w14:textId="0C8324E5" w:rsidR="00F938E0" w:rsidRPr="006B22B5" w:rsidRDefault="001A7633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38CD8027" w14:textId="2F433018" w:rsidR="00F938E0" w:rsidRPr="006B22B5" w:rsidRDefault="00F938E0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B1205" w14:textId="77777777" w:rsidR="00820621" w:rsidRPr="006B22B5" w:rsidRDefault="00820621" w:rsidP="001A7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73B" w:rsidRPr="00F006FD" w14:paraId="54A8CB73" w14:textId="77777777" w:rsidTr="000E4F90">
        <w:tc>
          <w:tcPr>
            <w:tcW w:w="3627" w:type="dxa"/>
            <w:gridSpan w:val="2"/>
          </w:tcPr>
          <w:p w14:paraId="32D41924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</w:tcPr>
          <w:p w14:paraId="0DD53DBE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AE5653" w14:textId="69ADB0DB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3327FBF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BBB2C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1285955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F7DD42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6EFFC79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FB5A372" w14:textId="4968D5E0" w:rsidR="0013573B" w:rsidRPr="006B22B5" w:rsidRDefault="001A7633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64C1F10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81AF68" w14:textId="49141025" w:rsidR="0013573B" w:rsidRPr="006B22B5" w:rsidRDefault="001A7633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C32F8D6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D2FF80A" w14:textId="1E2B1D64" w:rsidR="00F938E0" w:rsidRPr="006B22B5" w:rsidRDefault="001A7633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  <w:r w:rsidRPr="001A76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28D3EC57" w14:textId="7D11C142" w:rsidR="00F938E0" w:rsidRPr="006B22B5" w:rsidRDefault="00F938E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811253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714" w:rsidRPr="00F006FD" w14:paraId="30E6CCBC" w14:textId="77777777" w:rsidTr="00031098">
        <w:tc>
          <w:tcPr>
            <w:tcW w:w="4257" w:type="dxa"/>
            <w:gridSpan w:val="3"/>
          </w:tcPr>
          <w:p w14:paraId="780C5DC4" w14:textId="417417F6" w:rsidR="00504714" w:rsidRPr="006B22B5" w:rsidRDefault="00504714" w:rsidP="004D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 w:hanging="95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006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D761873" w14:textId="4766C01D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694AB27" w14:textId="77777777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76B390" w14:textId="77777777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34D35E39" w14:textId="77777777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D2926A" w14:textId="77777777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847C0F4" w14:textId="77777777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C21F52" w14:textId="55E1BF66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93835A0" w14:textId="77777777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332024" w14:textId="4D8E2EBB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6664ABF7" w14:textId="77777777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0AA6332F" w14:textId="771358A3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2773054C" w14:textId="0D261FFF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2606FC" w14:textId="77777777" w:rsidR="00504714" w:rsidRPr="006B22B5" w:rsidRDefault="00504714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3573B" w:rsidRPr="00F006FD" w14:paraId="45C4542A" w14:textId="77777777" w:rsidTr="000E4F90">
        <w:tc>
          <w:tcPr>
            <w:tcW w:w="3627" w:type="dxa"/>
            <w:gridSpan w:val="2"/>
          </w:tcPr>
          <w:p w14:paraId="21492450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0E02C6A4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4"/>
          </w:tcPr>
          <w:p w14:paraId="62D8A1DF" w14:textId="4FE708DA" w:rsidR="00F938E0" w:rsidRPr="006B22B5" w:rsidRDefault="00D01F0F" w:rsidP="00F9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1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F938E0" w:rsidRPr="006B22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3573B" w:rsidRPr="00F006FD" w14:paraId="6BA9C108" w14:textId="77777777" w:rsidTr="000E4F90">
        <w:tc>
          <w:tcPr>
            <w:tcW w:w="3627" w:type="dxa"/>
            <w:gridSpan w:val="2"/>
          </w:tcPr>
          <w:p w14:paraId="3C3E34D7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22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  <w:r w:rsidRPr="006B22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</w:p>
          <w:p w14:paraId="17DDA7FA" w14:textId="2F656131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22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ผลขาดทุนจากการด้อยค่าสะสม</w:t>
            </w:r>
          </w:p>
        </w:tc>
        <w:tc>
          <w:tcPr>
            <w:tcW w:w="630" w:type="dxa"/>
          </w:tcPr>
          <w:p w14:paraId="2D81D7B2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3C9224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BF5E0C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87CC92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BFF18D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A29972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E5817B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A52812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F12F5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5D8CA5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E9752E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7849EC8" w14:textId="77777777" w:rsidR="00F938E0" w:rsidRPr="006B22B5" w:rsidRDefault="00F938E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1FB603F" w14:textId="0D8C3973" w:rsidR="00F938E0" w:rsidRPr="006B22B5" w:rsidRDefault="00F938E0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411404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73B" w:rsidRPr="00F006FD" w14:paraId="1425887B" w14:textId="77777777" w:rsidTr="000E4F90">
        <w:tc>
          <w:tcPr>
            <w:tcW w:w="3627" w:type="dxa"/>
            <w:gridSpan w:val="2"/>
          </w:tcPr>
          <w:p w14:paraId="6A5F391A" w14:textId="599193D9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sz w:val="28"/>
                <w:szCs w:val="28"/>
              </w:rPr>
              <w:t>1</w:t>
            </w:r>
            <w:r w:rsidRPr="006B22B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031098" w:rsidRPr="000310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30" w:type="dxa"/>
          </w:tcPr>
          <w:p w14:paraId="621E9B8C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42226D" w14:textId="2B1EBE5C" w:rsidR="0013573B" w:rsidRPr="00F006FD" w:rsidRDefault="0013573B" w:rsidP="00EB55C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2F7DE6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FFDB347" w14:textId="6F0A1D78" w:rsidR="0013573B" w:rsidRPr="00F006FD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594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</w:p>
        </w:tc>
        <w:tc>
          <w:tcPr>
            <w:tcW w:w="270" w:type="dxa"/>
          </w:tcPr>
          <w:p w14:paraId="12D372A7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4E22B90" w14:textId="5733A16D" w:rsidR="0013573B" w:rsidRPr="00F006FD" w:rsidRDefault="00031098" w:rsidP="00EB55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</w:p>
        </w:tc>
        <w:tc>
          <w:tcPr>
            <w:tcW w:w="270" w:type="dxa"/>
          </w:tcPr>
          <w:p w14:paraId="03AE0450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5E8321A" w14:textId="4EB8DEC9" w:rsidR="0013573B" w:rsidRPr="00F006FD" w:rsidRDefault="00712B6E" w:rsidP="00EB55C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7D6DC65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F8BAEE5" w14:textId="4D6E7AFF" w:rsidR="0013573B" w:rsidRPr="00F006FD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="001A7633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</w:p>
        </w:tc>
        <w:tc>
          <w:tcPr>
            <w:tcW w:w="236" w:type="dxa"/>
          </w:tcPr>
          <w:p w14:paraId="7CC142C2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</w:tcPr>
          <w:p w14:paraId="6A28620F" w14:textId="7ECA4E56" w:rsidR="00F938E0" w:rsidRPr="00F006FD" w:rsidRDefault="00031098" w:rsidP="00EB55C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1A7633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  <w:tcBorders>
              <w:left w:val="nil"/>
            </w:tcBorders>
          </w:tcPr>
          <w:p w14:paraId="52BEE304" w14:textId="1889665B" w:rsidR="00F938E0" w:rsidRPr="00F006FD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D2AF5D4" w14:textId="329A26E2" w:rsidR="0013573B" w:rsidRPr="00F006FD" w:rsidRDefault="00031098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783</w:t>
            </w:r>
            <w:r w:rsidR="0013573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807</w:t>
            </w:r>
          </w:p>
        </w:tc>
      </w:tr>
      <w:tr w:rsidR="008905A4" w:rsidRPr="00F006FD" w14:paraId="24B42F91" w14:textId="77777777" w:rsidTr="000E4F90">
        <w:tc>
          <w:tcPr>
            <w:tcW w:w="3627" w:type="dxa"/>
            <w:gridSpan w:val="2"/>
          </w:tcPr>
          <w:p w14:paraId="2BC47385" w14:textId="5955C8A9" w:rsidR="008905A4" w:rsidRPr="006B22B5" w:rsidRDefault="008905A4" w:rsidP="0089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2A907335" w14:textId="77777777" w:rsidR="008905A4" w:rsidRPr="006B22B5" w:rsidRDefault="008905A4" w:rsidP="0089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A09372" w14:textId="4BB7344A" w:rsidR="008905A4" w:rsidRPr="00F006FD" w:rsidRDefault="008905A4" w:rsidP="00EB55C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453210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9E6BC1" w14:textId="4E8013AD" w:rsidR="008905A4" w:rsidRPr="00F006FD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="008905A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837</w:t>
            </w:r>
          </w:p>
        </w:tc>
        <w:tc>
          <w:tcPr>
            <w:tcW w:w="270" w:type="dxa"/>
          </w:tcPr>
          <w:p w14:paraId="1A9890B9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9F4D93A" w14:textId="6787866F" w:rsidR="008905A4" w:rsidRPr="00F006FD" w:rsidRDefault="00031098" w:rsidP="00EB55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8905A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270" w:type="dxa"/>
          </w:tcPr>
          <w:p w14:paraId="713E85F8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6A67D9F" w14:textId="63CA22F4" w:rsidR="008905A4" w:rsidRPr="00F006FD" w:rsidRDefault="00712B6E" w:rsidP="00EB55C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2E006C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D6D4098" w14:textId="5CCAE126" w:rsidR="008905A4" w:rsidRPr="00F006FD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A7633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F006FD">
              <w:rPr>
                <w:rFonts w:ascii="Angsana New" w:hAnsi="Angsana New" w:hint="cs"/>
                <w:sz w:val="28"/>
                <w:szCs w:val="28"/>
                <w:lang w:val="en-US"/>
              </w:rPr>
              <w:t>70</w:t>
            </w:r>
          </w:p>
        </w:tc>
        <w:tc>
          <w:tcPr>
            <w:tcW w:w="236" w:type="dxa"/>
          </w:tcPr>
          <w:p w14:paraId="3353B334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</w:tcPr>
          <w:p w14:paraId="338DCEA0" w14:textId="45634C2D" w:rsidR="00F938E0" w:rsidRPr="00F006FD" w:rsidRDefault="001A7633" w:rsidP="00EB55C6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6E81CA4" w14:textId="120DB963" w:rsidR="00F938E0" w:rsidRPr="00F006FD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D0E9D45" w14:textId="273C76C9" w:rsidR="008905A4" w:rsidRPr="00F006FD" w:rsidRDefault="00031098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  <w:r w:rsidR="008905A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  <w:r w:rsidRPr="00F006FD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</w:tr>
      <w:tr w:rsidR="008905A4" w:rsidRPr="00F006FD" w14:paraId="2158ED59" w14:textId="77777777" w:rsidTr="000E4F90">
        <w:trPr>
          <w:trHeight w:val="80"/>
        </w:trPr>
        <w:tc>
          <w:tcPr>
            <w:tcW w:w="3627" w:type="dxa"/>
            <w:gridSpan w:val="2"/>
          </w:tcPr>
          <w:p w14:paraId="4F572BD2" w14:textId="02F89E2D" w:rsidR="008905A4" w:rsidRPr="006B22B5" w:rsidRDefault="008905A4" w:rsidP="0089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30" w:type="dxa"/>
          </w:tcPr>
          <w:p w14:paraId="5E3909A1" w14:textId="77777777" w:rsidR="008905A4" w:rsidRPr="006B22B5" w:rsidRDefault="008905A4" w:rsidP="0089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33465F" w14:textId="5B2614B6" w:rsidR="008905A4" w:rsidRPr="00F006FD" w:rsidRDefault="008905A4" w:rsidP="00EB55C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1F7F08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592B8D" w14:textId="1BED7AC9" w:rsidR="008905A4" w:rsidRPr="00F006FD" w:rsidRDefault="008905A4" w:rsidP="00EB55C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9E88B4D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934E2F7" w14:textId="1B13514E" w:rsidR="008905A4" w:rsidRPr="00F006FD" w:rsidRDefault="008905A4" w:rsidP="00EB55C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CF3D6F9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18B05F7" w14:textId="5CABC7DA" w:rsidR="008905A4" w:rsidRPr="00F006FD" w:rsidRDefault="00712B6E" w:rsidP="00EB55C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D70CA25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9CBFF12" w14:textId="59675501" w:rsidR="008905A4" w:rsidRPr="00F006FD" w:rsidRDefault="001A7633" w:rsidP="00EB55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20529AF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</w:tcPr>
          <w:p w14:paraId="4216999A" w14:textId="1FF24C7E" w:rsidR="00F938E0" w:rsidRPr="00F006FD" w:rsidRDefault="00031098" w:rsidP="00EB55C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A7633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</w:p>
        </w:tc>
        <w:tc>
          <w:tcPr>
            <w:tcW w:w="270" w:type="dxa"/>
            <w:tcBorders>
              <w:left w:val="nil"/>
            </w:tcBorders>
          </w:tcPr>
          <w:p w14:paraId="588FF5A8" w14:textId="791552CE" w:rsidR="00F938E0" w:rsidRPr="00F006FD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B1CF7BC" w14:textId="52B94265" w:rsidR="008905A4" w:rsidRPr="00F006FD" w:rsidRDefault="00031098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8905A4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</w:p>
        </w:tc>
      </w:tr>
      <w:tr w:rsidR="008905A4" w:rsidRPr="00F006FD" w14:paraId="0328E2C1" w14:textId="77777777" w:rsidTr="000E4F90">
        <w:tc>
          <w:tcPr>
            <w:tcW w:w="3627" w:type="dxa"/>
            <w:gridSpan w:val="2"/>
          </w:tcPr>
          <w:p w14:paraId="7EF18E94" w14:textId="5033418A" w:rsidR="008905A4" w:rsidRPr="006B22B5" w:rsidRDefault="00926107" w:rsidP="0089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630" w:type="dxa"/>
          </w:tcPr>
          <w:p w14:paraId="13F7B0F0" w14:textId="77777777" w:rsidR="008905A4" w:rsidRPr="006B22B5" w:rsidRDefault="008905A4" w:rsidP="0089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4BB3B1" w14:textId="228D9561" w:rsidR="008905A4" w:rsidRPr="00F006FD" w:rsidRDefault="008905A4" w:rsidP="00EB55C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339523D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14A5D6" w14:textId="6FD44D77" w:rsidR="008905A4" w:rsidRPr="00F006FD" w:rsidRDefault="008905A4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82AB4A5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960F6BC" w14:textId="096F0421" w:rsidR="008905A4" w:rsidRPr="00F006FD" w:rsidRDefault="008905A4" w:rsidP="00EB55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660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7E64724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43F670" w14:textId="451ECE89" w:rsidR="008905A4" w:rsidRPr="00F006FD" w:rsidRDefault="00712B6E" w:rsidP="00EB55C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251EFAB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63389D" w14:textId="51B59B32" w:rsidR="008905A4" w:rsidRPr="00F006FD" w:rsidRDefault="001A7633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7C7FC3E3" w14:textId="77777777" w:rsidR="008905A4" w:rsidRPr="00F006FD" w:rsidRDefault="008905A4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5FAB02D" w14:textId="7B421C57" w:rsidR="00F938E0" w:rsidRPr="00F006FD" w:rsidRDefault="001A7633" w:rsidP="005108B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D6C7004" w14:textId="77709B17" w:rsidR="00F938E0" w:rsidRPr="00F006FD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8AC809" w14:textId="0300121D" w:rsidR="008905A4" w:rsidRPr="00F006FD" w:rsidRDefault="008905A4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31098" w:rsidRPr="00F006FD">
              <w:rPr>
                <w:rFonts w:ascii="Angsana New" w:hAnsi="Angsana New" w:hint="cs"/>
                <w:sz w:val="28"/>
                <w:szCs w:val="28"/>
                <w:lang w:val="en-US"/>
              </w:rPr>
              <w:t>81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085EC3" w:rsidRPr="00F006FD" w14:paraId="7DE0B515" w14:textId="77777777" w:rsidTr="000E4F90">
        <w:tc>
          <w:tcPr>
            <w:tcW w:w="3627" w:type="dxa"/>
            <w:gridSpan w:val="2"/>
          </w:tcPr>
          <w:p w14:paraId="7C4FA8A8" w14:textId="09BECED6" w:rsidR="00085EC3" w:rsidRPr="006B22B5" w:rsidRDefault="00DB3978" w:rsidP="00DB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6B22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22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22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6B22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B22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22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30" w:type="dxa"/>
          </w:tcPr>
          <w:p w14:paraId="17063430" w14:textId="77777777" w:rsidR="00085EC3" w:rsidRPr="006B22B5" w:rsidRDefault="00085EC3" w:rsidP="000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0CD25A" w14:textId="131C74D7" w:rsidR="00085EC3" w:rsidRPr="00F006FD" w:rsidRDefault="00085EC3" w:rsidP="00EB55C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EEBA62" w14:textId="77777777" w:rsidR="00085EC3" w:rsidRPr="00EB55C6" w:rsidRDefault="00085EC3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712CD4" w14:textId="571A9DE7" w:rsidR="00085EC3" w:rsidRPr="00EB55C6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632</w:t>
            </w:r>
            <w:r w:rsidR="00085EC3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123</w:t>
            </w:r>
          </w:p>
        </w:tc>
        <w:tc>
          <w:tcPr>
            <w:tcW w:w="270" w:type="dxa"/>
          </w:tcPr>
          <w:p w14:paraId="77D171B7" w14:textId="77777777" w:rsidR="00085EC3" w:rsidRPr="00EB55C6" w:rsidRDefault="00085EC3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047C3B" w14:textId="55A94CFE" w:rsidR="00085EC3" w:rsidRPr="00EB55C6" w:rsidRDefault="00031098" w:rsidP="00EB55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085EC3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232</w:t>
            </w:r>
            <w:r w:rsidR="00085EC3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297</w:t>
            </w:r>
          </w:p>
        </w:tc>
        <w:tc>
          <w:tcPr>
            <w:tcW w:w="270" w:type="dxa"/>
          </w:tcPr>
          <w:p w14:paraId="7C1EBBEC" w14:textId="77777777" w:rsidR="00085EC3" w:rsidRPr="00EB55C6" w:rsidRDefault="00085EC3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1C3A6E" w14:textId="63164C96" w:rsidR="00085EC3" w:rsidRPr="00EB55C6" w:rsidRDefault="00B92B2D" w:rsidP="00EB55C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FFA64CD" w14:textId="77777777" w:rsidR="00085EC3" w:rsidRPr="00EB55C6" w:rsidRDefault="00085EC3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33E27F" w14:textId="34591EB8" w:rsidR="00085EC3" w:rsidRPr="00EB55C6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</w:t>
            </w:r>
            <w:r w:rsidR="001A7633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234</w:t>
            </w:r>
          </w:p>
        </w:tc>
        <w:tc>
          <w:tcPr>
            <w:tcW w:w="236" w:type="dxa"/>
          </w:tcPr>
          <w:p w14:paraId="3A84E14D" w14:textId="77777777" w:rsidR="00085EC3" w:rsidRPr="00EB55C6" w:rsidRDefault="00085EC3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C512371" w14:textId="4908BF16" w:rsidR="00F938E0" w:rsidRPr="00EB55C6" w:rsidRDefault="00031098" w:rsidP="00EB55C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</w:t>
            </w:r>
            <w:r w:rsidR="001A7633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371</w:t>
            </w:r>
          </w:p>
        </w:tc>
        <w:tc>
          <w:tcPr>
            <w:tcW w:w="270" w:type="dxa"/>
            <w:tcBorders>
              <w:left w:val="nil"/>
            </w:tcBorders>
          </w:tcPr>
          <w:p w14:paraId="0EB6A123" w14:textId="366E9B86" w:rsidR="00F938E0" w:rsidRPr="00EB55C6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42589" w14:textId="7FD32701" w:rsidR="00085EC3" w:rsidRPr="00EB55C6" w:rsidRDefault="00031098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085EC3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952</w:t>
            </w:r>
            <w:r w:rsidR="00085EC3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025</w:t>
            </w:r>
          </w:p>
        </w:tc>
      </w:tr>
      <w:tr w:rsidR="0013573B" w:rsidRPr="00F006FD" w14:paraId="45540F24" w14:textId="77777777" w:rsidTr="000E4F90">
        <w:tc>
          <w:tcPr>
            <w:tcW w:w="3627" w:type="dxa"/>
            <w:gridSpan w:val="2"/>
          </w:tcPr>
          <w:p w14:paraId="308FEF4D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1CDC1C70" w14:textId="77777777" w:rsidR="0013573B" w:rsidRPr="006B22B5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3BC8C2" w14:textId="4BC100E6" w:rsidR="0013573B" w:rsidRPr="00F006FD" w:rsidRDefault="00031098" w:rsidP="00EB55C6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218</w:t>
            </w:r>
          </w:p>
        </w:tc>
        <w:tc>
          <w:tcPr>
            <w:tcW w:w="270" w:type="dxa"/>
          </w:tcPr>
          <w:p w14:paraId="67918CAC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5CE864A" w14:textId="76A7FAB5" w:rsidR="0013573B" w:rsidRPr="00F006FD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="00310E01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252</w:t>
            </w:r>
          </w:p>
        </w:tc>
        <w:tc>
          <w:tcPr>
            <w:tcW w:w="270" w:type="dxa"/>
          </w:tcPr>
          <w:p w14:paraId="6F029C9F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23F7480" w14:textId="1F0C9AAE" w:rsidR="0013573B" w:rsidRPr="00F006FD" w:rsidRDefault="00031098" w:rsidP="00EB55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104</w:t>
            </w:r>
            <w:r w:rsidR="002E2946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270" w:type="dxa"/>
          </w:tcPr>
          <w:p w14:paraId="67652C56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F62D747" w14:textId="182138A2" w:rsidR="0013573B" w:rsidRPr="00F006FD" w:rsidRDefault="00031098" w:rsidP="00EB55C6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71856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254</w:t>
            </w:r>
          </w:p>
        </w:tc>
        <w:tc>
          <w:tcPr>
            <w:tcW w:w="270" w:type="dxa"/>
          </w:tcPr>
          <w:p w14:paraId="7DE9982E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B7E58D" w14:textId="44CF98B8" w:rsidR="0013573B" w:rsidRPr="00F006FD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1A7633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236" w:type="dxa"/>
          </w:tcPr>
          <w:p w14:paraId="55EE0CBE" w14:textId="77777777" w:rsidR="0013573B" w:rsidRPr="00F006FD" w:rsidRDefault="0013573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</w:tcPr>
          <w:p w14:paraId="58FF4B6C" w14:textId="74313E12" w:rsidR="00F938E0" w:rsidRPr="00F006FD" w:rsidRDefault="001A7633" w:rsidP="005108B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83F42D0" w14:textId="34C73314" w:rsidR="00F938E0" w:rsidRPr="00F006FD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6BA98B" w14:textId="3A6A2D49" w:rsidR="0013573B" w:rsidRPr="00F006FD" w:rsidRDefault="00031098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  <w:r w:rsidR="003A469A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097</w:t>
            </w:r>
          </w:p>
        </w:tc>
      </w:tr>
      <w:tr w:rsidR="00D3514B" w:rsidRPr="00F006FD" w14:paraId="21B15C4A" w14:textId="77777777" w:rsidTr="000E4F90">
        <w:tc>
          <w:tcPr>
            <w:tcW w:w="3627" w:type="dxa"/>
            <w:gridSpan w:val="2"/>
          </w:tcPr>
          <w:p w14:paraId="33CA6922" w14:textId="04E80D96" w:rsidR="00D3514B" w:rsidRPr="006B22B5" w:rsidRDefault="00D3514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30" w:type="dxa"/>
          </w:tcPr>
          <w:p w14:paraId="772FFC5D" w14:textId="77777777" w:rsidR="00D3514B" w:rsidRPr="006B22B5" w:rsidRDefault="00D3514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F172C6" w14:textId="2E07B981" w:rsidR="00D3514B" w:rsidRPr="00F006FD" w:rsidRDefault="001C4A9F" w:rsidP="00EB55C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7CCDA7C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8E6CEF8" w14:textId="718D26CC" w:rsidR="00D3514B" w:rsidRPr="00F006FD" w:rsidRDefault="001C4A9F" w:rsidP="00EB55C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99EC6C1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B3B989A" w14:textId="4F164723" w:rsidR="00D3514B" w:rsidRPr="00F006FD" w:rsidRDefault="001C4A9F" w:rsidP="00EB55C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5A3884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837016F" w14:textId="24B3DA44" w:rsidR="00D3514B" w:rsidRPr="00F006FD" w:rsidRDefault="001C4A9F" w:rsidP="00EB55C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13EE539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4ECBD1C" w14:textId="22C9204C" w:rsidR="00D3514B" w:rsidRPr="00F006FD" w:rsidRDefault="001C4A9F" w:rsidP="00EB55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91FA952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</w:tcPr>
          <w:p w14:paraId="76B28365" w14:textId="06769459" w:rsidR="00F938E0" w:rsidRPr="00F006FD" w:rsidRDefault="00031098" w:rsidP="00EB55C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A7633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667</w:t>
            </w:r>
          </w:p>
        </w:tc>
        <w:tc>
          <w:tcPr>
            <w:tcW w:w="270" w:type="dxa"/>
            <w:tcBorders>
              <w:left w:val="nil"/>
            </w:tcBorders>
          </w:tcPr>
          <w:p w14:paraId="4B3D714D" w14:textId="6C9A4E16" w:rsidR="00F938E0" w:rsidRPr="00F006FD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EAF99F0" w14:textId="5DB0F4B6" w:rsidR="00D3514B" w:rsidRPr="00F006FD" w:rsidRDefault="00031098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D3514B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667</w:t>
            </w:r>
          </w:p>
        </w:tc>
      </w:tr>
      <w:tr w:rsidR="00D3514B" w:rsidRPr="00F006FD" w14:paraId="535C0FAD" w14:textId="77777777" w:rsidTr="000E4F90">
        <w:tc>
          <w:tcPr>
            <w:tcW w:w="3627" w:type="dxa"/>
            <w:gridSpan w:val="2"/>
          </w:tcPr>
          <w:p w14:paraId="224CC40B" w14:textId="65BF70DA" w:rsidR="00D3514B" w:rsidRPr="006B22B5" w:rsidRDefault="00D3514B" w:rsidP="00D3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630" w:type="dxa"/>
          </w:tcPr>
          <w:p w14:paraId="76099F01" w14:textId="77777777" w:rsidR="00D3514B" w:rsidRPr="006B22B5" w:rsidRDefault="00D3514B" w:rsidP="00D3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25CE5D" w14:textId="576B332F" w:rsidR="00D3514B" w:rsidRPr="00F006FD" w:rsidRDefault="00D3514B" w:rsidP="00EB55C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76AC04B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55FD669" w14:textId="577E59D5" w:rsidR="00D3514B" w:rsidRPr="00F006FD" w:rsidRDefault="00D3514B" w:rsidP="00EB55C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8B159D4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6CFF222" w14:textId="64B1BED3" w:rsidR="00D3514B" w:rsidRPr="00F006FD" w:rsidRDefault="00D3514B" w:rsidP="00EB55C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288CD34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5352F57" w14:textId="05BB92E6" w:rsidR="00D3514B" w:rsidRPr="00F006FD" w:rsidRDefault="00712B6E" w:rsidP="00EB55C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465E237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2D8515" w14:textId="2B71654E" w:rsidR="00D3514B" w:rsidRPr="00F006FD" w:rsidRDefault="001A7633" w:rsidP="00EB55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7573A24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</w:tcPr>
          <w:p w14:paraId="1FDB1765" w14:textId="67EC3160" w:rsidR="00F938E0" w:rsidRPr="00F006FD" w:rsidRDefault="001A7633" w:rsidP="00EB55C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E90753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043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19BA1CA2" w14:textId="0626F6EA" w:rsidR="00F938E0" w:rsidRPr="00F006FD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85E43CD" w14:textId="09D05DE9" w:rsidR="00D3514B" w:rsidRPr="00F006FD" w:rsidRDefault="00D3514B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CF3569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043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D3514B" w:rsidRPr="00F006FD" w14:paraId="6FFEE9B4" w14:textId="77777777" w:rsidTr="00504714">
        <w:tc>
          <w:tcPr>
            <w:tcW w:w="3627" w:type="dxa"/>
            <w:gridSpan w:val="2"/>
          </w:tcPr>
          <w:p w14:paraId="13E3D0A2" w14:textId="3D0A948D" w:rsidR="00D3514B" w:rsidRPr="006B22B5" w:rsidRDefault="007640F7" w:rsidP="0076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hanging="1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ขาดทุนจากการด้อยค่าที่โอนไปอสังหาริมทรัพย์เพื่อการลงทุน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25C7810A" w14:textId="0DB2D428" w:rsidR="00D3514B" w:rsidRPr="006B22B5" w:rsidRDefault="00031098" w:rsidP="00504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 w:hanging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31098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080" w:type="dxa"/>
            <w:vAlign w:val="bottom"/>
          </w:tcPr>
          <w:p w14:paraId="71AE1A39" w14:textId="34A77F57" w:rsidR="00D3514B" w:rsidRPr="00F006FD" w:rsidRDefault="00D3514B" w:rsidP="00EB55C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F30E263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169B62C" w14:textId="18CCED0C" w:rsidR="00D3514B" w:rsidRPr="00F006FD" w:rsidRDefault="00D3514B" w:rsidP="00EB55C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7E9764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682B644" w14:textId="7F9C923B" w:rsidR="00D3514B" w:rsidRPr="00F006FD" w:rsidRDefault="00D3514B" w:rsidP="00EB55C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970780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0078733" w14:textId="07FF43B9" w:rsidR="00D3514B" w:rsidRPr="00F006FD" w:rsidRDefault="00712B6E" w:rsidP="00EB55C6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BDA973A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E874E6" w14:textId="3D0FBD75" w:rsidR="00D3514B" w:rsidRPr="00F006FD" w:rsidRDefault="001A7633" w:rsidP="00EB55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FD95374" w14:textId="77777777" w:rsidR="00D3514B" w:rsidRPr="00F006FD" w:rsidRDefault="00D3514B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AA78A88" w14:textId="2EDBA64C" w:rsidR="00F938E0" w:rsidRPr="00F006FD" w:rsidRDefault="00151C7F" w:rsidP="00EB55C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D36E03" w:rsidRPr="00F006F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609</w:t>
            </w:r>
            <w:r w:rsidR="00EE3209" w:rsidRPr="00F006F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38E1C82" w14:textId="39C4B6DA" w:rsidR="00F938E0" w:rsidRPr="00F006FD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634FF3" w14:textId="5667D755" w:rsidR="00D3514B" w:rsidRPr="00F006FD" w:rsidRDefault="000A4B59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46386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609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4E70E1" w:rsidRPr="00F006FD" w14:paraId="1414E75B" w14:textId="77777777" w:rsidTr="000E4F90">
        <w:tc>
          <w:tcPr>
            <w:tcW w:w="3627" w:type="dxa"/>
            <w:gridSpan w:val="2"/>
          </w:tcPr>
          <w:p w14:paraId="44D5A328" w14:textId="58E66585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6B22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6107" w:rsidRPr="00F006FD">
              <w:rPr>
                <w:rFonts w:ascii="Angsana New" w:hAnsi="Angsana New" w:hint="cs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52E10F85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D40ED" w14:textId="211352E8" w:rsidR="004E70E1" w:rsidRPr="00F006FD" w:rsidRDefault="001677D0" w:rsidP="00EB55C6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218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050953F" w14:textId="77777777" w:rsidR="004E70E1" w:rsidRPr="00F006FD" w:rsidRDefault="004E70E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7A60DC" w14:textId="756AABBC" w:rsidR="004E70E1" w:rsidRPr="00F006FD" w:rsidRDefault="004E70E1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7E2C2FE" w14:textId="77777777" w:rsidR="004E70E1" w:rsidRPr="00F006FD" w:rsidRDefault="004E70E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15F79D9" w14:textId="7F1302DE" w:rsidR="004E70E1" w:rsidRPr="00F006FD" w:rsidRDefault="004E70E1" w:rsidP="00EB55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  <w:r w:rsidR="001677D0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6D218B4" w14:textId="77777777" w:rsidR="004E70E1" w:rsidRPr="00F006FD" w:rsidRDefault="004E70E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50A84F1" w14:textId="54B9D4E7" w:rsidR="004E70E1" w:rsidRPr="00F006FD" w:rsidRDefault="00712B6E" w:rsidP="00EB55C6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F9ABE6E" w14:textId="77777777" w:rsidR="004E70E1" w:rsidRPr="00F006FD" w:rsidRDefault="004E70E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AFBAB5" w14:textId="2D8428C8" w:rsidR="004E70E1" w:rsidRPr="00F006FD" w:rsidRDefault="001A7633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292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749AA597" w14:textId="77777777" w:rsidR="004E70E1" w:rsidRPr="00F006FD" w:rsidRDefault="004E70E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797F5D31" w14:textId="02887BD5" w:rsidR="00F938E0" w:rsidRPr="00F006FD" w:rsidRDefault="00EE3209" w:rsidP="00EB55C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2C0221CE" w14:textId="497A724A" w:rsidR="00F938E0" w:rsidRPr="00F006FD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CF8B03" w14:textId="19745814" w:rsidR="004E70E1" w:rsidRPr="00F006FD" w:rsidRDefault="00711852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="007328A9" w:rsidRPr="00F006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31098" w:rsidRPr="00F006FD">
              <w:rPr>
                <w:rFonts w:ascii="Angsana New" w:hAnsi="Angsana New"/>
                <w:sz w:val="28"/>
                <w:szCs w:val="28"/>
                <w:lang w:val="en-US"/>
              </w:rPr>
              <w:t>782</w:t>
            </w:r>
            <w:r w:rsidRPr="00F006F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4E70E1" w:rsidRPr="00F006FD" w14:paraId="10A4F56E" w14:textId="77777777" w:rsidTr="000E4F90">
        <w:tc>
          <w:tcPr>
            <w:tcW w:w="3627" w:type="dxa"/>
            <w:gridSpan w:val="2"/>
          </w:tcPr>
          <w:p w14:paraId="00FC4BE1" w14:textId="2748018F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2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22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22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30" w:type="dxa"/>
          </w:tcPr>
          <w:p w14:paraId="69F7A498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723B5A" w14:textId="469766BE" w:rsidR="004E70E1" w:rsidRPr="00F006FD" w:rsidRDefault="004E70E1" w:rsidP="00EB55C6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55BD2B9" w14:textId="77777777" w:rsidR="004E70E1" w:rsidRPr="00EB55C6" w:rsidRDefault="004E70E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AFD3AE" w14:textId="4EE8CA3D" w:rsidR="004E70E1" w:rsidRPr="00EB55C6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670</w:t>
            </w:r>
            <w:r w:rsidR="004E70E1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337</w:t>
            </w:r>
          </w:p>
        </w:tc>
        <w:tc>
          <w:tcPr>
            <w:tcW w:w="270" w:type="dxa"/>
          </w:tcPr>
          <w:p w14:paraId="4A589732" w14:textId="77777777" w:rsidR="004E70E1" w:rsidRPr="00EB55C6" w:rsidRDefault="004E70E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D42F7" w14:textId="76432410" w:rsidR="004E70E1" w:rsidRPr="00EB55C6" w:rsidRDefault="00031098" w:rsidP="00EB55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A7633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274</w:t>
            </w:r>
            <w:r w:rsidR="001A7633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429</w:t>
            </w:r>
          </w:p>
        </w:tc>
        <w:tc>
          <w:tcPr>
            <w:tcW w:w="270" w:type="dxa"/>
          </w:tcPr>
          <w:p w14:paraId="68EEC37D" w14:textId="77777777" w:rsidR="004E70E1" w:rsidRPr="00EB55C6" w:rsidRDefault="004E70E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CE705F" w14:textId="0FE51E41" w:rsidR="004E70E1" w:rsidRPr="00EB55C6" w:rsidRDefault="00031098" w:rsidP="00EB55C6">
            <w:pPr>
              <w:pStyle w:val="acctfourfigures"/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B92B2D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154</w:t>
            </w:r>
          </w:p>
        </w:tc>
        <w:tc>
          <w:tcPr>
            <w:tcW w:w="270" w:type="dxa"/>
          </w:tcPr>
          <w:p w14:paraId="4CB9BDCF" w14:textId="77777777" w:rsidR="004E70E1" w:rsidRPr="00EB55C6" w:rsidRDefault="004E70E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6B43E" w14:textId="7F73F006" w:rsidR="004E70E1" w:rsidRPr="00EB55C6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</w:t>
            </w:r>
            <w:r w:rsidR="001A7633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049</w:t>
            </w:r>
          </w:p>
        </w:tc>
        <w:tc>
          <w:tcPr>
            <w:tcW w:w="236" w:type="dxa"/>
          </w:tcPr>
          <w:p w14:paraId="776D8C1B" w14:textId="77777777" w:rsidR="004E70E1" w:rsidRPr="00EB55C6" w:rsidRDefault="004E70E1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E4A67" w14:textId="39192436" w:rsidR="00F938E0" w:rsidRPr="00EB55C6" w:rsidRDefault="00031098" w:rsidP="00EB55C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285636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386</w:t>
            </w:r>
          </w:p>
        </w:tc>
        <w:tc>
          <w:tcPr>
            <w:tcW w:w="270" w:type="dxa"/>
            <w:tcBorders>
              <w:left w:val="nil"/>
            </w:tcBorders>
          </w:tcPr>
          <w:p w14:paraId="41566B48" w14:textId="114D42F4" w:rsidR="00F938E0" w:rsidRPr="00EB55C6" w:rsidRDefault="00F938E0" w:rsidP="00544F1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A4E2FE" w14:textId="4A3C8B29" w:rsidR="004E70E1" w:rsidRPr="00EB55C6" w:rsidRDefault="00031098" w:rsidP="00EB55C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4E70E1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024</w:t>
            </w:r>
            <w:r w:rsidR="00285636"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355</w:t>
            </w:r>
          </w:p>
        </w:tc>
      </w:tr>
      <w:tr w:rsidR="004E70E1" w:rsidRPr="00F006FD" w14:paraId="451C6CB7" w14:textId="77777777" w:rsidTr="000E4F90">
        <w:tc>
          <w:tcPr>
            <w:tcW w:w="3627" w:type="dxa"/>
            <w:gridSpan w:val="2"/>
          </w:tcPr>
          <w:p w14:paraId="2368378F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70281E12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16906C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AF710D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90D631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75E0CD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3E11DB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FE249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D901A9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15CAC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0F133B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A61A144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30A6AC57" w14:textId="77777777" w:rsidR="00F938E0" w:rsidRPr="006B22B5" w:rsidRDefault="00F938E0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6D71FC9" w14:textId="2D97B926" w:rsidR="00F938E0" w:rsidRPr="006B22B5" w:rsidRDefault="00F938E0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747795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E70E1" w:rsidRPr="00F006FD" w14:paraId="52C681DE" w14:textId="77777777" w:rsidTr="000E4F90">
        <w:tc>
          <w:tcPr>
            <w:tcW w:w="3627" w:type="dxa"/>
            <w:gridSpan w:val="2"/>
          </w:tcPr>
          <w:p w14:paraId="4C90F6C8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630" w:type="dxa"/>
          </w:tcPr>
          <w:p w14:paraId="70582973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4"/>
          </w:tcPr>
          <w:p w14:paraId="013B15F8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70E1" w:rsidRPr="00F006FD" w14:paraId="62931DAB" w14:textId="77777777" w:rsidTr="000E4F90">
        <w:tc>
          <w:tcPr>
            <w:tcW w:w="3627" w:type="dxa"/>
            <w:gridSpan w:val="2"/>
          </w:tcPr>
          <w:p w14:paraId="2470F306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C27F62A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B5996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48AF66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7DC913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7C2C2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1752AF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BE4FB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1C501E" w14:textId="6D8C15E5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A6E10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162DB0" w14:textId="7BFE4241" w:rsidR="004E70E1" w:rsidRPr="006B22B5" w:rsidRDefault="00951F10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FE39732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B0087E0" w14:textId="6440B4D1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46283075" w14:textId="1D4C8113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2C4655" w14:textId="0176D078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0E1" w:rsidRPr="00F006FD" w14:paraId="0FED9918" w14:textId="77777777" w:rsidTr="000E4F90">
        <w:tc>
          <w:tcPr>
            <w:tcW w:w="3627" w:type="dxa"/>
            <w:gridSpan w:val="2"/>
          </w:tcPr>
          <w:p w14:paraId="40E60D73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49ED6EF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A866B6" w14:textId="5BEFABC1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7956CC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037B32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99F1A5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D847E5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4AE6E6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88BCB3" w14:textId="3230DE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BC133E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753934" w14:textId="534B8137" w:rsidR="004E70E1" w:rsidRPr="006B22B5" w:rsidRDefault="00951F10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3F20401B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FA13A25" w14:textId="12A8FC77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21C3BC01" w14:textId="40E9AD11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818D6" w14:textId="78279673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0E1" w:rsidRPr="00F006FD" w14:paraId="427E45B4" w14:textId="77777777" w:rsidTr="000E4F90">
        <w:tc>
          <w:tcPr>
            <w:tcW w:w="3627" w:type="dxa"/>
            <w:gridSpan w:val="2"/>
          </w:tcPr>
          <w:p w14:paraId="2916EEE8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FD8152B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B0F91F" w14:textId="1CBE3FCF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35206AF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D73B0C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800FC2C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8D70266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B83B170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3AD9DF" w14:textId="151AB360" w:rsidR="004E70E1" w:rsidRPr="006B22B5" w:rsidRDefault="00951F10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5A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AC52517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9E0B46" w14:textId="6BF8009A" w:rsidR="004E70E1" w:rsidRPr="006B22B5" w:rsidRDefault="00951F10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53235106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B050D7C" w14:textId="243C0876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  <w:r w:rsidRPr="001A76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03500960" w14:textId="682E8083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E82FCB" w14:textId="23F82FD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0E1" w:rsidRPr="00F006FD" w14:paraId="5D06E3D7" w14:textId="77777777" w:rsidTr="000E4F90">
        <w:tc>
          <w:tcPr>
            <w:tcW w:w="3627" w:type="dxa"/>
            <w:gridSpan w:val="2"/>
          </w:tcPr>
          <w:p w14:paraId="0144E4C2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B089C33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5D3370" w14:textId="7E88AA06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68B05A3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640FAA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FB9B13F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D1721D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138D2A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1B5ACD" w14:textId="3C60376D" w:rsidR="004E70E1" w:rsidRPr="006B22B5" w:rsidRDefault="00951F10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5A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C773C71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832BE0" w14:textId="3754C5A3" w:rsidR="004E70E1" w:rsidRPr="006B22B5" w:rsidRDefault="00951F10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1436EE45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14:paraId="509FFAB3" w14:textId="4A2EDA9A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15D8174D" w14:textId="691B1FCD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5F81E5" w14:textId="224395D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E70E1" w:rsidRPr="00F006FD" w14:paraId="2ADC7DBF" w14:textId="77777777" w:rsidTr="000E4F90">
        <w:tc>
          <w:tcPr>
            <w:tcW w:w="3627" w:type="dxa"/>
            <w:gridSpan w:val="2"/>
          </w:tcPr>
          <w:p w14:paraId="6C5F8B0A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2865F9F7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4"/>
          </w:tcPr>
          <w:p w14:paraId="6A802D1C" w14:textId="7FC59968" w:rsidR="00951F10" w:rsidRPr="001A7633" w:rsidRDefault="00D01F0F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1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951F10" w:rsidRPr="001A763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E70E1" w:rsidRPr="00F006FD" w14:paraId="3CABEEC3" w14:textId="77777777" w:rsidTr="000E4F90">
        <w:tc>
          <w:tcPr>
            <w:tcW w:w="3627" w:type="dxa"/>
            <w:gridSpan w:val="2"/>
          </w:tcPr>
          <w:p w14:paraId="67D0DC87" w14:textId="55B747E8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22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630" w:type="dxa"/>
          </w:tcPr>
          <w:p w14:paraId="52A92692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398EB9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52753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626601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F01FCF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01342C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3B4C01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DFC244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2C86F1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370CF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FB5CFC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58A37C6" w14:textId="77777777" w:rsidR="00951F10" w:rsidRPr="001A7633" w:rsidRDefault="00951F10" w:rsidP="001A7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C4275B5" w14:textId="2E80FD82" w:rsidR="00951F10" w:rsidRPr="001A7633" w:rsidRDefault="00951F10" w:rsidP="001A7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2B1AB2" w14:textId="3BC629E8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0A15" w:rsidRPr="00F006FD" w14:paraId="3FBD2BC1" w14:textId="77777777" w:rsidTr="000E4F90">
        <w:tc>
          <w:tcPr>
            <w:tcW w:w="3627" w:type="dxa"/>
            <w:gridSpan w:val="2"/>
          </w:tcPr>
          <w:p w14:paraId="7A5EC947" w14:textId="58D5B386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22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22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22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630" w:type="dxa"/>
          </w:tcPr>
          <w:p w14:paraId="215CAAF2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16CD05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C4211E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374FBE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B0FAD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955004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2B8013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DD0B7B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E3876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98F9BD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1664E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140E4D" w14:textId="77777777" w:rsidR="00951F10" w:rsidRPr="001A7633" w:rsidRDefault="00951F10" w:rsidP="001A7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053B51C" w14:textId="26103027" w:rsidR="00951F10" w:rsidRPr="001A7633" w:rsidRDefault="00951F10" w:rsidP="001A7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AEA357" w14:textId="5C6596B6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0E1" w:rsidRPr="00F006FD" w14:paraId="0C80384A" w14:textId="77777777" w:rsidTr="000E4F90">
        <w:tc>
          <w:tcPr>
            <w:tcW w:w="3627" w:type="dxa"/>
            <w:gridSpan w:val="2"/>
          </w:tcPr>
          <w:p w14:paraId="2FD19F6D" w14:textId="0B7D4488" w:rsidR="004E70E1" w:rsidRPr="00940A1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0A15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</w:tcPr>
          <w:p w14:paraId="17DDE1F5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3220D0" w14:textId="6FE50CBD" w:rsidR="004E70E1" w:rsidRPr="006B22B5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323</w:t>
            </w:r>
            <w:r w:rsidR="004E70E1" w:rsidRPr="006B22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3C2196DE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A58B2D" w14:textId="49F177CB" w:rsidR="004E70E1" w:rsidRPr="006B22B5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1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262</w:t>
            </w:r>
            <w:r w:rsidR="004E70E1" w:rsidRPr="006B22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270" w:type="dxa"/>
          </w:tcPr>
          <w:p w14:paraId="3CD936F5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1E2759" w14:textId="467BC39A" w:rsidR="004E70E1" w:rsidRPr="006B22B5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436</w:t>
            </w:r>
            <w:r w:rsidR="004E70E1" w:rsidRPr="006B22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43D87313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C36F8D" w14:textId="76AF41A5" w:rsidR="004E70E1" w:rsidRPr="006B22B5" w:rsidRDefault="006C5A73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9B5149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33BAA1" w14:textId="7CA36253" w:rsidR="004E70E1" w:rsidRPr="006B22B5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951F10" w:rsidRPr="001A763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775</w:t>
            </w:r>
          </w:p>
        </w:tc>
        <w:tc>
          <w:tcPr>
            <w:tcW w:w="236" w:type="dxa"/>
          </w:tcPr>
          <w:p w14:paraId="738BA6B3" w14:textId="77777777" w:rsidR="004E70E1" w:rsidRPr="006B22B5" w:rsidRDefault="004E70E1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16A7C2DB" w14:textId="5343DAAF" w:rsidR="00951F10" w:rsidRPr="001A7633" w:rsidRDefault="00031098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176</w:t>
            </w:r>
            <w:r w:rsidR="00951F10" w:rsidRPr="001A763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70" w:type="dxa"/>
            <w:tcBorders>
              <w:left w:val="nil"/>
            </w:tcBorders>
          </w:tcPr>
          <w:p w14:paraId="5B7C9CED" w14:textId="55FAEECB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8716BD" w14:textId="03BFCDB3" w:rsidR="004E70E1" w:rsidRPr="006B22B5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E70E1" w:rsidRPr="006B22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215</w:t>
            </w:r>
            <w:r w:rsidR="004E70E1" w:rsidRPr="006B22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178</w:t>
            </w:r>
          </w:p>
        </w:tc>
      </w:tr>
      <w:tr w:rsidR="00940A15" w:rsidRPr="00F006FD" w14:paraId="508167D8" w14:textId="77777777" w:rsidTr="000E4F90">
        <w:tc>
          <w:tcPr>
            <w:tcW w:w="3627" w:type="dxa"/>
            <w:gridSpan w:val="2"/>
          </w:tcPr>
          <w:p w14:paraId="03163FEC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079EF8B6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B80587" w14:textId="77777777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B911B5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E91941" w14:textId="77777777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1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7ABDE9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D471AE" w14:textId="77777777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9F879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5E391C" w14:textId="77777777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67"/>
              </w:tabs>
              <w:ind w:left="-108" w:right="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1CA73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80918A" w14:textId="77777777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5C4D53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</w:tcPr>
          <w:p w14:paraId="3E6DCA0A" w14:textId="77777777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FE8588D" w14:textId="3A89401F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F3C19" w14:textId="0098C5C9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0A15" w:rsidRPr="00F006FD" w14:paraId="666CD882" w14:textId="77777777" w:rsidTr="000E4F90">
        <w:tc>
          <w:tcPr>
            <w:tcW w:w="3627" w:type="dxa"/>
            <w:gridSpan w:val="2"/>
          </w:tcPr>
          <w:p w14:paraId="2E0BCBE9" w14:textId="54CB1491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22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B22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B22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30" w:type="dxa"/>
          </w:tcPr>
          <w:p w14:paraId="159A636B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4B512" w14:textId="77777777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34C08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88963D" w14:textId="77777777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1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F87901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46E2D9" w14:textId="77777777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795D40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FB1F7D" w14:textId="77777777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67"/>
              </w:tabs>
              <w:ind w:left="-108" w:right="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3E3F0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7C4CBF" w14:textId="77777777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991E12" w14:textId="77777777" w:rsidR="00940A15" w:rsidRPr="006B22B5" w:rsidRDefault="00940A15" w:rsidP="004E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552F242" w14:textId="77777777" w:rsidR="00951F10" w:rsidRPr="000315D9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418644E" w14:textId="5CDA7F4F" w:rsidR="00951F10" w:rsidRPr="001A7633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23547C" w14:textId="520E9289" w:rsidR="00940A15" w:rsidRPr="006B22B5" w:rsidRDefault="00940A1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E487A" w:rsidRPr="00F006FD" w14:paraId="778DFD93" w14:textId="77777777" w:rsidTr="000E4F90">
        <w:tc>
          <w:tcPr>
            <w:tcW w:w="3627" w:type="dxa"/>
            <w:gridSpan w:val="2"/>
          </w:tcPr>
          <w:p w14:paraId="559004E8" w14:textId="249EDC46" w:rsidR="002E487A" w:rsidRPr="00940A15" w:rsidRDefault="002E487A" w:rsidP="002E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0A15">
              <w:rPr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</w:tcPr>
          <w:p w14:paraId="11192468" w14:textId="77777777" w:rsidR="002E487A" w:rsidRPr="006B22B5" w:rsidRDefault="002E487A" w:rsidP="002E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966162" w14:textId="7B823F4B" w:rsidR="002E487A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1098">
              <w:rPr>
                <w:rFonts w:ascii="Angsana New" w:hAnsi="Angsana New"/>
                <w:sz w:val="28"/>
                <w:szCs w:val="28"/>
              </w:rPr>
              <w:t>272</w:t>
            </w:r>
            <w:r w:rsidR="002E487A" w:rsidRPr="00D90D3B">
              <w:rPr>
                <w:rFonts w:ascii="Angsana New" w:hAnsi="Angsana New"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270" w:type="dxa"/>
          </w:tcPr>
          <w:p w14:paraId="0022978A" w14:textId="77777777" w:rsidR="002E487A" w:rsidRPr="00D90D3B" w:rsidRDefault="002E487A" w:rsidP="002E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1C3FAE" w14:textId="550BCCA3" w:rsidR="002E487A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178"/>
              <w:rPr>
                <w:rFonts w:ascii="Angsana New" w:hAnsi="Angsana New"/>
                <w:sz w:val="28"/>
                <w:szCs w:val="28"/>
              </w:rPr>
            </w:pPr>
            <w:r w:rsidRPr="00031098">
              <w:rPr>
                <w:rFonts w:ascii="Angsana New" w:hAnsi="Angsana New"/>
                <w:sz w:val="28"/>
                <w:szCs w:val="28"/>
              </w:rPr>
              <w:t>228</w:t>
            </w:r>
            <w:r w:rsidR="002E487A" w:rsidRPr="00D90D3B">
              <w:rPr>
                <w:rFonts w:ascii="Angsana New" w:hAnsi="Angsana New"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270" w:type="dxa"/>
          </w:tcPr>
          <w:p w14:paraId="38C3D90B" w14:textId="77777777" w:rsidR="002E487A" w:rsidRPr="00D90D3B" w:rsidRDefault="002E487A" w:rsidP="002E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6A5343" w14:textId="43874800" w:rsidR="002E487A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31098">
              <w:rPr>
                <w:rFonts w:ascii="Angsana New" w:hAnsi="Angsana New"/>
                <w:sz w:val="28"/>
                <w:szCs w:val="28"/>
              </w:rPr>
              <w:t>310</w:t>
            </w:r>
            <w:r w:rsidR="002E487A" w:rsidRPr="00D90D3B">
              <w:rPr>
                <w:rFonts w:ascii="Angsana New" w:hAnsi="Angsana New"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sz w:val="28"/>
                <w:szCs w:val="28"/>
              </w:rPr>
              <w:t>1</w:t>
            </w:r>
            <w:r w:rsidR="00AF599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26090A22" w14:textId="77777777" w:rsidR="002E487A" w:rsidRPr="00D90D3B" w:rsidRDefault="002E487A" w:rsidP="002E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D67732" w14:textId="20155731" w:rsidR="002E487A" w:rsidRPr="00D90D3B" w:rsidRDefault="006C5A73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106"/>
              <w:rPr>
                <w:rFonts w:ascii="Angsana New" w:hAnsi="Angsana New"/>
                <w:sz w:val="28"/>
                <w:szCs w:val="28"/>
              </w:rPr>
            </w:pPr>
            <w:r w:rsidRPr="00D90D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A77F86" w14:textId="77777777" w:rsidR="002E487A" w:rsidRPr="00D90D3B" w:rsidRDefault="002E487A" w:rsidP="002E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D400A9" w14:textId="334A3BFF" w:rsidR="002E487A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8"/>
              <w:rPr>
                <w:rFonts w:ascii="Angsana New" w:hAnsi="Angsana New"/>
                <w:sz w:val="28"/>
                <w:szCs w:val="28"/>
              </w:rPr>
            </w:pPr>
            <w:r w:rsidRPr="00031098">
              <w:rPr>
                <w:rFonts w:ascii="Angsana New" w:hAnsi="Angsana New"/>
                <w:sz w:val="28"/>
                <w:szCs w:val="28"/>
              </w:rPr>
              <w:t>28</w:t>
            </w:r>
            <w:r w:rsidR="00951F10" w:rsidRPr="00D90D3B">
              <w:rPr>
                <w:rFonts w:ascii="Angsana New" w:hAnsi="Angsana New"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236" w:type="dxa"/>
          </w:tcPr>
          <w:p w14:paraId="412A2A16" w14:textId="77777777" w:rsidR="002E487A" w:rsidRPr="00D90D3B" w:rsidRDefault="002E487A" w:rsidP="002E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7759099" w14:textId="59E2DE4B" w:rsidR="00951F10" w:rsidRPr="00D90D3B" w:rsidRDefault="00031098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31098">
              <w:rPr>
                <w:rFonts w:ascii="Angsana New" w:hAnsi="Angsana New"/>
                <w:sz w:val="28"/>
                <w:szCs w:val="28"/>
              </w:rPr>
              <w:t>70</w:t>
            </w:r>
            <w:r w:rsidR="00D145BE" w:rsidRPr="00D90D3B">
              <w:rPr>
                <w:rFonts w:ascii="Angsana New" w:hAnsi="Angsana New"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sz w:val="28"/>
                <w:szCs w:val="28"/>
              </w:rPr>
              <w:t>14</w:t>
            </w:r>
            <w:r w:rsidR="00AF59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</w:tcBorders>
          </w:tcPr>
          <w:p w14:paraId="29118991" w14:textId="30D5DC6A" w:rsidR="00951F10" w:rsidRPr="00D90D3B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9D6DE7" w14:textId="28E0E2FA" w:rsidR="002E487A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="Angsana New" w:hAnsi="Angsana New"/>
                <w:sz w:val="28"/>
                <w:szCs w:val="28"/>
              </w:rPr>
            </w:pPr>
            <w:r w:rsidRPr="00031098">
              <w:rPr>
                <w:rFonts w:ascii="Angsana New" w:hAnsi="Angsana New"/>
                <w:sz w:val="28"/>
                <w:szCs w:val="28"/>
              </w:rPr>
              <w:t>909</w:t>
            </w:r>
            <w:r w:rsidR="00D145BE" w:rsidRPr="00D90D3B">
              <w:rPr>
                <w:rFonts w:ascii="Angsana New" w:hAnsi="Angsana New"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sz w:val="28"/>
                <w:szCs w:val="28"/>
              </w:rPr>
              <w:t>766</w:t>
            </w:r>
          </w:p>
        </w:tc>
      </w:tr>
      <w:tr w:rsidR="00940A15" w:rsidRPr="00F006FD" w14:paraId="57E60E9D" w14:textId="77777777" w:rsidTr="000E4F90">
        <w:tc>
          <w:tcPr>
            <w:tcW w:w="3627" w:type="dxa"/>
            <w:gridSpan w:val="2"/>
          </w:tcPr>
          <w:p w14:paraId="14D96128" w14:textId="7D752392" w:rsidR="00940A15" w:rsidRPr="00940A15" w:rsidRDefault="00940A15" w:rsidP="0094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0A15">
              <w:rPr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</w:tcPr>
          <w:p w14:paraId="7270EDE1" w14:textId="77777777" w:rsidR="00940A15" w:rsidRPr="006B22B5" w:rsidRDefault="00940A15" w:rsidP="0094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62D356" w14:textId="55FC003D" w:rsidR="00940A15" w:rsidRPr="00D90D3B" w:rsidRDefault="009B3685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124"/>
              <w:rPr>
                <w:rFonts w:ascii="Angsana New" w:hAnsi="Angsana New"/>
                <w:sz w:val="28"/>
                <w:szCs w:val="28"/>
              </w:rPr>
            </w:pPr>
            <w:r w:rsidRPr="00D90D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527B28" w14:textId="77777777" w:rsidR="00940A15" w:rsidRPr="00D90D3B" w:rsidRDefault="00940A15" w:rsidP="0094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BA38B" w14:textId="3FA1F54F" w:rsidR="00940A15" w:rsidRPr="00D90D3B" w:rsidRDefault="009B3685" w:rsidP="00F2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178"/>
              <w:rPr>
                <w:rFonts w:ascii="Angsana New" w:hAnsi="Angsana New"/>
                <w:sz w:val="28"/>
                <w:szCs w:val="28"/>
              </w:rPr>
            </w:pPr>
            <w:r w:rsidRPr="00D90D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CDE8A2" w14:textId="77777777" w:rsidR="00940A15" w:rsidRPr="00D90D3B" w:rsidRDefault="00940A15" w:rsidP="0094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626039" w14:textId="2D1C41A6" w:rsidR="00940A15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31098">
              <w:rPr>
                <w:rFonts w:ascii="Angsana New" w:hAnsi="Angsana New"/>
                <w:sz w:val="28"/>
                <w:szCs w:val="28"/>
              </w:rPr>
              <w:t>28</w:t>
            </w:r>
            <w:r w:rsidR="00323151" w:rsidRPr="00D90D3B">
              <w:rPr>
                <w:rFonts w:ascii="Angsana New" w:hAnsi="Angsana New"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21124E97" w14:textId="77777777" w:rsidR="00940A15" w:rsidRPr="00D90D3B" w:rsidRDefault="00940A15" w:rsidP="0094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5DAF33" w14:textId="2E3D8F29" w:rsidR="00940A15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8" w:right="106"/>
              <w:rPr>
                <w:rFonts w:ascii="Angsana New" w:hAnsi="Angsana New"/>
                <w:sz w:val="28"/>
                <w:szCs w:val="28"/>
              </w:rPr>
            </w:pPr>
            <w:r w:rsidRPr="00031098">
              <w:rPr>
                <w:rFonts w:ascii="Angsana New" w:hAnsi="Angsana New"/>
                <w:sz w:val="28"/>
                <w:szCs w:val="28"/>
              </w:rPr>
              <w:t>11</w:t>
            </w:r>
            <w:r w:rsidR="00C90450" w:rsidRPr="00D90D3B">
              <w:rPr>
                <w:rFonts w:ascii="Angsana New" w:hAnsi="Angsana New"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270" w:type="dxa"/>
          </w:tcPr>
          <w:p w14:paraId="63172825" w14:textId="77777777" w:rsidR="00940A15" w:rsidRPr="00D90D3B" w:rsidRDefault="00940A15" w:rsidP="0094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6BED82" w14:textId="5494B66C" w:rsidR="00940A15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8"/>
              <w:rPr>
                <w:rFonts w:ascii="Angsana New" w:hAnsi="Angsana New"/>
                <w:sz w:val="28"/>
                <w:szCs w:val="28"/>
              </w:rPr>
            </w:pPr>
            <w:r w:rsidRPr="00031098">
              <w:rPr>
                <w:rFonts w:ascii="Angsana New" w:hAnsi="Angsana New"/>
                <w:sz w:val="28"/>
                <w:szCs w:val="28"/>
              </w:rPr>
              <w:t>2</w:t>
            </w:r>
            <w:r w:rsidR="00951F10" w:rsidRPr="00D90D3B">
              <w:rPr>
                <w:rFonts w:ascii="Angsana New" w:hAnsi="Angsana New"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sz w:val="28"/>
                <w:szCs w:val="28"/>
              </w:rPr>
              <w:t>013</w:t>
            </w:r>
          </w:p>
        </w:tc>
        <w:tc>
          <w:tcPr>
            <w:tcW w:w="236" w:type="dxa"/>
          </w:tcPr>
          <w:p w14:paraId="69835470" w14:textId="77777777" w:rsidR="00940A15" w:rsidRPr="00D90D3B" w:rsidRDefault="00940A15" w:rsidP="0094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06439861" w14:textId="73A0AB86" w:rsidR="00951F10" w:rsidRPr="00D90D3B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90D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C4221CF" w14:textId="10A432F5" w:rsidR="00951F10" w:rsidRPr="00D90D3B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4B4013" w14:textId="30953A0B" w:rsidR="00940A15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="Angsana New" w:hAnsi="Angsana New"/>
                <w:sz w:val="28"/>
                <w:szCs w:val="28"/>
              </w:rPr>
            </w:pPr>
            <w:r w:rsidRPr="00031098">
              <w:rPr>
                <w:rFonts w:ascii="Angsana New" w:hAnsi="Angsana New"/>
                <w:sz w:val="28"/>
                <w:szCs w:val="28"/>
              </w:rPr>
              <w:t>42</w:t>
            </w:r>
            <w:r w:rsidR="009B3685" w:rsidRPr="00D90D3B">
              <w:rPr>
                <w:rFonts w:ascii="Angsana New" w:hAnsi="Angsana New"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  <w:tr w:rsidR="00E65306" w:rsidRPr="00F006FD" w14:paraId="27E76269" w14:textId="77777777" w:rsidTr="000E4F90">
        <w:tc>
          <w:tcPr>
            <w:tcW w:w="3627" w:type="dxa"/>
            <w:gridSpan w:val="2"/>
          </w:tcPr>
          <w:p w14:paraId="2640DC62" w14:textId="11E29672" w:rsidR="00653C31" w:rsidRPr="006B22B5" w:rsidRDefault="00653C31" w:rsidP="0065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2153511A" w14:textId="77777777" w:rsidR="00653C31" w:rsidRPr="006B22B5" w:rsidRDefault="00653C31" w:rsidP="0065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5B2073" w14:textId="6449691E" w:rsidR="00653C31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272</w:t>
            </w:r>
            <w:r w:rsidR="006B22B5" w:rsidRPr="00D90D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270" w:type="dxa"/>
          </w:tcPr>
          <w:p w14:paraId="06F892A1" w14:textId="77777777" w:rsidR="00653C31" w:rsidRPr="00D90D3B" w:rsidRDefault="00653C31" w:rsidP="0065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1DDC78" w14:textId="5458DD19" w:rsidR="00653C31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1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228</w:t>
            </w:r>
            <w:r w:rsidR="00C5100D" w:rsidRPr="00D90D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612</w:t>
            </w:r>
          </w:p>
        </w:tc>
        <w:tc>
          <w:tcPr>
            <w:tcW w:w="270" w:type="dxa"/>
          </w:tcPr>
          <w:p w14:paraId="599FA0FD" w14:textId="77777777" w:rsidR="00653C31" w:rsidRPr="00D90D3B" w:rsidRDefault="00653C31" w:rsidP="0065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EFE8FE" w14:textId="5A314EEB" w:rsidR="00653C31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338</w:t>
            </w:r>
            <w:r w:rsidR="00EF1D5A" w:rsidRPr="00D90D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F599E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1DCA455F" w14:textId="77777777" w:rsidR="00653C31" w:rsidRPr="00D90D3B" w:rsidRDefault="00653C31" w:rsidP="0065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D412F8" w14:textId="2297AE1C" w:rsidR="00653C31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2F5474" w:rsidRPr="00D90D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953</w:t>
            </w:r>
          </w:p>
        </w:tc>
        <w:tc>
          <w:tcPr>
            <w:tcW w:w="270" w:type="dxa"/>
          </w:tcPr>
          <w:p w14:paraId="29E89C8C" w14:textId="77777777" w:rsidR="00653C31" w:rsidRPr="00D90D3B" w:rsidRDefault="00653C31" w:rsidP="0065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45A496" w14:textId="6B35E58F" w:rsidR="00653C31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951F10" w:rsidRPr="00D90D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36" w:type="dxa"/>
          </w:tcPr>
          <w:p w14:paraId="18C80542" w14:textId="77777777" w:rsidR="00653C31" w:rsidRPr="00D90D3B" w:rsidRDefault="00653C31" w:rsidP="0065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749B44" w14:textId="3954E5C2" w:rsidR="00951F10" w:rsidRPr="00D90D3B" w:rsidRDefault="00031098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  <w:r w:rsidR="00D145BE" w:rsidRPr="00D90D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AF599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</w:tcBorders>
          </w:tcPr>
          <w:p w14:paraId="2FCD5C3F" w14:textId="67FC707F" w:rsidR="00951F10" w:rsidRPr="00D90D3B" w:rsidRDefault="00951F10" w:rsidP="0095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7E64A1" w14:textId="60C6E0E7" w:rsidR="00653C31" w:rsidRPr="00D90D3B" w:rsidRDefault="00031098" w:rsidP="00C3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952</w:t>
            </w:r>
            <w:r w:rsidR="00D145BE" w:rsidRPr="00D90D3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362</w:t>
            </w:r>
          </w:p>
        </w:tc>
      </w:tr>
    </w:tbl>
    <w:p w14:paraId="72B71B86" w14:textId="77777777" w:rsidR="002F52C8" w:rsidRPr="007671A3" w:rsidRDefault="002F52C8" w:rsidP="0037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804"/>
        <w:jc w:val="thaiDistribute"/>
        <w:rPr>
          <w:rFonts w:ascii="Angsana New" w:hAnsi="Angsana New"/>
          <w:sz w:val="30"/>
          <w:szCs w:val="30"/>
        </w:rPr>
      </w:pPr>
    </w:p>
    <w:p w14:paraId="460359A8" w14:textId="77777777" w:rsidR="009A60DE" w:rsidRPr="009A60DE" w:rsidRDefault="009A60DE" w:rsidP="009A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p w14:paraId="42D569FA" w14:textId="77777777" w:rsidR="006B3BC2" w:rsidRDefault="006B3BC2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5CBAA43" w14:textId="77777777" w:rsidR="006B3BC2" w:rsidRDefault="006B3BC2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6708EB7E" w14:textId="77777777" w:rsidR="006B3BC2" w:rsidRDefault="006B3BC2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1143AD1" w14:textId="77777777" w:rsidR="006B3BC2" w:rsidRDefault="006B3BC2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D837F03" w14:textId="77777777" w:rsidR="006B3BC2" w:rsidRDefault="006B3BC2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140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36"/>
        <w:gridCol w:w="522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FB75AB" w:rsidRPr="00F006FD" w14:paraId="6C9DA3B5" w14:textId="77777777" w:rsidTr="001972F5">
        <w:tc>
          <w:tcPr>
            <w:tcW w:w="3636" w:type="dxa"/>
          </w:tcPr>
          <w:p w14:paraId="326F5606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22" w:type="dxa"/>
            <w:gridSpan w:val="14"/>
          </w:tcPr>
          <w:p w14:paraId="7443EB0F" w14:textId="19D2A9CC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F006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B75AB" w:rsidRPr="00F006FD" w14:paraId="7E92ADC6" w14:textId="77777777" w:rsidTr="004D6776">
        <w:tc>
          <w:tcPr>
            <w:tcW w:w="3636" w:type="dxa"/>
          </w:tcPr>
          <w:p w14:paraId="769E45B8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dxa"/>
          </w:tcPr>
          <w:p w14:paraId="30E5A47F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E47154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C9182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C71AF0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16CFD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9EECDF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F1DB02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6BDE2D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74754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B83954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17C4739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C52B47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221A06E8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87AA07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5AB" w:rsidRPr="00F006FD" w14:paraId="1C9A493D" w14:textId="77777777" w:rsidTr="004D6776">
        <w:tc>
          <w:tcPr>
            <w:tcW w:w="3636" w:type="dxa"/>
          </w:tcPr>
          <w:p w14:paraId="5C217FF6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dxa"/>
          </w:tcPr>
          <w:p w14:paraId="0C36E41A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D963DB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D89B0F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14166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F6D3AC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2363CD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B85BC0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A4E25E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CEF50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5AEA0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4C8F7F2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DCC981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6D2B4010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459CBA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5AB" w:rsidRPr="00F006FD" w14:paraId="582BD165" w14:textId="77777777" w:rsidTr="004D6776">
        <w:tc>
          <w:tcPr>
            <w:tcW w:w="3636" w:type="dxa"/>
          </w:tcPr>
          <w:p w14:paraId="65F86F71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22" w:type="dxa"/>
          </w:tcPr>
          <w:p w14:paraId="06D82A6E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0726A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69205AE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F0AE63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5F056C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5FEB02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0C77F6B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7027F3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9B98DB0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D6ECE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D10B4D1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5A9FD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  <w:r w:rsidRPr="00F006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3F87369C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6E77F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2FAC" w:rsidRPr="00F006FD" w14:paraId="0051FB05" w14:textId="77777777" w:rsidTr="004D6776">
        <w:tc>
          <w:tcPr>
            <w:tcW w:w="4158" w:type="dxa"/>
            <w:gridSpan w:val="2"/>
            <w:vAlign w:val="bottom"/>
          </w:tcPr>
          <w:p w14:paraId="214D76B7" w14:textId="5ABB8FDD" w:rsidR="00412FAC" w:rsidRPr="00F006FD" w:rsidRDefault="00412FAC" w:rsidP="0092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 w:hanging="95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006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33D00872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EE0DF92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EDBBEF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724F75C5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65FE60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CDC93CB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1EDABE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BBA7892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B0792B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C253179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E7DA68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0EB28D8B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ECC517" w14:textId="77777777" w:rsidR="00412FAC" w:rsidRPr="00F006FD" w:rsidRDefault="00412FAC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B75AB" w:rsidRPr="00F006FD" w14:paraId="15EC0ED4" w14:textId="77777777" w:rsidTr="004D6776">
        <w:tc>
          <w:tcPr>
            <w:tcW w:w="3636" w:type="dxa"/>
          </w:tcPr>
          <w:p w14:paraId="6417A570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" w:type="dxa"/>
          </w:tcPr>
          <w:p w14:paraId="7A32A37C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0" w:type="dxa"/>
            <w:gridSpan w:val="13"/>
          </w:tcPr>
          <w:p w14:paraId="03B6C68F" w14:textId="0CC46332" w:rsidR="00FB75AB" w:rsidRPr="00F006FD" w:rsidRDefault="00D01F0F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FB75AB" w:rsidRPr="00F006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006F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B75AB" w:rsidRPr="00F006FD" w14:paraId="32A14CEC" w14:textId="77777777" w:rsidTr="004D6776">
        <w:tc>
          <w:tcPr>
            <w:tcW w:w="3636" w:type="dxa"/>
          </w:tcPr>
          <w:p w14:paraId="1C019B4E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006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22" w:type="dxa"/>
          </w:tcPr>
          <w:p w14:paraId="04AFD356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4B2F1B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5B06BC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1E31A9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6418A8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12ACF6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24198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1B3118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374D7F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4CAA5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FED6AF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7EE0FF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48A8647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E445D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5AB" w:rsidRPr="00F006FD" w14:paraId="7927F6A0" w14:textId="77777777" w:rsidTr="004D6776">
        <w:tc>
          <w:tcPr>
            <w:tcW w:w="3636" w:type="dxa"/>
          </w:tcPr>
          <w:p w14:paraId="7110C8DB" w14:textId="45017B91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31098" w:rsidRPr="00F006FD">
              <w:rPr>
                <w:rFonts w:ascii="Angsana New" w:hAnsi="Angsana New"/>
                <w:sz w:val="28"/>
                <w:szCs w:val="28"/>
              </w:rPr>
              <w:t>1</w:t>
            </w:r>
            <w:r w:rsidRPr="00F006F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031098" w:rsidRPr="00F006F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522" w:type="dxa"/>
          </w:tcPr>
          <w:p w14:paraId="2BF67E12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4F4831" w14:textId="0794A1CA" w:rsidR="00FB75AB" w:rsidRPr="00EB55C6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263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</w:tcPr>
          <w:p w14:paraId="3E913680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3E496E7" w14:textId="19EEEF97" w:rsidR="00FB75AB" w:rsidRPr="00EB55C6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716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458</w:t>
            </w:r>
          </w:p>
        </w:tc>
        <w:tc>
          <w:tcPr>
            <w:tcW w:w="270" w:type="dxa"/>
          </w:tcPr>
          <w:p w14:paraId="537E03EB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4692CB5" w14:textId="78A047BD" w:rsidR="00FB75AB" w:rsidRPr="00EB55C6" w:rsidRDefault="00031098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159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080</w:t>
            </w:r>
          </w:p>
        </w:tc>
        <w:tc>
          <w:tcPr>
            <w:tcW w:w="270" w:type="dxa"/>
          </w:tcPr>
          <w:p w14:paraId="71E4E987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5DFCEB6" w14:textId="77777777" w:rsidR="00FB75AB" w:rsidRPr="00EB55C6" w:rsidRDefault="00FB75AB" w:rsidP="00EB55C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0A00E6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D136DE" w14:textId="1C01B73E" w:rsidR="00FB75AB" w:rsidRPr="00EB55C6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60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490</w:t>
            </w:r>
          </w:p>
        </w:tc>
        <w:tc>
          <w:tcPr>
            <w:tcW w:w="270" w:type="dxa"/>
          </w:tcPr>
          <w:p w14:paraId="3D32CF25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14198E1" w14:textId="02624D75" w:rsidR="00FB75AB" w:rsidRPr="00EB55C6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197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261</w:t>
            </w:r>
          </w:p>
        </w:tc>
        <w:tc>
          <w:tcPr>
            <w:tcW w:w="270" w:type="dxa"/>
            <w:tcBorders>
              <w:left w:val="nil"/>
            </w:tcBorders>
          </w:tcPr>
          <w:p w14:paraId="2C92D2CC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7AD9488" w14:textId="1872690F" w:rsidR="00FB75AB" w:rsidRPr="00EB55C6" w:rsidRDefault="00031098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3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396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923</w:t>
            </w:r>
          </w:p>
        </w:tc>
      </w:tr>
      <w:tr w:rsidR="00FB75AB" w:rsidRPr="00F006FD" w14:paraId="3BEDAF6B" w14:textId="77777777" w:rsidTr="004D6776">
        <w:tc>
          <w:tcPr>
            <w:tcW w:w="3636" w:type="dxa"/>
          </w:tcPr>
          <w:p w14:paraId="0D2D546F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1F0CE6FD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064862" w14:textId="7DFDDF5D" w:rsidR="00FB75AB" w:rsidRPr="00EB55C6" w:rsidRDefault="00FB75AB" w:rsidP="00EB55C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13B497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003C84A" w14:textId="1A9976E6" w:rsidR="00FB75AB" w:rsidRPr="00EB55C6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280</w:t>
            </w:r>
          </w:p>
        </w:tc>
        <w:tc>
          <w:tcPr>
            <w:tcW w:w="270" w:type="dxa"/>
          </w:tcPr>
          <w:p w14:paraId="0C27AB02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8D82352" w14:textId="17FD6787" w:rsidR="00FB75AB" w:rsidRPr="00EB55C6" w:rsidRDefault="00031098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5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357</w:t>
            </w:r>
          </w:p>
        </w:tc>
        <w:tc>
          <w:tcPr>
            <w:tcW w:w="270" w:type="dxa"/>
          </w:tcPr>
          <w:p w14:paraId="46CFF873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37B30B1" w14:textId="77777777" w:rsidR="00FB75AB" w:rsidRPr="00EB55C6" w:rsidRDefault="00FB75AB" w:rsidP="00EB55C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807B2C5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A61F971" w14:textId="2C1100A9" w:rsidR="00FB75AB" w:rsidRPr="00EB55C6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395</w:t>
            </w:r>
          </w:p>
        </w:tc>
        <w:tc>
          <w:tcPr>
            <w:tcW w:w="270" w:type="dxa"/>
          </w:tcPr>
          <w:p w14:paraId="1BAB6801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C19CE5" w14:textId="05D1726C" w:rsidR="00FB75AB" w:rsidRPr="00EB55C6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13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640</w:t>
            </w:r>
          </w:p>
        </w:tc>
        <w:tc>
          <w:tcPr>
            <w:tcW w:w="270" w:type="dxa"/>
            <w:tcBorders>
              <w:left w:val="nil"/>
            </w:tcBorders>
          </w:tcPr>
          <w:p w14:paraId="33ACCF50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79A0CE7" w14:textId="1E018E44" w:rsidR="00FB75AB" w:rsidRPr="00EB55C6" w:rsidRDefault="00031098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23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672</w:t>
            </w:r>
          </w:p>
        </w:tc>
      </w:tr>
      <w:tr w:rsidR="00FB75AB" w:rsidRPr="00F006FD" w14:paraId="79B851DF" w14:textId="77777777" w:rsidTr="004D6776">
        <w:tc>
          <w:tcPr>
            <w:tcW w:w="3636" w:type="dxa"/>
          </w:tcPr>
          <w:p w14:paraId="286F69E0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522" w:type="dxa"/>
          </w:tcPr>
          <w:p w14:paraId="553D6D39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93FC0C" w14:textId="752EF5B1" w:rsidR="00FB75AB" w:rsidRPr="00EB55C6" w:rsidRDefault="00FB75AB" w:rsidP="00EB55C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39381E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62AB5FC" w14:textId="0FB5A246" w:rsidR="00FB75AB" w:rsidRPr="00EB55C6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602</w:t>
            </w:r>
          </w:p>
        </w:tc>
        <w:tc>
          <w:tcPr>
            <w:tcW w:w="270" w:type="dxa"/>
          </w:tcPr>
          <w:p w14:paraId="2F944B48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718CE9D" w14:textId="49292666" w:rsidR="00FB75AB" w:rsidRPr="00EB55C6" w:rsidRDefault="00031098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cs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8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759</w:t>
            </w:r>
          </w:p>
        </w:tc>
        <w:tc>
          <w:tcPr>
            <w:tcW w:w="270" w:type="dxa"/>
          </w:tcPr>
          <w:p w14:paraId="3DBB457C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6587D4" w14:textId="77777777" w:rsidR="00FB75AB" w:rsidRPr="00EB55C6" w:rsidRDefault="00FB75AB" w:rsidP="00EB55C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cs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618AB6D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B756585" w14:textId="0735B8AE" w:rsidR="00FB75AB" w:rsidRPr="00EB55C6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275</w:t>
            </w:r>
          </w:p>
        </w:tc>
        <w:tc>
          <w:tcPr>
            <w:tcW w:w="270" w:type="dxa"/>
          </w:tcPr>
          <w:p w14:paraId="31C44887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21F3923" w14:textId="4F5D0104" w:rsidR="00FB75AB" w:rsidRPr="00EB55C6" w:rsidRDefault="00FB75AB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9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636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12DFC23E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D2B85CA" w14:textId="4F90132B" w:rsidR="00FB75AB" w:rsidRPr="00EB55C6" w:rsidRDefault="00FB75AB" w:rsidP="00EB55C6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</w:tr>
      <w:tr w:rsidR="00FB75AB" w:rsidRPr="00F006FD" w14:paraId="28D0ADEA" w14:textId="77777777" w:rsidTr="004D6776">
        <w:tc>
          <w:tcPr>
            <w:tcW w:w="3636" w:type="dxa"/>
          </w:tcPr>
          <w:p w14:paraId="2F29E0C2" w14:textId="4D25DF20" w:rsidR="00FB75AB" w:rsidRPr="00F006FD" w:rsidRDefault="00F006FD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522" w:type="dxa"/>
          </w:tcPr>
          <w:p w14:paraId="74A038FB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6F277" w14:textId="3490783F" w:rsidR="00FB75AB" w:rsidRPr="00EB55C6" w:rsidRDefault="00FB75AB" w:rsidP="00EB55C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2808DAF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C82CDF" w14:textId="1EC784ED" w:rsidR="00FB75AB" w:rsidRPr="00EB55C6" w:rsidRDefault="00FB75AB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220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26E26A0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CCAA23" w14:textId="41A5FE86" w:rsidR="00FB75AB" w:rsidRPr="00EB55C6" w:rsidRDefault="00FB75AB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614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4A7A44E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5728E3" w14:textId="77777777" w:rsidR="00FB75AB" w:rsidRPr="00EB55C6" w:rsidRDefault="00FB75AB" w:rsidP="00EB55C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0C883AD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705D50" w14:textId="442EB686" w:rsidR="00FB75AB" w:rsidRPr="00EB55C6" w:rsidRDefault="00FB75AB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828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CB89B41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28FA9D" w14:textId="54682802" w:rsidR="00FB75AB" w:rsidRPr="00EB55C6" w:rsidRDefault="00FB75AB" w:rsidP="00EB55C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C22FF07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9E668C" w14:textId="798A1064" w:rsidR="00FB75AB" w:rsidRPr="00EB55C6" w:rsidRDefault="00FB75AB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3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662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</w:tr>
      <w:tr w:rsidR="00FB75AB" w:rsidRPr="00F006FD" w14:paraId="2966AFFD" w14:textId="77777777" w:rsidTr="004D6776">
        <w:tc>
          <w:tcPr>
            <w:tcW w:w="3636" w:type="dxa"/>
          </w:tcPr>
          <w:p w14:paraId="68ACA9CF" w14:textId="18975C3B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F006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006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22" w:type="dxa"/>
          </w:tcPr>
          <w:p w14:paraId="42FB4A72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63CA49" w14:textId="33E3FE39" w:rsidR="00FB75AB" w:rsidRPr="009F4DCC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263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</w:tcPr>
          <w:p w14:paraId="38542850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9B5E15" w14:textId="27C1140E" w:rsidR="00FB75AB" w:rsidRPr="009F4DCC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719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120</w:t>
            </w:r>
          </w:p>
        </w:tc>
        <w:tc>
          <w:tcPr>
            <w:tcW w:w="270" w:type="dxa"/>
          </w:tcPr>
          <w:p w14:paraId="5674F703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350E72" w14:textId="2973109C" w:rsidR="00FB75AB" w:rsidRPr="009F4DCC" w:rsidRDefault="00031098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170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582</w:t>
            </w:r>
          </w:p>
        </w:tc>
        <w:tc>
          <w:tcPr>
            <w:tcW w:w="270" w:type="dxa"/>
          </w:tcPr>
          <w:p w14:paraId="6E781BE1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D2793B" w14:textId="77777777" w:rsidR="00FB75AB" w:rsidRPr="009F4DCC" w:rsidRDefault="00FB75AB" w:rsidP="00EB55C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58194E3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39BB1C" w14:textId="3255C260" w:rsidR="00FB75AB" w:rsidRPr="009F4DCC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62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332</w:t>
            </w:r>
          </w:p>
        </w:tc>
        <w:tc>
          <w:tcPr>
            <w:tcW w:w="270" w:type="dxa"/>
          </w:tcPr>
          <w:p w14:paraId="4CCBD15A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2B3BAB" w14:textId="11E36366" w:rsidR="00FB75AB" w:rsidRPr="009F4DCC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201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265</w:t>
            </w:r>
          </w:p>
        </w:tc>
        <w:tc>
          <w:tcPr>
            <w:tcW w:w="270" w:type="dxa"/>
            <w:tcBorders>
              <w:left w:val="nil"/>
            </w:tcBorders>
          </w:tcPr>
          <w:p w14:paraId="0F9CDE06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FE49ED" w14:textId="55B33619" w:rsidR="00FB75AB" w:rsidRPr="009F4DCC" w:rsidRDefault="00031098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416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933</w:t>
            </w:r>
          </w:p>
        </w:tc>
      </w:tr>
      <w:tr w:rsidR="00FB75AB" w:rsidRPr="00F006FD" w14:paraId="6320814C" w14:textId="77777777" w:rsidTr="004D6776">
        <w:tc>
          <w:tcPr>
            <w:tcW w:w="3636" w:type="dxa"/>
          </w:tcPr>
          <w:p w14:paraId="637A3ACD" w14:textId="3D2CDDAA" w:rsidR="00FB75AB" w:rsidRPr="00F006FD" w:rsidRDefault="00FB75AB" w:rsidP="00E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90" w:hanging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55C6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การรับรู้สินทรัพย์สิทธิการใช้จากกา</w:t>
            </w:r>
            <w:r w:rsidRPr="00EB55C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</w:t>
            </w:r>
            <w:r w:rsidRPr="00EB55C6">
              <w:rPr>
                <w:rFonts w:ascii="Angsana New" w:hAnsi="Angsana New"/>
                <w:spacing w:val="-6"/>
                <w:sz w:val="28"/>
                <w:szCs w:val="28"/>
                <w:cs/>
              </w:rPr>
              <w:t>ถือปฏิบัติ</w:t>
            </w:r>
            <w:r w:rsidRPr="00EB55C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ตาม </w:t>
            </w:r>
            <w:r w:rsidRPr="00EB55C6">
              <w:rPr>
                <w:rFonts w:ascii="Angsana New" w:hAnsi="Angsana New"/>
                <w:spacing w:val="-8"/>
                <w:sz w:val="28"/>
                <w:szCs w:val="28"/>
              </w:rPr>
              <w:t xml:space="preserve">TFRS </w:t>
            </w:r>
            <w:r w:rsidR="00031098" w:rsidRPr="00EB55C6">
              <w:rPr>
                <w:rFonts w:ascii="Angsana New" w:hAnsi="Angsana New"/>
                <w:spacing w:val="-8"/>
                <w:sz w:val="28"/>
                <w:szCs w:val="28"/>
              </w:rPr>
              <w:t>16</w:t>
            </w:r>
            <w:r w:rsidRPr="00EB55C6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EB55C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เป็นครั้งแรก </w:t>
            </w:r>
            <w:r w:rsidR="00D01F0F" w:rsidRPr="00EB55C6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EB55C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ดูหมายเหตุข้อ </w:t>
            </w:r>
            <w:r w:rsidR="00031098" w:rsidRPr="00EB55C6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Pr="00EB55C6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EB55C6">
              <w:rPr>
                <w:rFonts w:ascii="Angsana New" w:hAnsi="Angsana New"/>
                <w:spacing w:val="-8"/>
                <w:sz w:val="28"/>
                <w:szCs w:val="28"/>
                <w:cs/>
              </w:rPr>
              <w:t>ข</w:t>
            </w:r>
            <w:r w:rsidR="00D01F0F" w:rsidRPr="00EB55C6">
              <w:rPr>
                <w:rFonts w:ascii="Angsana New" w:hAnsi="Angsana New"/>
                <w:spacing w:val="-8"/>
                <w:sz w:val="28"/>
                <w:szCs w:val="28"/>
              </w:rPr>
              <w:t>))</w:t>
            </w:r>
          </w:p>
        </w:tc>
        <w:tc>
          <w:tcPr>
            <w:tcW w:w="522" w:type="dxa"/>
          </w:tcPr>
          <w:p w14:paraId="632EA5A9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962069" w14:textId="4360F40B" w:rsidR="00FB75AB" w:rsidRPr="00EB55C6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218</w:t>
            </w:r>
          </w:p>
        </w:tc>
        <w:tc>
          <w:tcPr>
            <w:tcW w:w="270" w:type="dxa"/>
            <w:vAlign w:val="bottom"/>
          </w:tcPr>
          <w:p w14:paraId="0D6611B9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C294D1" w14:textId="2AFCE242" w:rsidR="00FB75AB" w:rsidRPr="00EB55C6" w:rsidRDefault="00FB75AB" w:rsidP="00EB55C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D3C8A8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C58763" w14:textId="48E7D294" w:rsidR="00FB75AB" w:rsidRPr="00EB55C6" w:rsidRDefault="00031098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19</w:t>
            </w:r>
            <w:r w:rsidR="00AB23C9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  <w:vAlign w:val="bottom"/>
          </w:tcPr>
          <w:p w14:paraId="05E796D8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928096" w14:textId="3D992619" w:rsidR="00FB75AB" w:rsidRPr="00EB55C6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15</w:t>
            </w:r>
            <w:r w:rsidR="003E4449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692</w:t>
            </w:r>
          </w:p>
        </w:tc>
        <w:tc>
          <w:tcPr>
            <w:tcW w:w="270" w:type="dxa"/>
            <w:vAlign w:val="bottom"/>
          </w:tcPr>
          <w:p w14:paraId="2F5BC319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E58704B" w14:textId="30D4B4B2" w:rsidR="00FB75AB" w:rsidRPr="00EB55C6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  <w:vAlign w:val="bottom"/>
          </w:tcPr>
          <w:p w14:paraId="51D8E1C2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59BAB4" w14:textId="25CC2C8F" w:rsidR="00FB75AB" w:rsidRPr="00EB55C6" w:rsidRDefault="00FB75AB" w:rsidP="00EB55C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55C3C17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E7A411A" w14:textId="557B4B8B" w:rsidR="00FB75AB" w:rsidRPr="00EB55C6" w:rsidRDefault="00031098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37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557</w:t>
            </w:r>
          </w:p>
        </w:tc>
      </w:tr>
      <w:tr w:rsidR="00FB75AB" w:rsidRPr="00F006FD" w14:paraId="5314A1F9" w14:textId="77777777" w:rsidTr="004D6776">
        <w:tc>
          <w:tcPr>
            <w:tcW w:w="3636" w:type="dxa"/>
          </w:tcPr>
          <w:p w14:paraId="710D2E60" w14:textId="2ECBC0A5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522" w:type="dxa"/>
          </w:tcPr>
          <w:p w14:paraId="21B91D0D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9C3F15" w14:textId="2B18704B" w:rsidR="00FB75AB" w:rsidRPr="009F4DCC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263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852</w:t>
            </w:r>
          </w:p>
        </w:tc>
        <w:tc>
          <w:tcPr>
            <w:tcW w:w="270" w:type="dxa"/>
            <w:vAlign w:val="bottom"/>
          </w:tcPr>
          <w:p w14:paraId="662CEDC8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AAF3BC" w14:textId="0264C71E" w:rsidR="00FB75AB" w:rsidRPr="009F4DCC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719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120</w:t>
            </w:r>
          </w:p>
        </w:tc>
        <w:tc>
          <w:tcPr>
            <w:tcW w:w="270" w:type="dxa"/>
            <w:vAlign w:val="bottom"/>
          </w:tcPr>
          <w:p w14:paraId="0D556A96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E6B690" w14:textId="3DB7EA39" w:rsidR="00FB75AB" w:rsidRPr="009F4DCC" w:rsidRDefault="00031098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</w:t>
            </w:r>
            <w:r w:rsidR="000D481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190</w:t>
            </w:r>
            <w:r w:rsidR="000D481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262</w:t>
            </w:r>
          </w:p>
        </w:tc>
        <w:tc>
          <w:tcPr>
            <w:tcW w:w="270" w:type="dxa"/>
            <w:vAlign w:val="bottom"/>
          </w:tcPr>
          <w:p w14:paraId="4DF68362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1B34FA" w14:textId="729452C5" w:rsidR="00FB75AB" w:rsidRPr="009F4DCC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15</w:t>
            </w:r>
            <w:r w:rsidR="003E4449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692</w:t>
            </w:r>
          </w:p>
        </w:tc>
        <w:tc>
          <w:tcPr>
            <w:tcW w:w="270" w:type="dxa"/>
            <w:vAlign w:val="bottom"/>
          </w:tcPr>
          <w:p w14:paraId="7FCBFD49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C0C8A3" w14:textId="767CCCE3" w:rsidR="00FB75AB" w:rsidRPr="009F4DCC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64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299</w:t>
            </w:r>
          </w:p>
        </w:tc>
        <w:tc>
          <w:tcPr>
            <w:tcW w:w="270" w:type="dxa"/>
            <w:vAlign w:val="bottom"/>
          </w:tcPr>
          <w:p w14:paraId="31DDFD71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50A4EE" w14:textId="3B90863E" w:rsidR="00FB75AB" w:rsidRPr="009F4DCC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201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265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CD3FFE0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0BFDCE" w14:textId="552029CB" w:rsidR="00FB75AB" w:rsidRPr="009F4DCC" w:rsidRDefault="00031098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454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490</w:t>
            </w:r>
          </w:p>
        </w:tc>
      </w:tr>
      <w:tr w:rsidR="00FB75AB" w:rsidRPr="00F006FD" w14:paraId="7995F5B9" w14:textId="77777777" w:rsidTr="004D6776">
        <w:trPr>
          <w:trHeight w:val="80"/>
        </w:trPr>
        <w:tc>
          <w:tcPr>
            <w:tcW w:w="3636" w:type="dxa"/>
          </w:tcPr>
          <w:p w14:paraId="5996BB00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0690DE46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ABCCC9" w14:textId="59D96C68" w:rsidR="00FB75AB" w:rsidRPr="00EB55C6" w:rsidRDefault="00FB75AB" w:rsidP="00EB55C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FDC456A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05FB9DD" w14:textId="735A53DB" w:rsidR="00FB75AB" w:rsidRPr="00EB55C6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785</w:t>
            </w:r>
          </w:p>
        </w:tc>
        <w:tc>
          <w:tcPr>
            <w:tcW w:w="270" w:type="dxa"/>
          </w:tcPr>
          <w:p w14:paraId="536A42A1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E8AF12F" w14:textId="1F049113" w:rsidR="00FB75AB" w:rsidRPr="00EB55C6" w:rsidRDefault="00031098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24</w:t>
            </w:r>
            <w:r w:rsidR="000D481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745</w:t>
            </w:r>
          </w:p>
        </w:tc>
        <w:tc>
          <w:tcPr>
            <w:tcW w:w="270" w:type="dxa"/>
          </w:tcPr>
          <w:p w14:paraId="2353519F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6F076B" w14:textId="28B8BE11" w:rsidR="00FB75AB" w:rsidRPr="00EB55C6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</w:t>
            </w:r>
            <w:r w:rsidR="003E4449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470</w:t>
            </w:r>
          </w:p>
        </w:tc>
        <w:tc>
          <w:tcPr>
            <w:tcW w:w="270" w:type="dxa"/>
          </w:tcPr>
          <w:p w14:paraId="147C78BA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6303DC8" w14:textId="14FA0780" w:rsidR="00FB75AB" w:rsidRPr="00EB55C6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5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119</w:t>
            </w:r>
          </w:p>
        </w:tc>
        <w:tc>
          <w:tcPr>
            <w:tcW w:w="270" w:type="dxa"/>
          </w:tcPr>
          <w:p w14:paraId="03BEDCB4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259DF6" w14:textId="534E5E7A" w:rsidR="00FB75AB" w:rsidRPr="00EB55C6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24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467</w:t>
            </w:r>
          </w:p>
        </w:tc>
        <w:tc>
          <w:tcPr>
            <w:tcW w:w="270" w:type="dxa"/>
            <w:tcBorders>
              <w:left w:val="nil"/>
            </w:tcBorders>
          </w:tcPr>
          <w:p w14:paraId="5A29C586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F8B99BF" w14:textId="23D26B75" w:rsidR="00FB75AB" w:rsidRPr="00EB55C6" w:rsidRDefault="00031098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58</w:t>
            </w:r>
            <w:r w:rsidR="00FB75AB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586</w:t>
            </w:r>
          </w:p>
        </w:tc>
      </w:tr>
      <w:tr w:rsidR="00174F78" w:rsidRPr="00F006FD" w14:paraId="64186B84" w14:textId="77777777" w:rsidTr="004D6776">
        <w:tc>
          <w:tcPr>
            <w:tcW w:w="3636" w:type="dxa"/>
          </w:tcPr>
          <w:p w14:paraId="0900A309" w14:textId="77777777" w:rsidR="00174F78" w:rsidRPr="00F006FD" w:rsidRDefault="00174F78" w:rsidP="0017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522" w:type="dxa"/>
          </w:tcPr>
          <w:p w14:paraId="787B483D" w14:textId="77777777" w:rsidR="00174F78" w:rsidRPr="00F006FD" w:rsidRDefault="00174F78" w:rsidP="00174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8F404D" w14:textId="42F2CA04" w:rsidR="00174F78" w:rsidRPr="00EB55C6" w:rsidRDefault="00174F78" w:rsidP="00EB55C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EA2926F" w14:textId="77777777" w:rsidR="00174F78" w:rsidRPr="00EB55C6" w:rsidRDefault="00174F78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DD8523E" w14:textId="7A2860E4" w:rsidR="00174F78" w:rsidRPr="00EB55C6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273</w:t>
            </w:r>
          </w:p>
        </w:tc>
        <w:tc>
          <w:tcPr>
            <w:tcW w:w="270" w:type="dxa"/>
          </w:tcPr>
          <w:p w14:paraId="3ED7C48E" w14:textId="77777777" w:rsidR="00174F78" w:rsidRPr="00EB55C6" w:rsidRDefault="00174F78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69C3F9E" w14:textId="45A8415B" w:rsidR="00174F78" w:rsidRPr="00EB55C6" w:rsidRDefault="00031098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cs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5</w:t>
            </w:r>
            <w:r w:rsidR="00174F7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834</w:t>
            </w:r>
          </w:p>
        </w:tc>
        <w:tc>
          <w:tcPr>
            <w:tcW w:w="270" w:type="dxa"/>
          </w:tcPr>
          <w:p w14:paraId="63418DE7" w14:textId="77777777" w:rsidR="00174F78" w:rsidRPr="00EB55C6" w:rsidRDefault="00174F78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4EDBA59" w14:textId="74272425" w:rsidR="00174F78" w:rsidRPr="00EB55C6" w:rsidRDefault="00174F78" w:rsidP="00EB55C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cs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12C399" w14:textId="77777777" w:rsidR="00174F78" w:rsidRPr="00EB55C6" w:rsidRDefault="00174F78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DE68133" w14:textId="4BB5AE0F" w:rsidR="00174F78" w:rsidRPr="00EB55C6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13</w:t>
            </w:r>
            <w:r w:rsidR="00174F7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658</w:t>
            </w:r>
          </w:p>
        </w:tc>
        <w:tc>
          <w:tcPr>
            <w:tcW w:w="270" w:type="dxa"/>
          </w:tcPr>
          <w:p w14:paraId="6EF75957" w14:textId="77777777" w:rsidR="00174F78" w:rsidRPr="00EB55C6" w:rsidRDefault="00174F78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2B5A50" w14:textId="159E9671" w:rsidR="00174F78" w:rsidRPr="00EB55C6" w:rsidRDefault="00174F7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24</w:t>
            </w:r>
            <w:r w:rsidR="0076731D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582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743484B4" w14:textId="77777777" w:rsidR="00174F78" w:rsidRPr="00EB55C6" w:rsidRDefault="00174F78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DD3DED6" w14:textId="541B823D" w:rsidR="00174F78" w:rsidRPr="00EB55C6" w:rsidRDefault="00174F78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4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817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</w:tr>
      <w:tr w:rsidR="00877993" w:rsidRPr="00F006FD" w14:paraId="32FF492C" w14:textId="77777777" w:rsidTr="004D6776">
        <w:tc>
          <w:tcPr>
            <w:tcW w:w="3636" w:type="dxa"/>
          </w:tcPr>
          <w:p w14:paraId="17E19480" w14:textId="77777777" w:rsidR="00877993" w:rsidRPr="00F006FD" w:rsidRDefault="00877993" w:rsidP="0087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522" w:type="dxa"/>
          </w:tcPr>
          <w:p w14:paraId="440ABB68" w14:textId="2200699E" w:rsidR="00877993" w:rsidRPr="00F006FD" w:rsidRDefault="00031098" w:rsidP="004D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 w:hanging="9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006FD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6AC45481" w14:textId="53E649A0" w:rsidR="00877993" w:rsidRPr="00EB55C6" w:rsidRDefault="00D01F0F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cs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51</w:t>
            </w:r>
            <w:r w:rsidR="00877993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333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8EABCE5" w14:textId="77777777" w:rsidR="00877993" w:rsidRPr="00EB55C6" w:rsidRDefault="00877993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5D638D" w14:textId="4B8FE8C1" w:rsidR="00877993" w:rsidRPr="00EB55C6" w:rsidRDefault="00877993" w:rsidP="00EB55C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9C0E135" w14:textId="77777777" w:rsidR="00877993" w:rsidRPr="00EB55C6" w:rsidRDefault="00877993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78C5E95" w14:textId="57F7EEC4" w:rsidR="00877993" w:rsidRPr="00EB55C6" w:rsidRDefault="00877993" w:rsidP="009F4D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F155A09" w14:textId="77777777" w:rsidR="00877993" w:rsidRPr="00EB55C6" w:rsidRDefault="00877993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2BF84B" w14:textId="1CA29289" w:rsidR="00877993" w:rsidRPr="00EB55C6" w:rsidRDefault="00877993" w:rsidP="00EB55C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E113D0" w14:textId="77777777" w:rsidR="00877993" w:rsidRPr="00EB55C6" w:rsidRDefault="00877993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BC1DFBE" w14:textId="2F16FF79" w:rsidR="00877993" w:rsidRPr="00EB55C6" w:rsidRDefault="00877993" w:rsidP="0092610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B132F3" w14:textId="77777777" w:rsidR="00877993" w:rsidRPr="00EB55C6" w:rsidRDefault="00877993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3FC4D39" w14:textId="7B5DAF0B" w:rsidR="00877993" w:rsidRPr="00EB55C6" w:rsidRDefault="00D01F0F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118</w:t>
            </w:r>
            <w:r w:rsidR="00877993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995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112B5F59" w14:textId="77777777" w:rsidR="00877993" w:rsidRPr="00EB55C6" w:rsidRDefault="00877993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7F5926D" w14:textId="49ECB19C" w:rsidR="00877993" w:rsidRPr="00EB55C6" w:rsidRDefault="00D01F0F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170</w:t>
            </w:r>
            <w:r w:rsidR="00877993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328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</w:tr>
      <w:tr w:rsidR="00FB75AB" w:rsidRPr="00F006FD" w14:paraId="4DF12AC3" w14:textId="77777777" w:rsidTr="004D6776">
        <w:tc>
          <w:tcPr>
            <w:tcW w:w="3636" w:type="dxa"/>
          </w:tcPr>
          <w:p w14:paraId="46E8FA5A" w14:textId="4336F6FC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F006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006FD" w:rsidRPr="00F006FD">
              <w:rPr>
                <w:rFonts w:ascii="Angsana New" w:hAnsi="Angsana New" w:hint="cs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522" w:type="dxa"/>
          </w:tcPr>
          <w:p w14:paraId="72D92141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DDB1FA" w14:textId="30AE7B29" w:rsidR="00FB75AB" w:rsidRPr="00EB55C6" w:rsidRDefault="00FB75AB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218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A0184EE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5598BE" w14:textId="34A3C1A7" w:rsidR="00FB75AB" w:rsidRPr="00EB55C6" w:rsidRDefault="00FB75AB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96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9D19BA6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4CF4FD" w14:textId="4FB5EF50" w:rsidR="00FB75AB" w:rsidRPr="00EB55C6" w:rsidRDefault="000D481B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115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636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85F64E7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AEC755" w14:textId="769FA643" w:rsidR="00FB75AB" w:rsidRPr="00EB55C6" w:rsidRDefault="003E4449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450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2220AC7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045AB9" w14:textId="4C248496" w:rsidR="00FB75AB" w:rsidRPr="00EB55C6" w:rsidRDefault="00FB75AB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981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5192A4C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787D33" w14:textId="0D6ABEE7" w:rsidR="00FB75AB" w:rsidRPr="00EB55C6" w:rsidRDefault="00FB75AB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15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553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4667F454" w14:textId="77777777" w:rsidR="00FB75AB" w:rsidRPr="00EB55C6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151C73" w14:textId="6E30A5F0" w:rsidR="00FB75AB" w:rsidRPr="00EB55C6" w:rsidRDefault="00FB75AB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133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934</w:t>
            </w:r>
            <w:r w:rsidRPr="00EB55C6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</w:tr>
      <w:tr w:rsidR="00FB75AB" w:rsidRPr="00F006FD" w14:paraId="3F3190CD" w14:textId="77777777" w:rsidTr="004D6776">
        <w:tc>
          <w:tcPr>
            <w:tcW w:w="3636" w:type="dxa"/>
          </w:tcPr>
          <w:p w14:paraId="38026384" w14:textId="5A8A13FF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006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F006F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22" w:type="dxa"/>
          </w:tcPr>
          <w:p w14:paraId="4EB08F47" w14:textId="77777777" w:rsidR="00FB75AB" w:rsidRPr="00F006FD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7565D7" w14:textId="4457D573" w:rsidR="00FB75AB" w:rsidRPr="009F4DCC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212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301</w:t>
            </w:r>
          </w:p>
        </w:tc>
        <w:tc>
          <w:tcPr>
            <w:tcW w:w="270" w:type="dxa"/>
          </w:tcPr>
          <w:p w14:paraId="40D0DB26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7405D1" w14:textId="676BE309" w:rsidR="00FB75AB" w:rsidRPr="009F4DCC" w:rsidRDefault="00031098" w:rsidP="00EB55C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722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082</w:t>
            </w:r>
          </w:p>
        </w:tc>
        <w:tc>
          <w:tcPr>
            <w:tcW w:w="270" w:type="dxa"/>
          </w:tcPr>
          <w:p w14:paraId="290FE191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4D4BD2" w14:textId="6EDE4604" w:rsidR="00FB75AB" w:rsidRPr="009F4DCC" w:rsidRDefault="00031098" w:rsidP="00EB55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</w:t>
            </w:r>
            <w:r w:rsidR="00EF31FE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105</w:t>
            </w:r>
            <w:r w:rsidR="005B575F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205</w:t>
            </w:r>
          </w:p>
        </w:tc>
        <w:tc>
          <w:tcPr>
            <w:tcW w:w="270" w:type="dxa"/>
          </w:tcPr>
          <w:p w14:paraId="6D629074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4C91D2" w14:textId="46FE22FC" w:rsidR="00FB75AB" w:rsidRPr="009F4DCC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16</w:t>
            </w:r>
            <w:r w:rsidR="00A62EAD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</w:tcPr>
          <w:p w14:paraId="098323D9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02E75F" w14:textId="4841C548" w:rsidR="00FB75AB" w:rsidRPr="009F4DCC" w:rsidRDefault="00031098" w:rsidP="00EB55C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81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095</w:t>
            </w:r>
          </w:p>
        </w:tc>
        <w:tc>
          <w:tcPr>
            <w:tcW w:w="270" w:type="dxa"/>
          </w:tcPr>
          <w:p w14:paraId="1572C915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98EC7D" w14:textId="79E6A163" w:rsidR="00FB75AB" w:rsidRPr="009F4DCC" w:rsidRDefault="00031098" w:rsidP="00EB55C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66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602</w:t>
            </w:r>
          </w:p>
        </w:tc>
        <w:tc>
          <w:tcPr>
            <w:tcW w:w="270" w:type="dxa"/>
            <w:tcBorders>
              <w:left w:val="nil"/>
            </w:tcBorders>
          </w:tcPr>
          <w:p w14:paraId="58B56AA6" w14:textId="77777777" w:rsidR="00FB75AB" w:rsidRPr="009F4DCC" w:rsidRDefault="00FB75AB" w:rsidP="00EB55C6">
            <w:pPr>
              <w:pStyle w:val="acctfourfigures"/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C94A3B" w14:textId="01ABA445" w:rsidR="00FB75AB" w:rsidRPr="009F4DCC" w:rsidRDefault="00031098" w:rsidP="00EB55C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203</w:t>
            </w:r>
            <w:r w:rsidR="00FB75AB"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F4DCC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997</w:t>
            </w:r>
          </w:p>
        </w:tc>
      </w:tr>
    </w:tbl>
    <w:p w14:paraId="40E9D472" w14:textId="79D7F317" w:rsidR="00B84562" w:rsidRDefault="00B84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0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432"/>
        <w:gridCol w:w="1170"/>
        <w:gridCol w:w="270"/>
        <w:gridCol w:w="126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FB75AB" w:rsidRPr="00F006FD" w14:paraId="0B0F7548" w14:textId="77777777" w:rsidTr="00FB75AB">
        <w:tc>
          <w:tcPr>
            <w:tcW w:w="3645" w:type="dxa"/>
          </w:tcPr>
          <w:p w14:paraId="6B8CDA5E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0422" w:type="dxa"/>
            <w:gridSpan w:val="14"/>
          </w:tcPr>
          <w:p w14:paraId="15A23672" w14:textId="03D805A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5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1972F5" w:rsidRPr="00AF45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B75AB" w:rsidRPr="00F006FD" w14:paraId="726BE34F" w14:textId="77777777" w:rsidTr="001972F5">
        <w:tc>
          <w:tcPr>
            <w:tcW w:w="3645" w:type="dxa"/>
          </w:tcPr>
          <w:p w14:paraId="6B12F1AB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" w:type="dxa"/>
          </w:tcPr>
          <w:p w14:paraId="50CE14E5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048510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71718F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1E3E02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DC25F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568E41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9C21FD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D0C099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7997AE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BCCFD7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A7E5EF2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D0D3CB6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1FDEE0F2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685AB0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5AB" w:rsidRPr="00F006FD" w14:paraId="37961E0D" w14:textId="77777777" w:rsidTr="001972F5">
        <w:tc>
          <w:tcPr>
            <w:tcW w:w="3645" w:type="dxa"/>
          </w:tcPr>
          <w:p w14:paraId="2FFC3194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" w:type="dxa"/>
          </w:tcPr>
          <w:p w14:paraId="7906D98C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D4C773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4365A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D62802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4CC9C4BE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8D9C10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9195C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3EA886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40F2B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6D371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9FA6255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9B06E9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1764DCAF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2D65B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5AB" w:rsidRPr="00F006FD" w14:paraId="18ED372C" w14:textId="77777777" w:rsidTr="001972F5">
        <w:tc>
          <w:tcPr>
            <w:tcW w:w="3645" w:type="dxa"/>
          </w:tcPr>
          <w:p w14:paraId="150BAD05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32" w:type="dxa"/>
          </w:tcPr>
          <w:p w14:paraId="7BF9598D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D7407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B89097B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3DA4D4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EE91721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293D15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C191E47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AB66DB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C95A9F7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A62A5F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5B4367B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D9B00D3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  <w:r w:rsidRPr="001A76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5E7B671B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F6973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776" w:rsidRPr="00F006FD" w14:paraId="6EE00EA2" w14:textId="77777777" w:rsidTr="004D6776">
        <w:tc>
          <w:tcPr>
            <w:tcW w:w="4077" w:type="dxa"/>
            <w:gridSpan w:val="2"/>
            <w:vAlign w:val="bottom"/>
          </w:tcPr>
          <w:p w14:paraId="0D9931F6" w14:textId="215DD2A1" w:rsidR="004D6776" w:rsidRPr="001A7633" w:rsidRDefault="004D6776" w:rsidP="004D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006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91E675C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E7008B8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B0B3B96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8F99A93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ABABE8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6EEA717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8D05F4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92A515B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8009AA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35FFB778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2E2E41F9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3FA5BCF5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4ED221" w14:textId="77777777" w:rsidR="004D6776" w:rsidRPr="001A7633" w:rsidRDefault="004D6776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B75AB" w:rsidRPr="00F006FD" w14:paraId="32CA7D23" w14:textId="77777777" w:rsidTr="00FB75AB">
        <w:tc>
          <w:tcPr>
            <w:tcW w:w="3645" w:type="dxa"/>
          </w:tcPr>
          <w:p w14:paraId="249E441B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66A77EF9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90" w:type="dxa"/>
            <w:gridSpan w:val="13"/>
          </w:tcPr>
          <w:p w14:paraId="42BEF504" w14:textId="2312D4D2" w:rsidR="00FB75AB" w:rsidRPr="001A7633" w:rsidRDefault="00D01F0F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1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FB75AB" w:rsidRPr="001A763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B75AB" w:rsidRPr="00F006FD" w14:paraId="31DE21A4" w14:textId="77777777" w:rsidTr="001972F5">
        <w:tc>
          <w:tcPr>
            <w:tcW w:w="3645" w:type="dxa"/>
          </w:tcPr>
          <w:p w14:paraId="1D2F63A9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A76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  <w:r w:rsidRPr="001A76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</w:p>
          <w:p w14:paraId="3E0F09DC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A76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ผลขาดทุนจากการด้อยค่าสะสม</w:t>
            </w:r>
          </w:p>
        </w:tc>
        <w:tc>
          <w:tcPr>
            <w:tcW w:w="432" w:type="dxa"/>
          </w:tcPr>
          <w:p w14:paraId="61FA10FD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AB278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4D8967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9CE5CD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8917C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21BBC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CEE566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433553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17EA1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3B949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27F459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5B11B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9F82A2D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770A97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5AB" w:rsidRPr="00F006FD" w14:paraId="0AE5C225" w14:textId="77777777" w:rsidTr="001972F5">
        <w:tc>
          <w:tcPr>
            <w:tcW w:w="3645" w:type="dxa"/>
          </w:tcPr>
          <w:p w14:paraId="31BD61CD" w14:textId="2C7B91AF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sz w:val="28"/>
                <w:szCs w:val="28"/>
              </w:rPr>
              <w:t>1</w:t>
            </w:r>
            <w:r w:rsidRPr="001A763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031098" w:rsidRPr="000310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432" w:type="dxa"/>
          </w:tcPr>
          <w:p w14:paraId="495DCB6A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518876" w14:textId="69982E35" w:rsidR="00FB75AB" w:rsidRPr="00926107" w:rsidRDefault="00FB75AB" w:rsidP="00926107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8ECE060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2687D9F" w14:textId="441B91EB" w:rsidR="00FB75AB" w:rsidRPr="00926107" w:rsidRDefault="00031098" w:rsidP="009261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480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349</w:t>
            </w:r>
          </w:p>
        </w:tc>
        <w:tc>
          <w:tcPr>
            <w:tcW w:w="270" w:type="dxa"/>
          </w:tcPr>
          <w:p w14:paraId="7DA7FFD2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10E0AF0" w14:textId="59BE91F9" w:rsidR="00FB75AB" w:rsidRPr="00926107" w:rsidRDefault="00031098" w:rsidP="009261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706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787</w:t>
            </w:r>
          </w:p>
        </w:tc>
        <w:tc>
          <w:tcPr>
            <w:tcW w:w="270" w:type="dxa"/>
          </w:tcPr>
          <w:p w14:paraId="02C6561C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DE21723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59E5E94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79F1B7A" w14:textId="6029EB9F" w:rsidR="00FB75AB" w:rsidRPr="00926107" w:rsidRDefault="00031098" w:rsidP="0092610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43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526</w:t>
            </w:r>
          </w:p>
        </w:tc>
        <w:tc>
          <w:tcPr>
            <w:tcW w:w="236" w:type="dxa"/>
          </w:tcPr>
          <w:p w14:paraId="4DEDC447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58FB109" w14:textId="1F80FDC7" w:rsidR="00FB75AB" w:rsidRPr="00926107" w:rsidRDefault="00031098" w:rsidP="0092610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20</w:t>
            </w:r>
            <w:r w:rsidR="00FB75AB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  <w:tcBorders>
              <w:left w:val="nil"/>
            </w:tcBorders>
          </w:tcPr>
          <w:p w14:paraId="6487668E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9764FF2" w14:textId="038CCBB1" w:rsidR="00FB75AB" w:rsidRPr="00926107" w:rsidRDefault="00031098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251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629</w:t>
            </w:r>
          </w:p>
        </w:tc>
      </w:tr>
      <w:tr w:rsidR="00FB75AB" w:rsidRPr="00F006FD" w14:paraId="632AE97F" w14:textId="77777777" w:rsidTr="001972F5">
        <w:tc>
          <w:tcPr>
            <w:tcW w:w="3645" w:type="dxa"/>
          </w:tcPr>
          <w:p w14:paraId="2B55C701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32" w:type="dxa"/>
          </w:tcPr>
          <w:p w14:paraId="14C048BC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B2FFD5" w14:textId="13D0F4F5" w:rsidR="00FB75AB" w:rsidRPr="00926107" w:rsidRDefault="00FB75AB" w:rsidP="00926107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0D5650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7B4FCEC" w14:textId="79900FE1" w:rsidR="00FB75AB" w:rsidRPr="00926107" w:rsidRDefault="00031098" w:rsidP="009261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28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936</w:t>
            </w:r>
          </w:p>
        </w:tc>
        <w:tc>
          <w:tcPr>
            <w:tcW w:w="270" w:type="dxa"/>
          </w:tcPr>
          <w:p w14:paraId="7557DCF9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6C52FC6" w14:textId="1FDF1034" w:rsidR="00FB75AB" w:rsidRPr="00926107" w:rsidRDefault="00031098" w:rsidP="009261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85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458</w:t>
            </w:r>
          </w:p>
        </w:tc>
        <w:tc>
          <w:tcPr>
            <w:tcW w:w="270" w:type="dxa"/>
          </w:tcPr>
          <w:p w14:paraId="15C68763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C44AD3D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1B6F9EA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9E707C" w14:textId="2160BB16" w:rsidR="00FB75AB" w:rsidRPr="00926107" w:rsidRDefault="00031098" w:rsidP="0092610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5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67</w:t>
            </w:r>
            <w:r w:rsidRPr="00926107">
              <w:rPr>
                <w:rFonts w:ascii="Angsana New" w:hAnsi="Angsana New" w:cs="Times New Roman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404DFCDE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0AEAB6DB" w14:textId="2DE2750C" w:rsidR="00FB75AB" w:rsidRPr="00926107" w:rsidRDefault="00FB75AB" w:rsidP="0092610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697599BE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97F1FA" w14:textId="24421AA5" w:rsidR="00FB75AB" w:rsidRPr="00926107" w:rsidRDefault="00031098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120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06</w:t>
            </w:r>
            <w:r w:rsidRPr="00926107">
              <w:rPr>
                <w:rFonts w:ascii="Angsana New" w:hAnsi="Angsana New" w:cs="Times New Roman" w:hint="cs"/>
                <w:sz w:val="28"/>
                <w:szCs w:val="28"/>
                <w:lang w:val="en-US"/>
              </w:rPr>
              <w:t>8</w:t>
            </w:r>
          </w:p>
        </w:tc>
      </w:tr>
      <w:tr w:rsidR="00FB75AB" w:rsidRPr="00F006FD" w14:paraId="408BD65A" w14:textId="77777777" w:rsidTr="001972F5">
        <w:trPr>
          <w:trHeight w:val="80"/>
        </w:trPr>
        <w:tc>
          <w:tcPr>
            <w:tcW w:w="3645" w:type="dxa"/>
          </w:tcPr>
          <w:p w14:paraId="004C99A3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432" w:type="dxa"/>
          </w:tcPr>
          <w:p w14:paraId="15AEB64B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9417F0" w14:textId="6CDB9C01" w:rsidR="00FB75AB" w:rsidRPr="00926107" w:rsidRDefault="00FB75AB" w:rsidP="00926107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E673F57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9F5C0E6" w14:textId="5E5556CF" w:rsidR="00FB75AB" w:rsidRPr="00926107" w:rsidRDefault="00FB75AB" w:rsidP="009261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3F61EA9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402EA78" w14:textId="384EFD8A" w:rsidR="00FB75AB" w:rsidRPr="00926107" w:rsidRDefault="00FB75AB" w:rsidP="009261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EE9FCD2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194EE76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98D0D77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4A7DF4" w14:textId="4F222E49" w:rsidR="00FB75AB" w:rsidRPr="00926107" w:rsidRDefault="00FB75AB" w:rsidP="0092610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BCEA673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1D45515" w14:textId="35201149" w:rsidR="00FB75AB" w:rsidRPr="00926107" w:rsidRDefault="00031098" w:rsidP="0092610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</w:t>
            </w:r>
            <w:r w:rsidR="00FB75AB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404</w:t>
            </w:r>
          </w:p>
        </w:tc>
        <w:tc>
          <w:tcPr>
            <w:tcW w:w="270" w:type="dxa"/>
            <w:tcBorders>
              <w:left w:val="nil"/>
            </w:tcBorders>
          </w:tcPr>
          <w:p w14:paraId="39D0CF29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AA82B24" w14:textId="09FFD26B" w:rsidR="00FB75AB" w:rsidRPr="00926107" w:rsidRDefault="00031098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</w:t>
            </w:r>
            <w:r w:rsidR="00FB75AB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404</w:t>
            </w:r>
          </w:p>
        </w:tc>
      </w:tr>
      <w:tr w:rsidR="00FB75AB" w:rsidRPr="00F006FD" w14:paraId="2B4CB475" w14:textId="77777777" w:rsidTr="001972F5">
        <w:tc>
          <w:tcPr>
            <w:tcW w:w="3645" w:type="dxa"/>
          </w:tcPr>
          <w:p w14:paraId="4FAAFF1B" w14:textId="01DD5E49" w:rsidR="00FB75AB" w:rsidRPr="001A7633" w:rsidRDefault="00F006FD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006FD">
              <w:rPr>
                <w:rFonts w:ascii="Angsana New" w:hAnsi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432" w:type="dxa"/>
          </w:tcPr>
          <w:p w14:paraId="6E09826D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DD84B5" w14:textId="3857C7BA" w:rsidR="00FB75AB" w:rsidRPr="00926107" w:rsidRDefault="00FB75AB" w:rsidP="00926107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39105C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63575F5" w14:textId="35686A9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84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BFB1E5C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BC8678B" w14:textId="74FC48AA" w:rsidR="00FB75AB" w:rsidRPr="00926107" w:rsidRDefault="00FB75AB" w:rsidP="009261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660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2391B36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3D5A6AF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6846AA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96BBF5A" w14:textId="76AD020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74</w:t>
            </w:r>
            <w:r w:rsidR="00031098" w:rsidRPr="00926107">
              <w:rPr>
                <w:rFonts w:ascii="Angsana New" w:hAnsi="Angsana New" w:cs="Times New Roman" w:hint="cs"/>
                <w:sz w:val="28"/>
                <w:szCs w:val="28"/>
                <w:lang w:val="en-US"/>
              </w:rPr>
              <w:t>1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0598A023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B441A48" w14:textId="4FF71519" w:rsidR="00FB75AB" w:rsidRPr="00926107" w:rsidRDefault="00FB75AB" w:rsidP="0092610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0EB12582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CF8AE8A" w14:textId="5475A094" w:rsidR="00FB75AB" w:rsidRPr="00926107" w:rsidRDefault="00FB75AB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48</w:t>
            </w:r>
            <w:r w:rsidR="00031098" w:rsidRPr="00926107">
              <w:rPr>
                <w:rFonts w:ascii="Angsana New" w:hAnsi="Angsana New" w:cs="Times New Roman" w:hint="cs"/>
                <w:sz w:val="28"/>
                <w:szCs w:val="28"/>
                <w:lang w:val="en-US"/>
              </w:rPr>
              <w:t>5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</w:tr>
      <w:tr w:rsidR="00FB75AB" w:rsidRPr="00F006FD" w14:paraId="5A2B39FF" w14:textId="77777777" w:rsidTr="001972F5">
        <w:tc>
          <w:tcPr>
            <w:tcW w:w="3645" w:type="dxa"/>
          </w:tcPr>
          <w:p w14:paraId="38B3BB8E" w14:textId="7DA5A469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1A76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A763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A76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1A76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A763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A76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32" w:type="dxa"/>
          </w:tcPr>
          <w:p w14:paraId="622F0243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76AFB6" w14:textId="57117AAC" w:rsidR="00FB75AB" w:rsidRPr="00926107" w:rsidRDefault="00FB75AB" w:rsidP="00926107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43FBE1F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D7F68" w14:textId="65D05055" w:rsidR="00FB75AB" w:rsidRPr="00926107" w:rsidRDefault="00031098" w:rsidP="009261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509</w:t>
            </w:r>
            <w:r w:rsidR="001972F5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201</w:t>
            </w:r>
          </w:p>
        </w:tc>
        <w:tc>
          <w:tcPr>
            <w:tcW w:w="270" w:type="dxa"/>
          </w:tcPr>
          <w:p w14:paraId="4FBD91F2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94D099" w14:textId="30CE9389" w:rsidR="00FB75AB" w:rsidRPr="00926107" w:rsidRDefault="00031098" w:rsidP="009261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</w:t>
            </w:r>
            <w:r w:rsidR="001972F5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790</w:t>
            </w:r>
            <w:r w:rsidR="001972F5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585</w:t>
            </w:r>
          </w:p>
        </w:tc>
        <w:tc>
          <w:tcPr>
            <w:tcW w:w="270" w:type="dxa"/>
          </w:tcPr>
          <w:p w14:paraId="061355B4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CB7EE2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FCF692F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031C0B" w14:textId="6A82CFF0" w:rsidR="00FB75AB" w:rsidRPr="00926107" w:rsidRDefault="00031098" w:rsidP="0092610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48</w:t>
            </w:r>
            <w:r w:rsidR="001972F5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459</w:t>
            </w:r>
          </w:p>
        </w:tc>
        <w:tc>
          <w:tcPr>
            <w:tcW w:w="236" w:type="dxa"/>
          </w:tcPr>
          <w:p w14:paraId="0957C863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7AF3125" w14:textId="7CB20D39" w:rsidR="00FB75AB" w:rsidRPr="00926107" w:rsidRDefault="00031098" w:rsidP="0092610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27</w:t>
            </w:r>
            <w:r w:rsidR="00FB75AB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371</w:t>
            </w:r>
          </w:p>
        </w:tc>
        <w:tc>
          <w:tcPr>
            <w:tcW w:w="270" w:type="dxa"/>
            <w:tcBorders>
              <w:left w:val="nil"/>
            </w:tcBorders>
          </w:tcPr>
          <w:p w14:paraId="66FD0E3D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182409" w14:textId="30C4CBE9" w:rsidR="00FB75AB" w:rsidRPr="00926107" w:rsidRDefault="00031098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</w:t>
            </w:r>
            <w:r w:rsidR="001972F5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375</w:t>
            </w:r>
            <w:r w:rsidR="001972F5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616</w:t>
            </w:r>
          </w:p>
        </w:tc>
      </w:tr>
      <w:tr w:rsidR="00FB75AB" w:rsidRPr="00F006FD" w14:paraId="712E0A03" w14:textId="77777777" w:rsidTr="001972F5">
        <w:tc>
          <w:tcPr>
            <w:tcW w:w="3645" w:type="dxa"/>
          </w:tcPr>
          <w:p w14:paraId="475CC57A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32" w:type="dxa"/>
          </w:tcPr>
          <w:p w14:paraId="4D10AAFE" w14:textId="77777777" w:rsidR="00FB75AB" w:rsidRPr="001A7633" w:rsidRDefault="00FB75AB" w:rsidP="00FB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CABAA" w14:textId="702AED83" w:rsidR="00FB75AB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218</w:t>
            </w:r>
          </w:p>
        </w:tc>
        <w:tc>
          <w:tcPr>
            <w:tcW w:w="270" w:type="dxa"/>
          </w:tcPr>
          <w:p w14:paraId="30D266FC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2C59D4D" w14:textId="64AF94A7" w:rsidR="00FB75AB" w:rsidRPr="00926107" w:rsidRDefault="00031098" w:rsidP="009261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29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238</w:t>
            </w:r>
          </w:p>
        </w:tc>
        <w:tc>
          <w:tcPr>
            <w:tcW w:w="270" w:type="dxa"/>
          </w:tcPr>
          <w:p w14:paraId="42305EF3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4B77129" w14:textId="14EB3AF4" w:rsidR="00FB75AB" w:rsidRPr="00926107" w:rsidRDefault="00031098" w:rsidP="009261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65</w:t>
            </w:r>
            <w:r w:rsidR="00C77A52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899</w:t>
            </w:r>
          </w:p>
        </w:tc>
        <w:tc>
          <w:tcPr>
            <w:tcW w:w="270" w:type="dxa"/>
          </w:tcPr>
          <w:p w14:paraId="1C7D066B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36BE628" w14:textId="3D65E2E3" w:rsidR="00FB75AB" w:rsidRPr="00926107" w:rsidRDefault="00031098" w:rsidP="0092610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5</w:t>
            </w:r>
            <w:r w:rsidR="0062647E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08</w:t>
            </w:r>
            <w:r w:rsidRPr="00926107">
              <w:rPr>
                <w:rFonts w:ascii="Angsana New" w:hAnsi="Angsana New" w:cs="Times New Roman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5D69313F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9317E1" w14:textId="2B09F21F" w:rsidR="00FB75AB" w:rsidRPr="00926107" w:rsidRDefault="00031098" w:rsidP="0092610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193</w:t>
            </w:r>
          </w:p>
        </w:tc>
        <w:tc>
          <w:tcPr>
            <w:tcW w:w="236" w:type="dxa"/>
          </w:tcPr>
          <w:p w14:paraId="5107CBFC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32953B2" w14:textId="79EF5DBE" w:rsidR="00FB75AB" w:rsidRPr="00926107" w:rsidRDefault="00FB75AB" w:rsidP="0092610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537CA2A3" w14:textId="77777777" w:rsidR="00FB75AB" w:rsidRPr="00926107" w:rsidRDefault="00FB75AB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783249" w14:textId="1612BA4D" w:rsidR="00FB75AB" w:rsidRPr="00926107" w:rsidRDefault="00031098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106</w:t>
            </w:r>
            <w:r w:rsidR="001972F5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635</w:t>
            </w:r>
          </w:p>
        </w:tc>
      </w:tr>
      <w:tr w:rsidR="006C5633" w:rsidRPr="00F006FD" w14:paraId="54F6F183" w14:textId="77777777" w:rsidTr="001972F5">
        <w:tc>
          <w:tcPr>
            <w:tcW w:w="3645" w:type="dxa"/>
          </w:tcPr>
          <w:p w14:paraId="0E42F9B9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432" w:type="dxa"/>
          </w:tcPr>
          <w:p w14:paraId="3A72DF96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F84BDE" w14:textId="2A18D937" w:rsidR="006C5633" w:rsidRPr="00926107" w:rsidRDefault="006C5633" w:rsidP="00926107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7835D56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5A09658" w14:textId="1651E1F5" w:rsidR="006C5633" w:rsidRPr="00926107" w:rsidRDefault="006C5633" w:rsidP="009261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CB4693D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03616A3" w14:textId="5E5638B6" w:rsidR="006C5633" w:rsidRPr="00926107" w:rsidRDefault="006C5633" w:rsidP="009261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60F3E02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1CAC7EA" w14:textId="674BFC11" w:rsidR="006C5633" w:rsidRPr="00926107" w:rsidRDefault="006C5633" w:rsidP="0092610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B643925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F111D0" w14:textId="28405738" w:rsidR="006C5633" w:rsidRPr="00926107" w:rsidRDefault="006C5633" w:rsidP="0092610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1453C71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82C99D6" w14:textId="08643923" w:rsidR="006C5633" w:rsidRPr="00926107" w:rsidRDefault="00031098" w:rsidP="0092610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4</w:t>
            </w:r>
            <w:r w:rsidR="006C5633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667</w:t>
            </w:r>
          </w:p>
        </w:tc>
        <w:tc>
          <w:tcPr>
            <w:tcW w:w="270" w:type="dxa"/>
            <w:tcBorders>
              <w:left w:val="nil"/>
            </w:tcBorders>
          </w:tcPr>
          <w:p w14:paraId="721677F6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30514AC" w14:textId="359B7C5D" w:rsidR="006C5633" w:rsidRPr="00926107" w:rsidRDefault="00031098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4</w:t>
            </w:r>
            <w:r w:rsidR="006C5633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667</w:t>
            </w:r>
          </w:p>
        </w:tc>
      </w:tr>
      <w:tr w:rsidR="006C5633" w:rsidRPr="00F006FD" w14:paraId="6D13173E" w14:textId="77777777" w:rsidTr="001972F5">
        <w:tc>
          <w:tcPr>
            <w:tcW w:w="3645" w:type="dxa"/>
          </w:tcPr>
          <w:p w14:paraId="209BFF11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432" w:type="dxa"/>
          </w:tcPr>
          <w:p w14:paraId="1B94E5CD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40ACE9" w14:textId="76A75C0C" w:rsidR="006C5633" w:rsidRPr="00926107" w:rsidRDefault="002379C2" w:rsidP="00926107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E362C67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F524960" w14:textId="0D831D84" w:rsidR="006C5633" w:rsidRPr="00926107" w:rsidRDefault="002379C2" w:rsidP="009261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2D5DF88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1ED67AF" w14:textId="7A100CD1" w:rsidR="006C5633" w:rsidRPr="00926107" w:rsidRDefault="002379C2" w:rsidP="009261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AF610A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22AACDF" w14:textId="54C8B326" w:rsidR="006C5633" w:rsidRPr="00926107" w:rsidRDefault="002379C2" w:rsidP="0092610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A36EAF5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7E0B443" w14:textId="328D9125" w:rsidR="006C5633" w:rsidRPr="00926107" w:rsidRDefault="002379C2" w:rsidP="0092610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2704076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0765CBB5" w14:textId="360A46CC" w:rsidR="006C5633" w:rsidRPr="00926107" w:rsidRDefault="006C5633" w:rsidP="0092610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10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494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67449440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F84F9D" w14:textId="265C3632" w:rsidR="006C5633" w:rsidRPr="00926107" w:rsidRDefault="006C5633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10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494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</w:tr>
      <w:tr w:rsidR="00C8371E" w:rsidRPr="00F006FD" w14:paraId="0287E80C" w14:textId="77777777" w:rsidTr="004D6776">
        <w:tc>
          <w:tcPr>
            <w:tcW w:w="3645" w:type="dxa"/>
          </w:tcPr>
          <w:p w14:paraId="106FA43B" w14:textId="6374106F" w:rsidR="00C8371E" w:rsidRPr="001A7633" w:rsidRDefault="00C8371E" w:rsidP="00237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="002379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7633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ขาดทุนจากการด้อยค่าที่โอนไปอสังหาริมทรัพย์เพื่อการลงทุน</w:t>
            </w:r>
          </w:p>
        </w:tc>
        <w:tc>
          <w:tcPr>
            <w:tcW w:w="432" w:type="dxa"/>
            <w:vAlign w:val="bottom"/>
          </w:tcPr>
          <w:p w14:paraId="25FC24E8" w14:textId="577D2150" w:rsidR="00C8371E" w:rsidRPr="008C5379" w:rsidRDefault="00031098" w:rsidP="004D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31098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170" w:type="dxa"/>
            <w:vAlign w:val="bottom"/>
          </w:tcPr>
          <w:p w14:paraId="552097F8" w14:textId="149CB21A" w:rsidR="00C8371E" w:rsidRPr="00926107" w:rsidRDefault="00C8371E" w:rsidP="00926107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E72EE11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23EE5E" w14:textId="14641BF6" w:rsidR="00C8371E" w:rsidRPr="00926107" w:rsidRDefault="00C8371E" w:rsidP="009261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F7C9771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9CA974C" w14:textId="66087F4C" w:rsidR="00C8371E" w:rsidRPr="00926107" w:rsidRDefault="00C8371E" w:rsidP="009261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1B4939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D51168" w14:textId="0DB1C103" w:rsidR="00C8371E" w:rsidRPr="00926107" w:rsidRDefault="00C8371E" w:rsidP="0092610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209ACCF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373592" w14:textId="4B351250" w:rsidR="00C8371E" w:rsidRPr="00926107" w:rsidRDefault="00C8371E" w:rsidP="0092610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0F20F8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4709865" w14:textId="04D4E9FE" w:rsidR="00C8371E" w:rsidRPr="00926107" w:rsidRDefault="00C8371E" w:rsidP="0092610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9</w:t>
            </w:r>
            <w:r w:rsidR="00FA246D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609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E932D6A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42035D" w14:textId="1921B6A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9</w:t>
            </w:r>
            <w:r w:rsidR="0006692E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609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</w:tr>
      <w:tr w:rsidR="00C8371E" w:rsidRPr="00F006FD" w14:paraId="5D4F43D6" w14:textId="77777777" w:rsidTr="001972F5">
        <w:tc>
          <w:tcPr>
            <w:tcW w:w="3645" w:type="dxa"/>
          </w:tcPr>
          <w:p w14:paraId="32DDBEFF" w14:textId="021BD3ED" w:rsidR="00C8371E" w:rsidRPr="001A7633" w:rsidRDefault="00C8371E" w:rsidP="00C8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1A76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6107" w:rsidRPr="00F006FD">
              <w:rPr>
                <w:rFonts w:ascii="Angsana New" w:hAnsi="Angsana New" w:hint="cs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432" w:type="dxa"/>
          </w:tcPr>
          <w:p w14:paraId="7FF4FDAC" w14:textId="77777777" w:rsidR="00C8371E" w:rsidRPr="008C5379" w:rsidRDefault="00C8371E" w:rsidP="00C8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B4B9CD" w14:textId="7A6A3FD3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218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448D34D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8DF051F" w14:textId="27BFEC00" w:rsidR="00C8371E" w:rsidRPr="00926107" w:rsidRDefault="00C8371E" w:rsidP="009261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38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ED42910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C382A7F" w14:textId="7BEDC174" w:rsidR="00C8371E" w:rsidRPr="00926107" w:rsidRDefault="00C8371E" w:rsidP="009261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61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797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1C32253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608C256" w14:textId="69A79C5A" w:rsidR="00C8371E" w:rsidRPr="00926107" w:rsidRDefault="00C8371E" w:rsidP="0092610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100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9144491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975B06" w14:textId="49E4FB38" w:rsidR="00C8371E" w:rsidRPr="00926107" w:rsidRDefault="00C8371E" w:rsidP="0092610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936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E8BC1D4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97DB40" w14:textId="6F4E3ECC" w:rsidR="00C8371E" w:rsidRPr="00926107" w:rsidRDefault="00FA246D" w:rsidP="0092610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549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06C2FC0C" w14:textId="77777777" w:rsidR="00C8371E" w:rsidRPr="00926107" w:rsidRDefault="00C8371E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14C0B04" w14:textId="509E5A6D" w:rsidR="00C8371E" w:rsidRPr="00926107" w:rsidRDefault="00C8371E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(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66</w:t>
            </w:r>
            <w:r w:rsidR="00E24FE7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="0003109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638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)</w:t>
            </w:r>
          </w:p>
        </w:tc>
      </w:tr>
      <w:tr w:rsidR="006C5633" w:rsidRPr="00F006FD" w14:paraId="0B60F03A" w14:textId="77777777" w:rsidTr="001972F5">
        <w:tc>
          <w:tcPr>
            <w:tcW w:w="3645" w:type="dxa"/>
          </w:tcPr>
          <w:p w14:paraId="44EA491A" w14:textId="4E30E368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6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A763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A76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32" w:type="dxa"/>
          </w:tcPr>
          <w:p w14:paraId="6B034003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BB9D8F" w14:textId="291B0E6B" w:rsidR="006C5633" w:rsidRPr="00926107" w:rsidRDefault="006C5633" w:rsidP="00926107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6987B80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C69D69" w14:textId="24643844" w:rsidR="006C5633" w:rsidRPr="00926107" w:rsidRDefault="00031098" w:rsidP="009261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538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401</w:t>
            </w:r>
          </w:p>
        </w:tc>
        <w:tc>
          <w:tcPr>
            <w:tcW w:w="270" w:type="dxa"/>
          </w:tcPr>
          <w:p w14:paraId="4891C306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F39D04" w14:textId="58F92766" w:rsidR="006C5633" w:rsidRPr="00926107" w:rsidRDefault="00031098" w:rsidP="009261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794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687</w:t>
            </w:r>
          </w:p>
        </w:tc>
        <w:tc>
          <w:tcPr>
            <w:tcW w:w="270" w:type="dxa"/>
          </w:tcPr>
          <w:p w14:paraId="0EDB6225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50E80E" w14:textId="093FABF6" w:rsidR="006C5633" w:rsidRPr="00926107" w:rsidRDefault="00031098" w:rsidP="0092610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4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98</w:t>
            </w:r>
            <w:r w:rsidRPr="00926107">
              <w:rPr>
                <w:rFonts w:ascii="Angsana New" w:hAnsi="Angsana New" w:cs="Times New Roman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67E326EB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58EA4E" w14:textId="3DBBDAD7" w:rsidR="006C5633" w:rsidRPr="00926107" w:rsidRDefault="00031098" w:rsidP="0092610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52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716</w:t>
            </w:r>
          </w:p>
        </w:tc>
        <w:tc>
          <w:tcPr>
            <w:tcW w:w="236" w:type="dxa"/>
          </w:tcPr>
          <w:p w14:paraId="3E215926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065E418" w14:textId="2F803204" w:rsidR="006C5633" w:rsidRPr="00926107" w:rsidRDefault="00031098" w:rsidP="0092610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9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386</w:t>
            </w:r>
          </w:p>
        </w:tc>
        <w:tc>
          <w:tcPr>
            <w:tcW w:w="270" w:type="dxa"/>
            <w:tcBorders>
              <w:left w:val="nil"/>
            </w:tcBorders>
          </w:tcPr>
          <w:p w14:paraId="7FEC25A9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6DC666" w14:textId="69985684" w:rsidR="006C5633" w:rsidRPr="00926107" w:rsidRDefault="00031098" w:rsidP="0092610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400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177</w:t>
            </w:r>
          </w:p>
        </w:tc>
      </w:tr>
      <w:tr w:rsidR="006C5633" w:rsidRPr="00F006FD" w14:paraId="37B7E208" w14:textId="77777777" w:rsidTr="001972F5">
        <w:tc>
          <w:tcPr>
            <w:tcW w:w="3645" w:type="dxa"/>
          </w:tcPr>
          <w:p w14:paraId="20ECAB40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2" w:type="dxa"/>
          </w:tcPr>
          <w:p w14:paraId="32728959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0BDFAA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906FC6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1CD1E1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C5B23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31229B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99843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22F0DF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F6D22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8A8E2F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77DA34D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9EE8F20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FF5836A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BF233E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C5633" w:rsidRPr="00F006FD" w14:paraId="36BBB077" w14:textId="77777777" w:rsidTr="00FB75AB">
        <w:tc>
          <w:tcPr>
            <w:tcW w:w="3645" w:type="dxa"/>
          </w:tcPr>
          <w:p w14:paraId="246724F3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432" w:type="dxa"/>
          </w:tcPr>
          <w:p w14:paraId="2401422A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90" w:type="dxa"/>
            <w:gridSpan w:val="13"/>
          </w:tcPr>
          <w:p w14:paraId="5F540E76" w14:textId="5284B9A5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AF45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5633" w:rsidRPr="00F006FD" w14:paraId="15F9974B" w14:textId="77777777" w:rsidTr="001972F5">
        <w:tc>
          <w:tcPr>
            <w:tcW w:w="3645" w:type="dxa"/>
          </w:tcPr>
          <w:p w14:paraId="596D98C6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" w:type="dxa"/>
          </w:tcPr>
          <w:p w14:paraId="5C8AD213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A9FD31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315EC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4CBF66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577C8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51240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00A5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F997BB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E988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6E6AB5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300584E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4864CE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574FFCB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9EED12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633" w:rsidRPr="00F006FD" w14:paraId="6F8495A1" w14:textId="77777777" w:rsidTr="001972F5">
        <w:tc>
          <w:tcPr>
            <w:tcW w:w="3645" w:type="dxa"/>
          </w:tcPr>
          <w:p w14:paraId="232DE43A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" w:type="dxa"/>
          </w:tcPr>
          <w:p w14:paraId="32993F9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95860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303085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C22964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7BBAE1AD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70AFD2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5DC70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B683AA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E5D57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B25BA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A230ED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FCFF6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7DDF268C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6CD0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633" w:rsidRPr="00F006FD" w14:paraId="7027F5FE" w14:textId="77777777" w:rsidTr="001972F5">
        <w:tc>
          <w:tcPr>
            <w:tcW w:w="3645" w:type="dxa"/>
          </w:tcPr>
          <w:p w14:paraId="4C6D26B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" w:type="dxa"/>
          </w:tcPr>
          <w:p w14:paraId="1273239C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29C514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B7A6CF3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B29A91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8E082EC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0B4DD5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4B5C3C2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23F271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50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A18DAC1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8CE1C5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5BE4399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33EFF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  <w:r w:rsidRPr="001A76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4689B71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41B776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633" w:rsidRPr="00F006FD" w14:paraId="6F567E33" w14:textId="77777777" w:rsidTr="001972F5">
        <w:tc>
          <w:tcPr>
            <w:tcW w:w="3645" w:type="dxa"/>
          </w:tcPr>
          <w:p w14:paraId="4815001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" w:type="dxa"/>
          </w:tcPr>
          <w:p w14:paraId="68B16512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7F40E6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4E99DD5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58CBF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5695CFE5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55661F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33B9C9D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F3F559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508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A1827A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B63E16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3978949B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61E9C424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60167E01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ECDFE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5633" w:rsidRPr="00F006FD" w14:paraId="6B79480D" w14:textId="77777777" w:rsidTr="00FB75AB">
        <w:tc>
          <w:tcPr>
            <w:tcW w:w="3645" w:type="dxa"/>
          </w:tcPr>
          <w:p w14:paraId="64347033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4AC1302A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90" w:type="dxa"/>
            <w:gridSpan w:val="13"/>
          </w:tcPr>
          <w:p w14:paraId="70619AB7" w14:textId="2A25875A" w:rsidR="006C5633" w:rsidRPr="001A7633" w:rsidRDefault="00D01F0F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1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6C5633" w:rsidRPr="001A763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C5633" w:rsidRPr="00F006FD" w14:paraId="7C9B2EE1" w14:textId="77777777" w:rsidTr="001972F5">
        <w:tc>
          <w:tcPr>
            <w:tcW w:w="3645" w:type="dxa"/>
          </w:tcPr>
          <w:p w14:paraId="26CE1861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A76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32" w:type="dxa"/>
          </w:tcPr>
          <w:p w14:paraId="4B8A0C3E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04798C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7AD39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7D5AD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2E2F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99F70C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74E9F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FD345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8F00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7D474F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58AD2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14B946D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B89D012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01E68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633" w:rsidRPr="00F006FD" w14:paraId="382D187F" w14:textId="77777777" w:rsidTr="001972F5">
        <w:tc>
          <w:tcPr>
            <w:tcW w:w="3645" w:type="dxa"/>
          </w:tcPr>
          <w:p w14:paraId="6862694B" w14:textId="2F91A7D1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A763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A76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32" w:type="dxa"/>
          </w:tcPr>
          <w:p w14:paraId="226E5BDB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C6B2D4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C759CA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C6E14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A7CAFC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22F79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15816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1D2421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FBB30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BCF8EE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A689CB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4010797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68CF356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00F06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633" w:rsidRPr="00F006FD" w14:paraId="6E99D9B2" w14:textId="77777777" w:rsidTr="001972F5">
        <w:tc>
          <w:tcPr>
            <w:tcW w:w="3645" w:type="dxa"/>
          </w:tcPr>
          <w:p w14:paraId="35118645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7C58DF80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833AEA" w14:textId="464C22BC" w:rsidR="006C5633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263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</w:tcPr>
          <w:p w14:paraId="5D78284E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AF1791" w14:textId="28FB93F8" w:rsidR="006C5633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209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919</w:t>
            </w:r>
          </w:p>
        </w:tc>
        <w:tc>
          <w:tcPr>
            <w:tcW w:w="270" w:type="dxa"/>
          </w:tcPr>
          <w:p w14:paraId="092810B6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15D355" w14:textId="7506F80D" w:rsidR="006C5633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379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997</w:t>
            </w:r>
          </w:p>
        </w:tc>
        <w:tc>
          <w:tcPr>
            <w:tcW w:w="270" w:type="dxa"/>
          </w:tcPr>
          <w:p w14:paraId="1D594D15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EED302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21A5EE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E769C3" w14:textId="22B7510A" w:rsidR="006C5633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13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873</w:t>
            </w:r>
          </w:p>
        </w:tc>
        <w:tc>
          <w:tcPr>
            <w:tcW w:w="236" w:type="dxa"/>
          </w:tcPr>
          <w:p w14:paraId="1FD13090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740CC2B" w14:textId="33BF7E70" w:rsidR="006C5633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173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894</w:t>
            </w:r>
          </w:p>
        </w:tc>
        <w:tc>
          <w:tcPr>
            <w:tcW w:w="270" w:type="dxa"/>
            <w:tcBorders>
              <w:left w:val="nil"/>
            </w:tcBorders>
          </w:tcPr>
          <w:p w14:paraId="4BE56EE1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DB7EBD" w14:textId="204A5ECE" w:rsidR="006C5633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041</w:t>
            </w:r>
            <w:r w:rsidR="006C5633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317</w:t>
            </w:r>
          </w:p>
        </w:tc>
      </w:tr>
      <w:tr w:rsidR="006C5633" w:rsidRPr="00F006FD" w14:paraId="72DB1F99" w14:textId="77777777" w:rsidTr="001972F5">
        <w:tc>
          <w:tcPr>
            <w:tcW w:w="3645" w:type="dxa"/>
          </w:tcPr>
          <w:p w14:paraId="1F4174FB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2D3189A4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7A24DA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E4BBF3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A0B43AE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301AFD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9883F43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EFE826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0A9C87B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7CE5E3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E8BE8B6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6B979C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2A42180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A5FF91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44A563C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</w:tr>
      <w:tr w:rsidR="006C5633" w:rsidRPr="00F006FD" w14:paraId="0F51F299" w14:textId="77777777" w:rsidTr="001972F5">
        <w:tc>
          <w:tcPr>
            <w:tcW w:w="3645" w:type="dxa"/>
          </w:tcPr>
          <w:p w14:paraId="5B582EAF" w14:textId="558A0734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76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A763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A76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32" w:type="dxa"/>
          </w:tcPr>
          <w:p w14:paraId="6103E463" w14:textId="77777777" w:rsidR="006C5633" w:rsidRPr="001A7633" w:rsidRDefault="006C5633" w:rsidP="006C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5D8A9F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89BDBBD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E49C3BE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E720F1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3E7C45A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645B7A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164CA9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87B440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91AF8AF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AC307BF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570D10BD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B480125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460C428" w14:textId="77777777" w:rsidR="006C5633" w:rsidRPr="00926107" w:rsidRDefault="006C5633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</w:tr>
      <w:tr w:rsidR="00D178E8" w:rsidRPr="00F006FD" w14:paraId="3CCC485B" w14:textId="77777777" w:rsidTr="001972F5">
        <w:tc>
          <w:tcPr>
            <w:tcW w:w="3645" w:type="dxa"/>
          </w:tcPr>
          <w:p w14:paraId="55D496AC" w14:textId="77777777" w:rsidR="00D178E8" w:rsidRPr="001A7633" w:rsidRDefault="00D178E8" w:rsidP="00D1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7633">
              <w:rPr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57A51C13" w14:textId="77777777" w:rsidR="00D178E8" w:rsidRPr="001A7633" w:rsidRDefault="00D178E8" w:rsidP="00D1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32EBB3" w14:textId="5538AC57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</w:t>
            </w:r>
            <w:r w:rsidR="00AE7247">
              <w:rPr>
                <w:rFonts w:ascii="Angsana New" w:hAnsi="Angsana New" w:cs="Times New Roman"/>
                <w:sz w:val="28"/>
                <w:szCs w:val="28"/>
                <w:lang w:val="en-US"/>
              </w:rPr>
              <w:t>1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</w:t>
            </w:r>
            <w:r w:rsidR="00D178E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301</w:t>
            </w:r>
          </w:p>
        </w:tc>
        <w:tc>
          <w:tcPr>
            <w:tcW w:w="270" w:type="dxa"/>
          </w:tcPr>
          <w:p w14:paraId="60893A52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8F4537" w14:textId="041034DC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183</w:t>
            </w:r>
            <w:r w:rsidR="00D178E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681</w:t>
            </w:r>
          </w:p>
        </w:tc>
        <w:tc>
          <w:tcPr>
            <w:tcW w:w="270" w:type="dxa"/>
          </w:tcPr>
          <w:p w14:paraId="125F1843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5328E8A" w14:textId="0362DB9C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286</w:t>
            </w:r>
            <w:r w:rsidR="00D178E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70</w:t>
            </w:r>
            <w:r w:rsidR="00C945C6">
              <w:rPr>
                <w:rFonts w:ascii="Angsana New" w:hAnsi="Angsana New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5F9339EB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E21DAE4" w14:textId="77777777" w:rsidR="00D178E8" w:rsidRPr="00926107" w:rsidRDefault="00D178E8" w:rsidP="008A767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D73398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1E33518" w14:textId="1EC9C3EA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26</w:t>
            </w:r>
            <w:r w:rsidR="00D178E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836</w:t>
            </w:r>
          </w:p>
        </w:tc>
        <w:tc>
          <w:tcPr>
            <w:tcW w:w="236" w:type="dxa"/>
          </w:tcPr>
          <w:p w14:paraId="1478C29F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77CF0CA0" w14:textId="2769D795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57</w:t>
            </w:r>
            <w:r w:rsidR="00D178E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21</w:t>
            </w:r>
            <w:r w:rsidR="00C945C6">
              <w:rPr>
                <w:rFonts w:ascii="Angsana New" w:hAnsi="Angsana New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left w:val="nil"/>
            </w:tcBorders>
          </w:tcPr>
          <w:p w14:paraId="5D243F2C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2986E4C" w14:textId="5C290D8D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766</w:t>
            </w:r>
            <w:r w:rsidR="00D178E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740</w:t>
            </w:r>
          </w:p>
        </w:tc>
      </w:tr>
      <w:tr w:rsidR="00D178E8" w:rsidRPr="00F006FD" w14:paraId="7B1300B4" w14:textId="77777777" w:rsidTr="001972F5">
        <w:tc>
          <w:tcPr>
            <w:tcW w:w="3645" w:type="dxa"/>
          </w:tcPr>
          <w:p w14:paraId="0400905F" w14:textId="77777777" w:rsidR="00D178E8" w:rsidRPr="001A7633" w:rsidRDefault="00D178E8" w:rsidP="00D1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7633">
              <w:rPr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24AF40AA" w14:textId="77777777" w:rsidR="00D178E8" w:rsidRPr="001A7633" w:rsidRDefault="00D178E8" w:rsidP="00D1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507D6A" w14:textId="7DA1CC51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4E84C8A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CCF585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7F3A951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B32C2B" w14:textId="30F2B5B8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23</w:t>
            </w:r>
            <w:r w:rsidR="00D178E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81</w:t>
            </w:r>
            <w:r w:rsidRPr="00926107">
              <w:rPr>
                <w:rFonts w:ascii="Angsana New" w:hAnsi="Angsana New" w:cs="Times New Roman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59B239BF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5E4335" w14:textId="5F4CBDAE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11</w:t>
            </w:r>
            <w:r w:rsidR="00D178E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72</w:t>
            </w:r>
            <w:r w:rsidRPr="00926107">
              <w:rPr>
                <w:rFonts w:ascii="Angsana New" w:hAnsi="Angsana New" w:cs="Times New Roman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2C451488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7BCC" w14:textId="3A5FDE2A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1</w:t>
            </w:r>
            <w:r w:rsidR="00D178E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543</w:t>
            </w:r>
          </w:p>
        </w:tc>
        <w:tc>
          <w:tcPr>
            <w:tcW w:w="236" w:type="dxa"/>
          </w:tcPr>
          <w:p w14:paraId="12672B83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AFCF15F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4C48680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68D729" w14:textId="21FE2506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37</w:t>
            </w:r>
            <w:r w:rsidR="00D178E8"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sz w:val="28"/>
                <w:szCs w:val="28"/>
                <w:lang w:val="en-US"/>
              </w:rPr>
              <w:t>080</w:t>
            </w:r>
          </w:p>
        </w:tc>
      </w:tr>
      <w:tr w:rsidR="00D178E8" w:rsidRPr="00F006FD" w14:paraId="4BBA2E38" w14:textId="77777777" w:rsidTr="001972F5">
        <w:tc>
          <w:tcPr>
            <w:tcW w:w="3645" w:type="dxa"/>
          </w:tcPr>
          <w:p w14:paraId="230EFE2A" w14:textId="77777777" w:rsidR="00D178E8" w:rsidRPr="001A7633" w:rsidRDefault="00D178E8" w:rsidP="00D1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2" w:type="dxa"/>
          </w:tcPr>
          <w:p w14:paraId="11396601" w14:textId="77777777" w:rsidR="00D178E8" w:rsidRPr="001A7633" w:rsidRDefault="00D178E8" w:rsidP="00D1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AF88C" w14:textId="6380DE3E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</w:t>
            </w:r>
            <w:r w:rsidR="00AE724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</w:t>
            </w:r>
            <w:r w:rsidR="00D178E8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301</w:t>
            </w:r>
          </w:p>
        </w:tc>
        <w:tc>
          <w:tcPr>
            <w:tcW w:w="270" w:type="dxa"/>
          </w:tcPr>
          <w:p w14:paraId="59EDF7F0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4D8D4E" w14:textId="50E93294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183</w:t>
            </w:r>
            <w:r w:rsidR="00D178E8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681</w:t>
            </w:r>
          </w:p>
        </w:tc>
        <w:tc>
          <w:tcPr>
            <w:tcW w:w="270" w:type="dxa"/>
          </w:tcPr>
          <w:p w14:paraId="4F329804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FEB182" w14:textId="65CEEC32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310</w:t>
            </w:r>
            <w:r w:rsidR="00D178E8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51</w:t>
            </w:r>
            <w:r w:rsidR="00ED0409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5FECC32F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08BEB0" w14:textId="5B0C2C68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11</w:t>
            </w:r>
            <w:r w:rsidR="00D178E8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72</w:t>
            </w:r>
            <w:r w:rsidRPr="00926107">
              <w:rPr>
                <w:rFonts w:ascii="Angsana New" w:hAnsi="Angsana New" w:cs="Times New Roman" w:hint="cs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7F882CE4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F278F" w14:textId="5EEEED9A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28</w:t>
            </w:r>
            <w:r w:rsidR="00D178E8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379</w:t>
            </w:r>
          </w:p>
        </w:tc>
        <w:tc>
          <w:tcPr>
            <w:tcW w:w="236" w:type="dxa"/>
          </w:tcPr>
          <w:p w14:paraId="7A0D4ED2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95BF21" w14:textId="59F74B8C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57</w:t>
            </w:r>
            <w:r w:rsidR="00D178E8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21</w:t>
            </w:r>
            <w:r w:rsidR="00C945C6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left w:val="nil"/>
            </w:tcBorders>
          </w:tcPr>
          <w:p w14:paraId="6AD2441B" w14:textId="77777777" w:rsidR="00D178E8" w:rsidRPr="00926107" w:rsidRDefault="00D178E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8BA809" w14:textId="3FC112BE" w:rsidR="00D178E8" w:rsidRPr="00926107" w:rsidRDefault="00031098" w:rsidP="0092610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2"/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</w:pP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803</w:t>
            </w:r>
            <w:r w:rsidR="00D178E8"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926107">
              <w:rPr>
                <w:rFonts w:ascii="Angsana New" w:hAnsi="Angsana New" w:cs="Times New Roman"/>
                <w:b/>
                <w:bCs/>
                <w:sz w:val="28"/>
                <w:szCs w:val="28"/>
                <w:lang w:val="en-US"/>
              </w:rPr>
              <w:t>820</w:t>
            </w:r>
          </w:p>
        </w:tc>
      </w:tr>
    </w:tbl>
    <w:p w14:paraId="563CB9E5" w14:textId="77777777" w:rsidR="006B3BC2" w:rsidRPr="00AF4508" w:rsidRDefault="006B3BC2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390935AD" w14:textId="3E676CF6" w:rsidR="00B4180C" w:rsidRPr="008A761E" w:rsidRDefault="002F52C8" w:rsidP="008A761E">
      <w:pPr>
        <w:spacing w:line="240" w:lineRule="auto"/>
        <w:rPr>
          <w:rFonts w:ascii="Angsana New" w:hAnsi="Angsana New"/>
          <w:sz w:val="2"/>
          <w:szCs w:val="2"/>
        </w:rPr>
      </w:pPr>
      <w:r w:rsidRPr="007671A3">
        <w:rPr>
          <w:rFonts w:ascii="Angsana New" w:hAnsi="Angsana New"/>
        </w:rPr>
        <w:br w:type="page"/>
      </w:r>
    </w:p>
    <w:p w14:paraId="36761711" w14:textId="77777777" w:rsidR="00B33AF5" w:rsidRPr="007671A3" w:rsidRDefault="00B33AF5" w:rsidP="008A761E">
      <w:pPr>
        <w:tabs>
          <w:tab w:val="clear" w:pos="227"/>
          <w:tab w:val="clear" w:pos="454"/>
        </w:tabs>
        <w:spacing w:line="240" w:lineRule="auto"/>
        <w:ind w:right="4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B33AF5" w:rsidRPr="007671A3" w:rsidSect="00A33392">
          <w:pgSz w:w="16834" w:h="11909" w:orient="landscape" w:code="9"/>
          <w:pgMar w:top="691" w:right="1152" w:bottom="576" w:left="1152" w:header="720" w:footer="209" w:gutter="0"/>
          <w:cols w:space="720"/>
          <w:docGrid w:linePitch="245"/>
        </w:sectPr>
      </w:pPr>
    </w:p>
    <w:p w14:paraId="6B5FBD6A" w14:textId="77777777" w:rsidR="003F5688" w:rsidRPr="005C225F" w:rsidRDefault="000E259F" w:rsidP="005C225F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5C225F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ที่ดิน อาคา</w:t>
      </w:r>
      <w:r w:rsidR="008347B4" w:rsidRPr="005C225F">
        <w:rPr>
          <w:rFonts w:ascii="Angsana New" w:hAnsi="Angsana New"/>
          <w:i/>
          <w:iCs/>
          <w:spacing w:val="-4"/>
          <w:sz w:val="30"/>
          <w:szCs w:val="30"/>
          <w:cs/>
        </w:rPr>
        <w:t>รและอุปกรณ์ระหว่างก่อสร้าง</w:t>
      </w:r>
    </w:p>
    <w:p w14:paraId="52F28E55" w14:textId="77777777" w:rsidR="00F2289D" w:rsidRPr="006F0122" w:rsidRDefault="00F2289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</w:rPr>
      </w:pPr>
    </w:p>
    <w:p w14:paraId="2931DA58" w14:textId="662A8831" w:rsidR="00B32754" w:rsidRPr="0045665A" w:rsidRDefault="00B32754" w:rsidP="00B3275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0400C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เริ่มก่อสร้างโรงงานแห่งใหม่ในจังหวัดลำพูนและได้ดำเนินงานก่อสร้างไปแล้วบางส่วนในระหว่างปี </w:t>
      </w:r>
      <w:r w:rsidR="00031098" w:rsidRPr="00031098">
        <w:rPr>
          <w:rFonts w:ascii="Angsana New" w:hAnsi="Angsana New" w:hint="cs"/>
          <w:spacing w:val="-4"/>
          <w:sz w:val="30"/>
          <w:szCs w:val="30"/>
        </w:rPr>
        <w:t>2558</w:t>
      </w:r>
      <w:r w:rsidRPr="0020400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20400C">
        <w:rPr>
          <w:rFonts w:ascii="Angsana New" w:hAnsi="Angsana New" w:hint="cs"/>
          <w:spacing w:val="-4"/>
          <w:sz w:val="30"/>
          <w:szCs w:val="30"/>
          <w:lang w:val="en-GB"/>
        </w:rPr>
        <w:t>-</w:t>
      </w:r>
      <w:r w:rsidRPr="0020400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031098" w:rsidRPr="00031098">
        <w:rPr>
          <w:rFonts w:ascii="Angsana New" w:hAnsi="Angsana New" w:hint="cs"/>
          <w:spacing w:val="-4"/>
          <w:sz w:val="30"/>
          <w:szCs w:val="30"/>
        </w:rPr>
        <w:t>2559</w:t>
      </w:r>
      <w:r w:rsidRPr="0045665A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45665A">
        <w:rPr>
          <w:rFonts w:ascii="Angsana New" w:hAnsi="Angsana New" w:hint="cs"/>
          <w:sz w:val="30"/>
          <w:szCs w:val="30"/>
          <w:cs/>
        </w:rPr>
        <w:t xml:space="preserve">ทั้งนี้ต้นทุนที่เกิดขึ้นจนถึง ณ วันที่รายงานมีจำนวนเงินทั้งสิ้น </w:t>
      </w:r>
      <w:r w:rsidR="00031098" w:rsidRPr="00031098">
        <w:rPr>
          <w:rFonts w:ascii="Angsana New" w:hAnsi="Angsana New" w:hint="cs"/>
          <w:sz w:val="30"/>
          <w:szCs w:val="30"/>
        </w:rPr>
        <w:t>240</w:t>
      </w:r>
      <w:r w:rsidR="006A5B89">
        <w:rPr>
          <w:rFonts w:ascii="Angsana New" w:hAnsi="Angsana New"/>
          <w:sz w:val="30"/>
          <w:szCs w:val="30"/>
        </w:rPr>
        <w:t>.4</w:t>
      </w:r>
      <w:r w:rsidRPr="0045665A">
        <w:rPr>
          <w:rFonts w:ascii="Angsana New" w:hAnsi="Angsana New" w:hint="cs"/>
          <w:sz w:val="30"/>
          <w:szCs w:val="30"/>
        </w:rPr>
        <w:t xml:space="preserve"> </w:t>
      </w:r>
      <w:r w:rsidRPr="0045665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5665A">
        <w:rPr>
          <w:rFonts w:ascii="Angsana New" w:hAnsi="Angsana New" w:hint="cs"/>
          <w:i/>
          <w:iCs/>
          <w:sz w:val="30"/>
          <w:szCs w:val="30"/>
        </w:rPr>
        <w:t>(</w:t>
      </w:r>
      <w:r w:rsidR="00031098" w:rsidRPr="00031098">
        <w:rPr>
          <w:rFonts w:ascii="Angsana New" w:hAnsi="Angsana New" w:hint="cs"/>
          <w:i/>
          <w:iCs/>
          <w:sz w:val="30"/>
          <w:szCs w:val="30"/>
        </w:rPr>
        <w:t>31</w:t>
      </w:r>
      <w:r w:rsidRPr="0045665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45665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31098" w:rsidRPr="00031098">
        <w:rPr>
          <w:rFonts w:ascii="Angsana New" w:hAnsi="Angsana New" w:hint="cs"/>
          <w:i/>
          <w:iCs/>
          <w:sz w:val="30"/>
          <w:szCs w:val="30"/>
        </w:rPr>
        <w:t>2562</w:t>
      </w:r>
      <w:r w:rsidRPr="0045665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031098" w:rsidRPr="00031098">
        <w:rPr>
          <w:rFonts w:ascii="Angsana New" w:hAnsi="Angsana New" w:hint="cs"/>
          <w:i/>
          <w:iCs/>
          <w:sz w:val="30"/>
          <w:szCs w:val="30"/>
        </w:rPr>
        <w:t>240</w:t>
      </w:r>
      <w:r w:rsidR="006A5B89">
        <w:rPr>
          <w:rFonts w:ascii="Angsana New" w:hAnsi="Angsana New"/>
          <w:i/>
          <w:iCs/>
          <w:sz w:val="30"/>
          <w:szCs w:val="30"/>
        </w:rPr>
        <w:t>.4</w:t>
      </w:r>
      <w:r w:rsidRPr="0045665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45665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5665A">
        <w:rPr>
          <w:rFonts w:ascii="Angsana New" w:hAnsi="Angsana New" w:hint="cs"/>
          <w:i/>
          <w:iCs/>
          <w:sz w:val="30"/>
          <w:szCs w:val="30"/>
        </w:rPr>
        <w:t>)</w:t>
      </w:r>
      <w:r w:rsidRPr="0045665A">
        <w:rPr>
          <w:rFonts w:ascii="Angsana New" w:hAnsi="Angsana New" w:hint="cs"/>
          <w:sz w:val="30"/>
          <w:szCs w:val="30"/>
          <w:cs/>
        </w:rPr>
        <w:t xml:space="preserve"> โดยในการประชุมคณะกรรมการบริษัทเมื่อวันที่ </w:t>
      </w:r>
      <w:r w:rsidR="00031098" w:rsidRPr="00031098">
        <w:rPr>
          <w:rFonts w:ascii="Angsana New" w:hAnsi="Angsana New" w:hint="cs"/>
          <w:sz w:val="30"/>
          <w:szCs w:val="30"/>
        </w:rPr>
        <w:t>10</w:t>
      </w:r>
      <w:r w:rsidRPr="0045665A">
        <w:rPr>
          <w:rFonts w:ascii="Angsana New" w:hAnsi="Angsana New" w:hint="cs"/>
          <w:sz w:val="30"/>
          <w:szCs w:val="30"/>
        </w:rPr>
        <w:t xml:space="preserve"> </w:t>
      </w:r>
      <w:r w:rsidRPr="0045665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031098" w:rsidRPr="00031098">
        <w:rPr>
          <w:rFonts w:ascii="Angsana New" w:hAnsi="Angsana New" w:hint="cs"/>
          <w:sz w:val="30"/>
          <w:szCs w:val="30"/>
        </w:rPr>
        <w:t>2563</w:t>
      </w:r>
      <w:r w:rsidRPr="0045665A">
        <w:rPr>
          <w:rFonts w:ascii="Angsana New" w:hAnsi="Angsana New" w:hint="cs"/>
          <w:sz w:val="30"/>
          <w:szCs w:val="30"/>
        </w:rPr>
        <w:t xml:space="preserve"> </w:t>
      </w:r>
      <w:r w:rsidRPr="0045665A">
        <w:rPr>
          <w:rFonts w:ascii="Angsana New" w:hAnsi="Angsana New" w:hint="cs"/>
          <w:sz w:val="30"/>
          <w:szCs w:val="30"/>
          <w:cs/>
        </w:rPr>
        <w:t xml:space="preserve">คณะกรรมการบริษัทมีมติอนุมัติให้บริษัทยกเลิกโครงการก่อสร้างโรงงานแห่งใหม่ในจังหวัดลำพูน ตามที่คณะกรรมการบริษัทได้ทบทวนการลงทุนอย่างต่อเนื่องมาโดยตลอด แต่เนื่องจากสถานการณ์ทางการตลาดในปัจจุบัน คณะกรรมการบริษัทได้พิจารณาผลตอบแทนแล้วพบว่าไม่คุ้มค่ากับการลงทุน จึงมีมติเห็นควรอนุมัติให้บริษัทยกเลิกการลงทุนในโครงการดังกล่าว ในไตรมาส </w:t>
      </w:r>
      <w:r w:rsidR="00031098" w:rsidRPr="00031098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20400C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031098" w:rsidRPr="00031098">
        <w:rPr>
          <w:rFonts w:ascii="Angsana New" w:hAnsi="Angsana New" w:hint="cs"/>
          <w:spacing w:val="-6"/>
          <w:sz w:val="30"/>
          <w:szCs w:val="30"/>
        </w:rPr>
        <w:t>2563</w:t>
      </w:r>
      <w:r w:rsidRPr="0020400C">
        <w:rPr>
          <w:rFonts w:ascii="Angsana New" w:hAnsi="Angsana New" w:hint="cs"/>
          <w:spacing w:val="-6"/>
          <w:sz w:val="30"/>
          <w:szCs w:val="30"/>
          <w:cs/>
        </w:rPr>
        <w:t xml:space="preserve"> บริษัทแต่งตั้งผู้ประเมินราคาอิสระเพื่อทำการทบทวนและทำการทดสอบการด้อยค่าของที่ดิน อาคารและอุปกรณ์</w:t>
      </w:r>
      <w:r w:rsidRPr="0045665A">
        <w:rPr>
          <w:rFonts w:ascii="Angsana New" w:hAnsi="Angsana New" w:hint="cs"/>
          <w:sz w:val="30"/>
          <w:szCs w:val="30"/>
          <w:cs/>
        </w:rPr>
        <w:t>ระหว่างก่อสร้างในจังหวัดลำพูน และบริษัทได้ทำการทดสอบการด้อยค่าและการประมาณมูลค่าที่คาดว่าจะได้รับคืนของเครื่องจักรที่จะนำกลับมาใช้</w:t>
      </w:r>
    </w:p>
    <w:p w14:paraId="7892306A" w14:textId="77777777" w:rsidR="00B32754" w:rsidRPr="006F0122" w:rsidRDefault="00B32754" w:rsidP="00B3275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5"/>
        </w:rPr>
      </w:pPr>
    </w:p>
    <w:p w14:paraId="1B585988" w14:textId="6D7FDA6C" w:rsidR="00B32754" w:rsidRPr="0045665A" w:rsidRDefault="00B32754" w:rsidP="00B3275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45665A">
        <w:rPr>
          <w:rFonts w:ascii="Angsana New" w:hAnsi="Angsana New" w:hint="cs"/>
          <w:spacing w:val="5"/>
          <w:sz w:val="30"/>
          <w:szCs w:val="30"/>
          <w:cs/>
        </w:rPr>
        <w:t xml:space="preserve">ผู้ประเมินราคาอิสระประเมินมูลค่ายุติธรรมของที่ดินโดยใช้วิธีราคาตลาด </w:t>
      </w:r>
      <w:r w:rsidR="00D01F0F" w:rsidRPr="00D01F0F">
        <w:rPr>
          <w:rFonts w:ascii="Angsana New" w:hAnsi="Angsana New" w:hint="cs"/>
          <w:spacing w:val="5"/>
          <w:sz w:val="30"/>
          <w:szCs w:val="30"/>
        </w:rPr>
        <w:t>(</w:t>
      </w:r>
      <w:r w:rsidRPr="0045665A">
        <w:rPr>
          <w:rFonts w:ascii="Angsana New" w:hAnsi="Angsana New" w:hint="cs"/>
          <w:spacing w:val="5"/>
          <w:sz w:val="30"/>
          <w:szCs w:val="30"/>
        </w:rPr>
        <w:t xml:space="preserve">Market Data Approach) </w:t>
      </w:r>
      <w:r w:rsidRPr="0045665A">
        <w:rPr>
          <w:rFonts w:ascii="Angsana New" w:hAnsi="Angsana New" w:hint="cs"/>
          <w:spacing w:val="5"/>
          <w:sz w:val="30"/>
          <w:szCs w:val="30"/>
          <w:cs/>
        </w:rPr>
        <w:t xml:space="preserve">และประเมินมูลค่าของอาคารและอุปกรณ์ระหว่างก่อสร้างโดยใช้วิธีราคาทุนเปลี่ยนแทน </w:t>
      </w:r>
      <w:r w:rsidR="00D01F0F" w:rsidRPr="00D01F0F">
        <w:rPr>
          <w:rFonts w:ascii="Angsana New" w:hAnsi="Angsana New" w:hint="cs"/>
          <w:spacing w:val="5"/>
          <w:sz w:val="30"/>
          <w:szCs w:val="30"/>
        </w:rPr>
        <w:t>(</w:t>
      </w:r>
      <w:r w:rsidRPr="0045665A">
        <w:rPr>
          <w:rFonts w:ascii="Angsana New" w:hAnsi="Angsana New" w:hint="cs"/>
          <w:spacing w:val="5"/>
          <w:sz w:val="30"/>
          <w:szCs w:val="30"/>
        </w:rPr>
        <w:t xml:space="preserve">Cost Approach) </w:t>
      </w:r>
      <w:r w:rsidRPr="0045665A">
        <w:rPr>
          <w:rFonts w:ascii="Angsana New" w:hAnsi="Angsana New" w:hint="cs"/>
          <w:spacing w:val="5"/>
          <w:sz w:val="30"/>
          <w:szCs w:val="30"/>
          <w:cs/>
        </w:rPr>
        <w:t xml:space="preserve">การวัดมูลค่ายุติธรรมดังกล่าว ถูกจัดลำดับชั้นการวัดมูลค่ายุติธรรมอยู่ในระดับที่ </w:t>
      </w:r>
      <w:r w:rsidR="00031098" w:rsidRPr="00031098">
        <w:rPr>
          <w:rFonts w:ascii="Angsana New" w:hAnsi="Angsana New" w:hint="cs"/>
          <w:spacing w:val="5"/>
          <w:sz w:val="30"/>
          <w:szCs w:val="30"/>
        </w:rPr>
        <w:t>3</w:t>
      </w:r>
      <w:r w:rsidRPr="0045665A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276F762C" w14:textId="77777777" w:rsidR="00B32754" w:rsidRPr="006F0122" w:rsidRDefault="00B32754" w:rsidP="00B3275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5"/>
        </w:rPr>
      </w:pPr>
    </w:p>
    <w:p w14:paraId="7A153F90" w14:textId="42F18D6C" w:rsidR="00B32754" w:rsidRPr="0045665A" w:rsidRDefault="00B32754" w:rsidP="00B3275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5665A">
        <w:rPr>
          <w:rFonts w:ascii="Angsana New" w:hAnsi="Angsana New" w:hint="cs"/>
          <w:sz w:val="30"/>
          <w:szCs w:val="30"/>
          <w:cs/>
        </w:rPr>
        <w:t>บริษัททำการทดสอบการด้อยค่าและการประมาณมูลค่าที่คาดว่าจะได้รับคืนของเครื่องจักร โดยการประมาณ</w:t>
      </w:r>
      <w:r w:rsidRPr="0045665A">
        <w:rPr>
          <w:rFonts w:ascii="Angsana New" w:hAnsi="Angsana New" w:hint="cs"/>
          <w:spacing w:val="8"/>
          <w:sz w:val="30"/>
          <w:szCs w:val="30"/>
          <w:cs/>
        </w:rPr>
        <w:t>มูลค่า</w:t>
      </w:r>
      <w:r>
        <w:rPr>
          <w:rFonts w:ascii="Angsana New" w:hAnsi="Angsana New"/>
          <w:spacing w:val="8"/>
          <w:sz w:val="30"/>
          <w:szCs w:val="30"/>
        </w:rPr>
        <w:br/>
      </w:r>
      <w:r w:rsidRPr="0045665A">
        <w:rPr>
          <w:rFonts w:ascii="Angsana New" w:hAnsi="Angsana New" w:hint="cs"/>
          <w:spacing w:val="8"/>
          <w:sz w:val="30"/>
          <w:szCs w:val="30"/>
          <w:cs/>
        </w:rPr>
        <w:t xml:space="preserve">ที่คาดว่าจะได้รับคืนอ้างอิงจาก </w:t>
      </w:r>
      <w:r w:rsidR="00031098" w:rsidRPr="00031098">
        <w:rPr>
          <w:rFonts w:ascii="Angsana New" w:hAnsi="Angsana New" w:hint="cs"/>
          <w:spacing w:val="8"/>
          <w:sz w:val="30"/>
          <w:szCs w:val="30"/>
        </w:rPr>
        <w:t>1</w:t>
      </w:r>
      <w:r w:rsidRPr="0045665A">
        <w:rPr>
          <w:rFonts w:ascii="Angsana New" w:hAnsi="Angsana New" w:hint="cs"/>
          <w:spacing w:val="8"/>
          <w:sz w:val="30"/>
          <w:szCs w:val="30"/>
        </w:rPr>
        <w:t xml:space="preserve">) </w:t>
      </w:r>
      <w:r w:rsidRPr="0045665A">
        <w:rPr>
          <w:rFonts w:ascii="Angsana New" w:hAnsi="Angsana New" w:hint="cs"/>
          <w:spacing w:val="8"/>
          <w:sz w:val="30"/>
          <w:szCs w:val="30"/>
          <w:cs/>
        </w:rPr>
        <w:t xml:space="preserve">มูลค่าจากการใช้ของสินทรัพย์ และ/หรือ </w:t>
      </w:r>
      <w:r w:rsidR="00031098" w:rsidRPr="00031098">
        <w:rPr>
          <w:rFonts w:ascii="Angsana New" w:hAnsi="Angsana New" w:hint="cs"/>
          <w:spacing w:val="8"/>
          <w:sz w:val="30"/>
          <w:szCs w:val="30"/>
        </w:rPr>
        <w:t>2</w:t>
      </w:r>
      <w:r w:rsidRPr="0045665A">
        <w:rPr>
          <w:rFonts w:ascii="Angsana New" w:hAnsi="Angsana New" w:hint="cs"/>
          <w:spacing w:val="8"/>
          <w:sz w:val="30"/>
          <w:szCs w:val="30"/>
        </w:rPr>
        <w:t xml:space="preserve">) </w:t>
      </w:r>
      <w:r w:rsidRPr="0045665A">
        <w:rPr>
          <w:rFonts w:ascii="Angsana New" w:hAnsi="Angsana New" w:hint="cs"/>
          <w:spacing w:val="8"/>
          <w:sz w:val="30"/>
          <w:szCs w:val="30"/>
          <w:cs/>
        </w:rPr>
        <w:t>มูลค่ายุติธรรมของสินทรัพย์</w:t>
      </w:r>
      <w:r w:rsidRPr="0045665A">
        <w:rPr>
          <w:rFonts w:ascii="Angsana New" w:hAnsi="Angsana New" w:hint="cs"/>
          <w:sz w:val="30"/>
          <w:szCs w:val="30"/>
          <w:cs/>
        </w:rPr>
        <w:t xml:space="preserve">หักต้นทุนในการขาย แล้วแต่ตัวใดตัวหนึ่งจะสูงกว่า </w:t>
      </w:r>
      <w:r w:rsidRPr="0045665A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บริษัทกำหนดมูลค่าที่คาดว่าจะได้รับคืนของเงินลงทุนจากมูลค่าจากการใช้ ซึ่งงวดเวลาของประมาณการกระแสเงินสดในอนาคตมีระยะเวลาห้าปี และอัตราการเติบโตหลังจากนั้น </w:t>
      </w:r>
      <w:r>
        <w:rPr>
          <w:rFonts w:ascii="Angsana New" w:hAnsi="Angsana New"/>
          <w:spacing w:val="-4"/>
          <w:sz w:val="30"/>
          <w:szCs w:val="30"/>
        </w:rPr>
        <w:br/>
      </w:r>
      <w:r w:rsidRPr="00F31412">
        <w:rPr>
          <w:rFonts w:ascii="Angsana New" w:hAnsi="Angsana New" w:hint="cs"/>
          <w:spacing w:val="-2"/>
          <w:sz w:val="30"/>
          <w:szCs w:val="30"/>
          <w:cs/>
        </w:rPr>
        <w:t>ซึ่งกำหนดจากการประมาณการในระยะยาวของผู้บริหารเกี่ยวกับอัตราการเติบโตของกำไรก่อนต้นทุนทางการเงิน</w:t>
      </w:r>
      <w:r w:rsidRPr="0045665A">
        <w:rPr>
          <w:rFonts w:ascii="Angsana New" w:hAnsi="Angsana New" w:hint="cs"/>
          <w:spacing w:val="8"/>
          <w:sz w:val="30"/>
          <w:szCs w:val="30"/>
          <w:cs/>
        </w:rPr>
        <w:t xml:space="preserve"> ภาษีเงินได้ ค่าเสื่อมราคา</w:t>
      </w:r>
      <w:r w:rsidRPr="0045665A">
        <w:rPr>
          <w:rFonts w:ascii="Angsana New" w:hAnsi="Angsana New" w:hint="cs"/>
          <w:spacing w:val="-2"/>
          <w:sz w:val="30"/>
          <w:szCs w:val="30"/>
          <w:cs/>
        </w:rPr>
        <w:t xml:space="preserve">และค่าตัดจำหน่าย </w:t>
      </w:r>
      <w:r w:rsidR="00D01F0F" w:rsidRPr="00D01F0F">
        <w:rPr>
          <w:rFonts w:ascii="Angsana New" w:hAnsi="Angsana New" w:hint="cs"/>
          <w:spacing w:val="-2"/>
          <w:sz w:val="30"/>
          <w:szCs w:val="30"/>
        </w:rPr>
        <w:t>(</w:t>
      </w:r>
      <w:r w:rsidRPr="0045665A">
        <w:rPr>
          <w:rFonts w:ascii="Angsana New" w:hAnsi="Angsana New" w:hint="cs"/>
          <w:spacing w:val="-2"/>
          <w:sz w:val="30"/>
          <w:szCs w:val="30"/>
        </w:rPr>
        <w:t>EBITDA)</w:t>
      </w:r>
      <w:r w:rsidRPr="0045665A">
        <w:rPr>
          <w:rFonts w:ascii="Angsana New" w:hAnsi="Angsana New" w:hint="cs"/>
          <w:spacing w:val="-2"/>
          <w:sz w:val="30"/>
          <w:szCs w:val="30"/>
          <w:cs/>
        </w:rPr>
        <w:t xml:space="preserve"> ที่จะได้รับจากต้นทุนที่สามารถหลีกเลี่ยงได้</w:t>
      </w:r>
      <w:r w:rsidRPr="0045665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45665A">
        <w:rPr>
          <w:rFonts w:ascii="Angsana New" w:hAnsi="Angsana New" w:hint="cs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45665A">
        <w:rPr>
          <w:rFonts w:ascii="Angsana New" w:hAnsi="Angsana New" w:hint="cs"/>
          <w:spacing w:val="-2"/>
          <w:sz w:val="30"/>
          <w:szCs w:val="30"/>
          <w:cs/>
        </w:rPr>
        <w:t>ใช้อัตราคิดลดจากต้นทุนเงินทุนถัวเฉลี่ย</w:t>
      </w:r>
      <w:r w:rsidRPr="0045665A">
        <w:rPr>
          <w:rFonts w:ascii="Angsana New" w:hAnsi="Angsana New" w:hint="cs"/>
          <w:sz w:val="30"/>
          <w:szCs w:val="30"/>
          <w:cs/>
        </w:rPr>
        <w:t>ถ่วงน้ำหนักของบริษัท</w:t>
      </w:r>
    </w:p>
    <w:p w14:paraId="1C345F64" w14:textId="77777777" w:rsidR="00B32754" w:rsidRPr="006F0122" w:rsidRDefault="00B32754" w:rsidP="00B3275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203C3E58" w14:textId="7DD57243" w:rsidR="00B32754" w:rsidRPr="00BA731F" w:rsidRDefault="00B32754" w:rsidP="00B3275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A731F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E27207" w:rsidRPr="00BA731F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9B33E7" w:rsidRPr="00BA731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B33E7" w:rsidRPr="00BA731F">
        <w:rPr>
          <w:rFonts w:ascii="Angsana New" w:hAnsi="Angsana New"/>
          <w:spacing w:val="-6"/>
          <w:sz w:val="30"/>
          <w:szCs w:val="30"/>
        </w:rPr>
        <w:t xml:space="preserve">2563 </w:t>
      </w:r>
      <w:r w:rsidRPr="00BA731F">
        <w:rPr>
          <w:rFonts w:ascii="Angsana New" w:hAnsi="Angsana New" w:hint="cs"/>
          <w:spacing w:val="-6"/>
          <w:sz w:val="30"/>
          <w:szCs w:val="30"/>
          <w:cs/>
        </w:rPr>
        <w:t>บริษัทรับรู้ผลขาดทุนจากการด้อยค่าของที่ดิน</w:t>
      </w:r>
      <w:r w:rsidR="00884278" w:rsidRPr="00BA731F">
        <w:rPr>
          <w:rFonts w:ascii="Angsana New" w:hAnsi="Angsana New"/>
          <w:spacing w:val="-6"/>
          <w:sz w:val="30"/>
          <w:szCs w:val="30"/>
        </w:rPr>
        <w:t xml:space="preserve"> </w:t>
      </w:r>
      <w:r w:rsidRPr="00BA731F">
        <w:rPr>
          <w:rFonts w:ascii="Angsana New" w:hAnsi="Angsana New" w:hint="cs"/>
          <w:spacing w:val="-6"/>
          <w:sz w:val="30"/>
          <w:szCs w:val="30"/>
          <w:cs/>
        </w:rPr>
        <w:t>อาคาร</w:t>
      </w:r>
      <w:r w:rsidR="00884278" w:rsidRPr="00BA731F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3E3FBB" w:rsidRPr="00BA731F">
        <w:rPr>
          <w:rFonts w:ascii="Angsana New" w:hAnsi="Angsana New" w:hint="cs"/>
          <w:spacing w:val="-6"/>
          <w:sz w:val="30"/>
          <w:szCs w:val="30"/>
          <w:cs/>
        </w:rPr>
        <w:t>อุปกรณ์</w:t>
      </w:r>
      <w:r w:rsidRPr="00BA731F">
        <w:rPr>
          <w:rFonts w:ascii="Angsana New" w:hAnsi="Angsana New" w:hint="cs"/>
          <w:spacing w:val="-6"/>
          <w:sz w:val="30"/>
          <w:szCs w:val="30"/>
          <w:cs/>
        </w:rPr>
        <w:t>ระหว่างก่อสร้างโครงการลำพูนจำนวนเงิน</w:t>
      </w:r>
      <w:r w:rsidRPr="00BA731F">
        <w:rPr>
          <w:rFonts w:ascii="Angsana New" w:hAnsi="Angsana New" w:hint="cs"/>
          <w:sz w:val="30"/>
          <w:szCs w:val="30"/>
          <w:cs/>
        </w:rPr>
        <w:t xml:space="preserve"> </w:t>
      </w:r>
      <w:r w:rsidR="00EB02DD">
        <w:rPr>
          <w:rFonts w:ascii="Angsana New" w:hAnsi="Angsana New"/>
          <w:sz w:val="30"/>
          <w:szCs w:val="30"/>
        </w:rPr>
        <w:t>4.7</w:t>
      </w:r>
      <w:r w:rsidRPr="00BA731F">
        <w:rPr>
          <w:rFonts w:ascii="Angsana New" w:hAnsi="Angsana New" w:hint="cs"/>
          <w:sz w:val="30"/>
          <w:szCs w:val="30"/>
        </w:rPr>
        <w:t xml:space="preserve"> </w:t>
      </w:r>
      <w:r w:rsidRPr="00BA731F">
        <w:rPr>
          <w:rFonts w:ascii="Angsana New" w:hAnsi="Angsana New" w:hint="cs"/>
          <w:sz w:val="30"/>
          <w:szCs w:val="30"/>
          <w:cs/>
        </w:rPr>
        <w:t>ล้านบาท</w:t>
      </w:r>
      <w:r w:rsidR="004A2A8D" w:rsidRPr="00BA731F">
        <w:rPr>
          <w:rFonts w:ascii="Angsana New" w:hAnsi="Angsana New" w:hint="cs"/>
          <w:sz w:val="30"/>
          <w:szCs w:val="30"/>
          <w:cs/>
        </w:rPr>
        <w:t>ในงบกำไรขาดทุนรวมและ</w:t>
      </w:r>
      <w:r w:rsidR="004217E6" w:rsidRPr="00BA731F">
        <w:rPr>
          <w:rFonts w:ascii="Angsana New" w:hAnsi="Angsana New" w:hint="cs"/>
          <w:sz w:val="30"/>
          <w:szCs w:val="30"/>
          <w:cs/>
        </w:rPr>
        <w:t>งบกำไรขาดทุนเฉพาะกิจการ</w:t>
      </w:r>
      <w:r w:rsidR="007453CE" w:rsidRPr="00BA731F">
        <w:rPr>
          <w:rFonts w:ascii="Angsana New" w:hAnsi="Angsana New" w:hint="cs"/>
          <w:sz w:val="30"/>
          <w:szCs w:val="30"/>
          <w:cs/>
        </w:rPr>
        <w:t xml:space="preserve"> </w:t>
      </w:r>
      <w:r w:rsidR="00751B1C" w:rsidRPr="00BA731F">
        <w:rPr>
          <w:rFonts w:ascii="Angsana New" w:hAnsi="Angsana New" w:hint="cs"/>
          <w:sz w:val="30"/>
          <w:szCs w:val="30"/>
          <w:cs/>
        </w:rPr>
        <w:t>และกลับรายการผลขาดทุนจากการด้อยค่าของเครื่องจักร</w:t>
      </w:r>
      <w:r w:rsidR="00204431" w:rsidRPr="00BA731F">
        <w:rPr>
          <w:rFonts w:ascii="Angsana New" w:hAnsi="Angsana New" w:hint="cs"/>
          <w:sz w:val="30"/>
          <w:szCs w:val="30"/>
          <w:cs/>
        </w:rPr>
        <w:t>เนื่องจากการนำกลับมาใช้จำนวน</w:t>
      </w:r>
      <w:r w:rsidR="00751B1C" w:rsidRPr="00BA731F">
        <w:rPr>
          <w:rFonts w:ascii="Angsana New" w:hAnsi="Angsana New" w:hint="cs"/>
          <w:sz w:val="30"/>
          <w:szCs w:val="30"/>
          <w:cs/>
        </w:rPr>
        <w:t xml:space="preserve"> </w:t>
      </w:r>
      <w:r w:rsidR="00EB02DD">
        <w:rPr>
          <w:rFonts w:ascii="Angsana New" w:hAnsi="Angsana New"/>
          <w:sz w:val="30"/>
          <w:szCs w:val="30"/>
        </w:rPr>
        <w:t>13.0</w:t>
      </w:r>
      <w:r w:rsidR="007453CE" w:rsidRPr="00BA731F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EB02DD">
        <w:rPr>
          <w:rFonts w:ascii="Angsana New" w:hAnsi="Angsana New"/>
          <w:sz w:val="30"/>
          <w:szCs w:val="30"/>
        </w:rPr>
        <w:t>10.5</w:t>
      </w:r>
      <w:r w:rsidR="00733992" w:rsidRPr="00BA731F">
        <w:rPr>
          <w:rFonts w:ascii="Angsana New" w:hAnsi="Angsana New"/>
          <w:sz w:val="30"/>
          <w:szCs w:val="30"/>
        </w:rPr>
        <w:t xml:space="preserve"> </w:t>
      </w:r>
      <w:r w:rsidR="00733992" w:rsidRPr="00BA731F">
        <w:rPr>
          <w:rFonts w:ascii="Angsana New" w:hAnsi="Angsana New" w:hint="cs"/>
          <w:sz w:val="30"/>
          <w:szCs w:val="30"/>
          <w:cs/>
        </w:rPr>
        <w:t>ล้านบาทในงบกำไรขาดทุนรวมและงบกำไรขาดทุนเฉพาะก</w:t>
      </w:r>
      <w:r w:rsidR="00751B1C" w:rsidRPr="00BA731F">
        <w:rPr>
          <w:rFonts w:ascii="Angsana New" w:hAnsi="Angsana New" w:hint="cs"/>
          <w:sz w:val="30"/>
          <w:szCs w:val="30"/>
          <w:cs/>
        </w:rPr>
        <w:t>ิจการตามลำดับ</w:t>
      </w:r>
      <w:r w:rsidRPr="00BA731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0421341" w14:textId="77777777" w:rsidR="004D4E90" w:rsidRPr="00DA235A" w:rsidRDefault="004D4E90" w:rsidP="00B3275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2308697" w14:textId="77777777" w:rsidR="00B32754" w:rsidRPr="0045665A" w:rsidRDefault="00B32754" w:rsidP="00B32754">
      <w:pPr>
        <w:pStyle w:val="block"/>
        <w:spacing w:after="0" w:line="240" w:lineRule="atLeast"/>
        <w:ind w:left="540" w:right="-405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45665A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การโอนไปอสังหาริมทรัพย์เพื่อการลงทุน</w:t>
      </w:r>
      <w:r w:rsidRPr="0045665A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5AA839C7" w14:textId="77777777" w:rsidR="00B32754" w:rsidRPr="00406E8B" w:rsidRDefault="00B32754" w:rsidP="00B32754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4C6638CF" w14:textId="23B33D9B" w:rsidR="003B46D0" w:rsidRDefault="00B32754" w:rsidP="005C225F">
      <w:pPr>
        <w:pStyle w:val="block"/>
        <w:spacing w:after="0"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4E640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ในระหว่างปี</w:t>
      </w:r>
      <w:r w:rsidRPr="004E640F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="00031098" w:rsidRPr="004E640F">
        <w:rPr>
          <w:rFonts w:ascii="Angsana New" w:hAnsi="Angsana New"/>
          <w:spacing w:val="4"/>
          <w:sz w:val="30"/>
          <w:szCs w:val="30"/>
          <w:lang w:val="en-US" w:bidi="th-TH"/>
        </w:rPr>
        <w:t>2563</w:t>
      </w:r>
      <w:r w:rsidRPr="004E640F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Pr="004E640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บริษัทมีการโอนที่ดิน</w:t>
      </w:r>
      <w:r w:rsidR="002465CD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และ</w:t>
      </w:r>
      <w:r w:rsidRPr="004E640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อาคาร</w:t>
      </w:r>
      <w:r w:rsidR="009A1900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ระหว่างก่อสร้าง</w:t>
      </w:r>
      <w:r w:rsidRPr="004E640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ในจังหวัดลำพูนซึ่งมีมูลค่าตามบัญชีจำนวน</w:t>
      </w:r>
      <w:r w:rsidRPr="004E640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031098" w:rsidRPr="004E640F">
        <w:rPr>
          <w:rFonts w:ascii="Angsana New" w:hAnsi="Angsana New" w:hint="cs"/>
          <w:spacing w:val="-4"/>
          <w:sz w:val="30"/>
          <w:szCs w:val="30"/>
          <w:lang w:val="en-US" w:bidi="th-TH"/>
        </w:rPr>
        <w:t>16</w:t>
      </w:r>
      <w:r w:rsidR="00031098" w:rsidRPr="004E640F">
        <w:rPr>
          <w:rFonts w:ascii="Angsana New" w:hAnsi="Angsana New"/>
          <w:spacing w:val="-4"/>
          <w:sz w:val="30"/>
          <w:szCs w:val="30"/>
          <w:lang w:val="en-US" w:bidi="th-TH"/>
        </w:rPr>
        <w:t>0</w:t>
      </w:r>
      <w:r w:rsidRPr="004E640F">
        <w:rPr>
          <w:rFonts w:ascii="Angsana New" w:hAnsi="Angsana New"/>
          <w:spacing w:val="-4"/>
          <w:sz w:val="30"/>
          <w:szCs w:val="30"/>
          <w:lang w:val="en-US" w:bidi="th-TH"/>
        </w:rPr>
        <w:t>.</w:t>
      </w:r>
      <w:r w:rsidR="00031098" w:rsidRPr="004E640F">
        <w:rPr>
          <w:rFonts w:ascii="Angsana New" w:hAnsi="Angsana New"/>
          <w:spacing w:val="-4"/>
          <w:sz w:val="30"/>
          <w:szCs w:val="30"/>
          <w:lang w:val="en-US" w:bidi="th-TH"/>
        </w:rPr>
        <w:t>7</w:t>
      </w:r>
      <w:r w:rsidRPr="004E640F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 ล้านบาท</w:t>
      </w:r>
      <w:r w:rsidRPr="00F6562A">
        <w:rPr>
          <w:rFonts w:ascii="Angsana New" w:hAnsi="Angsana New" w:hint="cs"/>
          <w:sz w:val="30"/>
          <w:szCs w:val="30"/>
          <w:cs/>
          <w:lang w:val="en-US" w:bidi="th-TH"/>
        </w:rPr>
        <w:t xml:space="preserve"> ไปเป็นอสังหาริมทรัพย์เพื่อการลงทุน เนื่องจากบริษัทไม่ได้ใช้งานสินทรัพย์ดังกล่าวและ</w:t>
      </w:r>
      <w:r w:rsidR="0034043E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F6562A">
        <w:rPr>
          <w:rFonts w:ascii="Angsana New" w:hAnsi="Angsana New" w:hint="cs"/>
          <w:sz w:val="30"/>
          <w:szCs w:val="30"/>
          <w:cs/>
          <w:lang w:val="en-US" w:bidi="th-TH"/>
        </w:rPr>
        <w:t>ถือครองไว้โดยที่ปัจจุบันยังมิได้ระบุวัตถุประสงค์ของการใช้ในอนาคต</w:t>
      </w:r>
    </w:p>
    <w:p w14:paraId="6571C8F5" w14:textId="15A1D96A" w:rsidR="003E4DF2" w:rsidRDefault="003B40E7" w:rsidP="00432DC0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3B40E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สัญญาเช่า</w:t>
      </w:r>
    </w:p>
    <w:p w14:paraId="0B4E4A4C" w14:textId="5584FFD4" w:rsidR="003B40E7" w:rsidRDefault="003B40E7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CE2CE9C" w14:textId="4A255485" w:rsidR="00377497" w:rsidRPr="00377497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="Angsana New" w:hAnsi="Angsana New"/>
          <w:sz w:val="30"/>
          <w:szCs w:val="30"/>
          <w:lang w:bidi="th-TH"/>
        </w:rPr>
      </w:pPr>
      <w:r w:rsidRPr="00377497">
        <w:rPr>
          <w:rFonts w:ascii="Angsana New" w:hAnsi="Angsana New"/>
          <w:sz w:val="30"/>
          <w:szCs w:val="30"/>
          <w:cs/>
        </w:rPr>
        <w:t>กลุ่มบริษัทเช่า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>เครื่องจักรและอุปกรณ์</w:t>
      </w:r>
      <w:r w:rsidRPr="00377497">
        <w:rPr>
          <w:rFonts w:ascii="Angsana New" w:hAnsi="Angsana New" w:hint="cs"/>
          <w:sz w:val="30"/>
          <w:szCs w:val="30"/>
          <w:cs/>
        </w:rPr>
        <w:t>เป็น</w:t>
      </w:r>
      <w:r w:rsidRPr="00377497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031098" w:rsidRPr="00031098">
        <w:rPr>
          <w:rFonts w:ascii="Angsana New" w:hAnsi="Angsana New"/>
          <w:sz w:val="30"/>
          <w:szCs w:val="30"/>
          <w:lang w:val="en-US" w:bidi="th-TH"/>
        </w:rPr>
        <w:t>1</w:t>
      </w:r>
      <w:r w:rsidRPr="00377497">
        <w:rPr>
          <w:rFonts w:ascii="Angsana New" w:hAnsi="Angsana New"/>
          <w:sz w:val="30"/>
          <w:szCs w:val="30"/>
          <w:lang w:val="en-US" w:bidi="th-TH"/>
        </w:rPr>
        <w:t xml:space="preserve"> - </w:t>
      </w:r>
      <w:r w:rsidR="00031098" w:rsidRPr="00031098">
        <w:rPr>
          <w:rFonts w:ascii="Angsana New" w:hAnsi="Angsana New"/>
          <w:sz w:val="30"/>
          <w:szCs w:val="30"/>
          <w:lang w:val="en-US" w:bidi="th-TH"/>
        </w:rPr>
        <w:t>5</w:t>
      </w:r>
      <w:r w:rsidRPr="00377497">
        <w:rPr>
          <w:rFonts w:ascii="Angsana New" w:hAnsi="Angsana New"/>
          <w:sz w:val="30"/>
          <w:szCs w:val="30"/>
          <w:cs/>
        </w:rPr>
        <w:t xml:space="preserve"> ปี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77497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377497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377497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41D20FF" w14:textId="77777777" w:rsidR="00377497" w:rsidRPr="00377497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C87A6CF" w14:textId="45D34E25" w:rsidR="00377497" w:rsidRPr="00377497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="Angsana New" w:hAnsi="Angsana New"/>
          <w:color w:val="FF0000"/>
          <w:sz w:val="30"/>
          <w:szCs w:val="30"/>
          <w:lang w:val="en-US" w:bidi="th-TH"/>
        </w:rPr>
      </w:pPr>
      <w:r w:rsidRPr="00377497">
        <w:rPr>
          <w:rFonts w:ascii="Angsana New" w:hAnsi="Angsana New"/>
          <w:sz w:val="30"/>
          <w:szCs w:val="30"/>
          <w:cs/>
        </w:rPr>
        <w:t>กลุ่มบริษัทเช่า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>ยานพาหนะและอุปกรณ์</w:t>
      </w:r>
      <w:r w:rsidRPr="00377497">
        <w:rPr>
          <w:rFonts w:ascii="Angsana New" w:hAnsi="Angsana New" w:hint="cs"/>
          <w:sz w:val="30"/>
          <w:szCs w:val="30"/>
          <w:cs/>
        </w:rPr>
        <w:t>เป็น</w:t>
      </w:r>
      <w:r w:rsidRPr="00377497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031098" w:rsidRPr="00031098">
        <w:rPr>
          <w:rFonts w:ascii="Angsana New" w:hAnsi="Angsana New"/>
          <w:sz w:val="30"/>
          <w:szCs w:val="30"/>
          <w:lang w:val="en-US" w:bidi="th-TH"/>
        </w:rPr>
        <w:t>4</w:t>
      </w:r>
      <w:r w:rsidRPr="00377497">
        <w:rPr>
          <w:rFonts w:ascii="Angsana New" w:hAnsi="Angsana New"/>
          <w:sz w:val="30"/>
          <w:szCs w:val="30"/>
          <w:lang w:val="en-US" w:bidi="th-TH"/>
        </w:rPr>
        <w:t xml:space="preserve"> - </w:t>
      </w:r>
      <w:r w:rsidR="00031098" w:rsidRPr="00031098">
        <w:rPr>
          <w:rFonts w:ascii="Angsana New" w:hAnsi="Angsana New"/>
          <w:sz w:val="30"/>
          <w:szCs w:val="30"/>
          <w:lang w:val="en-US" w:bidi="th-TH"/>
        </w:rPr>
        <w:t>5</w:t>
      </w:r>
      <w:r w:rsidRPr="00377497">
        <w:rPr>
          <w:rFonts w:ascii="Angsana New" w:hAnsi="Angsana New"/>
          <w:sz w:val="30"/>
          <w:szCs w:val="30"/>
          <w:cs/>
        </w:rPr>
        <w:t xml:space="preserve"> ปี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77497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377497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377497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5B173AAD" w14:textId="77777777" w:rsidR="00377497" w:rsidRPr="00377497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="Angsana New" w:hAnsi="Angsana New"/>
          <w:color w:val="FF0000"/>
          <w:sz w:val="30"/>
          <w:szCs w:val="30"/>
          <w:lang w:val="en-US" w:bidi="th-TH"/>
        </w:rPr>
      </w:pPr>
    </w:p>
    <w:p w14:paraId="25ACA881" w14:textId="35A635C1" w:rsidR="003B40E7" w:rsidRPr="009E0CF9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="Angsana New" w:hAnsi="Angsana New"/>
          <w:sz w:val="30"/>
          <w:szCs w:val="30"/>
          <w:lang w:bidi="th-TH"/>
        </w:rPr>
      </w:pPr>
      <w:r w:rsidRPr="00377497">
        <w:rPr>
          <w:rFonts w:ascii="Angsana New" w:hAnsi="Angsana New"/>
          <w:sz w:val="30"/>
          <w:szCs w:val="30"/>
          <w:cs/>
          <w:lang w:bidi="th-TH"/>
        </w:rPr>
        <w:t>กลุ่มบริษัทเช่าเครื่องใช้สำนักงาน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377497">
        <w:rPr>
          <w:rFonts w:ascii="Angsana New" w:hAnsi="Angsana New"/>
          <w:sz w:val="30"/>
          <w:szCs w:val="30"/>
          <w:cs/>
          <w:lang w:bidi="th-TH"/>
        </w:rPr>
        <w:t xml:space="preserve">ระยะเวลา </w:t>
      </w:r>
      <w:r w:rsidR="00031098" w:rsidRPr="00031098">
        <w:rPr>
          <w:rFonts w:ascii="Angsana New" w:hAnsi="Angsana New"/>
          <w:sz w:val="30"/>
          <w:szCs w:val="30"/>
          <w:lang w:val="en-US" w:bidi="th-TH"/>
        </w:rPr>
        <w:t>3</w:t>
      </w:r>
      <w:r w:rsidRPr="00377497">
        <w:rPr>
          <w:rFonts w:ascii="Angsana New" w:hAnsi="Angsana New"/>
          <w:sz w:val="30"/>
          <w:szCs w:val="30"/>
          <w:lang w:val="en-US" w:bidi="th-TH"/>
        </w:rPr>
        <w:t xml:space="preserve"> - </w:t>
      </w:r>
      <w:r w:rsidR="00031098" w:rsidRPr="00031098">
        <w:rPr>
          <w:rFonts w:ascii="Angsana New" w:hAnsi="Angsana New"/>
          <w:sz w:val="30"/>
          <w:szCs w:val="30"/>
          <w:lang w:val="en-US" w:bidi="th-TH"/>
        </w:rPr>
        <w:t>6</w:t>
      </w:r>
      <w:r w:rsidRPr="00377497">
        <w:rPr>
          <w:rFonts w:ascii="Angsana New" w:hAnsi="Angsana New"/>
          <w:sz w:val="30"/>
          <w:szCs w:val="30"/>
          <w:cs/>
          <w:lang w:bidi="th-TH"/>
        </w:rPr>
        <w:t xml:space="preserve"> ปี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77497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377497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377497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377497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57CFEA78" w14:textId="77777777" w:rsidR="003B40E7" w:rsidRPr="00A52302" w:rsidRDefault="003B40E7" w:rsidP="005C225F">
      <w:pPr>
        <w:pStyle w:val="block"/>
        <w:spacing w:after="0" w:line="240" w:lineRule="auto"/>
        <w:ind w:left="576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62"/>
        <w:gridCol w:w="1080"/>
        <w:gridCol w:w="178"/>
        <w:gridCol w:w="1069"/>
        <w:gridCol w:w="178"/>
        <w:gridCol w:w="1080"/>
        <w:gridCol w:w="180"/>
        <w:gridCol w:w="1043"/>
      </w:tblGrid>
      <w:tr w:rsidR="005360AC" w:rsidRPr="00A52302" w14:paraId="552EC520" w14:textId="77777777" w:rsidTr="00220790">
        <w:trPr>
          <w:cantSplit/>
          <w:tblHeader/>
        </w:trPr>
        <w:tc>
          <w:tcPr>
            <w:tcW w:w="4462" w:type="dxa"/>
          </w:tcPr>
          <w:p w14:paraId="5E62D9D4" w14:textId="15584255" w:rsidR="005360AC" w:rsidRPr="00C64744" w:rsidRDefault="005360AC" w:rsidP="000154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7" w:type="dxa"/>
            <w:gridSpan w:val="3"/>
          </w:tcPr>
          <w:p w14:paraId="6A1D76AA" w14:textId="0F47140C" w:rsidR="005360AC" w:rsidRPr="00660883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08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  <w:tcBorders>
              <w:left w:val="nil"/>
            </w:tcBorders>
          </w:tcPr>
          <w:p w14:paraId="724B9336" w14:textId="5DED0D20" w:rsidR="005360AC" w:rsidRPr="00C64744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03" w:type="dxa"/>
            <w:gridSpan w:val="3"/>
          </w:tcPr>
          <w:p w14:paraId="14712F42" w14:textId="05109A77" w:rsidR="005360AC" w:rsidRPr="00A52302" w:rsidRDefault="005360AC" w:rsidP="005360A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60AC" w:rsidRPr="00A52302" w14:paraId="549AF478" w14:textId="77777777" w:rsidTr="005360AC">
        <w:trPr>
          <w:cantSplit/>
          <w:tblHeader/>
        </w:trPr>
        <w:tc>
          <w:tcPr>
            <w:tcW w:w="4462" w:type="dxa"/>
          </w:tcPr>
          <w:p w14:paraId="08B5D88D" w14:textId="1D627EC9" w:rsidR="005360AC" w:rsidRPr="00C64744" w:rsidRDefault="005360AC" w:rsidP="005C225F">
            <w:pPr>
              <w:pStyle w:val="acctfourfigures"/>
              <w:tabs>
                <w:tab w:val="clear" w:pos="765"/>
              </w:tabs>
              <w:spacing w:line="240" w:lineRule="atLeast"/>
              <w:ind w:left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47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31098" w:rsidRPr="00031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47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647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34140A3" w14:textId="0A372798" w:rsidR="005360AC" w:rsidRPr="005360AC" w:rsidRDefault="00031098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39597585" w14:textId="77777777" w:rsidR="005360AC" w:rsidRPr="005360AC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9" w:type="dxa"/>
          </w:tcPr>
          <w:p w14:paraId="37FE5405" w14:textId="131C99DF" w:rsidR="005360AC" w:rsidRPr="005360AC" w:rsidRDefault="00031098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8" w:type="dxa"/>
            <w:tcBorders>
              <w:left w:val="nil"/>
            </w:tcBorders>
          </w:tcPr>
          <w:p w14:paraId="32EA2274" w14:textId="77777777" w:rsidR="005360AC" w:rsidRPr="00C64744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B387F6D" w14:textId="19A3953D" w:rsidR="005360AC" w:rsidRPr="00A52302" w:rsidRDefault="00031098" w:rsidP="005360A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17D56C9" w14:textId="77777777" w:rsidR="005360AC" w:rsidRPr="00A52302" w:rsidRDefault="005360AC" w:rsidP="005360A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771CDB" w14:textId="45E4838B" w:rsidR="005360AC" w:rsidRPr="00A52302" w:rsidRDefault="00031098" w:rsidP="005360A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F91029" w:rsidRPr="00A52302" w14:paraId="78FCB81F" w14:textId="77777777" w:rsidTr="00220790">
        <w:trPr>
          <w:cantSplit/>
        </w:trPr>
        <w:tc>
          <w:tcPr>
            <w:tcW w:w="4462" w:type="dxa"/>
          </w:tcPr>
          <w:p w14:paraId="7E4D47C5" w14:textId="77777777" w:rsidR="00F91029" w:rsidRPr="00C64744" w:rsidRDefault="00F91029" w:rsidP="005C225F">
            <w:pPr>
              <w:tabs>
                <w:tab w:val="clear" w:pos="680"/>
                <w:tab w:val="clear" w:pos="907"/>
              </w:tabs>
              <w:ind w:left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8" w:type="dxa"/>
            <w:gridSpan w:val="7"/>
          </w:tcPr>
          <w:p w14:paraId="75C74706" w14:textId="5FF4E952" w:rsidR="00F91029" w:rsidRPr="00CD5C76" w:rsidRDefault="00D01F0F" w:rsidP="000154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1F0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F9102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F91029" w:rsidRPr="00CD5C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01F0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360AC" w:rsidRPr="00A52302" w14:paraId="620CD1E2" w14:textId="77777777" w:rsidTr="005360AC">
        <w:trPr>
          <w:cantSplit/>
        </w:trPr>
        <w:tc>
          <w:tcPr>
            <w:tcW w:w="4462" w:type="dxa"/>
          </w:tcPr>
          <w:p w14:paraId="123082B6" w14:textId="77777777" w:rsidR="005360AC" w:rsidRPr="00C64744" w:rsidRDefault="005360AC" w:rsidP="005C225F">
            <w:pPr>
              <w:tabs>
                <w:tab w:val="clear" w:pos="680"/>
                <w:tab w:val="clear" w:pos="907"/>
              </w:tabs>
              <w:ind w:left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7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647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47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5D6EDE8" w14:textId="77777777" w:rsidR="005360AC" w:rsidRPr="00C64744" w:rsidRDefault="005360AC" w:rsidP="005360A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F4779AE" w14:textId="5BD7835A" w:rsidR="005360AC" w:rsidRPr="00C64744" w:rsidRDefault="005360AC" w:rsidP="005360A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77649C01" w14:textId="3076F952" w:rsidR="005360AC" w:rsidRPr="00C64744" w:rsidRDefault="005360AC" w:rsidP="005360A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783FAED3" w14:textId="0D1EF333" w:rsidR="005360AC" w:rsidRPr="00C64744" w:rsidRDefault="005360AC" w:rsidP="005360A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1346EC" w14:textId="75D49AB3" w:rsidR="005360AC" w:rsidRPr="00A52302" w:rsidRDefault="005360AC" w:rsidP="0022079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4BE87" w14:textId="77777777" w:rsidR="005360AC" w:rsidRPr="00A52302" w:rsidRDefault="005360AC" w:rsidP="0001545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55DFF02" w14:textId="77777777" w:rsidR="005360AC" w:rsidRPr="00A52302" w:rsidRDefault="005360AC" w:rsidP="000154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0AC" w:rsidRPr="00A52302" w14:paraId="6CD76CC0" w14:textId="77777777" w:rsidTr="005360AC">
        <w:trPr>
          <w:cantSplit/>
        </w:trPr>
        <w:tc>
          <w:tcPr>
            <w:tcW w:w="4462" w:type="dxa"/>
          </w:tcPr>
          <w:p w14:paraId="0A4AEC3E" w14:textId="77777777" w:rsidR="005360AC" w:rsidRPr="0038014F" w:rsidRDefault="005360AC" w:rsidP="005C225F">
            <w:pPr>
              <w:tabs>
                <w:tab w:val="clear" w:pos="680"/>
                <w:tab w:val="clear" w:pos="907"/>
              </w:tabs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38014F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032ADC9A" w14:textId="77777777" w:rsidR="005360AC" w:rsidRPr="0038014F" w:rsidRDefault="005360AC" w:rsidP="005360A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07693759" w14:textId="4D13943E" w:rsidR="005360AC" w:rsidRPr="0038014F" w:rsidRDefault="005360AC" w:rsidP="005360A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787A3472" w14:textId="441F7F73" w:rsidR="005360AC" w:rsidRPr="0038014F" w:rsidRDefault="005360AC" w:rsidP="005360A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0B39C24F" w14:textId="321C0861" w:rsidR="005360AC" w:rsidRPr="0038014F" w:rsidRDefault="005360AC" w:rsidP="005360A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755BFB1" w14:textId="00E924E9" w:rsidR="005360AC" w:rsidRPr="00A52302" w:rsidRDefault="005360AC" w:rsidP="0022079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A7D9D8" w14:textId="77777777" w:rsidR="005360AC" w:rsidRPr="00A52302" w:rsidRDefault="005360AC" w:rsidP="0001545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55D06B7" w14:textId="77777777" w:rsidR="005360AC" w:rsidRPr="00A52302" w:rsidRDefault="005360AC" w:rsidP="000154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60AC" w:rsidRPr="00A52302" w14:paraId="2EEEC793" w14:textId="77777777" w:rsidTr="005360AC">
        <w:trPr>
          <w:cantSplit/>
        </w:trPr>
        <w:tc>
          <w:tcPr>
            <w:tcW w:w="4462" w:type="dxa"/>
          </w:tcPr>
          <w:p w14:paraId="1F73EC86" w14:textId="2665331D" w:rsidR="005360AC" w:rsidRPr="0038014F" w:rsidRDefault="005360AC" w:rsidP="00EF3A51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680"/>
                <w:tab w:val="clear" w:pos="907"/>
              </w:tabs>
              <w:ind w:left="457" w:hanging="3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</w:tcPr>
          <w:p w14:paraId="0D13ACEF" w14:textId="27ACDABD" w:rsidR="005360AC" w:rsidRPr="005360AC" w:rsidRDefault="00031098" w:rsidP="00106222">
            <w:pPr>
              <w:pStyle w:val="acctfourfigures"/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178" w:type="dxa"/>
          </w:tcPr>
          <w:p w14:paraId="11BF6D3B" w14:textId="57EF2963" w:rsidR="005360AC" w:rsidRPr="005360AC" w:rsidRDefault="005360AC" w:rsidP="00220790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25CA41" w14:textId="7CACB004" w:rsidR="005360AC" w:rsidRPr="005360AC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23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</w:tcPr>
          <w:p w14:paraId="35780359" w14:textId="5C88F4D7" w:rsidR="005360AC" w:rsidRPr="005360AC" w:rsidRDefault="005360AC" w:rsidP="00220790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45A460" w14:textId="7C8305FC" w:rsidR="005360AC" w:rsidRPr="00A52302" w:rsidRDefault="00031098" w:rsidP="006864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33BFCC98" w14:textId="77777777" w:rsidR="005360AC" w:rsidRPr="00A52302" w:rsidRDefault="005360AC" w:rsidP="0001545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18B543" w14:textId="77777777" w:rsidR="005360AC" w:rsidRPr="00A52302" w:rsidRDefault="005360AC" w:rsidP="0068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23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222" w:rsidRPr="00A52302" w14:paraId="54369EA5" w14:textId="77777777" w:rsidTr="005360AC">
        <w:trPr>
          <w:cantSplit/>
        </w:trPr>
        <w:tc>
          <w:tcPr>
            <w:tcW w:w="4462" w:type="dxa"/>
          </w:tcPr>
          <w:p w14:paraId="196B0C06" w14:textId="77777777" w:rsidR="00106222" w:rsidRPr="0038014F" w:rsidRDefault="00106222" w:rsidP="00EF3A51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680"/>
                <w:tab w:val="clear" w:pos="907"/>
              </w:tabs>
              <w:ind w:left="457" w:hanging="346"/>
              <w:rPr>
                <w:rFonts w:ascii="Angsana New" w:hAnsi="Angsana New"/>
                <w:sz w:val="30"/>
                <w:szCs w:val="30"/>
              </w:rPr>
            </w:pPr>
            <w:r w:rsidRPr="0038014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5C2E46C6" w14:textId="21F43DD7" w:rsidR="00106222" w:rsidRPr="005360AC" w:rsidRDefault="00031098" w:rsidP="00106222">
            <w:pPr>
              <w:pStyle w:val="acctfourfigures"/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10622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178" w:type="dxa"/>
          </w:tcPr>
          <w:p w14:paraId="7229B0BE" w14:textId="6124CF36" w:rsidR="00106222" w:rsidRPr="005360AC" w:rsidRDefault="00106222" w:rsidP="00106222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79A326E" w14:textId="30DC7FD5" w:rsidR="00106222" w:rsidRPr="005360AC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56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</w:tcPr>
          <w:p w14:paraId="51639B02" w14:textId="753905A3" w:rsidR="00106222" w:rsidRPr="005360AC" w:rsidRDefault="00106222" w:rsidP="00106222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B90FCE" w14:textId="7A06C95F" w:rsidR="00106222" w:rsidRPr="00A52302" w:rsidRDefault="00031098" w:rsidP="0010622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10622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80" w:type="dxa"/>
            <w:vAlign w:val="bottom"/>
          </w:tcPr>
          <w:p w14:paraId="68A03291" w14:textId="77777777" w:rsidR="00106222" w:rsidRPr="00A52302" w:rsidRDefault="00106222" w:rsidP="0010622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4C0D19F" w14:textId="77777777" w:rsidR="00106222" w:rsidRPr="00A52302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23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222" w:rsidRPr="00A52302" w14:paraId="61B04A99" w14:textId="77777777" w:rsidTr="005360AC">
        <w:trPr>
          <w:cantSplit/>
        </w:trPr>
        <w:tc>
          <w:tcPr>
            <w:tcW w:w="4462" w:type="dxa"/>
          </w:tcPr>
          <w:p w14:paraId="4E7110A2" w14:textId="77777777" w:rsidR="00106222" w:rsidRPr="0038014F" w:rsidRDefault="00106222" w:rsidP="00EF3A51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680"/>
                <w:tab w:val="clear" w:pos="907"/>
              </w:tabs>
              <w:ind w:left="457" w:hanging="346"/>
              <w:rPr>
                <w:rFonts w:ascii="Angsana New" w:hAnsi="Angsana New"/>
                <w:sz w:val="30"/>
                <w:szCs w:val="30"/>
              </w:rPr>
            </w:pPr>
            <w:r w:rsidRPr="0038014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4B6EEB9" w14:textId="336B3449" w:rsidR="00106222" w:rsidRPr="005360AC" w:rsidRDefault="00031098" w:rsidP="00106222">
            <w:pPr>
              <w:pStyle w:val="acctfourfigures"/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0622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78" w:type="dxa"/>
          </w:tcPr>
          <w:p w14:paraId="553D45AD" w14:textId="5ED38C36" w:rsidR="00106222" w:rsidRPr="005360AC" w:rsidRDefault="00106222" w:rsidP="00106222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FF285B" w14:textId="1620CC46" w:rsidR="00106222" w:rsidRPr="005360AC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56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</w:tcPr>
          <w:p w14:paraId="6BBC5477" w14:textId="7DE0FAB7" w:rsidR="00106222" w:rsidRPr="005360AC" w:rsidRDefault="00106222" w:rsidP="00106222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97F7E2" w14:textId="6D2B9069" w:rsidR="00106222" w:rsidRPr="00A52302" w:rsidRDefault="00031098" w:rsidP="0010622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0622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180" w:type="dxa"/>
            <w:vAlign w:val="bottom"/>
          </w:tcPr>
          <w:p w14:paraId="7B0D7B8E" w14:textId="77777777" w:rsidR="00106222" w:rsidRPr="00A52302" w:rsidRDefault="00106222" w:rsidP="0010622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F49EA59" w14:textId="77777777" w:rsidR="00106222" w:rsidRPr="00A52302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23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222" w:rsidRPr="00A52302" w14:paraId="2A73EB3E" w14:textId="77777777" w:rsidTr="005360AC">
        <w:trPr>
          <w:cantSplit/>
        </w:trPr>
        <w:tc>
          <w:tcPr>
            <w:tcW w:w="4462" w:type="dxa"/>
          </w:tcPr>
          <w:p w14:paraId="432AA97F" w14:textId="2BA6954D" w:rsidR="00106222" w:rsidRPr="00106222" w:rsidRDefault="00106222" w:rsidP="00EF3A51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680"/>
                <w:tab w:val="clear" w:pos="907"/>
              </w:tabs>
              <w:ind w:left="457" w:hanging="346"/>
              <w:rPr>
                <w:rFonts w:ascii="Angsana New" w:hAnsi="Angsana New"/>
                <w:sz w:val="30"/>
                <w:szCs w:val="30"/>
              </w:rPr>
            </w:pPr>
            <w:r w:rsidRPr="00106222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1760528" w14:textId="27229041" w:rsidR="00106222" w:rsidRPr="005360AC" w:rsidRDefault="00031098" w:rsidP="00106222">
            <w:pPr>
              <w:pStyle w:val="acctfourfigures"/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0622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178" w:type="dxa"/>
          </w:tcPr>
          <w:p w14:paraId="2B1DFB50" w14:textId="54DA9AEB" w:rsidR="00106222" w:rsidRPr="005360AC" w:rsidRDefault="00106222" w:rsidP="00106222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565E2E2" w14:textId="03494E42" w:rsidR="00106222" w:rsidRPr="005360AC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56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</w:tcPr>
          <w:p w14:paraId="0D401BA6" w14:textId="04B2AB65" w:rsidR="00106222" w:rsidRPr="005360AC" w:rsidRDefault="00106222" w:rsidP="00106222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B545C7" w14:textId="768174BD" w:rsidR="00106222" w:rsidRPr="00A52302" w:rsidRDefault="00031098" w:rsidP="0010622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0622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180" w:type="dxa"/>
            <w:vAlign w:val="bottom"/>
          </w:tcPr>
          <w:p w14:paraId="0342B891" w14:textId="77777777" w:rsidR="00106222" w:rsidRPr="00A52302" w:rsidRDefault="00106222" w:rsidP="0010622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1AF3AEA" w14:textId="77777777" w:rsidR="00106222" w:rsidRPr="00A52302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23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222" w:rsidRPr="00A52302" w14:paraId="49ED412B" w14:textId="77777777" w:rsidTr="005360AC">
        <w:trPr>
          <w:cantSplit/>
        </w:trPr>
        <w:tc>
          <w:tcPr>
            <w:tcW w:w="4462" w:type="dxa"/>
          </w:tcPr>
          <w:p w14:paraId="3C1477E6" w14:textId="77777777" w:rsidR="00106222" w:rsidRPr="00106222" w:rsidRDefault="00106222" w:rsidP="005C225F">
            <w:pPr>
              <w:tabs>
                <w:tab w:val="clear" w:pos="680"/>
                <w:tab w:val="clear" w:pos="907"/>
              </w:tabs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10622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10622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106222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1284862D" w14:textId="7AAAE836" w:rsidR="00106222" w:rsidRPr="0038014F" w:rsidRDefault="00031098" w:rsidP="00106222">
            <w:pPr>
              <w:pStyle w:val="acctfourfigures"/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0622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78" w:type="dxa"/>
          </w:tcPr>
          <w:p w14:paraId="400E11BA" w14:textId="3637B76C" w:rsidR="00106222" w:rsidRPr="0038014F" w:rsidRDefault="00106222" w:rsidP="00106222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347C9F93" w14:textId="2E4BEFA0" w:rsidR="00106222" w:rsidRPr="0038014F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</w:tcPr>
          <w:p w14:paraId="17F0AF14" w14:textId="46CCA903" w:rsidR="00106222" w:rsidRPr="0038014F" w:rsidRDefault="00106222" w:rsidP="00106222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488C3E" w14:textId="44689C42" w:rsidR="00106222" w:rsidRPr="00001968" w:rsidRDefault="00031098" w:rsidP="0010622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180" w:type="dxa"/>
            <w:vAlign w:val="bottom"/>
          </w:tcPr>
          <w:p w14:paraId="123910A0" w14:textId="77777777" w:rsidR="00106222" w:rsidRPr="00A52302" w:rsidRDefault="00106222" w:rsidP="0010622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23F8565" w14:textId="77777777" w:rsidR="00106222" w:rsidRPr="00A52302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23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222" w:rsidRPr="00A52302" w14:paraId="238387D0" w14:textId="77777777" w:rsidTr="005360AC">
        <w:trPr>
          <w:cantSplit/>
        </w:trPr>
        <w:tc>
          <w:tcPr>
            <w:tcW w:w="4462" w:type="dxa"/>
          </w:tcPr>
          <w:p w14:paraId="2DE9E16B" w14:textId="77777777" w:rsidR="00106222" w:rsidRPr="00106222" w:rsidRDefault="00106222" w:rsidP="005C225F">
            <w:pPr>
              <w:tabs>
                <w:tab w:val="clear" w:pos="680"/>
                <w:tab w:val="clear" w:pos="907"/>
              </w:tabs>
              <w:ind w:left="91"/>
              <w:rPr>
                <w:rFonts w:ascii="Angsana New" w:hAnsi="Angsana New"/>
                <w:sz w:val="30"/>
                <w:szCs w:val="30"/>
              </w:rPr>
            </w:pPr>
            <w:r w:rsidRPr="00106222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7FAD49F4" w14:textId="5A1F381C" w:rsidR="00106222" w:rsidRPr="00336961" w:rsidRDefault="00031098" w:rsidP="00106222">
            <w:pPr>
              <w:pStyle w:val="acctfourfigures"/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06222" w:rsidRPr="00336961">
              <w:rPr>
                <w:rFonts w:ascii="Angsana New" w:hAnsi="Angsana New"/>
                <w:sz w:val="30"/>
                <w:szCs w:val="30"/>
              </w:rPr>
              <w:t>,</w:t>
            </w:r>
            <w:r w:rsidRPr="00336961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78" w:type="dxa"/>
          </w:tcPr>
          <w:p w14:paraId="079FD4B2" w14:textId="7F2D15E1" w:rsidR="00106222" w:rsidRPr="00336961" w:rsidRDefault="00106222" w:rsidP="00106222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5AB636" w14:textId="3234A911" w:rsidR="00106222" w:rsidRPr="00336961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</w:tcPr>
          <w:p w14:paraId="2EB2358A" w14:textId="53A573DD" w:rsidR="00106222" w:rsidRPr="00336961" w:rsidRDefault="00106222" w:rsidP="00106222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994B3" w14:textId="1256F0EF" w:rsidR="00106222" w:rsidRPr="00336961" w:rsidRDefault="00031098" w:rsidP="0010622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96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06222" w:rsidRPr="003369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36961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  <w:vAlign w:val="bottom"/>
          </w:tcPr>
          <w:p w14:paraId="534A4DCD" w14:textId="77777777" w:rsidR="00106222" w:rsidRPr="00336961" w:rsidRDefault="00106222" w:rsidP="0010622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49782D8" w14:textId="77777777" w:rsidR="00106222" w:rsidRPr="00336961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222" w:rsidRPr="00A52302" w14:paraId="3155CE4B" w14:textId="77777777" w:rsidTr="005360AC">
        <w:trPr>
          <w:cantSplit/>
        </w:trPr>
        <w:tc>
          <w:tcPr>
            <w:tcW w:w="4462" w:type="dxa"/>
          </w:tcPr>
          <w:p w14:paraId="07FE0D42" w14:textId="107F0003" w:rsidR="00106222" w:rsidRPr="00106222" w:rsidRDefault="00106222" w:rsidP="00EE2759">
            <w:pPr>
              <w:tabs>
                <w:tab w:val="clear" w:pos="680"/>
                <w:tab w:val="clear" w:pos="907"/>
              </w:tabs>
              <w:ind w:left="341" w:hanging="250"/>
              <w:rPr>
                <w:rFonts w:ascii="Angsana New" w:hAnsi="Angsana New"/>
                <w:sz w:val="30"/>
                <w:szCs w:val="30"/>
              </w:rPr>
            </w:pPr>
            <w:r w:rsidRPr="00106222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  <w:r w:rsidR="00EE2759">
              <w:rPr>
                <w:rFonts w:ascii="Angsana New" w:hAnsi="Angsana New"/>
                <w:sz w:val="30"/>
                <w:szCs w:val="30"/>
              </w:rPr>
              <w:br/>
            </w:r>
            <w:r w:rsidRPr="00106222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080" w:type="dxa"/>
          </w:tcPr>
          <w:p w14:paraId="1792DC0A" w14:textId="77777777" w:rsidR="00DF4501" w:rsidRDefault="00DF4501" w:rsidP="00106222">
            <w:pPr>
              <w:pStyle w:val="acctfourfigures"/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B9801C" w14:textId="04421A32" w:rsidR="00106222" w:rsidRPr="00106222" w:rsidRDefault="00031098" w:rsidP="00106222">
            <w:pPr>
              <w:pStyle w:val="acctfourfigures"/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06222" w:rsidRPr="0010622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178" w:type="dxa"/>
          </w:tcPr>
          <w:p w14:paraId="68632D09" w14:textId="08EF631A" w:rsidR="00106222" w:rsidRPr="00051270" w:rsidRDefault="00106222" w:rsidP="00106222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E273F9B" w14:textId="77777777" w:rsidR="00DF4501" w:rsidRDefault="00DF4501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BB64BD3" w14:textId="7810234D" w:rsidR="00106222" w:rsidRPr="00106222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56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</w:tcPr>
          <w:p w14:paraId="16D81CC5" w14:textId="28E1DBB4" w:rsidR="00106222" w:rsidRPr="00051270" w:rsidRDefault="00106222" w:rsidP="00106222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7023E" w14:textId="77777777" w:rsidR="00DF4501" w:rsidRDefault="00DF4501" w:rsidP="00686481">
            <w:pPr>
              <w:pStyle w:val="acctfourfigures"/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84F5686" w14:textId="7BD6BC60" w:rsidR="00106222" w:rsidRPr="00686481" w:rsidRDefault="00031098" w:rsidP="0010622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06222" w:rsidRPr="006864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180" w:type="dxa"/>
            <w:vAlign w:val="bottom"/>
          </w:tcPr>
          <w:p w14:paraId="56B71956" w14:textId="77777777" w:rsidR="00106222" w:rsidRPr="00A52302" w:rsidRDefault="00106222" w:rsidP="0010622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953DD18" w14:textId="77777777" w:rsidR="00106222" w:rsidRPr="00A52302" w:rsidRDefault="00106222" w:rsidP="0010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23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0AC" w:rsidRPr="00A52302" w14:paraId="546B5828" w14:textId="77777777" w:rsidTr="005360AC">
        <w:trPr>
          <w:cantSplit/>
        </w:trPr>
        <w:tc>
          <w:tcPr>
            <w:tcW w:w="4462" w:type="dxa"/>
          </w:tcPr>
          <w:p w14:paraId="3D252FD4" w14:textId="77777777" w:rsidR="005360AC" w:rsidRPr="00A52302" w:rsidRDefault="005360AC" w:rsidP="005C225F">
            <w:pPr>
              <w:tabs>
                <w:tab w:val="clear" w:pos="680"/>
                <w:tab w:val="clear" w:pos="907"/>
              </w:tabs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A52302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7E973A7A" w14:textId="00461F43" w:rsidR="005360AC" w:rsidRPr="007E763F" w:rsidRDefault="007E763F" w:rsidP="007E763F">
            <w:pPr>
              <w:pStyle w:val="acctfourfigures"/>
              <w:tabs>
                <w:tab w:val="clear" w:pos="765"/>
                <w:tab w:val="decimal" w:pos="143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F4022C" w14:textId="19E1982A" w:rsidR="005360AC" w:rsidRPr="00A52302" w:rsidRDefault="005360AC" w:rsidP="005360A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70B7AE21" w14:textId="0DAA1D8D" w:rsidR="005360AC" w:rsidRPr="00A52302" w:rsidRDefault="00031098" w:rsidP="00106222">
            <w:pPr>
              <w:pStyle w:val="acctfourfigures"/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05599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178" w:type="dxa"/>
            <w:tcBorders>
              <w:left w:val="nil"/>
            </w:tcBorders>
          </w:tcPr>
          <w:p w14:paraId="7BD72277" w14:textId="75CDBC24" w:rsidR="005360AC" w:rsidRPr="00A52302" w:rsidRDefault="005360AC" w:rsidP="005360A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A89E5F" w14:textId="007AD7CB" w:rsidR="005360AC" w:rsidRPr="00686481" w:rsidRDefault="007E763F" w:rsidP="007E763F">
            <w:pPr>
              <w:pStyle w:val="acctfourfigures"/>
              <w:tabs>
                <w:tab w:val="clear" w:pos="765"/>
                <w:tab w:val="decimal" w:pos="247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D091DC" w14:textId="77777777" w:rsidR="005360AC" w:rsidRPr="00A52302" w:rsidRDefault="005360AC" w:rsidP="0001545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5785540" w14:textId="27B72981" w:rsidR="005360AC" w:rsidRPr="00A52302" w:rsidRDefault="00031098" w:rsidP="000154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A34F8B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</w:tr>
    </w:tbl>
    <w:p w14:paraId="76CAF2E4" w14:textId="77777777" w:rsidR="003B40E7" w:rsidRPr="00A52302" w:rsidRDefault="003B40E7" w:rsidP="003B40E7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2D50944" w14:textId="45D491DF" w:rsidR="003B40E7" w:rsidRDefault="003B40E7" w:rsidP="00DF4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24"/>
        <w:jc w:val="thaiDistribute"/>
        <w:rPr>
          <w:rFonts w:ascii="Angsana New" w:hAnsi="Angsana New"/>
          <w:sz w:val="30"/>
          <w:szCs w:val="30"/>
        </w:rPr>
      </w:pPr>
      <w:r w:rsidRPr="00013A4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031098" w:rsidRPr="00031098">
        <w:rPr>
          <w:rFonts w:ascii="Angsana New" w:hAnsi="Angsana New"/>
          <w:sz w:val="30"/>
          <w:szCs w:val="30"/>
        </w:rPr>
        <w:t>2563</w:t>
      </w:r>
      <w:r w:rsidRPr="00013A4B">
        <w:rPr>
          <w:rFonts w:ascii="Angsana New" w:hAnsi="Angsana New"/>
          <w:sz w:val="30"/>
          <w:szCs w:val="30"/>
        </w:rPr>
        <w:t xml:space="preserve"> </w:t>
      </w:r>
      <w:r w:rsidRPr="00013A4B">
        <w:rPr>
          <w:rFonts w:ascii="Angsana New" w:hAnsi="Angsana New"/>
          <w:sz w:val="30"/>
          <w:szCs w:val="30"/>
          <w:cs/>
        </w:rPr>
        <w:t>กระแส</w:t>
      </w:r>
      <w:r w:rsidRPr="00013A4B">
        <w:rPr>
          <w:rFonts w:asciiTheme="majorBidi" w:hAnsiTheme="majorBidi" w:cstheme="majorBidi"/>
          <w:sz w:val="30"/>
          <w:szCs w:val="30"/>
          <w:cs/>
        </w:rPr>
        <w:t>เงินสดจ่ายทั้งหมดของ</w:t>
      </w:r>
      <w:r w:rsidR="003047F4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="00E653D5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013A4B">
        <w:rPr>
          <w:rFonts w:asciiTheme="majorBidi" w:hAnsiTheme="majorBidi" w:cstheme="majorBidi"/>
          <w:sz w:val="30"/>
          <w:szCs w:val="30"/>
          <w:cs/>
        </w:rPr>
        <w:t>สัญญาเช่าของกลุ่มบริษัท</w:t>
      </w:r>
      <w:r w:rsidR="00DF4501" w:rsidRPr="00DF4501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13A4B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106222">
        <w:rPr>
          <w:rFonts w:asciiTheme="majorBidi" w:hAnsiTheme="majorBidi" w:cstheme="majorBidi"/>
          <w:sz w:val="30"/>
          <w:szCs w:val="30"/>
        </w:rPr>
        <w:t xml:space="preserve"> </w:t>
      </w:r>
      <w:r w:rsidR="00031098" w:rsidRPr="00031098">
        <w:rPr>
          <w:rFonts w:asciiTheme="majorBidi" w:hAnsiTheme="majorBidi" w:cstheme="majorBidi"/>
          <w:sz w:val="30"/>
          <w:szCs w:val="30"/>
        </w:rPr>
        <w:t>26</w:t>
      </w:r>
      <w:r w:rsidR="00106222">
        <w:rPr>
          <w:rFonts w:asciiTheme="majorBidi" w:hAnsiTheme="majorBidi" w:cstheme="majorBidi"/>
          <w:sz w:val="30"/>
          <w:szCs w:val="30"/>
        </w:rPr>
        <w:t>.</w:t>
      </w:r>
      <w:r w:rsidR="00031098" w:rsidRPr="00031098">
        <w:rPr>
          <w:rFonts w:asciiTheme="majorBidi" w:hAnsiTheme="majorBidi" w:cstheme="majorBidi"/>
          <w:sz w:val="30"/>
          <w:szCs w:val="30"/>
        </w:rPr>
        <w:t>7</w:t>
      </w:r>
      <w:r w:rsidR="0007363A">
        <w:rPr>
          <w:rFonts w:asciiTheme="majorBidi" w:hAnsiTheme="majorBidi" w:cstheme="majorBidi"/>
          <w:sz w:val="30"/>
          <w:szCs w:val="30"/>
        </w:rPr>
        <w:t>7</w:t>
      </w:r>
      <w:r w:rsidRPr="00013A4B">
        <w:rPr>
          <w:rFonts w:asciiTheme="majorBidi" w:hAnsiTheme="majorBidi" w:cstheme="majorBidi"/>
          <w:sz w:val="30"/>
          <w:szCs w:val="30"/>
        </w:rPr>
        <w:t xml:space="preserve"> </w:t>
      </w:r>
      <w:r w:rsidRPr="00013A4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F4501" w:rsidRPr="00DF4501">
        <w:rPr>
          <w:rFonts w:ascii="Angsana New" w:hAnsi="Angsana New" w:hint="cs"/>
          <w:sz w:val="30"/>
          <w:szCs w:val="30"/>
          <w:cs/>
        </w:rPr>
        <w:t xml:space="preserve">และ </w:t>
      </w:r>
      <w:r w:rsidR="00031098" w:rsidRPr="00031098">
        <w:rPr>
          <w:rFonts w:asciiTheme="majorBidi" w:hAnsiTheme="majorBidi" w:cstheme="majorBidi"/>
          <w:sz w:val="30"/>
          <w:szCs w:val="30"/>
        </w:rPr>
        <w:t>2</w:t>
      </w:r>
      <w:r w:rsidR="0007363A">
        <w:rPr>
          <w:rFonts w:asciiTheme="majorBidi" w:hAnsiTheme="majorBidi" w:cstheme="majorBidi"/>
          <w:sz w:val="30"/>
          <w:szCs w:val="30"/>
        </w:rPr>
        <w:t>2</w:t>
      </w:r>
      <w:r w:rsidR="00DF4501" w:rsidRPr="00DF4501">
        <w:rPr>
          <w:rFonts w:asciiTheme="majorBidi" w:hAnsiTheme="majorBidi" w:cstheme="majorBidi"/>
          <w:sz w:val="30"/>
          <w:szCs w:val="30"/>
        </w:rPr>
        <w:t>.</w:t>
      </w:r>
      <w:r w:rsidR="00031098" w:rsidRPr="00031098">
        <w:rPr>
          <w:rFonts w:asciiTheme="majorBidi" w:hAnsiTheme="majorBidi" w:cstheme="majorBidi" w:hint="cs"/>
          <w:sz w:val="30"/>
          <w:szCs w:val="30"/>
        </w:rPr>
        <w:t>32</w:t>
      </w:r>
      <w:r w:rsidR="00DF4501" w:rsidRPr="00DF4501">
        <w:rPr>
          <w:rFonts w:asciiTheme="majorBidi" w:hAnsiTheme="majorBidi" w:cstheme="majorBidi"/>
          <w:sz w:val="30"/>
          <w:szCs w:val="30"/>
        </w:rPr>
        <w:t xml:space="preserve"> </w:t>
      </w:r>
      <w:r w:rsidR="00DF4501" w:rsidRPr="00DF45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F4501" w:rsidRPr="00DF4501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2AF09F86" w14:textId="77777777" w:rsidR="003B40E7" w:rsidRPr="00DF4501" w:rsidRDefault="003B40E7" w:rsidP="00DF4501">
      <w:pPr>
        <w:tabs>
          <w:tab w:val="clear" w:pos="680"/>
          <w:tab w:val="clear" w:pos="907"/>
        </w:tabs>
        <w:ind w:left="630"/>
        <w:jc w:val="thaiDistribute"/>
        <w:rPr>
          <w:rFonts w:ascii="Angsana New" w:hAnsi="Angsana New"/>
          <w:spacing w:val="-2"/>
          <w:sz w:val="30"/>
          <w:szCs w:val="30"/>
          <w:highlight w:val="cyan"/>
          <w:cs/>
        </w:rPr>
      </w:pPr>
    </w:p>
    <w:p w14:paraId="087BB3DC" w14:textId="77777777" w:rsidR="003B40E7" w:rsidRPr="00EC7174" w:rsidRDefault="003B40E7" w:rsidP="003B4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</w:p>
    <w:p w14:paraId="6A574706" w14:textId="77777777" w:rsidR="003B40E7" w:rsidRDefault="003B40E7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673DE31" w14:textId="561FE906" w:rsidR="003B40E7" w:rsidRDefault="003B40E7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23E88BE" w14:textId="52731BDE" w:rsidR="003B40E7" w:rsidRPr="007671A3" w:rsidRDefault="003B40E7" w:rsidP="00432DC0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สินทรัพย์ไม่มีตัวตน</w:t>
      </w:r>
    </w:p>
    <w:p w14:paraId="5937583D" w14:textId="77777777" w:rsidR="00F577BE" w:rsidRPr="007671A3" w:rsidRDefault="00F577BE" w:rsidP="00030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63"/>
        <w:gridCol w:w="1350"/>
        <w:gridCol w:w="270"/>
        <w:gridCol w:w="1350"/>
        <w:gridCol w:w="270"/>
        <w:gridCol w:w="1350"/>
      </w:tblGrid>
      <w:tr w:rsidR="002117AF" w:rsidRPr="007671A3" w14:paraId="18995CC8" w14:textId="77777777" w:rsidTr="00EA1D08">
        <w:trPr>
          <w:tblHeader/>
        </w:trPr>
        <w:tc>
          <w:tcPr>
            <w:tcW w:w="4563" w:type="dxa"/>
          </w:tcPr>
          <w:p w14:paraId="3B40F1F4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458EF6A8" w14:textId="77777777" w:rsidR="002117AF" w:rsidRPr="007671A3" w:rsidRDefault="002117AF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17AF" w:rsidRPr="007671A3" w14:paraId="55581AD7" w14:textId="77777777" w:rsidTr="00EA1D08">
        <w:trPr>
          <w:tblHeader/>
        </w:trPr>
        <w:tc>
          <w:tcPr>
            <w:tcW w:w="4563" w:type="dxa"/>
          </w:tcPr>
          <w:p w14:paraId="4E891EA6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95960E" w14:textId="77777777" w:rsidR="002117AF" w:rsidRPr="007671A3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457A88" w:rsidRPr="007671A3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14AA85E8" w14:textId="77777777" w:rsidR="002117AF" w:rsidRPr="007671A3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DFE18E" w14:textId="6E86DD8D" w:rsidR="002117AF" w:rsidRPr="007671A3" w:rsidRDefault="00A469A3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ต้นทุนระหว่างพัฒนา</w:t>
            </w:r>
          </w:p>
        </w:tc>
        <w:tc>
          <w:tcPr>
            <w:tcW w:w="270" w:type="dxa"/>
          </w:tcPr>
          <w:p w14:paraId="63DD0157" w14:textId="77777777" w:rsidR="002117AF" w:rsidRPr="007671A3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705066" w14:textId="77777777" w:rsidR="00EB7834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4A241C" w14:textId="394B28FD" w:rsidR="002117AF" w:rsidRPr="00F51BF9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B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117AF" w:rsidRPr="007671A3" w14:paraId="7CCF95AA" w14:textId="77777777" w:rsidTr="001059BC">
        <w:trPr>
          <w:tblHeader/>
        </w:trPr>
        <w:tc>
          <w:tcPr>
            <w:tcW w:w="4563" w:type="dxa"/>
          </w:tcPr>
          <w:p w14:paraId="300A8DB0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1FEA5BC7" w14:textId="30A56DAC" w:rsidR="002117AF" w:rsidRPr="007671A3" w:rsidRDefault="00D01F0F" w:rsidP="0074404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2117AF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17AF" w:rsidRPr="007671A3" w14:paraId="192F3759" w14:textId="77777777" w:rsidTr="001059BC">
        <w:tc>
          <w:tcPr>
            <w:tcW w:w="4563" w:type="dxa"/>
          </w:tcPr>
          <w:p w14:paraId="42AD99B0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18EDC364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D8D9F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DEF2BE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31EBD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8F2FF3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0D2" w:rsidRPr="007671A3" w14:paraId="135F1007" w14:textId="77777777" w:rsidTr="001059BC">
        <w:tc>
          <w:tcPr>
            <w:tcW w:w="4563" w:type="dxa"/>
          </w:tcPr>
          <w:p w14:paraId="436B2268" w14:textId="00A300E9" w:rsidR="006F40D2" w:rsidRPr="007671A3" w:rsidRDefault="006F40D2" w:rsidP="006F40D2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0013B7CB" w14:textId="3A454322" w:rsidR="006F40D2" w:rsidRPr="00A469A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19</w:t>
            </w:r>
            <w:r w:rsidR="006F40D2" w:rsidRPr="00A469A3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0F7E8937" w14:textId="77777777" w:rsidR="006F40D2" w:rsidRPr="00A469A3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62CBBE" w14:textId="69B8D3A5" w:rsidR="006F40D2" w:rsidRPr="00A469A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5D2EE11A" w14:textId="77777777" w:rsidR="006F40D2" w:rsidRPr="00A469A3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7E891D" w14:textId="6092AD31" w:rsidR="006F40D2" w:rsidRPr="00A469A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20</w:t>
            </w:r>
            <w:r w:rsidR="006F40D2" w:rsidRPr="00A469A3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6F40D2" w:rsidRPr="007671A3" w14:paraId="463653FB" w14:textId="77777777" w:rsidTr="00F325FA">
        <w:tc>
          <w:tcPr>
            <w:tcW w:w="4563" w:type="dxa"/>
          </w:tcPr>
          <w:p w14:paraId="40F6A500" w14:textId="77777777" w:rsidR="006F40D2" w:rsidRPr="007671A3" w:rsidRDefault="006F40D2" w:rsidP="006F40D2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124BD47" w14:textId="21B23B18" w:rsidR="006F40D2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097E2330" w14:textId="77777777" w:rsidR="006F40D2" w:rsidRPr="003C776C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18AC79" w14:textId="6FE603DC" w:rsidR="006F40D2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189D751A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A2236F" w14:textId="02FEFDCD" w:rsidR="006F40D2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6F40D2" w:rsidRPr="007671A3" w14:paraId="0D12F254" w14:textId="77777777" w:rsidTr="00F325FA">
        <w:tc>
          <w:tcPr>
            <w:tcW w:w="4563" w:type="dxa"/>
          </w:tcPr>
          <w:p w14:paraId="2D40AB5C" w14:textId="5A39E354" w:rsidR="006F40D2" w:rsidRPr="007671A3" w:rsidRDefault="003A2EE5" w:rsidP="006F40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6961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FF53E9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vAlign w:val="bottom"/>
          </w:tcPr>
          <w:p w14:paraId="24FAC6D5" w14:textId="6A1C01A9" w:rsidR="006F40D2" w:rsidRPr="003C776C" w:rsidRDefault="006F40D2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550</w:t>
            </w:r>
            <w:r w:rsidRPr="003C776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AAAE1F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E6C5D0" w14:textId="6B4FD046" w:rsidR="006F40D2" w:rsidRPr="003C776C" w:rsidRDefault="006F40D2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F7B48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B692DE7" w14:textId="39250D2B" w:rsidR="006F40D2" w:rsidRPr="003C776C" w:rsidRDefault="006F40D2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550</w:t>
            </w:r>
            <w:r w:rsidRPr="003C776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5FA" w:rsidRPr="007671A3" w14:paraId="776E36B2" w14:textId="77777777" w:rsidTr="00F325FA">
        <w:tc>
          <w:tcPr>
            <w:tcW w:w="4563" w:type="dxa"/>
          </w:tcPr>
          <w:p w14:paraId="3E228C45" w14:textId="0B23FA5A" w:rsidR="00F325FA" w:rsidRPr="00802D61" w:rsidRDefault="004218B7" w:rsidP="006F40D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6C0291" w14:textId="745BB935" w:rsidR="00F325FA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20AB43CD" w14:textId="77777777" w:rsidR="00F325FA" w:rsidRPr="003C776C" w:rsidRDefault="00F325FA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54E21E" w14:textId="23B81AB1" w:rsidR="00F325FA" w:rsidRPr="003C776C" w:rsidRDefault="00F5410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710</w:t>
            </w:r>
            <w:r w:rsidRPr="003C776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738027" w14:textId="77777777" w:rsidR="00F325FA" w:rsidRPr="003C776C" w:rsidRDefault="00F325FA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08172E" w14:textId="5E6F7567" w:rsidR="00F325FA" w:rsidRPr="003C776C" w:rsidRDefault="00F5410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0D2" w:rsidRPr="007671A3" w14:paraId="6B72F497" w14:textId="77777777" w:rsidTr="000704CA">
        <w:tc>
          <w:tcPr>
            <w:tcW w:w="4563" w:type="dxa"/>
          </w:tcPr>
          <w:p w14:paraId="2AE745D3" w14:textId="05289186" w:rsidR="006F40D2" w:rsidRPr="007671A3" w:rsidRDefault="006F40D2" w:rsidP="006F40D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="00E658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658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658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6E8A2B" w14:textId="6FBE3AE3" w:rsidR="006F40D2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0675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7CB75747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9C3FD2" w14:textId="0535D2D1" w:rsidR="006F40D2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25492D0A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5192A2" w14:textId="7B54E359" w:rsidR="006F40D2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0675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</w:tr>
      <w:tr w:rsidR="006F40D2" w:rsidRPr="007671A3" w14:paraId="4EE219A1" w14:textId="77777777" w:rsidTr="000704CA">
        <w:tc>
          <w:tcPr>
            <w:tcW w:w="4563" w:type="dxa"/>
          </w:tcPr>
          <w:p w14:paraId="341E3759" w14:textId="77777777" w:rsidR="006F40D2" w:rsidRPr="007671A3" w:rsidRDefault="006F40D2" w:rsidP="006F40D2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63E30DF" w14:textId="68AFF37D" w:rsidR="006F40D2" w:rsidRPr="004525BE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1AE57ED4" w14:textId="77777777" w:rsidR="006F40D2" w:rsidRPr="004525BE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3F5E1C" w14:textId="30F29F11" w:rsidR="006F40D2" w:rsidRPr="004525BE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270A42DF" w14:textId="77777777" w:rsidR="006F40D2" w:rsidRPr="004525BE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B431AA" w14:textId="5FFC5B81" w:rsidR="006F40D2" w:rsidRPr="004525BE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4B4D21" w:rsidRPr="007671A3" w14:paraId="522DB7DB" w14:textId="77777777" w:rsidTr="000704CA">
        <w:tc>
          <w:tcPr>
            <w:tcW w:w="4563" w:type="dxa"/>
          </w:tcPr>
          <w:p w14:paraId="15A0606B" w14:textId="7EBE387C" w:rsidR="004B4D21" w:rsidRPr="00336961" w:rsidRDefault="00FF53E9" w:rsidP="004B4D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6961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vAlign w:val="bottom"/>
          </w:tcPr>
          <w:p w14:paraId="449FA3FD" w14:textId="4D0C030E" w:rsidR="004B4D21" w:rsidRPr="004525BE" w:rsidRDefault="006342C4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25BE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177</w:t>
            </w:r>
            <w:r w:rsidRPr="004525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6306D0" w14:textId="77777777" w:rsidR="004B4D21" w:rsidRPr="004525BE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1093499" w14:textId="3DA43648" w:rsidR="004B4D21" w:rsidRPr="004525BE" w:rsidRDefault="00F02FE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25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3C605" w14:textId="45763DF3" w:rsidR="004B4D21" w:rsidRPr="004525BE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409200" w14:textId="74C28501" w:rsidR="004B4D21" w:rsidRPr="004525BE" w:rsidRDefault="00D01F0F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177</w:t>
            </w:r>
            <w:r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4D21" w:rsidRPr="007671A3" w14:paraId="376320D8" w14:textId="77777777" w:rsidTr="00435A5D">
        <w:tc>
          <w:tcPr>
            <w:tcW w:w="4563" w:type="dxa"/>
          </w:tcPr>
          <w:p w14:paraId="3F4A369E" w14:textId="4EA1F95C" w:rsidR="004B4D21" w:rsidRPr="007671A3" w:rsidRDefault="004B4D21" w:rsidP="004B4D2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1E15BB" w14:textId="02AB7368" w:rsidR="004B4D21" w:rsidRPr="004525BE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2634619B" w14:textId="77777777" w:rsidR="004B4D21" w:rsidRPr="004525BE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913367" w14:textId="22ABAF26" w:rsidR="004B4D21" w:rsidRPr="004525BE" w:rsidRDefault="003C4023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525BE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161</w:t>
            </w:r>
            <w:r w:rsidRPr="004525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6DC3D1" w14:textId="77777777" w:rsidR="004B4D21" w:rsidRPr="004525BE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FE1B1E" w14:textId="6A0BFF51" w:rsidR="004B4D21" w:rsidRPr="004525BE" w:rsidRDefault="008032E3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525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4D21" w:rsidRPr="007671A3" w14:paraId="2D2E4C97" w14:textId="77777777" w:rsidTr="00435A5D">
        <w:tc>
          <w:tcPr>
            <w:tcW w:w="4563" w:type="dxa"/>
          </w:tcPr>
          <w:p w14:paraId="5ED4B8D1" w14:textId="3AEABC7E" w:rsidR="004B4D21" w:rsidRPr="007671A3" w:rsidRDefault="004B4D21" w:rsidP="004B4D2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31214" w14:textId="665648F9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6342C4" w:rsidRPr="006342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270" w:type="dxa"/>
          </w:tcPr>
          <w:p w14:paraId="53994F2C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7F36E2" w14:textId="6452C50C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1A694529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8EED31" w14:textId="3943E312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AF6680" w:rsidRPr="00AF66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920</w:t>
            </w:r>
          </w:p>
        </w:tc>
      </w:tr>
      <w:tr w:rsidR="004B4D21" w:rsidRPr="007671A3" w14:paraId="7BA2E2BF" w14:textId="77777777" w:rsidTr="00435A5D">
        <w:tc>
          <w:tcPr>
            <w:tcW w:w="4563" w:type="dxa"/>
          </w:tcPr>
          <w:p w14:paraId="643D03E3" w14:textId="77777777" w:rsidR="004B4D21" w:rsidRPr="007671A3" w:rsidRDefault="004B4D21" w:rsidP="004B4D2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CAFCCD" w14:textId="77777777" w:rsidR="004B4D21" w:rsidRPr="003C776C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0F613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FD1A2E" w14:textId="77777777" w:rsidR="004B4D21" w:rsidRPr="003C776C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24A79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4FF626" w14:textId="77777777" w:rsidR="004B4D21" w:rsidRPr="003C776C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D21" w:rsidRPr="007671A3" w14:paraId="1B11A3D5" w14:textId="77777777" w:rsidTr="00435A5D">
        <w:tc>
          <w:tcPr>
            <w:tcW w:w="4563" w:type="dxa"/>
          </w:tcPr>
          <w:p w14:paraId="32E1BC83" w14:textId="77777777" w:rsidR="004B4D21" w:rsidRPr="007671A3" w:rsidRDefault="004B4D21" w:rsidP="004B4D2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1909C2A3" w14:textId="77777777" w:rsidR="004B4D21" w:rsidRPr="003C776C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CA0E9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5DF3E" w14:textId="77777777" w:rsidR="004B4D21" w:rsidRPr="007671A3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203C6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1789E3" w14:textId="77777777" w:rsidR="004B4D21" w:rsidRPr="007671A3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D21" w:rsidRPr="007671A3" w14:paraId="27C8195C" w14:textId="77777777" w:rsidTr="000704CA">
        <w:tc>
          <w:tcPr>
            <w:tcW w:w="4563" w:type="dxa"/>
          </w:tcPr>
          <w:p w14:paraId="0EC6D81B" w14:textId="7FC76552" w:rsidR="004B4D21" w:rsidRPr="007671A3" w:rsidRDefault="004B4D21" w:rsidP="004B4D21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7D5D4059" w14:textId="4F12E7A6" w:rsidR="004B4D21" w:rsidRPr="00A469A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14</w:t>
            </w:r>
            <w:r w:rsidR="004B4D21" w:rsidRPr="00A469A3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270" w:type="dxa"/>
          </w:tcPr>
          <w:p w14:paraId="7D7A8D8A" w14:textId="77777777" w:rsidR="004B4D21" w:rsidRPr="00A469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94E709" w14:textId="20A3008A" w:rsidR="004B4D21" w:rsidRPr="00A469A3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69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702082" w14:textId="77777777" w:rsidR="004B4D21" w:rsidRPr="00A469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9BE5B4" w14:textId="72EDE352" w:rsidR="004B4D21" w:rsidRPr="00A469A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14</w:t>
            </w:r>
            <w:r w:rsidR="004B4D21" w:rsidRPr="00A469A3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085</w:t>
            </w:r>
          </w:p>
        </w:tc>
      </w:tr>
      <w:tr w:rsidR="004B4D21" w:rsidRPr="007671A3" w14:paraId="117FF7B8" w14:textId="77777777" w:rsidTr="003D26E6">
        <w:tc>
          <w:tcPr>
            <w:tcW w:w="4563" w:type="dxa"/>
          </w:tcPr>
          <w:p w14:paraId="4281B8B6" w14:textId="77777777" w:rsidR="004B4D21" w:rsidRPr="007671A3" w:rsidRDefault="004B4D21" w:rsidP="004B4D21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0597F33D" w14:textId="50096257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4B4D21" w:rsidRPr="003C776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315B2BD3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AD0E21" w14:textId="5F971076" w:rsidR="004B4D21" w:rsidRPr="003C776C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3BE9D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B45079" w14:textId="7CFADB2B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4B4D21" w:rsidRPr="003C776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4B4D21" w:rsidRPr="007671A3" w14:paraId="30BB4B67" w14:textId="77777777" w:rsidTr="003D26E6">
        <w:tc>
          <w:tcPr>
            <w:tcW w:w="4563" w:type="dxa"/>
          </w:tcPr>
          <w:p w14:paraId="23970FB8" w14:textId="5F48AE9D" w:rsidR="004B4D21" w:rsidRPr="00336961" w:rsidRDefault="00FF53E9" w:rsidP="004B4D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6961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42DB7C" w14:textId="18ED2D4C" w:rsidR="004B4D21" w:rsidRPr="003C776C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63</w:t>
            </w:r>
            <w:r w:rsidRPr="003C776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EB157E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A4368C" w14:textId="679B9FE4" w:rsidR="004B4D21" w:rsidRPr="003C776C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D8668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AA0CD6" w14:textId="490746FF" w:rsidR="004B4D21" w:rsidRPr="003C776C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63</w:t>
            </w:r>
            <w:r w:rsidRPr="003C776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4D21" w:rsidRPr="007671A3" w14:paraId="54993952" w14:textId="77777777" w:rsidTr="003D26E6">
        <w:tc>
          <w:tcPr>
            <w:tcW w:w="4563" w:type="dxa"/>
          </w:tcPr>
          <w:p w14:paraId="754F0570" w14:textId="7EBB068B" w:rsidR="004B4D21" w:rsidRPr="007671A3" w:rsidRDefault="00E65890" w:rsidP="004B4D2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09158" w14:textId="054B1305" w:rsidR="004B4D21" w:rsidRPr="000B1E5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4B4D21" w:rsidRPr="000B1E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0C24E052" w14:textId="77777777" w:rsidR="004B4D21" w:rsidRPr="000B1E5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BE6D4C" w14:textId="62C7F920" w:rsidR="004B4D21" w:rsidRPr="000B1E53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1E5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3EFB4" w14:textId="77777777" w:rsidR="004B4D21" w:rsidRPr="000B1E5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BF7FDE" w14:textId="7A37A608" w:rsidR="004B4D21" w:rsidRPr="000B1E5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4B4D21" w:rsidRPr="000B1E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</w:tr>
      <w:tr w:rsidR="006D747A" w:rsidRPr="007671A3" w14:paraId="638B7F0A" w14:textId="77777777" w:rsidTr="0062398F">
        <w:tc>
          <w:tcPr>
            <w:tcW w:w="4563" w:type="dxa"/>
          </w:tcPr>
          <w:p w14:paraId="1538D82E" w14:textId="77777777" w:rsidR="006D747A" w:rsidRPr="007671A3" w:rsidRDefault="006D747A" w:rsidP="006D747A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40CA2AF0" w14:textId="361780E4" w:rsidR="006D747A" w:rsidRPr="000B1E5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6D747A" w:rsidRPr="000B1E53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26DE04F1" w14:textId="77777777" w:rsidR="006D747A" w:rsidRPr="000B1E53" w:rsidRDefault="006D747A" w:rsidP="006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705D88" w14:textId="2DE00369" w:rsidR="006D747A" w:rsidRPr="000B1E53" w:rsidRDefault="006D747A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B1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0E4ED" w14:textId="77777777" w:rsidR="006D747A" w:rsidRPr="000B1E53" w:rsidRDefault="006D747A" w:rsidP="006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1B2C9E" w14:textId="464DD6BC" w:rsidR="006D747A" w:rsidRPr="000B1E5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6D747A" w:rsidRPr="000B1E53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6D747A" w:rsidRPr="007671A3" w14:paraId="026DC6C7" w14:textId="77777777" w:rsidTr="0062398F">
        <w:tc>
          <w:tcPr>
            <w:tcW w:w="4563" w:type="dxa"/>
          </w:tcPr>
          <w:p w14:paraId="0CC8F4E1" w14:textId="2C9B4DF7" w:rsidR="006D747A" w:rsidRPr="007671A3" w:rsidRDefault="00FF53E9" w:rsidP="006D74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6961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vAlign w:val="bottom"/>
          </w:tcPr>
          <w:p w14:paraId="146700FB" w14:textId="7A821E91" w:rsidR="006D747A" w:rsidRPr="000B1E53" w:rsidRDefault="00D01F0F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177</w:t>
            </w:r>
            <w:r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9D5B39" w14:textId="77777777" w:rsidR="006D747A" w:rsidRPr="000B1E53" w:rsidRDefault="006D747A" w:rsidP="006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C182D6" w14:textId="05EFAE56" w:rsidR="006D747A" w:rsidRPr="000B1E53" w:rsidRDefault="006D747A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B1E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C4F925" w14:textId="77777777" w:rsidR="006D747A" w:rsidRPr="000B1E53" w:rsidRDefault="006D747A" w:rsidP="006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97037D" w14:textId="26ABB58C" w:rsidR="006D747A" w:rsidRPr="000B1E53" w:rsidRDefault="00D01F0F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1F0F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177</w:t>
            </w:r>
            <w:r w:rsidRPr="00D0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747A" w:rsidRPr="007671A3" w14:paraId="13E1184A" w14:textId="77777777" w:rsidTr="00595B93">
        <w:tc>
          <w:tcPr>
            <w:tcW w:w="4563" w:type="dxa"/>
          </w:tcPr>
          <w:p w14:paraId="79959412" w14:textId="7B27A05A" w:rsidR="006D747A" w:rsidRPr="007671A3" w:rsidRDefault="006D747A" w:rsidP="006D747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E76E3" w14:textId="32177BE5" w:rsidR="006D747A" w:rsidRPr="000B1E5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D747A" w:rsidRPr="000B1E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1503E884" w14:textId="77777777" w:rsidR="006D747A" w:rsidRPr="000B1E53" w:rsidRDefault="006D747A" w:rsidP="006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BC1C8" w14:textId="3C16BC64" w:rsidR="006D747A" w:rsidRPr="000B1E53" w:rsidRDefault="006D747A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1E5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45E77A" w14:textId="77777777" w:rsidR="006D747A" w:rsidRPr="000B1E53" w:rsidRDefault="006D747A" w:rsidP="006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E1AA6" w14:textId="6B6F4F76" w:rsidR="006D747A" w:rsidRPr="000B1E53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D747A" w:rsidRPr="000B1E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</w:tr>
      <w:tr w:rsidR="004B4D21" w:rsidRPr="007671A3" w14:paraId="61266BA0" w14:textId="77777777" w:rsidTr="00064D74">
        <w:tc>
          <w:tcPr>
            <w:tcW w:w="4563" w:type="dxa"/>
          </w:tcPr>
          <w:p w14:paraId="332EFD44" w14:textId="77777777" w:rsidR="004B4D21" w:rsidRPr="007671A3" w:rsidRDefault="004B4D21" w:rsidP="004B4D2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B6D5DF" w14:textId="77777777" w:rsidR="004B4D21" w:rsidRPr="000B1E53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7A061" w14:textId="77777777" w:rsidR="004B4D21" w:rsidRPr="000B1E5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10974F" w14:textId="77777777" w:rsidR="004B4D21" w:rsidRPr="000B1E53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98518" w14:textId="77777777" w:rsidR="004B4D21" w:rsidRPr="000B1E5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C3C9ED" w14:textId="77777777" w:rsidR="004B4D21" w:rsidRPr="000B1E53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D21" w:rsidRPr="007671A3" w14:paraId="444E36D2" w14:textId="77777777" w:rsidTr="00EA1D08">
        <w:tc>
          <w:tcPr>
            <w:tcW w:w="4563" w:type="dxa"/>
          </w:tcPr>
          <w:p w14:paraId="3D6D9B63" w14:textId="438D320D" w:rsidR="004B4D21" w:rsidRPr="007671A3" w:rsidRDefault="004B4D21" w:rsidP="004B4D2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30EEE9E6" w14:textId="77777777" w:rsidR="004B4D21" w:rsidRPr="003C776C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FFA97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8D4B1F" w14:textId="77777777" w:rsidR="004B4D21" w:rsidRPr="007671A3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7BD0E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6C7EEE" w14:textId="77777777" w:rsidR="004B4D21" w:rsidRPr="007671A3" w:rsidRDefault="004B4D21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D21" w:rsidRPr="007671A3" w14:paraId="5CDE68B7" w14:textId="77777777" w:rsidTr="00EA1D08">
        <w:tc>
          <w:tcPr>
            <w:tcW w:w="4563" w:type="dxa"/>
          </w:tcPr>
          <w:p w14:paraId="0799DF46" w14:textId="7C5CF8E8" w:rsidR="004B4D21" w:rsidRPr="007671A3" w:rsidRDefault="004B4D21" w:rsidP="004B4D21">
            <w:pPr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51730C2" w14:textId="2FF7AE37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30891" w:rsidRPr="003C77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55B66262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9369F" w14:textId="60440E6A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1DE1569E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C4B19B" w14:textId="6B13389D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30891" w:rsidRPr="003C77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</w:tr>
      <w:tr w:rsidR="004B4D21" w:rsidRPr="007671A3" w14:paraId="5E5818C1" w14:textId="77777777" w:rsidTr="00EA1D08">
        <w:tc>
          <w:tcPr>
            <w:tcW w:w="4563" w:type="dxa"/>
          </w:tcPr>
          <w:p w14:paraId="5B64136A" w14:textId="7F8D829C" w:rsidR="004B4D21" w:rsidRPr="007671A3" w:rsidRDefault="004B4D21" w:rsidP="004B4D2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49A8AB" w14:textId="6A58E0FF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33B2B" w:rsidRPr="003C77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09D875D3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02CE0FD" w14:textId="1C7FE148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64C032BC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C67348F" w14:textId="304C690D" w:rsidR="004B4D21" w:rsidRPr="003C776C" w:rsidRDefault="00031098" w:rsidP="0055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44C2E" w:rsidRPr="003C77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</w:p>
        </w:tc>
      </w:tr>
    </w:tbl>
    <w:p w14:paraId="74BA96E7" w14:textId="77777777" w:rsidR="00B366B7" w:rsidRPr="007671A3" w:rsidRDefault="00B366B7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350"/>
        <w:gridCol w:w="270"/>
        <w:gridCol w:w="1350"/>
        <w:gridCol w:w="270"/>
        <w:gridCol w:w="1350"/>
      </w:tblGrid>
      <w:tr w:rsidR="002117AF" w:rsidRPr="007671A3" w14:paraId="5A9B84C2" w14:textId="77777777" w:rsidTr="00274CAF">
        <w:trPr>
          <w:tblHeader/>
        </w:trPr>
        <w:tc>
          <w:tcPr>
            <w:tcW w:w="4572" w:type="dxa"/>
          </w:tcPr>
          <w:p w14:paraId="353C003F" w14:textId="77777777" w:rsidR="00FA4397" w:rsidRPr="007671A3" w:rsidRDefault="001840BD" w:rsidP="00B366B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4590" w:type="dxa"/>
            <w:gridSpan w:val="5"/>
          </w:tcPr>
          <w:p w14:paraId="59E2531E" w14:textId="77777777" w:rsidR="002117AF" w:rsidRPr="007671A3" w:rsidRDefault="002117AF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7AF" w:rsidRPr="007671A3" w14:paraId="5CF43923" w14:textId="77777777" w:rsidTr="00274CAF">
        <w:trPr>
          <w:tblHeader/>
        </w:trPr>
        <w:tc>
          <w:tcPr>
            <w:tcW w:w="4572" w:type="dxa"/>
          </w:tcPr>
          <w:p w14:paraId="1B40DEAB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C25FE1" w14:textId="77777777" w:rsidR="002117AF" w:rsidRPr="007671A3" w:rsidRDefault="002117AF" w:rsidP="0010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457A88" w:rsidRPr="007671A3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73E500B8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5985B6" w14:textId="09C77FFE" w:rsidR="002117AF" w:rsidRPr="007671A3" w:rsidRDefault="00A469A3" w:rsidP="0010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ต้นทุนระหว่างพัฒนา</w:t>
            </w:r>
          </w:p>
        </w:tc>
        <w:tc>
          <w:tcPr>
            <w:tcW w:w="270" w:type="dxa"/>
          </w:tcPr>
          <w:p w14:paraId="0C6B5C21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BA1CA2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95C005" w14:textId="77777777" w:rsidR="002117AF" w:rsidRPr="00F51BF9" w:rsidRDefault="002117AF" w:rsidP="0010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B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117AF" w:rsidRPr="007671A3" w14:paraId="3B1643E2" w14:textId="77777777" w:rsidTr="00274CAF">
        <w:trPr>
          <w:tblHeader/>
        </w:trPr>
        <w:tc>
          <w:tcPr>
            <w:tcW w:w="4572" w:type="dxa"/>
          </w:tcPr>
          <w:p w14:paraId="2040CBD5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70D8753B" w14:textId="4C30A6D4" w:rsidR="002117AF" w:rsidRPr="007671A3" w:rsidRDefault="00D01F0F" w:rsidP="0074404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2117AF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17AF" w:rsidRPr="007671A3" w14:paraId="42D32463" w14:textId="77777777" w:rsidTr="000704CA">
        <w:tc>
          <w:tcPr>
            <w:tcW w:w="4572" w:type="dxa"/>
          </w:tcPr>
          <w:p w14:paraId="6036FADC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842A7E2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F5A65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BD7F7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9018F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0DBB30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470" w:rsidRPr="007671A3" w14:paraId="3678FD2B" w14:textId="77777777" w:rsidTr="000704CA">
        <w:tc>
          <w:tcPr>
            <w:tcW w:w="4572" w:type="dxa"/>
          </w:tcPr>
          <w:p w14:paraId="3927BEDC" w14:textId="7BE82777" w:rsidR="00251470" w:rsidRPr="007671A3" w:rsidRDefault="00251470" w:rsidP="00251470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44D1D00B" w14:textId="6C51FC24" w:rsidR="00251470" w:rsidRPr="001C392C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16</w:t>
            </w:r>
            <w:r w:rsidR="00251470" w:rsidRPr="001C392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70" w:type="dxa"/>
          </w:tcPr>
          <w:p w14:paraId="402712D5" w14:textId="77777777" w:rsidR="00251470" w:rsidRPr="001C392C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0A513E" w14:textId="096401A7" w:rsidR="00251470" w:rsidRPr="001C392C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44DB8586" w14:textId="77777777" w:rsidR="00251470" w:rsidRPr="001C392C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9E42E4" w14:textId="50E88AD3" w:rsidR="00251470" w:rsidRPr="001C392C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16</w:t>
            </w:r>
            <w:r w:rsidR="00251470" w:rsidRPr="001C392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251470" w:rsidRPr="007671A3" w14:paraId="03C013B8" w14:textId="77777777" w:rsidTr="00274CAF">
        <w:tc>
          <w:tcPr>
            <w:tcW w:w="4572" w:type="dxa"/>
          </w:tcPr>
          <w:p w14:paraId="5A953A61" w14:textId="77777777" w:rsidR="00251470" w:rsidRPr="007671A3" w:rsidRDefault="00251470" w:rsidP="00251470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9ED7A53" w14:textId="0C0E8F41" w:rsidR="00251470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167A88E3" w14:textId="77777777" w:rsidR="00251470" w:rsidRPr="006E1BFD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E231EC" w14:textId="426E917E" w:rsidR="00251470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01A21330" w14:textId="77777777" w:rsidR="00251470" w:rsidRPr="006E1BFD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C6D401" w14:textId="3F231EB9" w:rsidR="00251470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251470" w:rsidRPr="007671A3" w14:paraId="1FB113C2" w14:textId="77777777" w:rsidTr="00442FA2">
        <w:tc>
          <w:tcPr>
            <w:tcW w:w="4572" w:type="dxa"/>
          </w:tcPr>
          <w:p w14:paraId="7AC12141" w14:textId="55BE4611" w:rsidR="00251470" w:rsidRPr="00336961" w:rsidRDefault="00697A55" w:rsidP="002514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6961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vAlign w:val="bottom"/>
          </w:tcPr>
          <w:p w14:paraId="5E25A948" w14:textId="255B346C" w:rsidR="00251470" w:rsidRPr="006E1BFD" w:rsidRDefault="00251470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385</w:t>
            </w:r>
            <w:r w:rsidRPr="006E1B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DC13EF" w14:textId="1F20D5B7" w:rsidR="00251470" w:rsidRPr="006E1BFD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6F59D6D" w14:textId="60C63C99" w:rsidR="00251470" w:rsidRPr="006E1BFD" w:rsidRDefault="00251470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54420" w14:textId="77777777" w:rsidR="00251470" w:rsidRPr="006E1BFD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A335E2E" w14:textId="38B2B1EE" w:rsidR="00251470" w:rsidRPr="006E1BFD" w:rsidRDefault="00251470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385</w:t>
            </w:r>
            <w:r w:rsidRPr="006E1B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1B09" w:rsidRPr="007671A3" w14:paraId="0C275872" w14:textId="77777777" w:rsidTr="00442FA2">
        <w:tc>
          <w:tcPr>
            <w:tcW w:w="4572" w:type="dxa"/>
          </w:tcPr>
          <w:p w14:paraId="798844BF" w14:textId="39C55710" w:rsidR="00DD1B09" w:rsidRPr="00802D61" w:rsidRDefault="00DD1B09" w:rsidP="0025147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14:paraId="7BC23F81" w14:textId="2DD96538" w:rsidR="00DD1B09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660B3C42" w14:textId="77777777" w:rsidR="00DD1B09" w:rsidRPr="006E1BFD" w:rsidRDefault="00DD1B09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813AEAE" w14:textId="72F0335D" w:rsidR="00DD1B09" w:rsidRPr="00DD1B09" w:rsidRDefault="00DD1B09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516</w:t>
            </w:r>
            <w:r w:rsidRPr="006E1B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2128F9" w14:textId="77777777" w:rsidR="00DD1B09" w:rsidRPr="006E1BFD" w:rsidRDefault="00DD1B09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12D912E" w14:textId="4D775C30" w:rsidR="00DD1B09" w:rsidRPr="006E1BFD" w:rsidRDefault="00DD1B09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1470" w:rsidRPr="007671A3" w14:paraId="1C6F0DF6" w14:textId="77777777" w:rsidTr="00274CAF">
        <w:tc>
          <w:tcPr>
            <w:tcW w:w="4572" w:type="dxa"/>
          </w:tcPr>
          <w:p w14:paraId="674FB57E" w14:textId="55050007" w:rsidR="00251470" w:rsidRPr="007671A3" w:rsidRDefault="00D7333E" w:rsidP="0025147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F28F91" w14:textId="6A5898AF" w:rsidR="00251470" w:rsidRPr="007671A3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2514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2F7AA3FD" w14:textId="77777777" w:rsidR="00251470" w:rsidRPr="007671A3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F1F38F" w14:textId="2EC8EE77" w:rsidR="00251470" w:rsidRPr="007671A3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731975D6" w14:textId="77777777" w:rsidR="00251470" w:rsidRPr="007671A3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A781F" w14:textId="4F431ACA" w:rsidR="00251470" w:rsidRPr="007671A3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2514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</w:p>
        </w:tc>
      </w:tr>
      <w:tr w:rsidR="0086451E" w:rsidRPr="007671A3" w14:paraId="6F56874A" w14:textId="77777777" w:rsidTr="00442FA2">
        <w:tc>
          <w:tcPr>
            <w:tcW w:w="4572" w:type="dxa"/>
          </w:tcPr>
          <w:p w14:paraId="6B7761E5" w14:textId="77777777" w:rsidR="0086451E" w:rsidRPr="007671A3" w:rsidRDefault="0086451E" w:rsidP="0086451E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DF36BA0" w14:textId="27A260FB" w:rsidR="0086451E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38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74C672" w14:textId="77777777" w:rsidR="0086451E" w:rsidRPr="006E1BFD" w:rsidRDefault="0086451E" w:rsidP="00864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0EDDDC7" w14:textId="2F06B979" w:rsidR="0086451E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0061F762" w14:textId="77777777" w:rsidR="0086451E" w:rsidRPr="006E1BFD" w:rsidRDefault="0086451E" w:rsidP="00864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95C2725" w14:textId="0AA2DBBF" w:rsidR="0086451E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78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6E1BFD" w:rsidRPr="007671A3" w14:paraId="3C056975" w14:textId="77777777" w:rsidTr="00442FA2">
        <w:tc>
          <w:tcPr>
            <w:tcW w:w="4572" w:type="dxa"/>
          </w:tcPr>
          <w:p w14:paraId="7DD31D70" w14:textId="40383F7A" w:rsidR="006E1BFD" w:rsidRPr="007671A3" w:rsidRDefault="00697A55" w:rsidP="006E1B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6961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vAlign w:val="bottom"/>
          </w:tcPr>
          <w:p w14:paraId="271D544A" w14:textId="47528C6C" w:rsidR="006E1BFD" w:rsidRPr="00601583" w:rsidRDefault="002C48D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01583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177</w:t>
            </w:r>
            <w:r w:rsidRPr="006015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376570" w14:textId="77777777" w:rsidR="006E1BFD" w:rsidRPr="0060158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73B4944" w14:textId="380C0AA2" w:rsidR="006E1BFD" w:rsidRPr="00601583" w:rsidRDefault="00904CC5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15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66570" w14:textId="77777777" w:rsidR="006E1BFD" w:rsidRPr="0060158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11E21D9" w14:textId="463592B4" w:rsidR="006E1BFD" w:rsidRPr="00601583" w:rsidRDefault="00677EB4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1583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177</w:t>
            </w:r>
            <w:r w:rsidRPr="006015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1BFD" w:rsidRPr="007671A3" w14:paraId="5B2960ED" w14:textId="77777777" w:rsidTr="009F5214">
        <w:tc>
          <w:tcPr>
            <w:tcW w:w="4572" w:type="dxa"/>
          </w:tcPr>
          <w:p w14:paraId="1127F4A4" w14:textId="14D6826E" w:rsidR="006E1BFD" w:rsidRPr="007671A3" w:rsidRDefault="006E1BFD" w:rsidP="006E1BF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E100B5" w14:textId="51830662" w:rsidR="006E1BFD" w:rsidRPr="00601583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06E50463" w14:textId="77777777" w:rsidR="006E1BFD" w:rsidRPr="0060158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E5FB45" w14:textId="437C90C9" w:rsidR="006E1BFD" w:rsidRPr="00601583" w:rsidRDefault="00E93FE7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1583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128</w:t>
            </w:r>
            <w:r w:rsidRPr="006015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E54D7A" w14:textId="77777777" w:rsidR="006E1BFD" w:rsidRPr="0060158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D9F8C5" w14:textId="1B36BED8" w:rsidR="006E1BFD" w:rsidRPr="00601583" w:rsidRDefault="00677EB4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15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BFD" w:rsidRPr="007671A3" w14:paraId="14410822" w14:textId="77777777" w:rsidTr="00442FA2">
        <w:tc>
          <w:tcPr>
            <w:tcW w:w="4572" w:type="dxa"/>
          </w:tcPr>
          <w:p w14:paraId="365787BA" w14:textId="336B0712" w:rsidR="006E1BFD" w:rsidRPr="007671A3" w:rsidRDefault="006E1BFD" w:rsidP="006E1B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AB15" w14:textId="37E1898F" w:rsidR="006E1BFD" w:rsidRPr="00601583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62DAE" w:rsidRPr="006015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F62D88" w14:textId="77777777" w:rsidR="006E1BFD" w:rsidRPr="0060158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D7946" w14:textId="73AB4BE8" w:rsidR="006E1BFD" w:rsidRPr="00601583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0662351F" w14:textId="77777777" w:rsidR="006E1BFD" w:rsidRPr="0060158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CA3B5" w14:textId="7E7C3DCC" w:rsidR="006E1BFD" w:rsidRPr="00601583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51425F" w:rsidRPr="006015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</w:tr>
      <w:tr w:rsidR="006E1BFD" w:rsidRPr="007671A3" w14:paraId="1B2E95A4" w14:textId="77777777" w:rsidTr="00274CAF">
        <w:tc>
          <w:tcPr>
            <w:tcW w:w="4572" w:type="dxa"/>
          </w:tcPr>
          <w:p w14:paraId="1DE1CEBB" w14:textId="77777777" w:rsidR="006E1BFD" w:rsidRPr="007671A3" w:rsidRDefault="006E1BFD" w:rsidP="006E1BF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C49AC2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1FD39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0C55CA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3F74F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734BC6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BFD" w:rsidRPr="007671A3" w14:paraId="057B3BF0" w14:textId="77777777" w:rsidTr="00274CAF">
        <w:tc>
          <w:tcPr>
            <w:tcW w:w="4572" w:type="dxa"/>
          </w:tcPr>
          <w:p w14:paraId="652F7C95" w14:textId="77777777" w:rsidR="006E1BFD" w:rsidRPr="007671A3" w:rsidRDefault="006E1BFD" w:rsidP="006E1BFD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CB4F52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EEBE9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9D0B6E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673C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A12E55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BFD" w:rsidRPr="007671A3" w14:paraId="3E73EE29" w14:textId="77777777" w:rsidTr="00442FA2">
        <w:tc>
          <w:tcPr>
            <w:tcW w:w="4572" w:type="dxa"/>
          </w:tcPr>
          <w:p w14:paraId="63B71D7C" w14:textId="2CAB4097" w:rsidR="006E1BFD" w:rsidRPr="007671A3" w:rsidRDefault="006E1BFD" w:rsidP="006E1BF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02F2F9D7" w14:textId="22E75B26" w:rsidR="006E1BFD" w:rsidRPr="001C392C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11</w:t>
            </w:r>
            <w:r w:rsidR="006E1BFD" w:rsidRPr="001C392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70" w:type="dxa"/>
          </w:tcPr>
          <w:p w14:paraId="3E674DC6" w14:textId="77777777" w:rsidR="006E1BFD" w:rsidRPr="001C392C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1F8644" w14:textId="409BDBD1" w:rsidR="006E1BFD" w:rsidRPr="001C392C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92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6EA750" w14:textId="77777777" w:rsidR="006E1BFD" w:rsidRPr="001C392C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155BEA" w14:textId="48432CB0" w:rsidR="006E1BFD" w:rsidRPr="001C392C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11</w:t>
            </w:r>
            <w:r w:rsidR="006E1BFD" w:rsidRPr="001C392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6E1BFD" w:rsidRPr="007671A3" w14:paraId="5B72E8E3" w14:textId="77777777" w:rsidTr="00442FA2">
        <w:tc>
          <w:tcPr>
            <w:tcW w:w="4572" w:type="dxa"/>
          </w:tcPr>
          <w:p w14:paraId="00846B2F" w14:textId="77777777" w:rsidR="006E1BFD" w:rsidRPr="007671A3" w:rsidRDefault="006E1BFD" w:rsidP="006E1BF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7310A26B" w14:textId="739E1F03" w:rsidR="006E1BFD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6E1BFD" w:rsidRPr="006E1BF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6033D37D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454817" w14:textId="3858FDF6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B607D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E175D9" w14:textId="135B29E4" w:rsidR="006E1BFD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6E1BFD" w:rsidRPr="006E1BF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048</w:t>
            </w:r>
          </w:p>
        </w:tc>
      </w:tr>
      <w:tr w:rsidR="006E1BFD" w:rsidRPr="007671A3" w14:paraId="32077B15" w14:textId="77777777" w:rsidTr="00442FA2">
        <w:tc>
          <w:tcPr>
            <w:tcW w:w="4572" w:type="dxa"/>
          </w:tcPr>
          <w:p w14:paraId="6E6F6A56" w14:textId="080F4816" w:rsidR="006E1BFD" w:rsidRPr="007671A3" w:rsidRDefault="00697A55" w:rsidP="006E1B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6961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4F557C" w14:textId="1C55621D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44</w:t>
            </w:r>
            <w:r w:rsidRPr="006E1B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8F53C8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8E0269" w14:textId="4BD0834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F5F6B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FC6DA8" w14:textId="264C1802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44</w:t>
            </w:r>
            <w:r w:rsidRPr="006E1B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1BFD" w:rsidRPr="007671A3" w14:paraId="3FEAB00F" w14:textId="77777777" w:rsidTr="003D26E6">
        <w:tc>
          <w:tcPr>
            <w:tcW w:w="4572" w:type="dxa"/>
          </w:tcPr>
          <w:p w14:paraId="625D2B3F" w14:textId="1AFDE2BD" w:rsidR="006E1BFD" w:rsidRPr="007671A3" w:rsidRDefault="00D7333E" w:rsidP="006E1BF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510779" w14:textId="27D4EDD1" w:rsidR="006E1BFD" w:rsidRPr="007671A3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6E1B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70" w:type="dxa"/>
          </w:tcPr>
          <w:p w14:paraId="5E9882E6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E29882" w14:textId="04F00BDD" w:rsidR="006E1BFD" w:rsidRPr="00EB55A1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5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017CBB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1AF30A" w14:textId="73EE5CA9" w:rsidR="006E1BFD" w:rsidRPr="007671A3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6E1B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</w:tr>
      <w:tr w:rsidR="00EA7B94" w:rsidRPr="007671A3" w14:paraId="1BA8FAB4" w14:textId="77777777" w:rsidTr="0062398F">
        <w:tc>
          <w:tcPr>
            <w:tcW w:w="4572" w:type="dxa"/>
          </w:tcPr>
          <w:p w14:paraId="2970F8BB" w14:textId="77777777" w:rsidR="00EA7B94" w:rsidRPr="007671A3" w:rsidRDefault="00EA7B94" w:rsidP="00EA7B94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6E02EA22" w14:textId="0A5251D3" w:rsidR="00EA7B94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EA7B94" w:rsidRPr="00D535F6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00DD1025" w14:textId="77777777" w:rsidR="00EA7B94" w:rsidRPr="006E1BFD" w:rsidRDefault="00EA7B94" w:rsidP="00EA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C0FD3C" w14:textId="68F3D6C0" w:rsidR="00EA7B94" w:rsidRPr="006E1BFD" w:rsidRDefault="00EA7B94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F4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FBD90" w14:textId="77777777" w:rsidR="00EA7B94" w:rsidRPr="006E1BFD" w:rsidRDefault="00EA7B94" w:rsidP="00EA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D82FA7" w14:textId="604CE98F" w:rsidR="00EA7B94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EA7B94" w:rsidRPr="00D535F6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080</w:t>
            </w:r>
          </w:p>
        </w:tc>
      </w:tr>
      <w:tr w:rsidR="00EA7B94" w:rsidRPr="007671A3" w14:paraId="4765CF8D" w14:textId="77777777" w:rsidTr="0062398F">
        <w:tc>
          <w:tcPr>
            <w:tcW w:w="4572" w:type="dxa"/>
          </w:tcPr>
          <w:p w14:paraId="77B7EFA1" w14:textId="26571C97" w:rsidR="00EA7B94" w:rsidRPr="007671A3" w:rsidRDefault="00697A55" w:rsidP="00EA7B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6961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70DCE9" w14:textId="4C95D4AA" w:rsidR="00EA7B94" w:rsidRPr="006E1BFD" w:rsidRDefault="00EA7B94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E1B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177</w:t>
            </w:r>
            <w:r w:rsidRPr="00EE2E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D7C65E" w14:textId="77777777" w:rsidR="00EA7B94" w:rsidRPr="006E1BFD" w:rsidRDefault="00EA7B94" w:rsidP="00EA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E1B0F4" w14:textId="6D82787C" w:rsidR="00EA7B94" w:rsidRPr="006E1BFD" w:rsidRDefault="00EA7B94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F40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4E724F" w14:textId="77777777" w:rsidR="00EA7B94" w:rsidRPr="006E1BFD" w:rsidRDefault="00EA7B94" w:rsidP="00EA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84094E" w14:textId="0FC16025" w:rsidR="00EA7B94" w:rsidRPr="006E1BFD" w:rsidRDefault="00EA7B94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E1B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177</w:t>
            </w:r>
            <w:r w:rsidRPr="00EE2E1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7B94" w:rsidRPr="007671A3" w14:paraId="7AD21DAF" w14:textId="77777777" w:rsidTr="0062398F">
        <w:tc>
          <w:tcPr>
            <w:tcW w:w="4572" w:type="dxa"/>
          </w:tcPr>
          <w:p w14:paraId="3CA6877C" w14:textId="4A8E5842" w:rsidR="00EA7B94" w:rsidRPr="007671A3" w:rsidRDefault="00EA7B94" w:rsidP="00EA7B9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86D72" w14:textId="1E20631B" w:rsidR="00EA7B94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EA7B94" w:rsidRPr="006832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677BA09A" w14:textId="77777777" w:rsidR="00EA7B94" w:rsidRPr="007671A3" w:rsidRDefault="00EA7B94" w:rsidP="00EA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CD2D42" w14:textId="41552D19" w:rsidR="00EA7B94" w:rsidRPr="000E2175" w:rsidRDefault="00EA7B94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1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DF360" w14:textId="77777777" w:rsidR="00EA7B94" w:rsidRPr="007671A3" w:rsidRDefault="00EA7B94" w:rsidP="00EA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E7EC4" w14:textId="5B003533" w:rsidR="00EA7B94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EA7B94" w:rsidRPr="006832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</w:tr>
      <w:tr w:rsidR="006E1BFD" w:rsidRPr="007671A3" w14:paraId="3E68A72B" w14:textId="77777777" w:rsidTr="00274CAF">
        <w:tc>
          <w:tcPr>
            <w:tcW w:w="4572" w:type="dxa"/>
          </w:tcPr>
          <w:p w14:paraId="69C9C5C5" w14:textId="77777777" w:rsidR="006E1BFD" w:rsidRPr="007671A3" w:rsidRDefault="006E1BFD" w:rsidP="006E1BF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B518DD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7D19E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8173A3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E1ADE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998AA5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BFD" w:rsidRPr="007671A3" w14:paraId="07AF16D0" w14:textId="77777777" w:rsidTr="00274CAF">
        <w:tc>
          <w:tcPr>
            <w:tcW w:w="4572" w:type="dxa"/>
          </w:tcPr>
          <w:p w14:paraId="4FE2048C" w14:textId="5C6AC299" w:rsidR="006E1BFD" w:rsidRPr="007671A3" w:rsidRDefault="006E1BFD" w:rsidP="006E1BF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2CD5463A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3F0F8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702207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62868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8EAA8" w14:textId="77777777" w:rsidR="006E1BFD" w:rsidRPr="006E1BFD" w:rsidRDefault="006E1BFD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BFD" w:rsidRPr="007671A3" w14:paraId="2EEC5C66" w14:textId="77777777" w:rsidTr="00274CAF">
        <w:tc>
          <w:tcPr>
            <w:tcW w:w="4572" w:type="dxa"/>
          </w:tcPr>
          <w:p w14:paraId="630ACCA1" w14:textId="20B97443" w:rsidR="006E1BFD" w:rsidRPr="007671A3" w:rsidRDefault="006E1BFD" w:rsidP="006E1BFD">
            <w:pPr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05916A1" w14:textId="174E1CEC" w:rsidR="006E1BFD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853BA" w:rsidRPr="006E1B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64C5E5AB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8C064" w14:textId="5FDCFBF8" w:rsidR="006E1BFD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45C98C0D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0EB2C0" w14:textId="7CE8260E" w:rsidR="006E1BFD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853BA" w:rsidRPr="006E1B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937</w:t>
            </w:r>
          </w:p>
        </w:tc>
      </w:tr>
      <w:tr w:rsidR="006E1BFD" w:rsidRPr="007671A3" w14:paraId="30E65B7E" w14:textId="77777777" w:rsidTr="00274CAF">
        <w:tc>
          <w:tcPr>
            <w:tcW w:w="4572" w:type="dxa"/>
          </w:tcPr>
          <w:p w14:paraId="3CA17711" w14:textId="7F8289A1" w:rsidR="006E1BFD" w:rsidRPr="007671A3" w:rsidRDefault="006E1BFD" w:rsidP="006E1B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1A1FE" w14:textId="04EB2D11" w:rsidR="006E1BFD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208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904671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6EB4D98" w14:textId="4184A060" w:rsidR="006E1BFD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2C0C9351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97C4EC2" w14:textId="6C8B6682" w:rsidR="006E1BFD" w:rsidRPr="006E1BFD" w:rsidRDefault="00031098" w:rsidP="00EB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02073" w:rsidRPr="006E1B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</w:tr>
    </w:tbl>
    <w:p w14:paraId="6A596AD9" w14:textId="24D35F72" w:rsidR="00C82CA1" w:rsidRPr="007671A3" w:rsidRDefault="00C82CA1" w:rsidP="009E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C0161B1" w14:textId="77777777" w:rsidR="00C82CA1" w:rsidRPr="007671A3" w:rsidRDefault="00C8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1050C3B9" w14:textId="00EC860C" w:rsidR="005B3B34" w:rsidRPr="007671A3" w:rsidRDefault="00841E72" w:rsidP="0015678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สินทรัพย์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ภาษีเงินได้รอการตัดบัญชี</w:t>
      </w:r>
    </w:p>
    <w:p w14:paraId="0571469C" w14:textId="77777777" w:rsidR="005B3B34" w:rsidRPr="007671A3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5AE7D33" w14:textId="435AD7FA" w:rsidR="005B3B34" w:rsidRPr="007671A3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สินทรัพย์ภาษีเงินได้รอการตัดบัญชี ณ วันที่</w:t>
      </w:r>
      <w:r w:rsidR="00994822" w:rsidRPr="007671A3">
        <w:rPr>
          <w:rFonts w:ascii="Angsana New" w:hAnsi="Angsana New"/>
          <w:b/>
          <w:sz w:val="30"/>
          <w:szCs w:val="30"/>
          <w:cs/>
        </w:rPr>
        <w:t xml:space="preserve"> </w:t>
      </w:r>
      <w:r w:rsidR="00031098" w:rsidRPr="00031098">
        <w:rPr>
          <w:rFonts w:ascii="Angsana New" w:hAnsi="Angsana New"/>
          <w:bCs/>
          <w:sz w:val="30"/>
          <w:szCs w:val="30"/>
        </w:rPr>
        <w:t>31</w:t>
      </w:r>
      <w:r w:rsidRPr="007671A3">
        <w:rPr>
          <w:rFonts w:ascii="Angsana New" w:hAnsi="Angsana New"/>
          <w:b/>
          <w:sz w:val="30"/>
          <w:szCs w:val="30"/>
        </w:rPr>
        <w:t xml:space="preserve"> </w:t>
      </w:r>
      <w:r w:rsidRPr="007671A3">
        <w:rPr>
          <w:rFonts w:ascii="Angsana New" w:hAnsi="Angsana New"/>
          <w:b/>
          <w:sz w:val="30"/>
          <w:szCs w:val="30"/>
          <w:cs/>
        </w:rPr>
        <w:t>ธันวาคม มีดังนี้</w:t>
      </w:r>
    </w:p>
    <w:p w14:paraId="72060602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95"/>
        <w:gridCol w:w="1079"/>
        <w:gridCol w:w="270"/>
        <w:gridCol w:w="1212"/>
        <w:gridCol w:w="244"/>
        <w:gridCol w:w="1097"/>
        <w:gridCol w:w="236"/>
        <w:gridCol w:w="1003"/>
      </w:tblGrid>
      <w:tr w:rsidR="002117AF" w:rsidRPr="007671A3" w14:paraId="7F93CDDA" w14:textId="77777777" w:rsidTr="00624FE7">
        <w:trPr>
          <w:trHeight w:val="434"/>
        </w:trPr>
        <w:tc>
          <w:tcPr>
            <w:tcW w:w="2217" w:type="pct"/>
          </w:tcPr>
          <w:p w14:paraId="6C217DEC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5BE8C909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C753351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pct"/>
            <w:gridSpan w:val="3"/>
          </w:tcPr>
          <w:p w14:paraId="073E6420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45C" w:rsidRPr="007671A3" w14:paraId="30F474E8" w14:textId="77777777" w:rsidTr="00624FE7">
        <w:tc>
          <w:tcPr>
            <w:tcW w:w="2217" w:type="pct"/>
          </w:tcPr>
          <w:p w14:paraId="644D272B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EE489F0" w14:textId="05ADD58F" w:rsidR="00A0445C" w:rsidRPr="007671A3" w:rsidRDefault="00031098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08CBCEB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238393E" w14:textId="3B77602E" w:rsidR="00A0445C" w:rsidRPr="007671A3" w:rsidRDefault="00031098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14:paraId="51F8F05D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2A0EC1" w14:textId="502DEF23" w:rsidR="00A0445C" w:rsidRPr="007671A3" w:rsidRDefault="00031098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2684DC54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20550AA" w14:textId="517A5938" w:rsidR="00A0445C" w:rsidRPr="007671A3" w:rsidRDefault="00031098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0445C" w:rsidRPr="007671A3" w14:paraId="75BA146D" w14:textId="77777777" w:rsidTr="00624FE7">
        <w:tc>
          <w:tcPr>
            <w:tcW w:w="2217" w:type="pct"/>
          </w:tcPr>
          <w:p w14:paraId="2D35B862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00EF41C0" w14:textId="33C1FAC3" w:rsidR="00A0445C" w:rsidRPr="007671A3" w:rsidRDefault="00D01F0F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0445C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0445C" w:rsidRPr="00B7744D" w14:paraId="771339E5" w14:textId="77777777" w:rsidTr="00624FE7">
        <w:tc>
          <w:tcPr>
            <w:tcW w:w="2217" w:type="pct"/>
          </w:tcPr>
          <w:p w14:paraId="7EAE83D8" w14:textId="261C9D64" w:rsidR="00A0445C" w:rsidRPr="00B7744D" w:rsidRDefault="00A0445C" w:rsidP="004F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EB7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  <w:r w:rsidRPr="00B7744D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B7744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7744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0804F094" w14:textId="4DCC211E" w:rsidR="00A0445C" w:rsidRPr="00A53FB1" w:rsidRDefault="00031098" w:rsidP="008074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b/>
                <w:bCs/>
                <w: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21</w:t>
            </w:r>
            <w:r w:rsidR="003C1654" w:rsidRPr="00A53FB1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80</w:t>
            </w:r>
            <w:r w:rsidR="00D74DBC">
              <w:rPr>
                <w:b/>
                <w:bCs/>
                <w:lang w:val="en-US"/>
              </w:rPr>
              <w:t>4</w:t>
            </w:r>
          </w:p>
        </w:tc>
        <w:tc>
          <w:tcPr>
            <w:tcW w:w="146" w:type="pct"/>
            <w:vAlign w:val="bottom"/>
          </w:tcPr>
          <w:p w14:paraId="408E2207" w14:textId="77777777" w:rsidR="00A0445C" w:rsidRPr="00A53FB1" w:rsidRDefault="00A0445C" w:rsidP="00EE220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vAlign w:val="bottom"/>
          </w:tcPr>
          <w:p w14:paraId="27BC2C3A" w14:textId="17976C9C" w:rsidR="00A0445C" w:rsidRPr="00A53FB1" w:rsidRDefault="00031098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20</w:t>
            </w:r>
            <w:r w:rsidR="008074EB" w:rsidRPr="00A53FB1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027</w:t>
            </w:r>
          </w:p>
        </w:tc>
        <w:tc>
          <w:tcPr>
            <w:tcW w:w="132" w:type="pct"/>
          </w:tcPr>
          <w:p w14:paraId="78F9840F" w14:textId="77777777" w:rsidR="00A0445C" w:rsidRPr="00A53FB1" w:rsidRDefault="00A0445C" w:rsidP="00EE220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174C2F3C" w14:textId="2DA6AE37" w:rsidR="00A0445C" w:rsidRPr="00A53FB1" w:rsidRDefault="00031098" w:rsidP="00EE220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18</w:t>
            </w:r>
            <w:r w:rsidR="003C1654" w:rsidRPr="00A53FB1">
              <w:rPr>
                <w:b/>
                <w:bCs/>
                <w:lang w:val="en-US"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647</w:t>
            </w:r>
          </w:p>
        </w:tc>
        <w:tc>
          <w:tcPr>
            <w:tcW w:w="128" w:type="pct"/>
            <w:vAlign w:val="bottom"/>
          </w:tcPr>
          <w:p w14:paraId="60BCC6F8" w14:textId="77777777" w:rsidR="00A0445C" w:rsidRPr="00A53FB1" w:rsidRDefault="00A0445C" w:rsidP="00EE220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14:paraId="4529FE72" w14:textId="7F0DC313" w:rsidR="00A0445C" w:rsidRPr="00EE2208" w:rsidRDefault="00031098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18</w:t>
            </w:r>
            <w:r w:rsidR="008074EB" w:rsidRPr="00EE2208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829</w:t>
            </w:r>
          </w:p>
        </w:tc>
      </w:tr>
    </w:tbl>
    <w:p w14:paraId="37A10845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/>
        <w:jc w:val="both"/>
        <w:rPr>
          <w:rFonts w:ascii="Angsana New" w:hAnsi="Angsana New"/>
          <w:sz w:val="30"/>
          <w:szCs w:val="30"/>
        </w:rPr>
      </w:pPr>
    </w:p>
    <w:p w14:paraId="37C6FF22" w14:textId="77777777" w:rsidR="005B3B34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รายการเคลื่อนไหวของสินทรัพย์ภาษีเงินได้รอการตัดบัญชีที่เกิดขึ้นในระหว่างปีมีดังนี้</w:t>
      </w:r>
    </w:p>
    <w:p w14:paraId="4A54177A" w14:textId="77777777" w:rsidR="00AC3F5C" w:rsidRPr="007671A3" w:rsidRDefault="00AC3F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188"/>
        <w:gridCol w:w="252"/>
        <w:gridCol w:w="1080"/>
        <w:gridCol w:w="243"/>
        <w:gridCol w:w="1017"/>
      </w:tblGrid>
      <w:tr w:rsidR="00AC3F5C" w:rsidRPr="007671A3" w14:paraId="7836DDE7" w14:textId="77777777" w:rsidTr="00624FE7">
        <w:trPr>
          <w:trHeight w:val="139"/>
        </w:trPr>
        <w:tc>
          <w:tcPr>
            <w:tcW w:w="4077" w:type="dxa"/>
          </w:tcPr>
          <w:p w14:paraId="7CD169B9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08D1EB27" w14:textId="77777777" w:rsidR="00AC3F5C" w:rsidRPr="007671A3" w:rsidRDefault="00AC3F5C" w:rsidP="00B60346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3F5C" w:rsidRPr="007671A3" w14:paraId="16925A63" w14:textId="77777777" w:rsidTr="00624FE7">
        <w:trPr>
          <w:trHeight w:val="139"/>
        </w:trPr>
        <w:tc>
          <w:tcPr>
            <w:tcW w:w="4077" w:type="dxa"/>
          </w:tcPr>
          <w:p w14:paraId="6BEBE399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874803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E2766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5E61D8D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3808578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313B84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F5C" w:rsidRPr="007671A3" w14:paraId="2D5FDE19" w14:textId="77777777" w:rsidTr="00624FE7">
        <w:trPr>
          <w:trHeight w:val="139"/>
        </w:trPr>
        <w:tc>
          <w:tcPr>
            <w:tcW w:w="4077" w:type="dxa"/>
          </w:tcPr>
          <w:p w14:paraId="07A23779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36D693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D2B964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61F120F" w14:textId="153A5890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 </w:t>
            </w:r>
            <w:r w:rsidR="00D01F0F" w:rsidRPr="00D01F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D01F0F" w:rsidRPr="00D01F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0104B666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CD61E94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315" w:rsidRPr="007671A3" w14:paraId="282DFABA" w14:textId="77777777" w:rsidTr="00624FE7">
        <w:trPr>
          <w:trHeight w:val="139"/>
        </w:trPr>
        <w:tc>
          <w:tcPr>
            <w:tcW w:w="4077" w:type="dxa"/>
          </w:tcPr>
          <w:p w14:paraId="51D82B40" w14:textId="7777777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00275A" w14:textId="61E8664C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9F29BD6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B512933" w14:textId="05618E9C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3A655CD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36963A" w14:textId="5708269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</w:t>
            </w:r>
          </w:p>
        </w:tc>
        <w:tc>
          <w:tcPr>
            <w:tcW w:w="243" w:type="dxa"/>
          </w:tcPr>
          <w:p w14:paraId="6C2E1977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F93E7BC" w14:textId="6663601C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67315" w:rsidRPr="007671A3" w14:paraId="0361179F" w14:textId="77777777" w:rsidTr="00624FE7">
        <w:trPr>
          <w:trHeight w:val="139"/>
        </w:trPr>
        <w:tc>
          <w:tcPr>
            <w:tcW w:w="4077" w:type="dxa"/>
          </w:tcPr>
          <w:p w14:paraId="06F88CD6" w14:textId="7777777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3FAA5D" w14:textId="58C24E2E" w:rsidR="00267315" w:rsidRPr="007671A3" w:rsidRDefault="00031098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673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7315"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D77633E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826F081" w14:textId="00F9637C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48E55A6E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CB1870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7753870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702D98F" w14:textId="13FBD690" w:rsidR="00267315" w:rsidRPr="007671A3" w:rsidRDefault="00031098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73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7315"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267315" w:rsidRPr="007671A3" w14:paraId="21913682" w14:textId="77777777" w:rsidTr="00624FE7">
        <w:trPr>
          <w:trHeight w:val="139"/>
        </w:trPr>
        <w:tc>
          <w:tcPr>
            <w:tcW w:w="4077" w:type="dxa"/>
          </w:tcPr>
          <w:p w14:paraId="3ED3EBFB" w14:textId="7777777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10BF05" w14:textId="27340903" w:rsidR="00267315" w:rsidRPr="007671A3" w:rsidRDefault="00031098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47CFD8F" w14:textId="77777777" w:rsidR="00267315" w:rsidRPr="007671A3" w:rsidRDefault="00267315" w:rsidP="0026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A180927" w14:textId="28A23962" w:rsidR="00267315" w:rsidRPr="00624FE7" w:rsidRDefault="00D01F0F" w:rsidP="00267315">
            <w:pPr>
              <w:pStyle w:val="NoSpacing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267315"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031098" w:rsidRPr="0003109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</w:t>
            </w:r>
            <w:r w:rsidR="00031098" w:rsidRPr="000310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D01F0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2723EB78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D2D51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C904449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5985F69" w14:textId="513D6F99" w:rsidR="00267315" w:rsidRPr="007671A3" w:rsidRDefault="00031098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67315" w:rsidRPr="007671A3" w14:paraId="54AF0869" w14:textId="77777777" w:rsidTr="00624FE7">
        <w:trPr>
          <w:trHeight w:val="139"/>
        </w:trPr>
        <w:tc>
          <w:tcPr>
            <w:tcW w:w="4077" w:type="dxa"/>
          </w:tcPr>
          <w:p w14:paraId="5AE4DA43" w14:textId="7777777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8962FA8" w14:textId="2F7E3FD7" w:rsidR="00267315" w:rsidRPr="007671A3" w:rsidRDefault="00D01F0F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F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267315"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67315" w:rsidRPr="007671A3" w14:paraId="06C243CC" w14:textId="77777777" w:rsidTr="00624FE7">
        <w:trPr>
          <w:trHeight w:val="139"/>
        </w:trPr>
        <w:tc>
          <w:tcPr>
            <w:tcW w:w="4077" w:type="dxa"/>
          </w:tcPr>
          <w:p w14:paraId="59E28FD1" w14:textId="77777777" w:rsidR="00267315" w:rsidRPr="00F51BF9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1B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3B41F70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6F5B7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AD21C8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F5C741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9DB09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84BA9E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0F80AC7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315" w:rsidRPr="007671A3" w14:paraId="2F11D3A5" w14:textId="77777777" w:rsidTr="00624FE7">
        <w:trPr>
          <w:trHeight w:val="139"/>
        </w:trPr>
        <w:tc>
          <w:tcPr>
            <w:tcW w:w="4077" w:type="dxa"/>
          </w:tcPr>
          <w:p w14:paraId="6B67E4D7" w14:textId="54AA4046" w:rsidR="00267315" w:rsidRPr="007671A3" w:rsidRDefault="00267315" w:rsidP="0084763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0BC2EEA4" w14:textId="52B5C246" w:rsidR="00267315" w:rsidRPr="00EE2208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</w:t>
            </w:r>
            <w:r w:rsidR="00E82ACE">
              <w:rPr>
                <w:lang w:val="en-US"/>
              </w:rPr>
              <w:t>,</w:t>
            </w:r>
            <w:r w:rsidRPr="00031098">
              <w:rPr>
                <w:lang w:val="en-US"/>
              </w:rPr>
              <w:t>281</w:t>
            </w:r>
          </w:p>
        </w:tc>
        <w:tc>
          <w:tcPr>
            <w:tcW w:w="270" w:type="dxa"/>
          </w:tcPr>
          <w:p w14:paraId="5049B7A9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179D12" w14:textId="2E7AF3D6" w:rsidR="00267315" w:rsidRPr="00EE2208" w:rsidRDefault="00D01F0F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4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D01F0F">
              <w:rPr>
                <w:rFonts w:hint="cs"/>
                <w:lang w:val="en-US"/>
              </w:rPr>
              <w:t>(</w:t>
            </w:r>
            <w:r w:rsidR="00031098" w:rsidRPr="00031098">
              <w:rPr>
                <w:lang w:val="en-US"/>
              </w:rPr>
              <w:t>479</w:t>
            </w:r>
            <w:r w:rsidRPr="00D01F0F">
              <w:rPr>
                <w:rFonts w:hint="cs"/>
                <w:lang w:val="en-US"/>
              </w:rPr>
              <w:t>)</w:t>
            </w:r>
          </w:p>
        </w:tc>
        <w:tc>
          <w:tcPr>
            <w:tcW w:w="252" w:type="dxa"/>
          </w:tcPr>
          <w:p w14:paraId="1FF18ABE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44E47" w14:textId="6C7C23B0" w:rsidR="00267315" w:rsidRPr="00EE2208" w:rsidRDefault="00267315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02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731BB68F" w14:textId="7777777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093771B5" w14:textId="46CD285C" w:rsidR="00267315" w:rsidRPr="00EE2208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1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802</w:t>
            </w:r>
          </w:p>
        </w:tc>
      </w:tr>
      <w:tr w:rsidR="00267315" w:rsidRPr="007671A3" w14:paraId="1ECD1382" w14:textId="77777777" w:rsidTr="00624FE7">
        <w:trPr>
          <w:trHeight w:val="348"/>
        </w:trPr>
        <w:tc>
          <w:tcPr>
            <w:tcW w:w="4077" w:type="dxa"/>
          </w:tcPr>
          <w:p w14:paraId="59F11ED5" w14:textId="22709F3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1238AC92" w14:textId="79F5C4BB" w:rsidR="00267315" w:rsidRPr="00EE2208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175</w:t>
            </w:r>
          </w:p>
        </w:tc>
        <w:tc>
          <w:tcPr>
            <w:tcW w:w="270" w:type="dxa"/>
          </w:tcPr>
          <w:p w14:paraId="234112B1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276C5E1" w14:textId="5610EB34" w:rsidR="00267315" w:rsidRPr="00EE2208" w:rsidRDefault="00267315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83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7191F757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AC410" w14:textId="4E72DE44" w:rsidR="00267315" w:rsidRPr="00EE2208" w:rsidRDefault="00267315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02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08D04C3E" w14:textId="7777777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3A09A35E" w14:textId="7E2F31FA" w:rsidR="00267315" w:rsidRPr="00EE2208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1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175</w:t>
            </w:r>
          </w:p>
        </w:tc>
      </w:tr>
      <w:tr w:rsidR="00267315" w:rsidRPr="007671A3" w14:paraId="4F2E3079" w14:textId="77777777" w:rsidTr="00624FE7">
        <w:trPr>
          <w:trHeight w:val="348"/>
        </w:trPr>
        <w:tc>
          <w:tcPr>
            <w:tcW w:w="4077" w:type="dxa"/>
          </w:tcPr>
          <w:p w14:paraId="47BB7743" w14:textId="7EF4E09A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7DDB2A7D" w14:textId="36157200" w:rsidR="00267315" w:rsidRPr="00EE2208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4</w:t>
            </w:r>
            <w:r w:rsidR="00E82ACE" w:rsidRPr="00EE2208">
              <w:rPr>
                <w:rFonts w:hint="cs"/>
                <w:cs/>
                <w:lang w:val="en-US"/>
              </w:rPr>
              <w:t>,</w:t>
            </w:r>
            <w:r w:rsidRPr="00031098">
              <w:rPr>
                <w:rFonts w:hint="cs"/>
                <w:lang w:val="en-US"/>
              </w:rPr>
              <w:t>193</w:t>
            </w:r>
          </w:p>
        </w:tc>
        <w:tc>
          <w:tcPr>
            <w:tcW w:w="270" w:type="dxa"/>
          </w:tcPr>
          <w:p w14:paraId="5BFA05DA" w14:textId="77777777" w:rsidR="00267315" w:rsidRPr="00EE2208" w:rsidRDefault="00267315" w:rsidP="00E82ACE">
            <w:pPr>
              <w:pStyle w:val="NoSpacing"/>
              <w:tabs>
                <w:tab w:val="decimal" w:pos="8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1BF738F" w14:textId="50331CC0" w:rsidR="00267315" w:rsidRPr="00EE2208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4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031098">
              <w:rPr>
                <w:lang w:val="en-US"/>
              </w:rPr>
              <w:t>1</w:t>
            </w:r>
            <w:r w:rsidR="00267315" w:rsidRPr="00EE2208">
              <w:rPr>
                <w:rFonts w:hint="cs"/>
                <w:cs/>
                <w:lang w:val="en-US"/>
              </w:rPr>
              <w:t>,</w:t>
            </w:r>
            <w:r w:rsidRPr="00031098">
              <w:rPr>
                <w:lang w:val="en-US"/>
              </w:rPr>
              <w:t>281</w:t>
            </w:r>
          </w:p>
        </w:tc>
        <w:tc>
          <w:tcPr>
            <w:tcW w:w="252" w:type="dxa"/>
          </w:tcPr>
          <w:p w14:paraId="48C0F5FD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A9B7DD" w14:textId="1A10F690" w:rsidR="00267315" w:rsidRPr="00EE2208" w:rsidRDefault="00267315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02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62FF61AA" w14:textId="7777777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7A52A26D" w14:textId="73A087FD" w:rsidR="00267315" w:rsidRPr="00EE2208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1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5</w:t>
            </w:r>
            <w:r w:rsidR="00267315" w:rsidRPr="00EE2208">
              <w:rPr>
                <w:lang w:val="en-US"/>
              </w:rPr>
              <w:t>,</w:t>
            </w:r>
            <w:r w:rsidRPr="00031098">
              <w:rPr>
                <w:lang w:val="en-US"/>
              </w:rPr>
              <w:t>474</w:t>
            </w:r>
          </w:p>
        </w:tc>
      </w:tr>
      <w:tr w:rsidR="00267315" w:rsidRPr="007671A3" w14:paraId="282F69F4" w14:textId="77777777" w:rsidTr="00624FE7">
        <w:trPr>
          <w:trHeight w:val="348"/>
        </w:trPr>
        <w:tc>
          <w:tcPr>
            <w:tcW w:w="4077" w:type="dxa"/>
          </w:tcPr>
          <w:p w14:paraId="1422475B" w14:textId="79407013" w:rsidR="00267315" w:rsidRPr="001E43B9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43B9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021839F7" w14:textId="3DCEBB5B" w:rsidR="00267315" w:rsidRPr="009D723E" w:rsidRDefault="00267315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9D723E">
              <w:rPr>
                <w:lang w:val="en-US"/>
              </w:rPr>
              <w:t xml:space="preserve"> </w:t>
            </w:r>
            <w:r w:rsidR="00031098" w:rsidRPr="009D723E">
              <w:rPr>
                <w:lang w:val="en-US"/>
              </w:rPr>
              <w:t>856</w:t>
            </w:r>
          </w:p>
        </w:tc>
        <w:tc>
          <w:tcPr>
            <w:tcW w:w="270" w:type="dxa"/>
          </w:tcPr>
          <w:p w14:paraId="76746C47" w14:textId="77777777" w:rsidR="00267315" w:rsidRPr="009D723E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6ADECC" w14:textId="095AC506" w:rsidR="00267315" w:rsidRPr="009D723E" w:rsidRDefault="00D01F0F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4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9D723E">
              <w:rPr>
                <w:rFonts w:hint="cs"/>
                <w:lang w:val="en-US"/>
              </w:rPr>
              <w:t>(</w:t>
            </w:r>
            <w:r w:rsidR="00031098" w:rsidRPr="009D723E">
              <w:rPr>
                <w:lang w:val="en-US"/>
              </w:rPr>
              <w:t>64</w:t>
            </w:r>
            <w:r w:rsidRPr="009D723E">
              <w:rPr>
                <w:rFonts w:hint="cs"/>
                <w:lang w:val="en-US"/>
              </w:rPr>
              <w:t>)</w:t>
            </w:r>
          </w:p>
        </w:tc>
        <w:tc>
          <w:tcPr>
            <w:tcW w:w="252" w:type="dxa"/>
          </w:tcPr>
          <w:p w14:paraId="7DF22461" w14:textId="77777777" w:rsidR="00267315" w:rsidRPr="009D723E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A8936" w14:textId="006AF4D7" w:rsidR="00267315" w:rsidRPr="009D723E" w:rsidRDefault="00267315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02"/>
              </w:tabs>
              <w:spacing w:line="380" w:lineRule="exact"/>
              <w:ind w:left="-108" w:right="-108"/>
              <w:rPr>
                <w:lang w:val="en-US"/>
              </w:rPr>
            </w:pPr>
            <w:r w:rsidRPr="009D723E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0B1EACB8" w14:textId="77777777" w:rsidR="00267315" w:rsidRPr="009D723E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32D4C8FD" w14:textId="2FFD4D11" w:rsidR="00267315" w:rsidRPr="009D723E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12"/>
              </w:tabs>
              <w:spacing w:line="380" w:lineRule="exact"/>
              <w:ind w:left="-108" w:right="-108"/>
              <w:rPr>
                <w:lang w:val="en-US"/>
              </w:rPr>
            </w:pPr>
            <w:r w:rsidRPr="009D723E">
              <w:rPr>
                <w:lang w:val="en-US"/>
              </w:rPr>
              <w:t>792</w:t>
            </w:r>
          </w:p>
        </w:tc>
      </w:tr>
      <w:tr w:rsidR="00267315" w:rsidRPr="007671A3" w14:paraId="42CC1A4D" w14:textId="77777777" w:rsidTr="00624FE7">
        <w:trPr>
          <w:trHeight w:val="348"/>
        </w:trPr>
        <w:tc>
          <w:tcPr>
            <w:tcW w:w="4077" w:type="dxa"/>
          </w:tcPr>
          <w:p w14:paraId="091BDA76" w14:textId="77777777" w:rsidR="00624FE7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1E43B9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14:paraId="5F0FBB19" w14:textId="5B6692D5" w:rsidR="00267315" w:rsidRPr="001E43B9" w:rsidRDefault="00267315" w:rsidP="00624FE7">
            <w:pPr>
              <w:pStyle w:val="NoSpacing"/>
              <w:ind w:left="-18" w:firstLine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43B9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4A825E33" w14:textId="77777777" w:rsidR="00624FE7" w:rsidRPr="009D723E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79898778" w14:textId="0F765E24" w:rsidR="00267315" w:rsidRPr="009D723E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9D723E">
              <w:rPr>
                <w:lang w:val="en-US"/>
              </w:rPr>
              <w:t>8</w:t>
            </w:r>
            <w:r w:rsidR="00267315" w:rsidRPr="009D723E">
              <w:rPr>
                <w:lang w:val="en-US"/>
              </w:rPr>
              <w:t>,</w:t>
            </w:r>
            <w:r w:rsidRPr="009D723E">
              <w:rPr>
                <w:lang w:val="en-US"/>
              </w:rPr>
              <w:t>231</w:t>
            </w:r>
          </w:p>
        </w:tc>
        <w:tc>
          <w:tcPr>
            <w:tcW w:w="270" w:type="dxa"/>
          </w:tcPr>
          <w:p w14:paraId="2C1EFB2F" w14:textId="77777777" w:rsidR="00267315" w:rsidRPr="009D723E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F27C5A1" w14:textId="77777777" w:rsidR="00624FE7" w:rsidRPr="009D723E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4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3B9705D4" w14:textId="277DB1A6" w:rsidR="00267315" w:rsidRPr="009D723E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4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9D723E">
              <w:rPr>
                <w:lang w:val="en-US"/>
              </w:rPr>
              <w:t>3</w:t>
            </w:r>
            <w:r w:rsidR="00267315" w:rsidRPr="009D723E">
              <w:rPr>
                <w:rFonts w:hint="cs"/>
                <w:cs/>
                <w:lang w:val="en-US"/>
              </w:rPr>
              <w:t>,</w:t>
            </w:r>
            <w:r w:rsidRPr="009D723E">
              <w:rPr>
                <w:lang w:val="en-US"/>
              </w:rPr>
              <w:t>45</w:t>
            </w:r>
            <w:r w:rsidRPr="009D723E">
              <w:rPr>
                <w:rFonts w:hint="cs"/>
                <w:lang w:val="en-US"/>
              </w:rPr>
              <w:t>2</w:t>
            </w:r>
          </w:p>
        </w:tc>
        <w:tc>
          <w:tcPr>
            <w:tcW w:w="252" w:type="dxa"/>
          </w:tcPr>
          <w:p w14:paraId="2BC761FF" w14:textId="77777777" w:rsidR="00267315" w:rsidRPr="009D723E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0D28E" w14:textId="77777777" w:rsidR="00624FE7" w:rsidRPr="009D723E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54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1B072E29" w14:textId="3DDE90F7" w:rsidR="00267315" w:rsidRPr="009D723E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54"/>
              </w:tabs>
              <w:spacing w:line="380" w:lineRule="exact"/>
              <w:ind w:left="-108" w:right="-108"/>
              <w:rPr>
                <w:lang w:val="en-US"/>
              </w:rPr>
            </w:pPr>
            <w:r w:rsidRPr="009D723E">
              <w:rPr>
                <w:lang w:val="en-US"/>
              </w:rPr>
              <w:t>1</w:t>
            </w:r>
            <w:r w:rsidR="00267315" w:rsidRPr="009D723E">
              <w:rPr>
                <w:rFonts w:hint="cs"/>
                <w:cs/>
                <w:lang w:val="en-US"/>
              </w:rPr>
              <w:t>,</w:t>
            </w:r>
            <w:r w:rsidRPr="009D723E">
              <w:rPr>
                <w:rFonts w:hint="cs"/>
                <w:lang w:val="en-US"/>
              </w:rPr>
              <w:t>1</w:t>
            </w:r>
            <w:r w:rsidRPr="009D723E">
              <w:rPr>
                <w:lang w:val="en-US"/>
              </w:rPr>
              <w:t>01</w:t>
            </w:r>
          </w:p>
        </w:tc>
        <w:tc>
          <w:tcPr>
            <w:tcW w:w="243" w:type="dxa"/>
          </w:tcPr>
          <w:p w14:paraId="7D82890C" w14:textId="77777777" w:rsidR="00267315" w:rsidRPr="009D723E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12C216C5" w14:textId="77777777" w:rsidR="00624FE7" w:rsidRPr="009D723E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51"/>
                <w:tab w:val="decimal" w:pos="712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13D08D5E" w14:textId="4D1B76E8" w:rsidR="00267315" w:rsidRPr="009D723E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12"/>
              </w:tabs>
              <w:spacing w:line="380" w:lineRule="exact"/>
              <w:ind w:left="-108" w:right="-108"/>
              <w:rPr>
                <w:lang w:val="en-US"/>
              </w:rPr>
            </w:pPr>
            <w:r w:rsidRPr="009D723E">
              <w:rPr>
                <w:lang w:val="en-US"/>
              </w:rPr>
              <w:t>12</w:t>
            </w:r>
            <w:r w:rsidR="00267315" w:rsidRPr="009D723E">
              <w:rPr>
                <w:lang w:val="en-US"/>
              </w:rPr>
              <w:t>,</w:t>
            </w:r>
            <w:r w:rsidRPr="009D723E">
              <w:rPr>
                <w:lang w:val="en-US"/>
              </w:rPr>
              <w:t>784</w:t>
            </w:r>
          </w:p>
        </w:tc>
      </w:tr>
      <w:tr w:rsidR="00267315" w:rsidRPr="007671A3" w14:paraId="37E79536" w14:textId="77777777" w:rsidTr="00AC54F2">
        <w:trPr>
          <w:trHeight w:val="334"/>
        </w:trPr>
        <w:tc>
          <w:tcPr>
            <w:tcW w:w="4077" w:type="dxa"/>
            <w:vAlign w:val="bottom"/>
          </w:tcPr>
          <w:p w14:paraId="314A3C25" w14:textId="77777777" w:rsidR="00267315" w:rsidRPr="007671A3" w:rsidRDefault="00267315" w:rsidP="00AC54F2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21A5B" w14:textId="3637774D" w:rsidR="00267315" w:rsidRPr="009D723E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9D723E">
              <w:rPr>
                <w:b/>
                <w:bCs/>
                <w:lang w:val="en-US"/>
              </w:rPr>
              <w:t>14</w:t>
            </w:r>
            <w:r w:rsidR="00267315" w:rsidRPr="009D723E">
              <w:rPr>
                <w:b/>
                <w:bCs/>
                <w:lang w:val="en-US"/>
              </w:rPr>
              <w:t>,</w:t>
            </w:r>
            <w:r w:rsidRPr="009D723E">
              <w:rPr>
                <w:b/>
                <w:bCs/>
                <w:lang w:val="en-US"/>
              </w:rPr>
              <w:t>736</w:t>
            </w:r>
          </w:p>
        </w:tc>
        <w:tc>
          <w:tcPr>
            <w:tcW w:w="270" w:type="dxa"/>
            <w:vAlign w:val="bottom"/>
          </w:tcPr>
          <w:p w14:paraId="6DE9D066" w14:textId="77777777" w:rsidR="00267315" w:rsidRPr="009D723E" w:rsidRDefault="00267315" w:rsidP="00AC54F2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CD3DD" w14:textId="56E3A368" w:rsidR="00267315" w:rsidRPr="009D723E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4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9D723E">
              <w:rPr>
                <w:b/>
                <w:bCs/>
                <w:lang w:val="en-US"/>
              </w:rPr>
              <w:t>4</w:t>
            </w:r>
            <w:r w:rsidR="00267315" w:rsidRPr="009D723E">
              <w:rPr>
                <w:rFonts w:hint="cs"/>
                <w:b/>
                <w:bCs/>
                <w:cs/>
                <w:lang w:val="en-US"/>
              </w:rPr>
              <w:t>,</w:t>
            </w:r>
            <w:r w:rsidRPr="009D723E">
              <w:rPr>
                <w:b/>
                <w:bCs/>
                <w:lang w:val="en-US"/>
              </w:rPr>
              <w:t>190</w:t>
            </w:r>
          </w:p>
        </w:tc>
        <w:tc>
          <w:tcPr>
            <w:tcW w:w="252" w:type="dxa"/>
            <w:vAlign w:val="bottom"/>
          </w:tcPr>
          <w:p w14:paraId="41889409" w14:textId="77777777" w:rsidR="00267315" w:rsidRPr="009D723E" w:rsidRDefault="00267315" w:rsidP="00AC54F2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3F370" w14:textId="1E7DD110" w:rsidR="00267315" w:rsidRPr="009D723E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54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9D723E">
              <w:rPr>
                <w:b/>
                <w:bCs/>
                <w:lang w:val="en-US"/>
              </w:rPr>
              <w:t>1</w:t>
            </w:r>
            <w:r w:rsidR="00267315" w:rsidRPr="009D723E">
              <w:rPr>
                <w:rFonts w:hint="cs"/>
                <w:b/>
                <w:bCs/>
                <w:cs/>
                <w:lang w:val="en-US"/>
              </w:rPr>
              <w:t>,</w:t>
            </w:r>
            <w:r w:rsidRPr="009D723E">
              <w:rPr>
                <w:rFonts w:hint="cs"/>
                <w:b/>
                <w:bCs/>
                <w:lang w:val="en-US"/>
              </w:rPr>
              <w:t>1</w:t>
            </w:r>
            <w:r w:rsidRPr="009D723E">
              <w:rPr>
                <w:b/>
                <w:bCs/>
                <w:lang w:val="en-US"/>
              </w:rPr>
              <w:t>01</w:t>
            </w:r>
          </w:p>
        </w:tc>
        <w:tc>
          <w:tcPr>
            <w:tcW w:w="243" w:type="dxa"/>
            <w:vAlign w:val="bottom"/>
          </w:tcPr>
          <w:p w14:paraId="3FBEE52E" w14:textId="77777777" w:rsidR="00267315" w:rsidRPr="009D723E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AF938" w14:textId="5FF059EC" w:rsidR="00267315" w:rsidRPr="009D723E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1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9D723E">
              <w:rPr>
                <w:b/>
                <w:bCs/>
                <w:lang w:val="en-US"/>
              </w:rPr>
              <w:t>20</w:t>
            </w:r>
            <w:r w:rsidR="00267315" w:rsidRPr="009D723E">
              <w:rPr>
                <w:b/>
                <w:bCs/>
                <w:lang w:val="en-US"/>
              </w:rPr>
              <w:t>,</w:t>
            </w:r>
            <w:r w:rsidRPr="009D723E">
              <w:rPr>
                <w:b/>
                <w:bCs/>
                <w:lang w:val="en-US"/>
              </w:rPr>
              <w:t>027</w:t>
            </w:r>
          </w:p>
        </w:tc>
      </w:tr>
    </w:tbl>
    <w:p w14:paraId="68367A70" w14:textId="77777777" w:rsidR="005B3B34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5EB6C3A" w14:textId="77777777" w:rsidR="00AC3F5C" w:rsidRDefault="00AC3F5C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3A3F224" w14:textId="17157B84" w:rsidR="00AC3F5C" w:rsidRDefault="00AC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95"/>
        <w:gridCol w:w="1080"/>
        <w:gridCol w:w="270"/>
        <w:gridCol w:w="1188"/>
        <w:gridCol w:w="252"/>
        <w:gridCol w:w="1080"/>
        <w:gridCol w:w="243"/>
        <w:gridCol w:w="1035"/>
      </w:tblGrid>
      <w:tr w:rsidR="005B3B34" w:rsidRPr="007671A3" w14:paraId="2DC3952C" w14:textId="77777777" w:rsidTr="00624FE7">
        <w:trPr>
          <w:trHeight w:val="139"/>
        </w:trPr>
        <w:tc>
          <w:tcPr>
            <w:tcW w:w="4095" w:type="dxa"/>
          </w:tcPr>
          <w:p w14:paraId="0D0418A5" w14:textId="77777777" w:rsidR="005B3B34" w:rsidRPr="007671A3" w:rsidRDefault="005B3B34" w:rsidP="00744044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71323261" w14:textId="77777777" w:rsidR="005B3B34" w:rsidRPr="007671A3" w:rsidRDefault="005B3B34" w:rsidP="00744044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3EB6" w:rsidRPr="007671A3" w14:paraId="57359FE5" w14:textId="77777777" w:rsidTr="00624FE7">
        <w:trPr>
          <w:trHeight w:val="139"/>
        </w:trPr>
        <w:tc>
          <w:tcPr>
            <w:tcW w:w="4095" w:type="dxa"/>
          </w:tcPr>
          <w:p w14:paraId="433E7C0C" w14:textId="77777777" w:rsidR="00DE3EB6" w:rsidRPr="007671A3" w:rsidRDefault="00DE3EB6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29A1A3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2ADC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664B416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605D51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71762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EB6" w:rsidRPr="007671A3" w14:paraId="0FF03A03" w14:textId="77777777" w:rsidTr="00624FE7">
        <w:trPr>
          <w:trHeight w:val="139"/>
        </w:trPr>
        <w:tc>
          <w:tcPr>
            <w:tcW w:w="4095" w:type="dxa"/>
          </w:tcPr>
          <w:p w14:paraId="3F43FD2B" w14:textId="77777777" w:rsidR="00DE3EB6" w:rsidRPr="007671A3" w:rsidRDefault="00DE3EB6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542075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6DE711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F466AB7" w14:textId="5378D210" w:rsidR="00DE3EB6" w:rsidRPr="007671A3" w:rsidRDefault="00DE3EB6" w:rsidP="00841E72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 </w:t>
            </w:r>
            <w:r w:rsidR="00D01F0F" w:rsidRPr="00D01F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1E72"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D01F0F" w:rsidRPr="00D01F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B78CBEA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33BD41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4FE7" w:rsidRPr="007671A3" w14:paraId="6F1E7D52" w14:textId="77777777" w:rsidTr="00624FE7">
        <w:trPr>
          <w:trHeight w:val="139"/>
        </w:trPr>
        <w:tc>
          <w:tcPr>
            <w:tcW w:w="4095" w:type="dxa"/>
          </w:tcPr>
          <w:p w14:paraId="0DEE3EF0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F1395C" w14:textId="762567E8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C322C6D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BDF3FAB" w14:textId="5675E72C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E9A567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F3064B" w14:textId="7A95401B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</w:t>
            </w:r>
          </w:p>
        </w:tc>
        <w:tc>
          <w:tcPr>
            <w:tcW w:w="243" w:type="dxa"/>
          </w:tcPr>
          <w:p w14:paraId="63452B9C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A6DAA2" w14:textId="1C7722E2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624FE7" w:rsidRPr="007671A3" w14:paraId="7A0F2BEC" w14:textId="77777777" w:rsidTr="00624FE7">
        <w:trPr>
          <w:trHeight w:val="139"/>
        </w:trPr>
        <w:tc>
          <w:tcPr>
            <w:tcW w:w="4095" w:type="dxa"/>
          </w:tcPr>
          <w:p w14:paraId="7FBAB862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4082B6" w14:textId="736833A2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24F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24FE7"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AE3446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C302EB" w14:textId="19CCAB96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0353EEE1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FEACE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5DFBC1B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400510" w14:textId="5C29F1AE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24F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24FE7"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24FE7" w:rsidRPr="007671A3" w14:paraId="7CBCEDFC" w14:textId="77777777" w:rsidTr="00624FE7">
        <w:trPr>
          <w:trHeight w:val="139"/>
        </w:trPr>
        <w:tc>
          <w:tcPr>
            <w:tcW w:w="4095" w:type="dxa"/>
          </w:tcPr>
          <w:p w14:paraId="3314F957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AE5B24" w14:textId="17FEB5DC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9EB5A6F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F90C72" w14:textId="19145E62" w:rsidR="00624FE7" w:rsidRPr="00624FE7" w:rsidRDefault="00D01F0F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624FE7"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031098" w:rsidRPr="0003109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</w:t>
            </w:r>
            <w:r w:rsidR="00031098" w:rsidRPr="000310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D01F0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215F4D21" w14:textId="77777777" w:rsidR="00624FE7" w:rsidRPr="00624FE7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AB0D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394F72E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4DB50F0" w14:textId="32C5F34B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24FE7" w:rsidRPr="007671A3" w14:paraId="5D052BC2" w14:textId="77777777" w:rsidTr="00624FE7">
        <w:trPr>
          <w:trHeight w:val="139"/>
        </w:trPr>
        <w:tc>
          <w:tcPr>
            <w:tcW w:w="4095" w:type="dxa"/>
          </w:tcPr>
          <w:p w14:paraId="7702E4D7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</w:tcPr>
          <w:p w14:paraId="4511F588" w14:textId="1DB41BCF" w:rsidR="00624FE7" w:rsidRPr="007671A3" w:rsidRDefault="00D01F0F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F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624FE7"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24FE7" w:rsidRPr="007671A3" w14:paraId="31836ED9" w14:textId="77777777" w:rsidTr="00624FE7">
        <w:trPr>
          <w:trHeight w:val="139"/>
        </w:trPr>
        <w:tc>
          <w:tcPr>
            <w:tcW w:w="4095" w:type="dxa"/>
          </w:tcPr>
          <w:p w14:paraId="2A6CAB03" w14:textId="77777777" w:rsidR="00624FE7" w:rsidRPr="00F51BF9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5B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5E95D65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B43A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FEC1F5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637FEA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EF86B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FCF47E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3C5485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36F4" w:rsidRPr="007671A3" w14:paraId="61A2023F" w14:textId="77777777" w:rsidTr="00624FE7">
        <w:trPr>
          <w:trHeight w:val="139"/>
        </w:trPr>
        <w:tc>
          <w:tcPr>
            <w:tcW w:w="4095" w:type="dxa"/>
          </w:tcPr>
          <w:p w14:paraId="4A1D1209" w14:textId="5598B607" w:rsidR="004936F4" w:rsidRPr="007671A3" w:rsidRDefault="004936F4" w:rsidP="004936F4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5849D10A" w14:textId="6A3723A2" w:rsidR="004936F4" w:rsidRPr="007671A3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802</w:t>
            </w:r>
          </w:p>
        </w:tc>
        <w:tc>
          <w:tcPr>
            <w:tcW w:w="270" w:type="dxa"/>
          </w:tcPr>
          <w:p w14:paraId="22E54A72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165BAC6" w14:textId="718B1DA1" w:rsidR="004936F4" w:rsidRPr="009B474D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831329">
              <w:rPr>
                <w:lang w:val="en-US"/>
              </w:rPr>
              <w:t>(</w:t>
            </w:r>
            <w:r w:rsidR="00031098" w:rsidRPr="00031098">
              <w:rPr>
                <w:lang w:val="en-US"/>
              </w:rPr>
              <w:t>64</w:t>
            </w:r>
            <w:r w:rsidR="00061A37">
              <w:rPr>
                <w:lang w:val="en-US"/>
              </w:rPr>
              <w:t>9</w:t>
            </w:r>
            <w:r w:rsidRPr="00831329">
              <w:rPr>
                <w:lang w:val="en-US"/>
              </w:rPr>
              <w:t>)</w:t>
            </w:r>
          </w:p>
        </w:tc>
        <w:tc>
          <w:tcPr>
            <w:tcW w:w="252" w:type="dxa"/>
          </w:tcPr>
          <w:p w14:paraId="46BB2315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DBEB7" w14:textId="2F336D95" w:rsidR="004936F4" w:rsidRPr="009B474D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1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1FCA1D0B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C8E911" w14:textId="5E2E62BE" w:rsidR="004936F4" w:rsidRPr="009B474D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153</w:t>
            </w:r>
          </w:p>
        </w:tc>
      </w:tr>
      <w:tr w:rsidR="004936F4" w:rsidRPr="007671A3" w14:paraId="4D7FA201" w14:textId="77777777" w:rsidTr="00624FE7">
        <w:trPr>
          <w:trHeight w:val="348"/>
        </w:trPr>
        <w:tc>
          <w:tcPr>
            <w:tcW w:w="4095" w:type="dxa"/>
          </w:tcPr>
          <w:p w14:paraId="1F3D1942" w14:textId="5E8C1B75" w:rsidR="004936F4" w:rsidRPr="007671A3" w:rsidRDefault="004936F4" w:rsidP="004936F4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05FEC1D0" w14:textId="51B16443" w:rsidR="004936F4" w:rsidRPr="007671A3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175</w:t>
            </w:r>
          </w:p>
        </w:tc>
        <w:tc>
          <w:tcPr>
            <w:tcW w:w="270" w:type="dxa"/>
          </w:tcPr>
          <w:p w14:paraId="195DEAF5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0B7ACB" w14:textId="1DAE0354" w:rsidR="004936F4" w:rsidRPr="009B474D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2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2" w:type="dxa"/>
          </w:tcPr>
          <w:p w14:paraId="2A7283A8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18992" w14:textId="7523832D" w:rsidR="004936F4" w:rsidRPr="009B474D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1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357748BB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C2E0B98" w14:textId="0F7A8CD6" w:rsidR="004936F4" w:rsidRPr="009B474D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175</w:t>
            </w:r>
          </w:p>
        </w:tc>
      </w:tr>
      <w:tr w:rsidR="000B652C" w:rsidRPr="0009277C" w14:paraId="603A7B6F" w14:textId="77777777" w:rsidTr="000B652C">
        <w:trPr>
          <w:trHeight w:val="348"/>
        </w:trPr>
        <w:tc>
          <w:tcPr>
            <w:tcW w:w="4095" w:type="dxa"/>
          </w:tcPr>
          <w:p w14:paraId="179544B2" w14:textId="77777777" w:rsidR="000B652C" w:rsidRDefault="000B652C" w:rsidP="000B652C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277C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54791317" w14:textId="327006EF" w:rsidR="000B652C" w:rsidRDefault="00031098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5</w:t>
            </w:r>
            <w:r w:rsidR="000B652C" w:rsidRPr="00827601">
              <w:rPr>
                <w:lang w:val="en-US"/>
              </w:rPr>
              <w:t>,</w:t>
            </w:r>
            <w:r w:rsidRPr="00031098">
              <w:rPr>
                <w:lang w:val="en-US"/>
              </w:rPr>
              <w:t>474</w:t>
            </w:r>
          </w:p>
        </w:tc>
        <w:tc>
          <w:tcPr>
            <w:tcW w:w="270" w:type="dxa"/>
          </w:tcPr>
          <w:p w14:paraId="43DE3C90" w14:textId="77777777" w:rsidR="000B652C" w:rsidRPr="00F57CBB" w:rsidRDefault="000B652C" w:rsidP="000B652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C626AC" w14:textId="3739B147" w:rsidR="000B652C" w:rsidRPr="009B474D" w:rsidRDefault="000B652C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7B6981">
              <w:rPr>
                <w:lang w:val="en-US"/>
              </w:rPr>
              <w:t>(</w:t>
            </w:r>
            <w:r w:rsidR="00031098" w:rsidRPr="00031098">
              <w:rPr>
                <w:lang w:val="en-US"/>
              </w:rPr>
              <w:t>3</w:t>
            </w:r>
            <w:r w:rsidRPr="007B6981">
              <w:rPr>
                <w:lang w:val="en-US"/>
              </w:rPr>
              <w:t>,</w:t>
            </w:r>
            <w:r w:rsidR="00031098" w:rsidRPr="00031098">
              <w:rPr>
                <w:lang w:val="en-US"/>
              </w:rPr>
              <w:t>178</w:t>
            </w:r>
            <w:r w:rsidRPr="007B6981">
              <w:rPr>
                <w:lang w:val="en-US"/>
              </w:rPr>
              <w:t>)</w:t>
            </w:r>
          </w:p>
        </w:tc>
        <w:tc>
          <w:tcPr>
            <w:tcW w:w="252" w:type="dxa"/>
          </w:tcPr>
          <w:p w14:paraId="2FC65D77" w14:textId="77777777" w:rsidR="000B652C" w:rsidRPr="007671A3" w:rsidRDefault="000B652C" w:rsidP="000B652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C74EC" w14:textId="77777777" w:rsidR="000B652C" w:rsidRPr="004936F4" w:rsidRDefault="000B652C" w:rsidP="0094105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1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5B1E61A4" w14:textId="77777777" w:rsidR="000B652C" w:rsidRPr="007671A3" w:rsidRDefault="000B652C" w:rsidP="000B652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794BD9A" w14:textId="0EF92E42" w:rsidR="000B652C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2</w:t>
            </w:r>
            <w:r w:rsidR="000B652C" w:rsidRPr="0025202B">
              <w:rPr>
                <w:lang w:val="en-US"/>
              </w:rPr>
              <w:t>,</w:t>
            </w:r>
            <w:r w:rsidRPr="00031098">
              <w:rPr>
                <w:lang w:val="en-US"/>
              </w:rPr>
              <w:t>296</w:t>
            </w:r>
          </w:p>
        </w:tc>
      </w:tr>
      <w:tr w:rsidR="004936F4" w:rsidRPr="007671A3" w14:paraId="7FF1EEFD" w14:textId="77777777" w:rsidTr="00624FE7">
        <w:trPr>
          <w:trHeight w:val="348"/>
        </w:trPr>
        <w:tc>
          <w:tcPr>
            <w:tcW w:w="4095" w:type="dxa"/>
          </w:tcPr>
          <w:p w14:paraId="2EEE5FA9" w14:textId="0F466C7F" w:rsidR="004936F4" w:rsidRPr="007671A3" w:rsidRDefault="004936F4" w:rsidP="004936F4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09D8B362" w14:textId="06093C29" w:rsidR="004936F4" w:rsidRPr="007671A3" w:rsidRDefault="00827601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84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</w:tcPr>
          <w:p w14:paraId="59667A09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649764" w14:textId="1754F2B9" w:rsidR="004936F4" w:rsidRPr="009B474D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031098">
              <w:rPr>
                <w:lang w:val="en-US"/>
              </w:rPr>
              <w:t>1</w:t>
            </w:r>
            <w:r w:rsidR="00EB0CA1" w:rsidRPr="00EB0CA1">
              <w:rPr>
                <w:lang w:val="en-US"/>
              </w:rPr>
              <w:t>,</w:t>
            </w:r>
            <w:r w:rsidRPr="00031098">
              <w:rPr>
                <w:lang w:val="en-US"/>
              </w:rPr>
              <w:t>503</w:t>
            </w:r>
          </w:p>
        </w:tc>
        <w:tc>
          <w:tcPr>
            <w:tcW w:w="252" w:type="dxa"/>
          </w:tcPr>
          <w:p w14:paraId="6D10B549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7A92E" w14:textId="09F251A3" w:rsidR="004936F4" w:rsidRPr="009B474D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1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01F226B3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1C36477" w14:textId="125F250A" w:rsidR="004936F4" w:rsidRPr="009B474D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</w:t>
            </w:r>
            <w:r w:rsidR="004936F4">
              <w:rPr>
                <w:lang w:val="en-US"/>
              </w:rPr>
              <w:t>,</w:t>
            </w:r>
            <w:r w:rsidRPr="00031098">
              <w:rPr>
                <w:lang w:val="en-US"/>
              </w:rPr>
              <w:t>503</w:t>
            </w:r>
          </w:p>
        </w:tc>
      </w:tr>
      <w:tr w:rsidR="004936F4" w:rsidRPr="007671A3" w14:paraId="50DF603C" w14:textId="77777777" w:rsidTr="00624FE7">
        <w:trPr>
          <w:trHeight w:val="348"/>
        </w:trPr>
        <w:tc>
          <w:tcPr>
            <w:tcW w:w="4095" w:type="dxa"/>
          </w:tcPr>
          <w:p w14:paraId="4F95D7AD" w14:textId="158F7CB3" w:rsidR="004936F4" w:rsidRPr="007671A3" w:rsidRDefault="004936F4" w:rsidP="004936F4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427FF8B1" w14:textId="57B9E86A" w:rsidR="004936F4" w:rsidRPr="007671A3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792</w:t>
            </w:r>
          </w:p>
        </w:tc>
        <w:tc>
          <w:tcPr>
            <w:tcW w:w="270" w:type="dxa"/>
          </w:tcPr>
          <w:p w14:paraId="427466E8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9CAC80" w14:textId="7B78BBF0" w:rsidR="004936F4" w:rsidRPr="009B474D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831329">
              <w:rPr>
                <w:lang w:val="en-US"/>
              </w:rPr>
              <w:t>(</w:t>
            </w:r>
            <w:r w:rsidR="00031098" w:rsidRPr="00031098">
              <w:rPr>
                <w:lang w:val="en-US"/>
              </w:rPr>
              <w:t>5</w:t>
            </w:r>
            <w:r w:rsidR="00372179">
              <w:rPr>
                <w:lang w:val="en-US"/>
              </w:rPr>
              <w:t>0</w:t>
            </w:r>
            <w:r w:rsidRPr="00831329">
              <w:rPr>
                <w:lang w:val="en-US"/>
              </w:rPr>
              <w:t>)</w:t>
            </w:r>
          </w:p>
        </w:tc>
        <w:tc>
          <w:tcPr>
            <w:tcW w:w="252" w:type="dxa"/>
          </w:tcPr>
          <w:p w14:paraId="43925249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BA5AA" w14:textId="3A6633D9" w:rsidR="004936F4" w:rsidRPr="009B474D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1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3FBF6138" w14:textId="77777777" w:rsidR="004936F4" w:rsidRPr="007671A3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C0181DA" w14:textId="7864A0C1" w:rsidR="004936F4" w:rsidRPr="009B474D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74</w:t>
            </w:r>
            <w:r w:rsidR="00372179">
              <w:rPr>
                <w:lang w:val="en-US"/>
              </w:rPr>
              <w:t>2</w:t>
            </w:r>
          </w:p>
        </w:tc>
      </w:tr>
      <w:tr w:rsidR="004936F4" w:rsidRPr="0009277C" w14:paraId="33B0285D" w14:textId="77777777" w:rsidTr="00624FE7">
        <w:trPr>
          <w:trHeight w:val="348"/>
        </w:trPr>
        <w:tc>
          <w:tcPr>
            <w:tcW w:w="4095" w:type="dxa"/>
          </w:tcPr>
          <w:p w14:paraId="422C41D6" w14:textId="77777777" w:rsidR="004936F4" w:rsidRDefault="004936F4" w:rsidP="004936F4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</w:t>
            </w:r>
          </w:p>
          <w:p w14:paraId="3476EDC2" w14:textId="5E3F6C58" w:rsidR="004936F4" w:rsidRPr="007671A3" w:rsidRDefault="004936F4" w:rsidP="004936F4">
            <w:pPr>
              <w:pStyle w:val="NoSpacing"/>
              <w:ind w:left="202"/>
              <w:rPr>
                <w:rFonts w:ascii="Angsana New" w:hAnsi="Angsana New" w:cs="Angsana New"/>
                <w:sz w:val="30"/>
                <w:szCs w:val="30"/>
              </w:rPr>
            </w:pPr>
            <w:r w:rsidRPr="001351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3B4E153C" w14:textId="77777777" w:rsidR="004936F4" w:rsidRPr="00C00851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518C0CCF" w14:textId="6EDBE10F" w:rsidR="004936F4" w:rsidRPr="00C00851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C00851">
              <w:rPr>
                <w:lang w:val="en-US"/>
              </w:rPr>
              <w:t>12</w:t>
            </w:r>
            <w:r w:rsidR="004936F4" w:rsidRPr="00C00851">
              <w:rPr>
                <w:lang w:val="en-US"/>
              </w:rPr>
              <w:t>,</w:t>
            </w:r>
            <w:r w:rsidRPr="00C00851">
              <w:rPr>
                <w:lang w:val="en-US"/>
              </w:rPr>
              <w:t>784</w:t>
            </w:r>
          </w:p>
        </w:tc>
        <w:tc>
          <w:tcPr>
            <w:tcW w:w="270" w:type="dxa"/>
          </w:tcPr>
          <w:p w14:paraId="04D4392B" w14:textId="77777777" w:rsidR="004936F4" w:rsidRPr="00C00851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792B142" w14:textId="77777777" w:rsidR="004936F4" w:rsidRPr="00C00851" w:rsidRDefault="004936F4" w:rsidP="00E114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9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5CA1E389" w14:textId="59D46AA2" w:rsidR="004936F4" w:rsidRPr="00C00851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9"/>
              </w:tabs>
              <w:spacing w:line="380" w:lineRule="exact"/>
              <w:ind w:left="-108" w:right="-108"/>
            </w:pPr>
            <w:r w:rsidRPr="00C00851">
              <w:rPr>
                <w:lang w:val="en-US"/>
              </w:rPr>
              <w:t>1</w:t>
            </w:r>
            <w:r w:rsidR="004936F4" w:rsidRPr="00C00851">
              <w:rPr>
                <w:lang w:val="en-US"/>
              </w:rPr>
              <w:t>,</w:t>
            </w:r>
            <w:r w:rsidR="00E1149B" w:rsidRPr="00C00851">
              <w:rPr>
                <w:lang w:val="en-US"/>
              </w:rPr>
              <w:t>17</w:t>
            </w:r>
            <w:r w:rsidR="00AB0DBC">
              <w:rPr>
                <w:lang w:val="en-US"/>
              </w:rPr>
              <w:t>2</w:t>
            </w:r>
          </w:p>
        </w:tc>
        <w:tc>
          <w:tcPr>
            <w:tcW w:w="252" w:type="dxa"/>
          </w:tcPr>
          <w:p w14:paraId="49A2F275" w14:textId="77777777" w:rsidR="004936F4" w:rsidRPr="00C00851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21879" w14:textId="77777777" w:rsidR="004936F4" w:rsidRPr="00C00851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0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0B3C5DBB" w14:textId="7BAE1DBC" w:rsidR="004936F4" w:rsidRPr="00C00851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0"/>
              </w:tabs>
              <w:spacing w:line="380" w:lineRule="exact"/>
              <w:ind w:left="-108" w:right="-108"/>
              <w:rPr>
                <w:lang w:val="en-US"/>
              </w:rPr>
            </w:pPr>
            <w:r w:rsidRPr="00C00851">
              <w:rPr>
                <w:lang w:val="en-US"/>
              </w:rPr>
              <w:t>1</w:t>
            </w:r>
            <w:r w:rsidR="004936F4" w:rsidRPr="00C00851">
              <w:rPr>
                <w:lang w:val="en-US"/>
              </w:rPr>
              <w:t>,</w:t>
            </w:r>
            <w:r w:rsidRPr="00C00851">
              <w:rPr>
                <w:lang w:val="en-US"/>
              </w:rPr>
              <w:t>227</w:t>
            </w:r>
          </w:p>
        </w:tc>
        <w:tc>
          <w:tcPr>
            <w:tcW w:w="243" w:type="dxa"/>
          </w:tcPr>
          <w:p w14:paraId="25E47FA4" w14:textId="77777777" w:rsidR="004936F4" w:rsidRPr="00C00851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836D048" w14:textId="77777777" w:rsidR="004936F4" w:rsidRPr="00C00851" w:rsidRDefault="004936F4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4A016C9A" w14:textId="78DA2D5B" w:rsidR="004936F4" w:rsidRPr="00C00851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lang w:val="en-US"/>
              </w:rPr>
            </w:pPr>
            <w:r w:rsidRPr="00C00851">
              <w:rPr>
                <w:lang w:val="en-US"/>
              </w:rPr>
              <w:t>15</w:t>
            </w:r>
            <w:r w:rsidR="004936F4" w:rsidRPr="00C00851">
              <w:rPr>
                <w:lang w:val="en-US"/>
              </w:rPr>
              <w:t>,</w:t>
            </w:r>
            <w:r w:rsidR="00867D41" w:rsidRPr="00C00851">
              <w:rPr>
                <w:lang w:val="en-US"/>
              </w:rPr>
              <w:t>18</w:t>
            </w:r>
            <w:r w:rsidR="006A6518">
              <w:rPr>
                <w:lang w:val="en-US"/>
              </w:rPr>
              <w:t>3</w:t>
            </w:r>
          </w:p>
        </w:tc>
      </w:tr>
      <w:tr w:rsidR="004936F4" w:rsidRPr="0009277C" w14:paraId="7ED2209C" w14:textId="77777777" w:rsidTr="00624FE7">
        <w:trPr>
          <w:trHeight w:val="348"/>
        </w:trPr>
        <w:tc>
          <w:tcPr>
            <w:tcW w:w="4095" w:type="dxa"/>
          </w:tcPr>
          <w:p w14:paraId="1010A2A2" w14:textId="28B83F76" w:rsidR="004936F4" w:rsidRDefault="004936F4" w:rsidP="004936F4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277C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693BED5A" w14:textId="7BCA2560" w:rsidR="004936F4" w:rsidRPr="00C00851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84"/>
              </w:tabs>
              <w:spacing w:line="380" w:lineRule="exact"/>
              <w:ind w:left="-108" w:right="-108"/>
              <w:rPr>
                <w:lang w:val="en-US"/>
              </w:rPr>
            </w:pPr>
            <w:r w:rsidRPr="00C00851">
              <w:rPr>
                <w:lang w:val="en-US"/>
              </w:rPr>
              <w:t>-</w:t>
            </w:r>
          </w:p>
        </w:tc>
        <w:tc>
          <w:tcPr>
            <w:tcW w:w="270" w:type="dxa"/>
          </w:tcPr>
          <w:p w14:paraId="3B0D80FE" w14:textId="77777777" w:rsidR="004936F4" w:rsidRPr="00C00851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01A6E50" w14:textId="619ACBB9" w:rsidR="004936F4" w:rsidRPr="00C00851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9"/>
              </w:tabs>
              <w:spacing w:line="380" w:lineRule="exact"/>
              <w:ind w:right="-108"/>
              <w:rPr>
                <w:cs/>
                <w:lang w:val="en-US"/>
              </w:rPr>
            </w:pPr>
            <w:r w:rsidRPr="00C00851">
              <w:rPr>
                <w:lang w:val="en-US"/>
              </w:rPr>
              <w:t>1</w:t>
            </w:r>
            <w:r w:rsidR="004936F4" w:rsidRPr="00C00851">
              <w:rPr>
                <w:lang w:val="en-US"/>
              </w:rPr>
              <w:t>,</w:t>
            </w:r>
            <w:r w:rsidRPr="00C00851">
              <w:rPr>
                <w:lang w:val="en-US"/>
              </w:rPr>
              <w:t>752</w:t>
            </w:r>
          </w:p>
        </w:tc>
        <w:tc>
          <w:tcPr>
            <w:tcW w:w="252" w:type="dxa"/>
          </w:tcPr>
          <w:p w14:paraId="6106A4F7" w14:textId="77777777" w:rsidR="004936F4" w:rsidRPr="00C00851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37085" w14:textId="33684196" w:rsidR="004936F4" w:rsidRPr="00C00851" w:rsidRDefault="004936F4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84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C00851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54308185" w14:textId="77777777" w:rsidR="004936F4" w:rsidRPr="00C00851" w:rsidRDefault="004936F4" w:rsidP="004936F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3E5B809" w14:textId="6064ECBE" w:rsidR="004936F4" w:rsidRPr="00C00851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lang w:val="en-US"/>
              </w:rPr>
            </w:pPr>
            <w:r w:rsidRPr="00C00851">
              <w:rPr>
                <w:lang w:val="en-US"/>
              </w:rPr>
              <w:t>1</w:t>
            </w:r>
            <w:r w:rsidR="004936F4" w:rsidRPr="00C00851">
              <w:rPr>
                <w:lang w:val="en-US"/>
              </w:rPr>
              <w:t>,</w:t>
            </w:r>
            <w:r w:rsidRPr="00C00851">
              <w:rPr>
                <w:lang w:val="en-US"/>
              </w:rPr>
              <w:t>752</w:t>
            </w:r>
          </w:p>
        </w:tc>
      </w:tr>
      <w:tr w:rsidR="004936F4" w:rsidRPr="0009277C" w14:paraId="4ADE6D97" w14:textId="77777777" w:rsidTr="00624FE7">
        <w:trPr>
          <w:trHeight w:val="334"/>
        </w:trPr>
        <w:tc>
          <w:tcPr>
            <w:tcW w:w="4095" w:type="dxa"/>
          </w:tcPr>
          <w:p w14:paraId="471078DB" w14:textId="77777777" w:rsidR="004936F4" w:rsidRPr="007671A3" w:rsidRDefault="004936F4" w:rsidP="004936F4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F95022" w14:textId="62B0509E" w:rsidR="004936F4" w:rsidRPr="007671A3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20</w:t>
            </w:r>
            <w:r w:rsidR="004936F4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027</w:t>
            </w:r>
          </w:p>
        </w:tc>
        <w:tc>
          <w:tcPr>
            <w:tcW w:w="270" w:type="dxa"/>
          </w:tcPr>
          <w:p w14:paraId="40841BBE" w14:textId="77777777" w:rsidR="004936F4" w:rsidRPr="009B474D" w:rsidRDefault="004936F4" w:rsidP="004936F4">
            <w:pPr>
              <w:pStyle w:val="NoSpacing"/>
              <w:tabs>
                <w:tab w:val="decimal" w:pos="81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7291760" w14:textId="2B16BEEA" w:rsidR="004936F4" w:rsidRPr="009B474D" w:rsidRDefault="00C00851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>
              <w:rPr>
                <w:b/>
                <w:bCs/>
                <w:lang w:val="en-US"/>
              </w:rPr>
              <w:t>55</w:t>
            </w:r>
            <w:r w:rsidR="006A6518">
              <w:rPr>
                <w:b/>
                <w:bCs/>
                <w:lang w:val="en-US"/>
              </w:rPr>
              <w:t>0</w:t>
            </w:r>
          </w:p>
        </w:tc>
        <w:tc>
          <w:tcPr>
            <w:tcW w:w="252" w:type="dxa"/>
          </w:tcPr>
          <w:p w14:paraId="6E727F0F" w14:textId="77777777" w:rsidR="004936F4" w:rsidRPr="009B474D" w:rsidRDefault="004936F4" w:rsidP="004936F4">
            <w:pPr>
              <w:pStyle w:val="NoSpacing"/>
              <w:tabs>
                <w:tab w:val="decimal" w:pos="81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8163B4" w14:textId="3C67DF60" w:rsidR="004936F4" w:rsidRPr="00BE630C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0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1</w:t>
            </w:r>
            <w:r w:rsidR="0030033A" w:rsidRPr="00BE630C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227</w:t>
            </w:r>
          </w:p>
        </w:tc>
        <w:tc>
          <w:tcPr>
            <w:tcW w:w="243" w:type="dxa"/>
          </w:tcPr>
          <w:p w14:paraId="33DAB09B" w14:textId="77777777" w:rsidR="004936F4" w:rsidRPr="009B474D" w:rsidRDefault="004936F4" w:rsidP="004936F4">
            <w:pPr>
              <w:pStyle w:val="NoSpacing"/>
              <w:tabs>
                <w:tab w:val="decimal" w:pos="81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7B5F755" w14:textId="6FA7DD17" w:rsidR="004936F4" w:rsidRPr="00412621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21</w:t>
            </w:r>
            <w:r w:rsidR="004936F4" w:rsidRPr="00412621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80</w:t>
            </w:r>
            <w:r w:rsidR="006A6518">
              <w:rPr>
                <w:b/>
                <w:bCs/>
                <w:lang w:val="en-US"/>
              </w:rPr>
              <w:t>4</w:t>
            </w:r>
          </w:p>
        </w:tc>
      </w:tr>
    </w:tbl>
    <w:p w14:paraId="17DA040A" w14:textId="55DED309" w:rsidR="00D105F1" w:rsidRPr="00273704" w:rsidRDefault="00D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34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086"/>
        <w:gridCol w:w="1080"/>
        <w:gridCol w:w="270"/>
        <w:gridCol w:w="1182"/>
        <w:gridCol w:w="11"/>
        <w:gridCol w:w="225"/>
        <w:gridCol w:w="11"/>
        <w:gridCol w:w="16"/>
        <w:gridCol w:w="1073"/>
        <w:gridCol w:w="11"/>
        <w:gridCol w:w="232"/>
        <w:gridCol w:w="11"/>
        <w:gridCol w:w="1008"/>
        <w:gridCol w:w="18"/>
      </w:tblGrid>
      <w:tr w:rsidR="00D105F1" w:rsidRPr="007671A3" w14:paraId="7D71F063" w14:textId="77777777" w:rsidTr="000B652C">
        <w:trPr>
          <w:trHeight w:val="139"/>
        </w:trPr>
        <w:tc>
          <w:tcPr>
            <w:tcW w:w="4086" w:type="dxa"/>
          </w:tcPr>
          <w:p w14:paraId="03FAECFF" w14:textId="77777777" w:rsidR="00D105F1" w:rsidRPr="007671A3" w:rsidRDefault="00D105F1" w:rsidP="00B6034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rial" w:hAnsi="Arial"/>
                <w:sz w:val="18"/>
                <w:szCs w:val="18"/>
              </w:rPr>
              <w:br w:type="page"/>
            </w:r>
          </w:p>
        </w:tc>
        <w:tc>
          <w:tcPr>
            <w:tcW w:w="5148" w:type="dxa"/>
            <w:gridSpan w:val="13"/>
            <w:vAlign w:val="bottom"/>
          </w:tcPr>
          <w:p w14:paraId="4C62981A" w14:textId="77777777" w:rsidR="00D105F1" w:rsidRPr="007671A3" w:rsidRDefault="00D105F1" w:rsidP="00B6034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5F1" w:rsidRPr="007671A3" w14:paraId="3C435E48" w14:textId="77777777" w:rsidTr="000B652C">
        <w:trPr>
          <w:trHeight w:val="139"/>
        </w:trPr>
        <w:tc>
          <w:tcPr>
            <w:tcW w:w="4086" w:type="dxa"/>
          </w:tcPr>
          <w:p w14:paraId="17200918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098C6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5C051C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8" w:type="dxa"/>
            <w:gridSpan w:val="6"/>
          </w:tcPr>
          <w:p w14:paraId="453CFE21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  <w:gridSpan w:val="2"/>
          </w:tcPr>
          <w:p w14:paraId="4FEE1499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</w:tcPr>
          <w:p w14:paraId="7B991EE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5F1" w:rsidRPr="007671A3" w14:paraId="75CE597B" w14:textId="77777777" w:rsidTr="000B652C">
        <w:trPr>
          <w:trHeight w:val="139"/>
        </w:trPr>
        <w:tc>
          <w:tcPr>
            <w:tcW w:w="4086" w:type="dxa"/>
          </w:tcPr>
          <w:p w14:paraId="7F84CC64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A2092C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46A5BD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8" w:type="dxa"/>
            <w:gridSpan w:val="6"/>
            <w:tcBorders>
              <w:bottom w:val="single" w:sz="4" w:space="0" w:color="auto"/>
            </w:tcBorders>
          </w:tcPr>
          <w:p w14:paraId="6C512BCF" w14:textId="69D8852D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 </w:t>
            </w:r>
            <w:r w:rsidR="00D01F0F" w:rsidRPr="00D01F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D01F0F" w:rsidRPr="00D01F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010A90A0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</w:tcPr>
          <w:p w14:paraId="0D5AF74F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4FE7" w:rsidRPr="007671A3" w14:paraId="4E9095D6" w14:textId="77777777" w:rsidTr="000B652C">
        <w:trPr>
          <w:trHeight w:val="139"/>
        </w:trPr>
        <w:tc>
          <w:tcPr>
            <w:tcW w:w="4086" w:type="dxa"/>
          </w:tcPr>
          <w:p w14:paraId="084BA97A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B16AD6" w14:textId="4BBC45FD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065C7275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239F9666" w14:textId="2B1DCD70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  <w:gridSpan w:val="3"/>
            <w:tcBorders>
              <w:top w:val="single" w:sz="4" w:space="0" w:color="auto"/>
            </w:tcBorders>
          </w:tcPr>
          <w:p w14:paraId="3C597AC1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FC724B1" w14:textId="2F8A1A48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</w:t>
            </w:r>
          </w:p>
        </w:tc>
        <w:tc>
          <w:tcPr>
            <w:tcW w:w="243" w:type="dxa"/>
            <w:gridSpan w:val="2"/>
          </w:tcPr>
          <w:p w14:paraId="25D76754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</w:tcPr>
          <w:p w14:paraId="53A3D0DD" w14:textId="3D660AC9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624FE7" w:rsidRPr="007671A3" w14:paraId="0F05D72D" w14:textId="77777777" w:rsidTr="000B652C">
        <w:trPr>
          <w:trHeight w:val="139"/>
        </w:trPr>
        <w:tc>
          <w:tcPr>
            <w:tcW w:w="4086" w:type="dxa"/>
          </w:tcPr>
          <w:p w14:paraId="1BD10DA2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04BFFE" w14:textId="26C6F86A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24F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24FE7"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7463955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3C124559" w14:textId="25FDFAC1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  <w:gridSpan w:val="3"/>
          </w:tcPr>
          <w:p w14:paraId="23FB4E83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AFFAFA2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  <w:gridSpan w:val="2"/>
          </w:tcPr>
          <w:p w14:paraId="3E01D4F6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</w:tcPr>
          <w:p w14:paraId="6753A5A0" w14:textId="3611B090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24F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24FE7"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24FE7" w:rsidRPr="007671A3" w14:paraId="296240CF" w14:textId="77777777" w:rsidTr="000B652C">
        <w:trPr>
          <w:trHeight w:val="139"/>
        </w:trPr>
        <w:tc>
          <w:tcPr>
            <w:tcW w:w="4086" w:type="dxa"/>
          </w:tcPr>
          <w:p w14:paraId="6E1C89F9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E6113D" w14:textId="386632A2" w:rsidR="00624FE7" w:rsidRPr="007671A3" w:rsidRDefault="00031098" w:rsidP="00624FE7">
            <w:pPr>
              <w:pStyle w:val="NoSpacing"/>
              <w:tabs>
                <w:tab w:val="left" w:pos="69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0302DB3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4355EC04" w14:textId="0C9993EF" w:rsidR="00624FE7" w:rsidRPr="007671A3" w:rsidRDefault="00D01F0F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F0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624FE7"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031098" w:rsidRPr="0003109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</w:t>
            </w:r>
            <w:r w:rsidR="00031098" w:rsidRPr="000310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D01F0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2" w:type="dxa"/>
            <w:gridSpan w:val="3"/>
          </w:tcPr>
          <w:p w14:paraId="524C33F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07159E6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  <w:gridSpan w:val="2"/>
          </w:tcPr>
          <w:p w14:paraId="2792B2FC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</w:tcPr>
          <w:p w14:paraId="41E92CA3" w14:textId="0085FCC4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24FE7" w:rsidRPr="007671A3" w14:paraId="731414CA" w14:textId="77777777" w:rsidTr="000B652C">
        <w:trPr>
          <w:trHeight w:val="139"/>
        </w:trPr>
        <w:tc>
          <w:tcPr>
            <w:tcW w:w="4086" w:type="dxa"/>
          </w:tcPr>
          <w:p w14:paraId="395D05A3" w14:textId="77777777" w:rsidR="00624FE7" w:rsidRPr="007671A3" w:rsidRDefault="00624FE7" w:rsidP="00624FE7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</w:p>
        </w:tc>
        <w:tc>
          <w:tcPr>
            <w:tcW w:w="5148" w:type="dxa"/>
            <w:gridSpan w:val="13"/>
          </w:tcPr>
          <w:p w14:paraId="40AE2025" w14:textId="4ED10CE0" w:rsidR="00624FE7" w:rsidRPr="007671A3" w:rsidRDefault="00D01F0F" w:rsidP="00624FE7">
            <w:pPr>
              <w:pStyle w:val="NoSpacing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01F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624FE7"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24FE7" w:rsidRPr="007671A3" w14:paraId="4A824C92" w14:textId="77777777" w:rsidTr="000B652C">
        <w:trPr>
          <w:trHeight w:val="139"/>
        </w:trPr>
        <w:tc>
          <w:tcPr>
            <w:tcW w:w="4086" w:type="dxa"/>
          </w:tcPr>
          <w:p w14:paraId="646E720E" w14:textId="77777777" w:rsidR="00624FE7" w:rsidRPr="00F51BF9" w:rsidRDefault="00624FE7" w:rsidP="000B652C">
            <w:pPr>
              <w:pStyle w:val="NormalAngsanaNew"/>
              <w:spacing w:line="380" w:lineRule="exact"/>
              <w:ind w:left="-16"/>
              <w:rPr>
                <w:b/>
                <w:bCs/>
                <w:i/>
                <w:iCs/>
                <w:cs/>
              </w:rPr>
            </w:pPr>
            <w:r w:rsidRPr="00F51BF9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C1A79D8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70" w:type="dxa"/>
          </w:tcPr>
          <w:p w14:paraId="1EC14FDA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93" w:type="dxa"/>
            <w:gridSpan w:val="2"/>
          </w:tcPr>
          <w:p w14:paraId="792125C0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52" w:type="dxa"/>
            <w:gridSpan w:val="3"/>
          </w:tcPr>
          <w:p w14:paraId="07B22280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3" w:type="dxa"/>
          </w:tcPr>
          <w:p w14:paraId="57E243C4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43" w:type="dxa"/>
            <w:gridSpan w:val="2"/>
          </w:tcPr>
          <w:p w14:paraId="1E4EAA0B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7" w:type="dxa"/>
            <w:gridSpan w:val="3"/>
          </w:tcPr>
          <w:p w14:paraId="4ADE3ACB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</w:tr>
      <w:tr w:rsidR="00624FE7" w:rsidRPr="007671A3" w14:paraId="37D7D8C5" w14:textId="77777777" w:rsidTr="000B652C">
        <w:trPr>
          <w:trHeight w:val="139"/>
        </w:trPr>
        <w:tc>
          <w:tcPr>
            <w:tcW w:w="4086" w:type="dxa"/>
          </w:tcPr>
          <w:p w14:paraId="5DD07D75" w14:textId="4CD5BE25" w:rsidR="00624FE7" w:rsidRPr="007671A3" w:rsidRDefault="00624FE7" w:rsidP="000B652C">
            <w:pPr>
              <w:pStyle w:val="NormalAngsanaNew"/>
              <w:spacing w:line="380" w:lineRule="exact"/>
              <w:ind w:left="-16"/>
              <w:rPr>
                <w:cs/>
              </w:rPr>
            </w:pPr>
            <w:r w:rsidRPr="007671A3">
              <w:rPr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2269CC65" w14:textId="68000193" w:rsidR="00624FE7" w:rsidRPr="007671A3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</w:t>
            </w:r>
            <w:r w:rsidR="009D51B8">
              <w:rPr>
                <w:lang w:val="en-US"/>
              </w:rPr>
              <w:t>,</w:t>
            </w:r>
            <w:r w:rsidRPr="00031098">
              <w:rPr>
                <w:lang w:val="en-US"/>
              </w:rPr>
              <w:t>201</w:t>
            </w:r>
          </w:p>
        </w:tc>
        <w:tc>
          <w:tcPr>
            <w:tcW w:w="270" w:type="dxa"/>
          </w:tcPr>
          <w:p w14:paraId="4FD2FED4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93" w:type="dxa"/>
            <w:gridSpan w:val="2"/>
          </w:tcPr>
          <w:p w14:paraId="6C86F76F" w14:textId="5C182F33" w:rsidR="00624FE7" w:rsidRPr="007F0AE9" w:rsidRDefault="00D01F0F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6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D01F0F">
              <w:rPr>
                <w:rFonts w:hint="cs"/>
                <w:lang w:val="en-US"/>
              </w:rPr>
              <w:t>(</w:t>
            </w:r>
            <w:r w:rsidR="00031098" w:rsidRPr="00031098">
              <w:rPr>
                <w:lang w:val="en-US"/>
              </w:rPr>
              <w:t>486</w:t>
            </w:r>
            <w:r w:rsidRPr="00D01F0F">
              <w:rPr>
                <w:rFonts w:hint="cs"/>
                <w:lang w:val="en-US"/>
              </w:rPr>
              <w:t>)</w:t>
            </w:r>
          </w:p>
        </w:tc>
        <w:tc>
          <w:tcPr>
            <w:tcW w:w="252" w:type="dxa"/>
            <w:gridSpan w:val="3"/>
          </w:tcPr>
          <w:p w14:paraId="10CF5729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3" w:type="dxa"/>
          </w:tcPr>
          <w:p w14:paraId="7D4F80DB" w14:textId="5DC81498" w:rsidR="00624FE7" w:rsidRPr="009B474D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30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E0F3DE7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7" w:type="dxa"/>
            <w:gridSpan w:val="3"/>
          </w:tcPr>
          <w:p w14:paraId="59C6B9EF" w14:textId="7A322329" w:rsidR="00624FE7" w:rsidRPr="007B36F4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26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715</w:t>
            </w:r>
          </w:p>
        </w:tc>
      </w:tr>
      <w:tr w:rsidR="00624FE7" w:rsidRPr="007671A3" w14:paraId="708ACF0B" w14:textId="77777777" w:rsidTr="000B652C">
        <w:trPr>
          <w:trHeight w:val="348"/>
        </w:trPr>
        <w:tc>
          <w:tcPr>
            <w:tcW w:w="4086" w:type="dxa"/>
          </w:tcPr>
          <w:p w14:paraId="6EA3DA53" w14:textId="3EEC5FF7" w:rsidR="00624FE7" w:rsidRPr="007671A3" w:rsidRDefault="00624FE7" w:rsidP="000B652C">
            <w:pPr>
              <w:pStyle w:val="NormalAngsanaNew"/>
              <w:spacing w:line="380" w:lineRule="exact"/>
              <w:ind w:left="-16"/>
              <w:rPr>
                <w:lang w:val="en-US"/>
              </w:rPr>
            </w:pPr>
            <w:r w:rsidRPr="007671A3">
              <w:rPr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1EFB9D69" w14:textId="7AF91E02" w:rsidR="00624FE7" w:rsidRPr="007671A3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88</w:t>
            </w:r>
          </w:p>
        </w:tc>
        <w:tc>
          <w:tcPr>
            <w:tcW w:w="270" w:type="dxa"/>
          </w:tcPr>
          <w:p w14:paraId="35D29758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193" w:type="dxa"/>
            <w:gridSpan w:val="2"/>
          </w:tcPr>
          <w:p w14:paraId="6B04C868" w14:textId="10D61DB5" w:rsidR="00624FE7" w:rsidRPr="007F0AE9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20"/>
              </w:tabs>
              <w:spacing w:line="380" w:lineRule="exact"/>
              <w:ind w:left="-108" w:right="-108"/>
              <w:rPr>
                <w:lang w:val="en-US"/>
              </w:rPr>
            </w:pPr>
            <w:r w:rsidRPr="007F0AE9">
              <w:rPr>
                <w:lang w:val="en-US"/>
              </w:rPr>
              <w:t>-</w:t>
            </w:r>
          </w:p>
        </w:tc>
        <w:tc>
          <w:tcPr>
            <w:tcW w:w="252" w:type="dxa"/>
            <w:gridSpan w:val="3"/>
          </w:tcPr>
          <w:p w14:paraId="31893BE3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3" w:type="dxa"/>
          </w:tcPr>
          <w:p w14:paraId="78CB41E9" w14:textId="2813C31C" w:rsidR="00624FE7" w:rsidRPr="009B474D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30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8AC8EAB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7" w:type="dxa"/>
            <w:gridSpan w:val="3"/>
          </w:tcPr>
          <w:p w14:paraId="7EE9F5E2" w14:textId="1B15638D" w:rsidR="00624FE7" w:rsidRPr="007B36F4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26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88</w:t>
            </w:r>
          </w:p>
        </w:tc>
      </w:tr>
      <w:tr w:rsidR="00624FE7" w:rsidRPr="007671A3" w14:paraId="3477E1A4" w14:textId="77777777" w:rsidTr="000B652C">
        <w:trPr>
          <w:trHeight w:val="348"/>
        </w:trPr>
        <w:tc>
          <w:tcPr>
            <w:tcW w:w="4086" w:type="dxa"/>
          </w:tcPr>
          <w:p w14:paraId="7CC1DCCB" w14:textId="166B3034" w:rsidR="00624FE7" w:rsidRPr="007671A3" w:rsidRDefault="00624FE7" w:rsidP="000B652C">
            <w:pPr>
              <w:pStyle w:val="NormalAngsanaNew"/>
              <w:spacing w:line="380" w:lineRule="exact"/>
              <w:ind w:left="-16"/>
              <w:rPr>
                <w:cs/>
              </w:rPr>
            </w:pPr>
            <w:r w:rsidRPr="00363B0F">
              <w:rPr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344060B7" w14:textId="73A005C2" w:rsidR="00624FE7" w:rsidRPr="009B474D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 xml:space="preserve"> </w:t>
            </w:r>
            <w:r w:rsidR="00031098" w:rsidRPr="00031098">
              <w:rPr>
                <w:lang w:val="en-US"/>
              </w:rPr>
              <w:t>4</w:t>
            </w:r>
            <w:r w:rsidR="00E70118">
              <w:rPr>
                <w:lang w:val="en-US"/>
              </w:rPr>
              <w:t>,</w:t>
            </w:r>
            <w:r w:rsidR="00031098" w:rsidRPr="00031098">
              <w:rPr>
                <w:lang w:val="en-US"/>
              </w:rPr>
              <w:t>193</w:t>
            </w:r>
          </w:p>
        </w:tc>
        <w:tc>
          <w:tcPr>
            <w:tcW w:w="270" w:type="dxa"/>
          </w:tcPr>
          <w:p w14:paraId="24CB27D2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193" w:type="dxa"/>
            <w:gridSpan w:val="2"/>
          </w:tcPr>
          <w:p w14:paraId="20C366E0" w14:textId="6AA27778" w:rsidR="00624FE7" w:rsidRPr="007F0AE9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6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</w:t>
            </w:r>
            <w:r w:rsidR="00624FE7" w:rsidRPr="00994CA1">
              <w:rPr>
                <w:lang w:val="en-US"/>
              </w:rPr>
              <w:t>,</w:t>
            </w:r>
            <w:r w:rsidRPr="00031098">
              <w:rPr>
                <w:lang w:val="en-US"/>
              </w:rPr>
              <w:t>281</w:t>
            </w:r>
          </w:p>
        </w:tc>
        <w:tc>
          <w:tcPr>
            <w:tcW w:w="252" w:type="dxa"/>
            <w:gridSpan w:val="3"/>
          </w:tcPr>
          <w:p w14:paraId="034E7313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3" w:type="dxa"/>
          </w:tcPr>
          <w:p w14:paraId="73A14F41" w14:textId="1DB68DC9" w:rsidR="00624FE7" w:rsidRPr="009B474D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30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0E6A6907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7" w:type="dxa"/>
            <w:gridSpan w:val="3"/>
          </w:tcPr>
          <w:p w14:paraId="234BF80D" w14:textId="5C1BECCA" w:rsidR="00624FE7" w:rsidRPr="007B36F4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26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5</w:t>
            </w:r>
            <w:r w:rsidR="00624FE7">
              <w:rPr>
                <w:lang w:val="en-US"/>
              </w:rPr>
              <w:t>,</w:t>
            </w:r>
            <w:r w:rsidRPr="00031098">
              <w:rPr>
                <w:lang w:val="en-US"/>
              </w:rPr>
              <w:t>474</w:t>
            </w:r>
          </w:p>
        </w:tc>
      </w:tr>
      <w:tr w:rsidR="00624FE7" w:rsidRPr="007671A3" w14:paraId="52CBCB7E" w14:textId="77777777" w:rsidTr="000B652C">
        <w:trPr>
          <w:trHeight w:val="348"/>
        </w:trPr>
        <w:tc>
          <w:tcPr>
            <w:tcW w:w="4086" w:type="dxa"/>
          </w:tcPr>
          <w:p w14:paraId="215ABA0B" w14:textId="4E1F7301" w:rsidR="00624FE7" w:rsidRPr="007671A3" w:rsidRDefault="00624FE7" w:rsidP="000B652C">
            <w:pPr>
              <w:pStyle w:val="NormalAngsanaNew"/>
              <w:spacing w:line="380" w:lineRule="exact"/>
              <w:ind w:left="-16"/>
              <w:rPr>
                <w:cs/>
              </w:rPr>
            </w:pPr>
            <w:r w:rsidRPr="00C56CB0">
              <w:rPr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30A004A6" w14:textId="7EC93370" w:rsidR="00624FE7" w:rsidRPr="009B474D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 xml:space="preserve">  </w:t>
            </w:r>
            <w:r w:rsidR="00031098" w:rsidRPr="00031098">
              <w:rPr>
                <w:lang w:val="en-US"/>
              </w:rPr>
              <w:t>856</w:t>
            </w:r>
          </w:p>
        </w:tc>
        <w:tc>
          <w:tcPr>
            <w:tcW w:w="270" w:type="dxa"/>
          </w:tcPr>
          <w:p w14:paraId="05DF272E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lang w:val="en-US"/>
              </w:rPr>
            </w:pPr>
          </w:p>
        </w:tc>
        <w:tc>
          <w:tcPr>
            <w:tcW w:w="1193" w:type="dxa"/>
            <w:gridSpan w:val="2"/>
          </w:tcPr>
          <w:p w14:paraId="5CEEBF24" w14:textId="29D14FB3" w:rsidR="00624FE7" w:rsidRPr="007F0AE9" w:rsidRDefault="00D01F0F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6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D01F0F">
              <w:rPr>
                <w:rFonts w:hint="cs"/>
                <w:lang w:val="en-US"/>
              </w:rPr>
              <w:t>(</w:t>
            </w:r>
            <w:r w:rsidR="00031098" w:rsidRPr="00031098">
              <w:rPr>
                <w:lang w:val="en-US"/>
              </w:rPr>
              <w:t>64</w:t>
            </w:r>
            <w:r w:rsidRPr="00D01F0F">
              <w:rPr>
                <w:rFonts w:hint="cs"/>
                <w:lang w:val="en-US"/>
              </w:rPr>
              <w:t>)</w:t>
            </w:r>
          </w:p>
        </w:tc>
        <w:tc>
          <w:tcPr>
            <w:tcW w:w="252" w:type="dxa"/>
            <w:gridSpan w:val="3"/>
          </w:tcPr>
          <w:p w14:paraId="4E27A118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073" w:type="dxa"/>
          </w:tcPr>
          <w:p w14:paraId="615BE777" w14:textId="15E7D97A" w:rsidR="00624FE7" w:rsidRPr="009B474D" w:rsidRDefault="00624FE7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30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DCBA097" w14:textId="77777777" w:rsidR="00624FE7" w:rsidRPr="00791522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lang w:val="en-US"/>
              </w:rPr>
            </w:pPr>
          </w:p>
        </w:tc>
        <w:tc>
          <w:tcPr>
            <w:tcW w:w="1037" w:type="dxa"/>
            <w:gridSpan w:val="3"/>
          </w:tcPr>
          <w:p w14:paraId="27DC8AF6" w14:textId="5CA1BC4A" w:rsidR="00624FE7" w:rsidRPr="007B36F4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26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792</w:t>
            </w:r>
          </w:p>
        </w:tc>
      </w:tr>
      <w:tr w:rsidR="00624FE7" w:rsidRPr="007671A3" w14:paraId="5638437F" w14:textId="77777777" w:rsidTr="000B652C">
        <w:trPr>
          <w:trHeight w:val="334"/>
        </w:trPr>
        <w:tc>
          <w:tcPr>
            <w:tcW w:w="4086" w:type="dxa"/>
          </w:tcPr>
          <w:p w14:paraId="2E7F7EB2" w14:textId="77777777" w:rsidR="00733AB8" w:rsidRPr="00733AB8" w:rsidRDefault="00624FE7" w:rsidP="000B652C">
            <w:pPr>
              <w:pStyle w:val="NormalAngsanaNew"/>
              <w:spacing w:line="380" w:lineRule="exact"/>
              <w:ind w:left="299" w:hanging="315"/>
            </w:pPr>
            <w:r w:rsidRPr="00733AB8">
              <w:rPr>
                <w:rFonts w:hint="cs"/>
                <w:cs/>
              </w:rPr>
              <w:t>ประมาณการหนี้สินสำหรับ</w:t>
            </w:r>
          </w:p>
          <w:p w14:paraId="31FACC07" w14:textId="55FEE40C" w:rsidR="00624FE7" w:rsidRPr="00733AB8" w:rsidRDefault="00624FE7" w:rsidP="000B652C">
            <w:pPr>
              <w:pStyle w:val="NormalAngsanaNew"/>
              <w:spacing w:line="380" w:lineRule="exact"/>
              <w:ind w:left="299" w:hanging="99"/>
              <w:rPr>
                <w:cs/>
              </w:rPr>
            </w:pPr>
            <w:r w:rsidRPr="00733AB8">
              <w:rPr>
                <w:rFonts w:hint="cs"/>
                <w:cs/>
              </w:rPr>
              <w:t>ผลประโยชน์พนักงาน</w:t>
            </w:r>
          </w:p>
        </w:tc>
        <w:tc>
          <w:tcPr>
            <w:tcW w:w="1080" w:type="dxa"/>
            <w:vAlign w:val="bottom"/>
          </w:tcPr>
          <w:p w14:paraId="7D71F4AB" w14:textId="6768B532" w:rsidR="00624FE7" w:rsidRPr="00994CA1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7</w:t>
            </w:r>
            <w:r w:rsidR="00624FE7" w:rsidRPr="00994CA1">
              <w:rPr>
                <w:lang w:val="en-US"/>
              </w:rPr>
              <w:t>,</w:t>
            </w:r>
            <w:r w:rsidRPr="00031098">
              <w:rPr>
                <w:lang w:val="en-US"/>
              </w:rPr>
              <w:t>579</w:t>
            </w:r>
          </w:p>
        </w:tc>
        <w:tc>
          <w:tcPr>
            <w:tcW w:w="270" w:type="dxa"/>
          </w:tcPr>
          <w:p w14:paraId="17C432F1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CE313E7" w14:textId="03739ACD" w:rsidR="00624FE7" w:rsidRPr="007F0AE9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6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031098">
              <w:rPr>
                <w:lang w:val="en-US"/>
              </w:rPr>
              <w:t>3</w:t>
            </w:r>
            <w:r w:rsidR="00624FE7">
              <w:rPr>
                <w:lang w:val="en-US"/>
              </w:rPr>
              <w:t>,</w:t>
            </w:r>
            <w:r w:rsidRPr="00031098">
              <w:rPr>
                <w:lang w:val="en-US"/>
              </w:rPr>
              <w:t>157</w:t>
            </w:r>
          </w:p>
        </w:tc>
        <w:tc>
          <w:tcPr>
            <w:tcW w:w="252" w:type="dxa"/>
            <w:gridSpan w:val="3"/>
          </w:tcPr>
          <w:p w14:paraId="0E7F6248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073" w:type="dxa"/>
            <w:vAlign w:val="bottom"/>
          </w:tcPr>
          <w:p w14:paraId="47EA2412" w14:textId="71AF2B25" w:rsidR="00624FE7" w:rsidRPr="00BE630C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031098">
              <w:rPr>
                <w:rFonts w:hint="cs"/>
                <w:lang w:val="en-US"/>
              </w:rPr>
              <w:t>1</w:t>
            </w:r>
            <w:r w:rsidR="00BD49F8" w:rsidRPr="00BE630C">
              <w:rPr>
                <w:rFonts w:hint="cs"/>
                <w:cs/>
                <w:lang w:val="en-US"/>
              </w:rPr>
              <w:t>,</w:t>
            </w:r>
            <w:r w:rsidRPr="00031098">
              <w:rPr>
                <w:rFonts w:hint="cs"/>
                <w:lang w:val="en-US"/>
              </w:rPr>
              <w:t>024</w:t>
            </w:r>
          </w:p>
        </w:tc>
        <w:tc>
          <w:tcPr>
            <w:tcW w:w="243" w:type="dxa"/>
            <w:gridSpan w:val="2"/>
          </w:tcPr>
          <w:p w14:paraId="7C769E0D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highlight w:val="yellow"/>
                <w:cs/>
                <w:lang w:val="en-US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6D9A5EEB" w14:textId="60D05F21" w:rsidR="00624FE7" w:rsidRPr="007B36F4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26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11</w:t>
            </w:r>
            <w:r w:rsidR="00624FE7">
              <w:rPr>
                <w:lang w:val="en-US"/>
              </w:rPr>
              <w:t>,</w:t>
            </w:r>
            <w:r w:rsidRPr="00031098">
              <w:rPr>
                <w:lang w:val="en-US"/>
              </w:rPr>
              <w:t>760</w:t>
            </w:r>
          </w:p>
        </w:tc>
      </w:tr>
      <w:tr w:rsidR="00624FE7" w:rsidRPr="007671A3" w14:paraId="2D13A02E" w14:textId="77777777" w:rsidTr="000B652C">
        <w:trPr>
          <w:trHeight w:val="334"/>
        </w:trPr>
        <w:tc>
          <w:tcPr>
            <w:tcW w:w="4086" w:type="dxa"/>
          </w:tcPr>
          <w:p w14:paraId="33FFC3A0" w14:textId="77777777" w:rsidR="00624FE7" w:rsidRPr="007671A3" w:rsidRDefault="00624FE7" w:rsidP="000B652C">
            <w:pPr>
              <w:pStyle w:val="NormalAngsanaNew"/>
              <w:spacing w:line="380" w:lineRule="exact"/>
              <w:ind w:left="-16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008E1D" w14:textId="03BF05DA" w:rsidR="00624FE7" w:rsidRPr="009B474D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13</w:t>
            </w:r>
            <w:r w:rsidR="00624FE7" w:rsidRPr="009B474D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917</w:t>
            </w:r>
          </w:p>
        </w:tc>
        <w:tc>
          <w:tcPr>
            <w:tcW w:w="270" w:type="dxa"/>
          </w:tcPr>
          <w:p w14:paraId="0E58E932" w14:textId="7777777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F6E3FB" w14:textId="38AD9ADA" w:rsidR="00624FE7" w:rsidRPr="009B474D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6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3</w:t>
            </w:r>
            <w:r w:rsidR="00624FE7" w:rsidRPr="009B474D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888</w:t>
            </w:r>
          </w:p>
        </w:tc>
        <w:tc>
          <w:tcPr>
            <w:tcW w:w="252" w:type="dxa"/>
            <w:gridSpan w:val="3"/>
          </w:tcPr>
          <w:p w14:paraId="3194CC3B" w14:textId="7777777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46BC82E" w14:textId="5CB78315" w:rsidR="00624FE7" w:rsidRPr="00BE630C" w:rsidRDefault="00031098" w:rsidP="00BE63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031098">
              <w:rPr>
                <w:rFonts w:hint="cs"/>
                <w:b/>
                <w:bCs/>
                <w:lang w:val="en-US"/>
              </w:rPr>
              <w:t>1</w:t>
            </w:r>
            <w:r w:rsidR="00BD49F8" w:rsidRPr="00BE630C">
              <w:rPr>
                <w:rFonts w:hint="cs"/>
                <w:b/>
                <w:bCs/>
                <w:cs/>
                <w:lang w:val="en-US"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024</w:t>
            </w:r>
          </w:p>
        </w:tc>
        <w:tc>
          <w:tcPr>
            <w:tcW w:w="243" w:type="dxa"/>
            <w:gridSpan w:val="2"/>
          </w:tcPr>
          <w:p w14:paraId="25EB50E6" w14:textId="7777777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8B4645" w14:textId="6BC86E0E" w:rsidR="00624FE7" w:rsidRPr="009B474D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26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18</w:t>
            </w:r>
            <w:r w:rsidR="00624FE7" w:rsidRPr="009B474D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829</w:t>
            </w:r>
          </w:p>
        </w:tc>
      </w:tr>
      <w:tr w:rsidR="00624FE7" w:rsidRPr="007671A3" w14:paraId="674B5140" w14:textId="77777777" w:rsidTr="000B652C">
        <w:trPr>
          <w:gridAfter w:val="1"/>
          <w:wAfter w:w="18" w:type="dxa"/>
          <w:trHeight w:val="139"/>
        </w:trPr>
        <w:tc>
          <w:tcPr>
            <w:tcW w:w="4086" w:type="dxa"/>
          </w:tcPr>
          <w:p w14:paraId="30BEA0E7" w14:textId="158ADA6C" w:rsidR="00624FE7" w:rsidRPr="007671A3" w:rsidRDefault="00624FE7" w:rsidP="00624FE7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5130" w:type="dxa"/>
            <w:gridSpan w:val="12"/>
            <w:vAlign w:val="bottom"/>
          </w:tcPr>
          <w:p w14:paraId="1C2F8D45" w14:textId="7A9E362F" w:rsidR="00624FE7" w:rsidRPr="007671A3" w:rsidRDefault="00624FE7" w:rsidP="00624FE7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FE7" w:rsidRPr="007671A3" w14:paraId="40F589F0" w14:textId="77777777" w:rsidTr="000B652C">
        <w:trPr>
          <w:gridAfter w:val="1"/>
          <w:wAfter w:w="18" w:type="dxa"/>
          <w:trHeight w:val="139"/>
        </w:trPr>
        <w:tc>
          <w:tcPr>
            <w:tcW w:w="4086" w:type="dxa"/>
          </w:tcPr>
          <w:p w14:paraId="4F790580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D4E60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887A6C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8" w:type="dxa"/>
            <w:gridSpan w:val="6"/>
          </w:tcPr>
          <w:p w14:paraId="38CD54C8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  <w:gridSpan w:val="2"/>
          </w:tcPr>
          <w:p w14:paraId="383A447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</w:tcPr>
          <w:p w14:paraId="2E6056FA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4FE7" w:rsidRPr="007671A3" w14:paraId="61BF7A1D" w14:textId="77777777" w:rsidTr="000B652C">
        <w:trPr>
          <w:gridAfter w:val="1"/>
          <w:wAfter w:w="18" w:type="dxa"/>
          <w:trHeight w:val="139"/>
        </w:trPr>
        <w:tc>
          <w:tcPr>
            <w:tcW w:w="4086" w:type="dxa"/>
          </w:tcPr>
          <w:p w14:paraId="26B9A337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B74574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F05021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8" w:type="dxa"/>
            <w:gridSpan w:val="6"/>
            <w:tcBorders>
              <w:bottom w:val="single" w:sz="4" w:space="0" w:color="auto"/>
            </w:tcBorders>
          </w:tcPr>
          <w:p w14:paraId="553EC56C" w14:textId="29713B6A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 </w:t>
            </w:r>
            <w:r w:rsidR="00D01F0F" w:rsidRPr="00D01F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D01F0F" w:rsidRPr="00D01F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6428AC5B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</w:tcPr>
          <w:p w14:paraId="0768FD06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4FE7" w:rsidRPr="007671A3" w14:paraId="3378FA15" w14:textId="77777777" w:rsidTr="000B652C">
        <w:trPr>
          <w:gridAfter w:val="1"/>
          <w:wAfter w:w="18" w:type="dxa"/>
          <w:trHeight w:val="139"/>
        </w:trPr>
        <w:tc>
          <w:tcPr>
            <w:tcW w:w="4086" w:type="dxa"/>
          </w:tcPr>
          <w:p w14:paraId="09BC8773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A5033F" w14:textId="6E365CA6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57A51C3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09FA9C9" w14:textId="27413C9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38417F47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</w:tcBorders>
          </w:tcPr>
          <w:p w14:paraId="43BC98FD" w14:textId="0615B100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</w:t>
            </w:r>
          </w:p>
        </w:tc>
        <w:tc>
          <w:tcPr>
            <w:tcW w:w="243" w:type="dxa"/>
            <w:gridSpan w:val="2"/>
          </w:tcPr>
          <w:p w14:paraId="354605B7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</w:tcPr>
          <w:p w14:paraId="5A561538" w14:textId="6EFC491F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624FE7" w:rsidRPr="007671A3" w14:paraId="40BAAF64" w14:textId="77777777" w:rsidTr="000B652C">
        <w:trPr>
          <w:gridAfter w:val="1"/>
          <w:wAfter w:w="18" w:type="dxa"/>
          <w:trHeight w:val="139"/>
        </w:trPr>
        <w:tc>
          <w:tcPr>
            <w:tcW w:w="4086" w:type="dxa"/>
          </w:tcPr>
          <w:p w14:paraId="431ED151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50FA87" w14:textId="7FA5792A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24F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24FE7"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DA7C851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78BC7289" w14:textId="76835C2F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gridSpan w:val="2"/>
          </w:tcPr>
          <w:p w14:paraId="7082EAED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3"/>
          </w:tcPr>
          <w:p w14:paraId="697B7B5C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  <w:gridSpan w:val="2"/>
          </w:tcPr>
          <w:p w14:paraId="41385C9A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</w:tcPr>
          <w:p w14:paraId="2A45542B" w14:textId="2D9B4EC5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24F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24FE7"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24FE7" w:rsidRPr="007671A3" w14:paraId="099BD5E5" w14:textId="77777777" w:rsidTr="000B652C">
        <w:trPr>
          <w:gridAfter w:val="1"/>
          <w:wAfter w:w="18" w:type="dxa"/>
          <w:trHeight w:val="139"/>
        </w:trPr>
        <w:tc>
          <w:tcPr>
            <w:tcW w:w="4086" w:type="dxa"/>
          </w:tcPr>
          <w:p w14:paraId="54E76AE4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FC8551" w14:textId="01696402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93622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4728161A" w14:textId="56A91357" w:rsidR="00624FE7" w:rsidRPr="007671A3" w:rsidRDefault="00D01F0F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1F0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624FE7"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031098" w:rsidRPr="0003109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</w:t>
            </w:r>
            <w:r w:rsidR="00031098" w:rsidRPr="000310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D01F0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67E4D14A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3"/>
          </w:tcPr>
          <w:p w14:paraId="503DE8A9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  <w:gridSpan w:val="2"/>
          </w:tcPr>
          <w:p w14:paraId="721380FF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</w:tcPr>
          <w:p w14:paraId="71489C29" w14:textId="64DC9AFD" w:rsidR="00624FE7" w:rsidRPr="007671A3" w:rsidRDefault="00031098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109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24FE7" w:rsidRPr="007671A3" w14:paraId="06894FF6" w14:textId="77777777" w:rsidTr="000B652C">
        <w:trPr>
          <w:gridAfter w:val="1"/>
          <w:wAfter w:w="18" w:type="dxa"/>
          <w:trHeight w:val="139"/>
        </w:trPr>
        <w:tc>
          <w:tcPr>
            <w:tcW w:w="4086" w:type="dxa"/>
          </w:tcPr>
          <w:p w14:paraId="3A69758D" w14:textId="77777777" w:rsidR="00624FE7" w:rsidRPr="007671A3" w:rsidRDefault="00624FE7" w:rsidP="00624FE7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</w:p>
        </w:tc>
        <w:tc>
          <w:tcPr>
            <w:tcW w:w="5130" w:type="dxa"/>
            <w:gridSpan w:val="12"/>
          </w:tcPr>
          <w:p w14:paraId="7ACF875F" w14:textId="6FF9EBB5" w:rsidR="00624FE7" w:rsidRPr="007671A3" w:rsidRDefault="00D01F0F" w:rsidP="00624FE7">
            <w:pPr>
              <w:pStyle w:val="NoSpacing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01F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624FE7"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24FE7" w:rsidRPr="007671A3" w14:paraId="7FA6C31F" w14:textId="77777777" w:rsidTr="000B652C">
        <w:trPr>
          <w:gridAfter w:val="1"/>
          <w:wAfter w:w="18" w:type="dxa"/>
          <w:trHeight w:val="139"/>
        </w:trPr>
        <w:tc>
          <w:tcPr>
            <w:tcW w:w="4086" w:type="dxa"/>
          </w:tcPr>
          <w:p w14:paraId="5CCD3B00" w14:textId="77777777" w:rsidR="00624FE7" w:rsidRPr="00F51BF9" w:rsidRDefault="00624FE7" w:rsidP="00624FE7">
            <w:pPr>
              <w:pStyle w:val="NormalAngsanaNew"/>
              <w:spacing w:line="380" w:lineRule="exact"/>
              <w:ind w:firstLine="9"/>
              <w:rPr>
                <w:b/>
                <w:bCs/>
                <w:i/>
                <w:iCs/>
                <w:cs/>
              </w:rPr>
            </w:pPr>
            <w:r w:rsidRPr="00273704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85D5667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70" w:type="dxa"/>
          </w:tcPr>
          <w:p w14:paraId="3FC87A5F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82" w:type="dxa"/>
          </w:tcPr>
          <w:p w14:paraId="090B56E5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36" w:type="dxa"/>
            <w:gridSpan w:val="2"/>
          </w:tcPr>
          <w:p w14:paraId="13115481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3"/>
          </w:tcPr>
          <w:p w14:paraId="1AE38D04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43" w:type="dxa"/>
            <w:gridSpan w:val="2"/>
          </w:tcPr>
          <w:p w14:paraId="26A5961E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gridSpan w:val="2"/>
          </w:tcPr>
          <w:p w14:paraId="397CB133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</w:tr>
      <w:tr w:rsidR="009A68F0" w:rsidRPr="007671A3" w14:paraId="645CDEA5" w14:textId="77777777" w:rsidTr="000B652C">
        <w:trPr>
          <w:gridAfter w:val="1"/>
          <w:wAfter w:w="18" w:type="dxa"/>
          <w:trHeight w:val="398"/>
        </w:trPr>
        <w:tc>
          <w:tcPr>
            <w:tcW w:w="4086" w:type="dxa"/>
            <w:vAlign w:val="bottom"/>
          </w:tcPr>
          <w:p w14:paraId="24D6AFB8" w14:textId="0D2A6E5C" w:rsidR="009A68F0" w:rsidRPr="007671A3" w:rsidRDefault="009A68F0" w:rsidP="009A68F0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 xml:space="preserve">สินค้าคงเหลือ </w:t>
            </w:r>
          </w:p>
        </w:tc>
        <w:tc>
          <w:tcPr>
            <w:tcW w:w="1080" w:type="dxa"/>
            <w:vAlign w:val="bottom"/>
          </w:tcPr>
          <w:p w14:paraId="5B1FE109" w14:textId="796325C2" w:rsidR="009A68F0" w:rsidRPr="00AB6386" w:rsidRDefault="00031098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715</w:t>
            </w:r>
          </w:p>
        </w:tc>
        <w:tc>
          <w:tcPr>
            <w:tcW w:w="270" w:type="dxa"/>
            <w:vAlign w:val="bottom"/>
          </w:tcPr>
          <w:p w14:paraId="71090323" w14:textId="77777777" w:rsidR="009A68F0" w:rsidRPr="007671A3" w:rsidRDefault="009A68F0" w:rsidP="009A68F0">
            <w:pPr>
              <w:pStyle w:val="NormalAngsanaNew"/>
              <w:spacing w:line="380" w:lineRule="exact"/>
              <w:rPr>
                <w:cs/>
              </w:rPr>
            </w:pPr>
          </w:p>
        </w:tc>
        <w:tc>
          <w:tcPr>
            <w:tcW w:w="1182" w:type="dxa"/>
            <w:vAlign w:val="bottom"/>
          </w:tcPr>
          <w:p w14:paraId="01CA5300" w14:textId="7DDA513C" w:rsidR="009A68F0" w:rsidRPr="007F5BE5" w:rsidRDefault="00D01F0F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D01F0F">
              <w:rPr>
                <w:lang w:val="en-US"/>
              </w:rPr>
              <w:t>(</w:t>
            </w:r>
            <w:r w:rsidR="00031098" w:rsidRPr="00031098">
              <w:rPr>
                <w:lang w:val="en-US"/>
              </w:rPr>
              <w:t>610</w:t>
            </w:r>
            <w:r w:rsidRPr="00D01F0F">
              <w:rPr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9DECF16" w14:textId="77777777" w:rsidR="009A68F0" w:rsidRPr="007671A3" w:rsidRDefault="009A68F0" w:rsidP="009A68F0">
            <w:pPr>
              <w:pStyle w:val="NormalAngsanaNew"/>
              <w:spacing w:line="380" w:lineRule="exact"/>
              <w:rPr>
                <w:cs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03BB5FA8" w14:textId="0F571E0B" w:rsidR="009A68F0" w:rsidRPr="007F5BE5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6516049" w14:textId="77777777" w:rsidR="009A68F0" w:rsidRPr="007671A3" w:rsidRDefault="009A68F0" w:rsidP="009A68F0">
            <w:pPr>
              <w:pStyle w:val="NormalAngsanaNew"/>
              <w:spacing w:line="380" w:lineRule="exact"/>
              <w:rPr>
                <w:cs/>
              </w:rPr>
            </w:pPr>
          </w:p>
        </w:tc>
        <w:tc>
          <w:tcPr>
            <w:tcW w:w="1019" w:type="dxa"/>
            <w:gridSpan w:val="2"/>
          </w:tcPr>
          <w:p w14:paraId="3AE7A976" w14:textId="0DAC55A6" w:rsidR="009A68F0" w:rsidRPr="007F5BE5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</w:pPr>
            <w:r w:rsidRPr="0017342E">
              <w:t xml:space="preserve"> </w:t>
            </w:r>
            <w:r w:rsidR="00031098" w:rsidRPr="00031098">
              <w:rPr>
                <w:lang w:val="en-US"/>
              </w:rPr>
              <w:t>105</w:t>
            </w:r>
            <w:r w:rsidRPr="0017342E">
              <w:t xml:space="preserve"> </w:t>
            </w:r>
          </w:p>
        </w:tc>
      </w:tr>
      <w:tr w:rsidR="009A68F0" w:rsidRPr="007671A3" w14:paraId="00955280" w14:textId="77777777" w:rsidTr="000B652C">
        <w:trPr>
          <w:gridAfter w:val="1"/>
          <w:wAfter w:w="18" w:type="dxa"/>
          <w:trHeight w:val="348"/>
        </w:trPr>
        <w:tc>
          <w:tcPr>
            <w:tcW w:w="4086" w:type="dxa"/>
            <w:vAlign w:val="bottom"/>
          </w:tcPr>
          <w:p w14:paraId="59D6446B" w14:textId="1718F42C" w:rsidR="009A68F0" w:rsidRPr="007671A3" w:rsidRDefault="009A68F0" w:rsidP="009A68F0">
            <w:pPr>
              <w:pStyle w:val="NormalAngsanaNew"/>
              <w:spacing w:line="380" w:lineRule="exact"/>
              <w:rPr>
                <w:lang w:val="en-US"/>
              </w:rPr>
            </w:pPr>
            <w:r w:rsidRPr="007671A3">
              <w:rPr>
                <w:cs/>
              </w:rPr>
              <w:t xml:space="preserve">เงินลงทุน </w:t>
            </w:r>
          </w:p>
        </w:tc>
        <w:tc>
          <w:tcPr>
            <w:tcW w:w="1080" w:type="dxa"/>
            <w:vAlign w:val="bottom"/>
          </w:tcPr>
          <w:p w14:paraId="0C0BACF8" w14:textId="2B5FA1E4" w:rsidR="009A68F0" w:rsidRPr="007671A3" w:rsidRDefault="00031098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36F74F61" w14:textId="77777777" w:rsidR="009A68F0" w:rsidRPr="007671A3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48AD194D" w14:textId="663C5597" w:rsidR="009A68F0" w:rsidRPr="009B474D" w:rsidRDefault="009A68F0" w:rsidP="008000D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36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B06961" w14:textId="77777777" w:rsidR="009A68F0" w:rsidRPr="007671A3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11C76FE1" w14:textId="04FE700F" w:rsidR="009A68F0" w:rsidRPr="009B474D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B1BC2B6" w14:textId="77777777" w:rsidR="009A68F0" w:rsidRPr="007671A3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gridSpan w:val="2"/>
          </w:tcPr>
          <w:p w14:paraId="63098DE4" w14:textId="0A05ECF5" w:rsidR="009A68F0" w:rsidRPr="009B474D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lang w:val="en-US"/>
              </w:rPr>
            </w:pPr>
            <w:r w:rsidRPr="0017342E">
              <w:t xml:space="preserve"> </w:t>
            </w:r>
            <w:r w:rsidR="00031098" w:rsidRPr="00031098">
              <w:rPr>
                <w:lang w:val="en-US"/>
              </w:rPr>
              <w:t>88</w:t>
            </w:r>
            <w:r w:rsidRPr="0017342E">
              <w:t xml:space="preserve"> </w:t>
            </w:r>
          </w:p>
        </w:tc>
      </w:tr>
      <w:tr w:rsidR="000B652C" w:rsidRPr="007671A3" w14:paraId="552AF9BB" w14:textId="77777777" w:rsidTr="000B652C">
        <w:trPr>
          <w:trHeight w:val="334"/>
        </w:trPr>
        <w:tc>
          <w:tcPr>
            <w:tcW w:w="4086" w:type="dxa"/>
            <w:vAlign w:val="bottom"/>
          </w:tcPr>
          <w:p w14:paraId="45F6F5F6" w14:textId="77777777" w:rsidR="000B652C" w:rsidRPr="007671A3" w:rsidRDefault="000B652C" w:rsidP="000B652C">
            <w:pPr>
              <w:pStyle w:val="NormalAngsanaNew"/>
              <w:spacing w:line="380" w:lineRule="exact"/>
              <w:rPr>
                <w:cs/>
              </w:rPr>
            </w:pPr>
            <w:r w:rsidRPr="00F176AD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2E46C2D7" w14:textId="50B824D3" w:rsidR="000B652C" w:rsidRDefault="00031098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5</w:t>
            </w:r>
            <w:r w:rsidR="000B652C">
              <w:rPr>
                <w:lang w:val="en-US"/>
              </w:rPr>
              <w:t>,</w:t>
            </w:r>
            <w:r w:rsidRPr="00031098">
              <w:rPr>
                <w:lang w:val="en-US"/>
              </w:rPr>
              <w:t>474</w:t>
            </w:r>
          </w:p>
        </w:tc>
        <w:tc>
          <w:tcPr>
            <w:tcW w:w="270" w:type="dxa"/>
            <w:vAlign w:val="bottom"/>
          </w:tcPr>
          <w:p w14:paraId="6BAD6C8C" w14:textId="77777777" w:rsidR="000B652C" w:rsidRPr="00F176AD" w:rsidRDefault="000B652C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spacing w:line="380" w:lineRule="exact"/>
              <w:ind w:left="-108" w:right="-108"/>
              <w:rPr>
                <w:cs/>
                <w:lang w:val="en-US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772A2AC5" w14:textId="24B0E2D9" w:rsidR="000B652C" w:rsidRPr="00F176AD" w:rsidRDefault="000B652C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E30571">
              <w:rPr>
                <w:lang w:val="en-US"/>
              </w:rPr>
              <w:t>(</w:t>
            </w:r>
            <w:r w:rsidR="00031098" w:rsidRPr="00031098">
              <w:rPr>
                <w:lang w:val="en-US"/>
              </w:rPr>
              <w:t>3</w:t>
            </w:r>
            <w:r w:rsidRPr="00E30571">
              <w:rPr>
                <w:lang w:val="en-US"/>
              </w:rPr>
              <w:t>,</w:t>
            </w:r>
            <w:r w:rsidR="00031098" w:rsidRPr="00031098">
              <w:rPr>
                <w:lang w:val="en-US"/>
              </w:rPr>
              <w:t>178</w:t>
            </w:r>
            <w:r w:rsidRPr="00E30571">
              <w:rPr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7B7C7C5" w14:textId="77777777" w:rsidR="000B652C" w:rsidRPr="007671A3" w:rsidRDefault="000B652C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5077A250" w14:textId="77777777" w:rsidR="000B652C" w:rsidRPr="001C24A3" w:rsidRDefault="000B652C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cs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189AB76C" w14:textId="77777777" w:rsidR="000B652C" w:rsidRPr="007671A3" w:rsidRDefault="000B652C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027B7458" w14:textId="57D307BB" w:rsidR="000B652C" w:rsidRPr="009B474D" w:rsidRDefault="00031098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2</w:t>
            </w:r>
            <w:r w:rsidR="000B652C" w:rsidRPr="009A68F0">
              <w:rPr>
                <w:lang w:val="en-US"/>
              </w:rPr>
              <w:t>,</w:t>
            </w:r>
            <w:r w:rsidRPr="00031098">
              <w:rPr>
                <w:lang w:val="en-US"/>
              </w:rPr>
              <w:t>296</w:t>
            </w:r>
          </w:p>
        </w:tc>
      </w:tr>
      <w:tr w:rsidR="008C2BD3" w:rsidRPr="007671A3" w14:paraId="58421D01" w14:textId="77777777" w:rsidTr="000B652C">
        <w:trPr>
          <w:gridAfter w:val="1"/>
          <w:wAfter w:w="18" w:type="dxa"/>
          <w:trHeight w:val="348"/>
        </w:trPr>
        <w:tc>
          <w:tcPr>
            <w:tcW w:w="4086" w:type="dxa"/>
            <w:vAlign w:val="bottom"/>
          </w:tcPr>
          <w:p w14:paraId="65C42A30" w14:textId="3F648460" w:rsidR="008C2BD3" w:rsidRPr="007671A3" w:rsidRDefault="008C2BD3" w:rsidP="008C2BD3">
            <w:pPr>
              <w:pStyle w:val="NormalAngsanaNew"/>
              <w:spacing w:line="380" w:lineRule="exact"/>
              <w:rPr>
                <w:cs/>
              </w:rPr>
            </w:pPr>
            <w:r w:rsidRPr="00363B0F">
              <w:rPr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  <w:vAlign w:val="bottom"/>
          </w:tcPr>
          <w:p w14:paraId="31937298" w14:textId="5B671EB2" w:rsidR="008C2BD3" w:rsidRPr="007671A3" w:rsidRDefault="008C2BD3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66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09FEE11" w14:textId="77777777" w:rsidR="008C2BD3" w:rsidRPr="007671A3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127CA22C" w14:textId="12B42341" w:rsidR="008C2BD3" w:rsidRPr="009B474D" w:rsidRDefault="00031098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</w:t>
            </w:r>
            <w:r w:rsidR="008C2BD3" w:rsidRPr="00E30571">
              <w:rPr>
                <w:lang w:val="en-US"/>
              </w:rPr>
              <w:t>,</w:t>
            </w:r>
            <w:r w:rsidRPr="00031098">
              <w:rPr>
                <w:lang w:val="en-US"/>
              </w:rPr>
              <w:t>503</w:t>
            </w:r>
          </w:p>
        </w:tc>
        <w:tc>
          <w:tcPr>
            <w:tcW w:w="236" w:type="dxa"/>
            <w:gridSpan w:val="2"/>
            <w:vAlign w:val="bottom"/>
          </w:tcPr>
          <w:p w14:paraId="52663AF7" w14:textId="77777777" w:rsidR="008C2BD3" w:rsidRPr="007671A3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36F0F7ED" w14:textId="08FB9946" w:rsidR="008C2BD3" w:rsidRPr="009B474D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5640754" w14:textId="77777777" w:rsidR="008C2BD3" w:rsidRPr="007671A3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7979FF3F" w14:textId="11356CAD" w:rsidR="008C2BD3" w:rsidRPr="009B474D" w:rsidRDefault="00031098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</w:t>
            </w:r>
            <w:r w:rsidR="009A68F0" w:rsidRPr="009A68F0">
              <w:rPr>
                <w:lang w:val="en-US"/>
              </w:rPr>
              <w:t>,</w:t>
            </w:r>
            <w:r w:rsidRPr="00031098">
              <w:rPr>
                <w:lang w:val="en-US"/>
              </w:rPr>
              <w:t>503</w:t>
            </w:r>
          </w:p>
        </w:tc>
      </w:tr>
      <w:tr w:rsidR="008C2BD3" w:rsidRPr="007671A3" w14:paraId="2ABF21D6" w14:textId="77777777" w:rsidTr="000B652C">
        <w:trPr>
          <w:gridAfter w:val="1"/>
          <w:wAfter w:w="18" w:type="dxa"/>
          <w:trHeight w:val="348"/>
        </w:trPr>
        <w:tc>
          <w:tcPr>
            <w:tcW w:w="4086" w:type="dxa"/>
            <w:vAlign w:val="bottom"/>
          </w:tcPr>
          <w:p w14:paraId="619C2462" w14:textId="0E372AB9" w:rsidR="008C2BD3" w:rsidRPr="007671A3" w:rsidRDefault="008C2BD3" w:rsidP="008C2BD3">
            <w:pPr>
              <w:pStyle w:val="NormalAngsanaNew"/>
              <w:spacing w:line="380" w:lineRule="exact"/>
              <w:rPr>
                <w:cs/>
              </w:rPr>
            </w:pPr>
            <w:r w:rsidRPr="00363B0F">
              <w:rPr>
                <w:cs/>
              </w:rPr>
              <w:t>ประมาณการหนี้สิน</w:t>
            </w:r>
          </w:p>
        </w:tc>
        <w:tc>
          <w:tcPr>
            <w:tcW w:w="1080" w:type="dxa"/>
            <w:vAlign w:val="bottom"/>
          </w:tcPr>
          <w:p w14:paraId="3E2CAFE0" w14:textId="05F01FFA" w:rsidR="008C2BD3" w:rsidRPr="007671A3" w:rsidRDefault="00031098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792</w:t>
            </w:r>
          </w:p>
        </w:tc>
        <w:tc>
          <w:tcPr>
            <w:tcW w:w="270" w:type="dxa"/>
            <w:vAlign w:val="bottom"/>
          </w:tcPr>
          <w:p w14:paraId="5363E9E8" w14:textId="77777777" w:rsidR="008C2BD3" w:rsidRPr="007671A3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3B1158B3" w14:textId="3E946B09" w:rsidR="008C2BD3" w:rsidRPr="009B474D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F176AD">
              <w:rPr>
                <w:lang w:val="en-US"/>
              </w:rPr>
              <w:t>(</w:t>
            </w:r>
            <w:r w:rsidR="00031098" w:rsidRPr="00031098">
              <w:rPr>
                <w:lang w:val="en-US"/>
              </w:rPr>
              <w:t>50</w:t>
            </w:r>
            <w:r w:rsidRPr="00F176AD">
              <w:rPr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384A8B1" w14:textId="77777777" w:rsidR="008C2BD3" w:rsidRPr="007671A3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334843BA" w14:textId="0E7E2569" w:rsidR="008C2BD3" w:rsidRPr="009B474D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65AFD99" w14:textId="77777777" w:rsidR="008C2BD3" w:rsidRPr="007671A3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1BBFDE48" w14:textId="3CDB3C0A" w:rsidR="008C2BD3" w:rsidRPr="009B474D" w:rsidRDefault="00031098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742</w:t>
            </w:r>
          </w:p>
        </w:tc>
      </w:tr>
      <w:tr w:rsidR="008C2BD3" w:rsidRPr="007671A3" w14:paraId="4E91409A" w14:textId="77777777" w:rsidTr="000B652C">
        <w:trPr>
          <w:gridAfter w:val="1"/>
          <w:wAfter w:w="18" w:type="dxa"/>
          <w:trHeight w:val="334"/>
        </w:trPr>
        <w:tc>
          <w:tcPr>
            <w:tcW w:w="4086" w:type="dxa"/>
            <w:vAlign w:val="bottom"/>
          </w:tcPr>
          <w:p w14:paraId="3A27B6EE" w14:textId="77777777" w:rsidR="008C2BD3" w:rsidRDefault="008C2BD3" w:rsidP="008C2BD3">
            <w:pPr>
              <w:pStyle w:val="NormalAngsanaNew"/>
              <w:spacing w:line="380" w:lineRule="exact"/>
            </w:pPr>
            <w:r w:rsidRPr="007671A3">
              <w:rPr>
                <w:rFonts w:hint="cs"/>
                <w:cs/>
              </w:rPr>
              <w:t>ประมาณการหนี้สิน</w:t>
            </w:r>
            <w:r>
              <w:rPr>
                <w:rFonts w:hint="cs"/>
                <w:cs/>
              </w:rPr>
              <w:t>สำหรับ</w:t>
            </w:r>
          </w:p>
          <w:p w14:paraId="0558ECEA" w14:textId="42EDDC42" w:rsidR="008C2BD3" w:rsidRPr="007671A3" w:rsidRDefault="008C2BD3" w:rsidP="008C2BD3">
            <w:pPr>
              <w:pStyle w:val="NormalAngsanaNew"/>
              <w:spacing w:line="380" w:lineRule="exact"/>
              <w:ind w:left="208"/>
              <w:rPr>
                <w:cs/>
              </w:rPr>
            </w:pPr>
            <w:r w:rsidRPr="007671A3">
              <w:rPr>
                <w:rFonts w:hint="cs"/>
                <w:cs/>
              </w:rPr>
              <w:t>ผลประโยชน์พนักงาน</w:t>
            </w:r>
          </w:p>
        </w:tc>
        <w:tc>
          <w:tcPr>
            <w:tcW w:w="1080" w:type="dxa"/>
            <w:vAlign w:val="bottom"/>
          </w:tcPr>
          <w:p w14:paraId="3F85923E" w14:textId="78A01D20" w:rsidR="008C2BD3" w:rsidRPr="007671A3" w:rsidRDefault="00031098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11</w:t>
            </w:r>
            <w:r w:rsidR="008C2BD3">
              <w:rPr>
                <w:lang w:val="en-US"/>
              </w:rPr>
              <w:t>,</w:t>
            </w:r>
            <w:r w:rsidRPr="00031098">
              <w:rPr>
                <w:lang w:val="en-US"/>
              </w:rPr>
              <w:t>760</w:t>
            </w:r>
          </w:p>
        </w:tc>
        <w:tc>
          <w:tcPr>
            <w:tcW w:w="270" w:type="dxa"/>
            <w:vAlign w:val="bottom"/>
          </w:tcPr>
          <w:p w14:paraId="02482813" w14:textId="77777777" w:rsidR="008C2BD3" w:rsidRPr="007671A3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82" w:type="dxa"/>
            <w:vAlign w:val="bottom"/>
          </w:tcPr>
          <w:p w14:paraId="25360253" w14:textId="3E1229E7" w:rsidR="008C2BD3" w:rsidRPr="009B474D" w:rsidRDefault="00031098" w:rsidP="00444D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</w:t>
            </w:r>
            <w:r w:rsidR="008C2BD3" w:rsidRPr="00F176AD">
              <w:rPr>
                <w:lang w:val="en-US"/>
              </w:rPr>
              <w:t>,</w:t>
            </w:r>
            <w:r w:rsidRPr="00031098">
              <w:rPr>
                <w:lang w:val="en-US"/>
              </w:rPr>
              <w:t>013</w:t>
            </w:r>
          </w:p>
        </w:tc>
        <w:tc>
          <w:tcPr>
            <w:tcW w:w="236" w:type="dxa"/>
            <w:gridSpan w:val="2"/>
            <w:vAlign w:val="bottom"/>
          </w:tcPr>
          <w:p w14:paraId="2403DE15" w14:textId="77777777" w:rsidR="008C2BD3" w:rsidRPr="007671A3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436B9163" w14:textId="034F1A7F" w:rsidR="008C2BD3" w:rsidRPr="001C24A3" w:rsidRDefault="00031098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031098">
              <w:rPr>
                <w:lang w:val="en-US"/>
              </w:rPr>
              <w:t>1</w:t>
            </w:r>
            <w:r w:rsidR="008C2BD3" w:rsidRPr="008C2BD3">
              <w:t>,</w:t>
            </w:r>
            <w:r w:rsidRPr="00031098">
              <w:rPr>
                <w:lang w:val="en-US"/>
              </w:rPr>
              <w:t>140</w:t>
            </w:r>
          </w:p>
        </w:tc>
        <w:tc>
          <w:tcPr>
            <w:tcW w:w="243" w:type="dxa"/>
            <w:gridSpan w:val="2"/>
            <w:vAlign w:val="bottom"/>
          </w:tcPr>
          <w:p w14:paraId="10B560EE" w14:textId="77777777" w:rsidR="008C2BD3" w:rsidRPr="007671A3" w:rsidRDefault="008C2BD3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19543566" w14:textId="7FB3D162" w:rsidR="008C2BD3" w:rsidRPr="009B474D" w:rsidRDefault="00031098" w:rsidP="008C2BD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13</w:t>
            </w:r>
            <w:r w:rsidR="009A68F0" w:rsidRPr="009A68F0">
              <w:rPr>
                <w:lang w:val="en-US"/>
              </w:rPr>
              <w:t>,</w:t>
            </w:r>
            <w:r w:rsidRPr="00031098">
              <w:rPr>
                <w:lang w:val="en-US"/>
              </w:rPr>
              <w:t>913</w:t>
            </w:r>
          </w:p>
        </w:tc>
      </w:tr>
      <w:tr w:rsidR="009A68F0" w:rsidRPr="007671A3" w14:paraId="0DCD9D4E" w14:textId="77777777" w:rsidTr="000B652C">
        <w:trPr>
          <w:gridAfter w:val="1"/>
          <w:wAfter w:w="18" w:type="dxa"/>
          <w:trHeight w:val="334"/>
        </w:trPr>
        <w:tc>
          <w:tcPr>
            <w:tcW w:w="4086" w:type="dxa"/>
          </w:tcPr>
          <w:p w14:paraId="45B2BB4D" w14:textId="77777777" w:rsidR="009A68F0" w:rsidRPr="007671A3" w:rsidRDefault="009A68F0" w:rsidP="009A68F0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C84612" w14:textId="0232394C" w:rsidR="009A68F0" w:rsidRPr="009B474D" w:rsidRDefault="00031098" w:rsidP="000B6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18</w:t>
            </w:r>
            <w:r w:rsidR="009A68F0" w:rsidRPr="009B474D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829</w:t>
            </w:r>
          </w:p>
        </w:tc>
        <w:tc>
          <w:tcPr>
            <w:tcW w:w="270" w:type="dxa"/>
          </w:tcPr>
          <w:p w14:paraId="42351D38" w14:textId="77777777" w:rsidR="009A68F0" w:rsidRPr="009B474D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0AAED0C7" w14:textId="730CAFC6" w:rsidR="009A68F0" w:rsidRPr="009B474D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8C2BD3">
              <w:rPr>
                <w:b/>
                <w:bCs/>
                <w:lang w:val="en-US"/>
              </w:rPr>
              <w:t>(</w:t>
            </w:r>
            <w:r w:rsidR="00031098" w:rsidRPr="00031098">
              <w:rPr>
                <w:b/>
                <w:bCs/>
                <w:lang w:val="en-US"/>
              </w:rPr>
              <w:t>1</w:t>
            </w:r>
            <w:r w:rsidRPr="008C2BD3">
              <w:rPr>
                <w:b/>
                <w:bCs/>
                <w:lang w:val="en-US"/>
              </w:rPr>
              <w:t>,</w:t>
            </w:r>
            <w:r w:rsidR="00031098" w:rsidRPr="00031098">
              <w:rPr>
                <w:b/>
                <w:bCs/>
                <w:lang w:val="en-US"/>
              </w:rPr>
              <w:t>322</w:t>
            </w:r>
            <w:r w:rsidRPr="008C2BD3">
              <w:rPr>
                <w:b/>
                <w:bCs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6F8C1731" w14:textId="77777777" w:rsidR="009A68F0" w:rsidRPr="009B474D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C6295C7" w14:textId="105EB5DA" w:rsidR="009A68F0" w:rsidRPr="009B474D" w:rsidRDefault="00031098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031098">
              <w:rPr>
                <w:b/>
                <w:bCs/>
                <w:lang w:val="en-US"/>
              </w:rPr>
              <w:t>1</w:t>
            </w:r>
            <w:r w:rsidR="009A68F0" w:rsidRPr="008C2BD3">
              <w:rPr>
                <w:b/>
                <w:bCs/>
              </w:rPr>
              <w:t>,</w:t>
            </w:r>
            <w:r w:rsidRPr="00031098">
              <w:rPr>
                <w:b/>
                <w:bCs/>
                <w:lang w:val="en-US"/>
              </w:rPr>
              <w:t>140</w:t>
            </w:r>
          </w:p>
        </w:tc>
        <w:tc>
          <w:tcPr>
            <w:tcW w:w="243" w:type="dxa"/>
            <w:gridSpan w:val="2"/>
          </w:tcPr>
          <w:p w14:paraId="1D18F18D" w14:textId="77777777" w:rsidR="009A68F0" w:rsidRPr="009B474D" w:rsidRDefault="009A68F0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F7643F" w14:textId="36A668A7" w:rsidR="009A68F0" w:rsidRPr="009B474D" w:rsidRDefault="00031098" w:rsidP="009A68F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18</w:t>
            </w:r>
            <w:r w:rsidR="009A68F0" w:rsidRPr="00A5634B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647</w:t>
            </w:r>
          </w:p>
        </w:tc>
      </w:tr>
    </w:tbl>
    <w:p w14:paraId="5C6A379E" w14:textId="77777777" w:rsidR="003104AF" w:rsidRPr="001C62BC" w:rsidRDefault="003104AF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0F23311" w14:textId="7C75FAED" w:rsidR="003063CE" w:rsidRDefault="00031999" w:rsidP="000319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ผลแตกต่างชั่วคราวที่ใช้หักภาษีและ</w:t>
      </w:r>
      <w:r w:rsidR="009B2FDE" w:rsidRPr="007671A3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="009B2FDE" w:rsidRPr="007671A3">
        <w:rPr>
          <w:rFonts w:ascii="Angsana New" w:hAnsi="Angsana New"/>
          <w:spacing w:val="-4"/>
          <w:sz w:val="30"/>
          <w:szCs w:val="30"/>
          <w:cs/>
        </w:rPr>
        <w:t>ขาดทุนทางภาษีที่ยังไม่ได้ใช้ ซึ่งก</w:t>
      </w:r>
      <w:r>
        <w:rPr>
          <w:rFonts w:ascii="Angsana New" w:hAnsi="Angsana New" w:hint="cs"/>
          <w:spacing w:val="-4"/>
          <w:sz w:val="30"/>
          <w:szCs w:val="30"/>
          <w:cs/>
        </w:rPr>
        <w:t>ลุ่มบริษัท</w:t>
      </w:r>
      <w:r w:rsidR="009B2FDE" w:rsidRPr="007671A3">
        <w:rPr>
          <w:rFonts w:ascii="Angsana New" w:hAnsi="Angsana New"/>
          <w:spacing w:val="-4"/>
          <w:sz w:val="30"/>
          <w:szCs w:val="30"/>
          <w:cs/>
        </w:rPr>
        <w:t>ไม่ได้รับรู้เป็นสินทรัพย์ภาษีเงินได้รอการตัดบัญชี มี</w:t>
      </w:r>
      <w:r w:rsidR="009B2FDE" w:rsidRPr="007671A3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="009B2FDE" w:rsidRPr="007671A3">
        <w:rPr>
          <w:rFonts w:ascii="Angsana New" w:hAnsi="Angsana New"/>
          <w:spacing w:val="-4"/>
          <w:sz w:val="30"/>
          <w:szCs w:val="30"/>
          <w:cs/>
        </w:rPr>
        <w:t>ายละเอียดดังนี้</w:t>
      </w:r>
    </w:p>
    <w:p w14:paraId="02EA73EE" w14:textId="77777777" w:rsidR="00673C3C" w:rsidRPr="001C62BC" w:rsidRDefault="00673C3C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tbl>
      <w:tblPr>
        <w:tblW w:w="920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261"/>
        <w:gridCol w:w="1188"/>
        <w:gridCol w:w="234"/>
        <w:gridCol w:w="1098"/>
        <w:gridCol w:w="261"/>
        <w:gridCol w:w="1008"/>
      </w:tblGrid>
      <w:tr w:rsidR="009B2FDE" w:rsidRPr="007671A3" w14:paraId="786B0C0E" w14:textId="77777777" w:rsidTr="004F5197">
        <w:trPr>
          <w:cantSplit/>
        </w:trPr>
        <w:tc>
          <w:tcPr>
            <w:tcW w:w="4077" w:type="dxa"/>
          </w:tcPr>
          <w:p w14:paraId="2C9BCCDC" w14:textId="6C5B39DD" w:rsidR="009B2FDE" w:rsidRPr="007671A3" w:rsidRDefault="009B2FDE" w:rsidP="009B2FDE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529" w:type="dxa"/>
            <w:gridSpan w:val="3"/>
          </w:tcPr>
          <w:p w14:paraId="700ED781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4" w:type="dxa"/>
          </w:tcPr>
          <w:p w14:paraId="046E69ED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7" w:type="dxa"/>
            <w:gridSpan w:val="3"/>
          </w:tcPr>
          <w:p w14:paraId="1AE25888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3C3C" w:rsidRPr="007671A3" w14:paraId="55985EE1" w14:textId="77777777" w:rsidTr="004F5197">
        <w:trPr>
          <w:cantSplit/>
        </w:trPr>
        <w:tc>
          <w:tcPr>
            <w:tcW w:w="4077" w:type="dxa"/>
          </w:tcPr>
          <w:p w14:paraId="3DBA6D32" w14:textId="185D38AD" w:rsidR="00673C3C" w:rsidRPr="007671A3" w:rsidRDefault="00673C3C" w:rsidP="00673C3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3FBF799" w14:textId="02A2D4C2" w:rsidR="00673C3C" w:rsidRPr="007671A3" w:rsidRDefault="00031098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1" w:type="dxa"/>
          </w:tcPr>
          <w:p w14:paraId="645679A7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6485EA09" w14:textId="234E4C6B" w:rsidR="00673C3C" w:rsidRPr="007671A3" w:rsidRDefault="00031098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4" w:type="dxa"/>
          </w:tcPr>
          <w:p w14:paraId="00704A78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6EE57FFC" w14:textId="746F6FD6" w:rsidR="00673C3C" w:rsidRPr="007671A3" w:rsidRDefault="00031098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1" w:type="dxa"/>
          </w:tcPr>
          <w:p w14:paraId="756BCEB2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08" w:type="dxa"/>
          </w:tcPr>
          <w:p w14:paraId="43E57A79" w14:textId="2A00A6D6" w:rsidR="00673C3C" w:rsidRPr="007671A3" w:rsidRDefault="00031098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673C3C" w:rsidRPr="007671A3" w14:paraId="6FB8B660" w14:textId="77777777" w:rsidTr="004F5197">
        <w:trPr>
          <w:cantSplit/>
          <w:trHeight w:val="380"/>
        </w:trPr>
        <w:tc>
          <w:tcPr>
            <w:tcW w:w="4077" w:type="dxa"/>
          </w:tcPr>
          <w:p w14:paraId="39C38D1E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098ED1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26465702" w14:textId="77777777" w:rsidTr="004F5197">
        <w:trPr>
          <w:cantSplit/>
        </w:trPr>
        <w:tc>
          <w:tcPr>
            <w:tcW w:w="4077" w:type="dxa"/>
          </w:tcPr>
          <w:p w14:paraId="5565932B" w14:textId="4C1B1E49" w:rsidR="00673C3C" w:rsidRPr="009541F4" w:rsidRDefault="00015F31" w:rsidP="00237B8F">
            <w:pPr>
              <w:tabs>
                <w:tab w:val="left" w:pos="36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highlight w:val="darkGray"/>
                <w:cs/>
              </w:rPr>
            </w:pPr>
            <w:r w:rsidRPr="00442DF3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80" w:type="dxa"/>
            <w:vAlign w:val="bottom"/>
          </w:tcPr>
          <w:p w14:paraId="0886C824" w14:textId="398DDB27" w:rsidR="00673C3C" w:rsidRPr="00CC4677" w:rsidRDefault="00673C3C" w:rsidP="006C16FF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  <w:vAlign w:val="bottom"/>
          </w:tcPr>
          <w:p w14:paraId="35B8D071" w14:textId="77777777" w:rsidR="00673C3C" w:rsidRPr="00CC4677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vAlign w:val="bottom"/>
          </w:tcPr>
          <w:p w14:paraId="0E213DD8" w14:textId="4037D908" w:rsidR="00673C3C" w:rsidRPr="00CC4677" w:rsidRDefault="00673C3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/>
                <w:cs/>
              </w:rPr>
            </w:pPr>
          </w:p>
        </w:tc>
        <w:tc>
          <w:tcPr>
            <w:tcW w:w="234" w:type="dxa"/>
            <w:vAlign w:val="bottom"/>
          </w:tcPr>
          <w:p w14:paraId="2C4E4330" w14:textId="77777777" w:rsidR="00673C3C" w:rsidRPr="00CC4677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174595C" w14:textId="3FF54A80" w:rsidR="00673C3C" w:rsidRPr="00CC4677" w:rsidRDefault="00673C3C" w:rsidP="00994CA1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  <w:vAlign w:val="bottom"/>
          </w:tcPr>
          <w:p w14:paraId="7794FEDA" w14:textId="77777777" w:rsidR="00673C3C" w:rsidRPr="00CC4677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A01E8A2" w14:textId="0941E4DB" w:rsidR="00673C3C" w:rsidRPr="00CC4677" w:rsidRDefault="00673C3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7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350AE" w:rsidRPr="007671A3" w14:paraId="053467F1" w14:textId="77777777" w:rsidTr="004F5197">
        <w:trPr>
          <w:cantSplit/>
        </w:trPr>
        <w:tc>
          <w:tcPr>
            <w:tcW w:w="4077" w:type="dxa"/>
          </w:tcPr>
          <w:p w14:paraId="040CE7A5" w14:textId="37E3A944" w:rsidR="00A350AE" w:rsidRPr="007671A3" w:rsidRDefault="00A350AE" w:rsidP="00A350AE">
            <w:pPr>
              <w:tabs>
                <w:tab w:val="left" w:pos="360"/>
              </w:tabs>
              <w:spacing w:line="240" w:lineRule="auto"/>
              <w:ind w:left="38" w:firstLine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  <w:vAlign w:val="bottom"/>
          </w:tcPr>
          <w:p w14:paraId="7E1F5B7C" w14:textId="398531B6" w:rsidR="00A350AE" w:rsidRPr="00015F31" w:rsidRDefault="00A350AE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1405AD3E" w14:textId="77777777" w:rsidR="00A350AE" w:rsidRPr="00015F31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eastAsia="Calibri" w:hAnsiTheme="majorBidi" w:cstheme="majorBidi"/>
                <w:szCs w:val="28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8D3ED7A" w14:textId="7BAB73B4" w:rsidR="00A350AE" w:rsidRPr="00015F31" w:rsidRDefault="00031098" w:rsidP="00BF36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</w:t>
            </w:r>
          </w:p>
        </w:tc>
        <w:tc>
          <w:tcPr>
            <w:tcW w:w="234" w:type="dxa"/>
            <w:vAlign w:val="bottom"/>
          </w:tcPr>
          <w:p w14:paraId="354A45E0" w14:textId="77777777" w:rsidR="00A350AE" w:rsidRPr="00015F31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eastAsia="Calibri" w:hAnsiTheme="majorBidi" w:cstheme="majorBidi"/>
                <w:szCs w:val="28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7D677312" w14:textId="36C0324C" w:rsidR="00A350AE" w:rsidRPr="00015F31" w:rsidRDefault="00A350AE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04B66B6F" w14:textId="77777777" w:rsidR="00A350AE" w:rsidRPr="00015F31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eastAsia="Calibri" w:hAnsiTheme="majorBidi" w:cstheme="majorBidi"/>
                <w:szCs w:val="28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5443865" w14:textId="62836646" w:rsidR="00A350AE" w:rsidRPr="00015F31" w:rsidRDefault="00A350AE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5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</w:tr>
      <w:tr w:rsidR="00A350AE" w:rsidRPr="007671A3" w14:paraId="6E31475D" w14:textId="77777777" w:rsidTr="004F5197">
        <w:trPr>
          <w:cantSplit/>
        </w:trPr>
        <w:tc>
          <w:tcPr>
            <w:tcW w:w="4077" w:type="dxa"/>
          </w:tcPr>
          <w:p w14:paraId="1F8FD34E" w14:textId="1327D9C0" w:rsidR="00A350AE" w:rsidRPr="007671A3" w:rsidRDefault="00A350AE" w:rsidP="00A350AE">
            <w:pPr>
              <w:tabs>
                <w:tab w:val="left" w:pos="360"/>
              </w:tabs>
              <w:spacing w:line="240" w:lineRule="auto"/>
              <w:ind w:left="38" w:firstLine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  <w:vAlign w:val="bottom"/>
          </w:tcPr>
          <w:p w14:paraId="6BAA0903" w14:textId="45D0ED8E" w:rsidR="00A350AE" w:rsidRPr="00015F31" w:rsidRDefault="00A350AE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7528A256" w14:textId="77777777" w:rsidR="00A350AE" w:rsidRPr="00CC4677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vAlign w:val="bottom"/>
          </w:tcPr>
          <w:p w14:paraId="32E8ACF6" w14:textId="73950942" w:rsidR="00A350AE" w:rsidRPr="00015F31" w:rsidRDefault="00031098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1</w:t>
            </w:r>
            <w:r w:rsidR="00A350AE" w:rsidRPr="00015F31">
              <w:rPr>
                <w:lang w:val="en-US"/>
              </w:rPr>
              <w:t>,</w:t>
            </w:r>
            <w:r w:rsidRPr="00031098">
              <w:rPr>
                <w:lang w:val="en-US"/>
              </w:rPr>
              <w:t>087</w:t>
            </w:r>
          </w:p>
        </w:tc>
        <w:tc>
          <w:tcPr>
            <w:tcW w:w="234" w:type="dxa"/>
            <w:vAlign w:val="bottom"/>
          </w:tcPr>
          <w:p w14:paraId="23402C9D" w14:textId="77777777" w:rsidR="00A350AE" w:rsidRPr="00CC4677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FFC554E" w14:textId="489FD521" w:rsidR="00A350AE" w:rsidRPr="00015F31" w:rsidRDefault="00A350AE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3E617C1C" w14:textId="77777777" w:rsidR="00A350AE" w:rsidRPr="00CC4677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CE311DE" w14:textId="1CB7FD33" w:rsidR="00A350AE" w:rsidRPr="00015F31" w:rsidRDefault="00A350AE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5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</w:tr>
      <w:tr w:rsidR="00A350AE" w:rsidRPr="007671A3" w14:paraId="196C5478" w14:textId="77777777" w:rsidTr="004F5197">
        <w:trPr>
          <w:cantSplit/>
        </w:trPr>
        <w:tc>
          <w:tcPr>
            <w:tcW w:w="4077" w:type="dxa"/>
          </w:tcPr>
          <w:p w14:paraId="035A44FA" w14:textId="7F19278A" w:rsidR="00A350AE" w:rsidRPr="007671A3" w:rsidRDefault="00A350AE" w:rsidP="00A350AE">
            <w:pPr>
              <w:tabs>
                <w:tab w:val="left" w:pos="360"/>
              </w:tabs>
              <w:spacing w:line="240" w:lineRule="auto"/>
              <w:ind w:left="38" w:firstLine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3914DB13" w14:textId="22CF2BD3" w:rsidR="00A350AE" w:rsidRPr="00015F31" w:rsidRDefault="00BB6876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38,</w:t>
            </w:r>
            <w:r w:rsidR="00EE4532">
              <w:rPr>
                <w:lang w:val="en-US"/>
              </w:rPr>
              <w:t>757</w:t>
            </w:r>
          </w:p>
        </w:tc>
        <w:tc>
          <w:tcPr>
            <w:tcW w:w="261" w:type="dxa"/>
            <w:vAlign w:val="bottom"/>
          </w:tcPr>
          <w:p w14:paraId="702540D7" w14:textId="77777777" w:rsidR="00A350AE" w:rsidRPr="00CC4677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  <w:vAlign w:val="bottom"/>
          </w:tcPr>
          <w:p w14:paraId="6035693F" w14:textId="12807350" w:rsidR="00A350AE" w:rsidRPr="00015F31" w:rsidRDefault="00031098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031098">
              <w:rPr>
                <w:lang w:val="en-US"/>
              </w:rPr>
              <w:t>52</w:t>
            </w:r>
            <w:r w:rsidR="00A350AE" w:rsidRPr="00015F31">
              <w:rPr>
                <w:lang w:val="en-US"/>
              </w:rPr>
              <w:t>,</w:t>
            </w:r>
            <w:r w:rsidRPr="00031098">
              <w:rPr>
                <w:lang w:val="en-US"/>
              </w:rPr>
              <w:t>052</w:t>
            </w:r>
          </w:p>
        </w:tc>
        <w:tc>
          <w:tcPr>
            <w:tcW w:w="234" w:type="dxa"/>
            <w:vAlign w:val="bottom"/>
          </w:tcPr>
          <w:p w14:paraId="7C137A83" w14:textId="77777777" w:rsidR="00A350AE" w:rsidRPr="00CC4677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  <w:vAlign w:val="bottom"/>
          </w:tcPr>
          <w:p w14:paraId="124FF19F" w14:textId="775F0C2B" w:rsidR="00A350AE" w:rsidRPr="00015F31" w:rsidRDefault="00DF6D95" w:rsidP="00DF6D9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1FF52852" w14:textId="77777777" w:rsidR="00A350AE" w:rsidRPr="00CC4677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  <w:vAlign w:val="bottom"/>
          </w:tcPr>
          <w:p w14:paraId="1B18972D" w14:textId="3CFB2186" w:rsidR="00A350AE" w:rsidRPr="00015F31" w:rsidRDefault="00A350AE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5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015F31">
              <w:rPr>
                <w:cs/>
                <w:lang w:val="en-US"/>
              </w:rPr>
              <w:t>-</w:t>
            </w:r>
          </w:p>
        </w:tc>
      </w:tr>
      <w:tr w:rsidR="00A350AE" w:rsidRPr="007671A3" w14:paraId="7E0537C8" w14:textId="77777777" w:rsidTr="004F5197">
        <w:trPr>
          <w:cantSplit/>
        </w:trPr>
        <w:tc>
          <w:tcPr>
            <w:tcW w:w="4077" w:type="dxa"/>
          </w:tcPr>
          <w:p w14:paraId="1630CF8D" w14:textId="1EAFBC02" w:rsidR="00A350AE" w:rsidRPr="00015F31" w:rsidRDefault="00A350AE" w:rsidP="00A350AE">
            <w:pPr>
              <w:tabs>
                <w:tab w:val="left" w:pos="360"/>
              </w:tabs>
              <w:spacing w:line="240" w:lineRule="auto"/>
              <w:ind w:left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5F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9970ED0" w14:textId="5663E633" w:rsidR="00A350AE" w:rsidRPr="00015F31" w:rsidRDefault="00EE4532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38,757</w:t>
            </w:r>
          </w:p>
        </w:tc>
        <w:tc>
          <w:tcPr>
            <w:tcW w:w="261" w:type="dxa"/>
            <w:vAlign w:val="bottom"/>
          </w:tcPr>
          <w:p w14:paraId="63204369" w14:textId="77777777" w:rsidR="00A350AE" w:rsidRPr="00015F31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7C70B07" w14:textId="46D2511B" w:rsidR="00A350AE" w:rsidRPr="00015F31" w:rsidRDefault="00031098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53</w:t>
            </w:r>
            <w:r w:rsidR="00A350AE" w:rsidRPr="00015F31">
              <w:rPr>
                <w:b/>
                <w:bCs/>
                <w:lang w:val="en-US"/>
              </w:rPr>
              <w:t>,</w:t>
            </w:r>
            <w:r w:rsidRPr="00031098">
              <w:rPr>
                <w:b/>
                <w:bCs/>
                <w:lang w:val="en-US"/>
              </w:rPr>
              <w:t>140</w:t>
            </w:r>
          </w:p>
        </w:tc>
        <w:tc>
          <w:tcPr>
            <w:tcW w:w="234" w:type="dxa"/>
            <w:vAlign w:val="bottom"/>
          </w:tcPr>
          <w:p w14:paraId="59FEFD5C" w14:textId="77777777" w:rsidR="00A350AE" w:rsidRPr="00015F31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264A88E4" w14:textId="2D598B28" w:rsidR="00A350AE" w:rsidRPr="00015F31" w:rsidRDefault="00DF6D95" w:rsidP="00DF6D9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14725DD6" w14:textId="77777777" w:rsidR="00A350AE" w:rsidRPr="00015F31" w:rsidRDefault="00A350AE" w:rsidP="00A350A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02868767" w14:textId="3C64300B" w:rsidR="00A350AE" w:rsidRPr="00015F31" w:rsidRDefault="00A350AE" w:rsidP="00A350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5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015F31">
              <w:rPr>
                <w:b/>
                <w:bCs/>
                <w:cs/>
                <w:lang w:val="en-US"/>
              </w:rPr>
              <w:t>-</w:t>
            </w:r>
          </w:p>
        </w:tc>
      </w:tr>
    </w:tbl>
    <w:p w14:paraId="203EA1F8" w14:textId="0BEAE5CE" w:rsidR="001C62BC" w:rsidRDefault="001C62BC" w:rsidP="004F5197">
      <w:pPr>
        <w:pStyle w:val="NormalAngsanaNew"/>
        <w:tabs>
          <w:tab w:val="clear" w:pos="360"/>
          <w:tab w:val="clear" w:pos="720"/>
          <w:tab w:val="clear" w:pos="1080"/>
          <w:tab w:val="decimal" w:pos="514"/>
        </w:tabs>
        <w:spacing w:line="380" w:lineRule="exact"/>
        <w:ind w:left="-108" w:right="-108"/>
        <w:rPr>
          <w:spacing w:val="2"/>
          <w:sz w:val="22"/>
          <w:szCs w:val="22"/>
        </w:rPr>
      </w:pPr>
      <w:r>
        <w:rPr>
          <w:spacing w:val="2"/>
          <w:sz w:val="22"/>
          <w:szCs w:val="22"/>
          <w:cs/>
        </w:rPr>
        <w:br w:type="page"/>
      </w:r>
    </w:p>
    <w:p w14:paraId="422C7ECD" w14:textId="227B683E" w:rsidR="001C62BC" w:rsidRDefault="00CE6DA1" w:rsidP="00B23D2A">
      <w:pPr>
        <w:tabs>
          <w:tab w:val="left" w:pos="36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23D2A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 </w:t>
      </w:r>
      <w:r w:rsidR="00031098" w:rsidRPr="00B23D2A">
        <w:rPr>
          <w:rFonts w:ascii="Angsana New" w:hAnsi="Angsana New"/>
          <w:spacing w:val="-2"/>
          <w:sz w:val="30"/>
          <w:szCs w:val="30"/>
        </w:rPr>
        <w:t>31</w:t>
      </w:r>
      <w:r w:rsidRPr="00B23D2A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031098" w:rsidRPr="00B23D2A">
        <w:rPr>
          <w:rFonts w:ascii="Angsana New" w:hAnsi="Angsana New"/>
          <w:spacing w:val="-2"/>
          <w:sz w:val="30"/>
          <w:szCs w:val="30"/>
        </w:rPr>
        <w:t>2563</w:t>
      </w:r>
      <w:r w:rsidRPr="00B23D2A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กลุ่มบริษัทมีผลขาดทุนทางภาษีที่ยังไม่ได้ใช้จำนวน</w:t>
      </w:r>
      <w:r w:rsidR="00015F31" w:rsidRPr="00B23D2A">
        <w:rPr>
          <w:rFonts w:ascii="Angsana New" w:hAnsi="Angsana New"/>
          <w:spacing w:val="-2"/>
          <w:sz w:val="30"/>
          <w:szCs w:val="30"/>
        </w:rPr>
        <w:t xml:space="preserve"> </w:t>
      </w:r>
      <w:r w:rsidR="00EE4532" w:rsidRPr="00B23D2A">
        <w:rPr>
          <w:rFonts w:ascii="Angsana New" w:hAnsi="Angsana New"/>
          <w:spacing w:val="-2"/>
          <w:sz w:val="30"/>
          <w:szCs w:val="30"/>
        </w:rPr>
        <w:t>38</w:t>
      </w:r>
      <w:r w:rsidR="00EB493F" w:rsidRPr="00B23D2A">
        <w:rPr>
          <w:rFonts w:ascii="Angsana New" w:hAnsi="Angsana New"/>
          <w:spacing w:val="-2"/>
          <w:sz w:val="30"/>
          <w:szCs w:val="30"/>
        </w:rPr>
        <w:t>.8</w:t>
      </w:r>
      <w:r w:rsidR="00015F31" w:rsidRPr="00B23D2A">
        <w:rPr>
          <w:rFonts w:ascii="Angsana New" w:hAnsi="Angsana New"/>
          <w:spacing w:val="-2"/>
          <w:sz w:val="30"/>
          <w:szCs w:val="30"/>
        </w:rPr>
        <w:t xml:space="preserve"> </w:t>
      </w:r>
      <w:r w:rsidRPr="00B23D2A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492E1C" w:rsidRPr="00B23D2A">
        <w:rPr>
          <w:rFonts w:ascii="Angsana New" w:hAnsi="Angsana New"/>
          <w:spacing w:val="-2"/>
          <w:sz w:val="30"/>
          <w:szCs w:val="30"/>
        </w:rPr>
        <w:t xml:space="preserve"> </w:t>
      </w:r>
      <w:r w:rsidR="00492E1C" w:rsidRPr="00B23D2A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031098" w:rsidRPr="00B23D2A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="00492E1C" w:rsidRPr="00B23D2A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031098" w:rsidRPr="00B23D2A">
        <w:rPr>
          <w:rFonts w:ascii="Angsana New" w:hAnsi="Angsana New"/>
          <w:i/>
          <w:iCs/>
          <w:spacing w:val="-2"/>
          <w:sz w:val="30"/>
          <w:szCs w:val="30"/>
        </w:rPr>
        <w:t>52</w:t>
      </w:r>
      <w:r w:rsidR="00237B8F" w:rsidRPr="00B23D2A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EB493F" w:rsidRPr="00B23D2A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492E1C" w:rsidRPr="00B23D2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492E1C" w:rsidRPr="00B23D2A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492E1C" w:rsidRPr="00B23D2A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1C62BC">
        <w:rPr>
          <w:rFonts w:ascii="Angsana New" w:hAnsi="Angsana New"/>
          <w:sz w:val="30"/>
          <w:szCs w:val="30"/>
          <w:cs/>
        </w:rPr>
        <w:t xml:space="preserve"> </w:t>
      </w:r>
      <w:r w:rsidRPr="00492E1C">
        <w:rPr>
          <w:rFonts w:ascii="Angsana New" w:hAnsi="Angsana New"/>
          <w:spacing w:val="-6"/>
          <w:sz w:val="30"/>
          <w:szCs w:val="30"/>
          <w:cs/>
        </w:rPr>
        <w:t xml:space="preserve">ผู้บริหารพิจารณาการใช้ประโยชน์ผลขาดทุนทางภาษีที่จะสิ้นอายุในปี </w:t>
      </w:r>
      <w:r w:rsidR="00031098" w:rsidRPr="00031098">
        <w:rPr>
          <w:rFonts w:ascii="Angsana New" w:hAnsi="Angsana New"/>
          <w:spacing w:val="-6"/>
          <w:sz w:val="30"/>
          <w:szCs w:val="30"/>
        </w:rPr>
        <w:t>256</w:t>
      </w:r>
      <w:r w:rsidR="00031098" w:rsidRPr="00031098">
        <w:rPr>
          <w:rFonts w:ascii="Angsana New" w:hAnsi="Angsana New" w:hint="cs"/>
          <w:spacing w:val="-6"/>
          <w:sz w:val="30"/>
          <w:szCs w:val="30"/>
        </w:rPr>
        <w:t>4</w:t>
      </w:r>
      <w:r w:rsidRPr="00492E1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92E1C">
        <w:rPr>
          <w:rFonts w:ascii="Angsana New" w:hAnsi="Angsana New"/>
          <w:spacing w:val="-6"/>
          <w:sz w:val="30"/>
          <w:szCs w:val="30"/>
        </w:rPr>
        <w:t xml:space="preserve">- </w:t>
      </w:r>
      <w:r w:rsidR="00031098" w:rsidRPr="00031098">
        <w:rPr>
          <w:rFonts w:ascii="Angsana New" w:hAnsi="Angsana New"/>
          <w:spacing w:val="-6"/>
          <w:sz w:val="30"/>
          <w:szCs w:val="30"/>
        </w:rPr>
        <w:t>2565</w:t>
      </w:r>
      <w:r w:rsidRPr="00492E1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031098" w:rsidRPr="00031098">
        <w:rPr>
          <w:rFonts w:ascii="Angsana New" w:hAnsi="Angsana New"/>
          <w:i/>
          <w:iCs/>
          <w:spacing w:val="-6"/>
          <w:sz w:val="30"/>
          <w:szCs w:val="30"/>
        </w:rPr>
        <w:t>2562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จะสิ้นอายุในปี </w:t>
      </w:r>
      <w:r w:rsidR="00031098" w:rsidRPr="00031098">
        <w:rPr>
          <w:rFonts w:ascii="Angsana New" w:hAnsi="Angsana New"/>
          <w:i/>
          <w:iCs/>
          <w:spacing w:val="-6"/>
          <w:sz w:val="30"/>
          <w:szCs w:val="30"/>
        </w:rPr>
        <w:t>2563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</w:rPr>
        <w:t xml:space="preserve">- </w:t>
      </w:r>
      <w:r w:rsidR="00031098" w:rsidRPr="00031098">
        <w:rPr>
          <w:rFonts w:ascii="Angsana New" w:hAnsi="Angsana New"/>
          <w:i/>
          <w:iCs/>
          <w:spacing w:val="-6"/>
          <w:sz w:val="30"/>
          <w:szCs w:val="30"/>
        </w:rPr>
        <w:t>2565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1C62BC">
        <w:rPr>
          <w:rFonts w:ascii="Angsana New" w:hAnsi="Angsana New"/>
          <w:sz w:val="30"/>
          <w:szCs w:val="30"/>
          <w:cs/>
        </w:rPr>
        <w:t>โดยพิจารณา</w:t>
      </w:r>
      <w:r w:rsidRPr="001C62BC">
        <w:rPr>
          <w:rFonts w:ascii="Angsana New" w:hAnsi="Angsana New"/>
          <w:spacing w:val="-2"/>
          <w:sz w:val="30"/>
          <w:szCs w:val="30"/>
          <w:cs/>
        </w:rPr>
        <w:t xml:space="preserve">ประกอบกับแผนธุรกิจในอีก </w:t>
      </w:r>
      <w:r w:rsidR="00031098" w:rsidRPr="00031098">
        <w:rPr>
          <w:rFonts w:ascii="Angsana New" w:hAnsi="Angsana New"/>
          <w:spacing w:val="-2"/>
          <w:sz w:val="30"/>
          <w:szCs w:val="30"/>
        </w:rPr>
        <w:t>5</w:t>
      </w:r>
      <w:r w:rsidRPr="001C62BC">
        <w:rPr>
          <w:rFonts w:ascii="Angsana New" w:hAnsi="Angsana New"/>
          <w:spacing w:val="-2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</w:t>
      </w:r>
      <w:r w:rsidR="00EB7834" w:rsidRPr="001C62BC">
        <w:rPr>
          <w:rFonts w:ascii="Angsana New" w:hAnsi="Angsana New" w:hint="cs"/>
          <w:spacing w:val="-2"/>
          <w:sz w:val="30"/>
          <w:szCs w:val="30"/>
          <w:cs/>
        </w:rPr>
        <w:t xml:space="preserve">ว </w:t>
      </w:r>
      <w:r w:rsidRPr="007B1336">
        <w:rPr>
          <w:rFonts w:ascii="Angsana New" w:hAnsi="Angsana New"/>
          <w:spacing w:val="6"/>
          <w:sz w:val="30"/>
          <w:szCs w:val="30"/>
          <w:cs/>
        </w:rPr>
        <w:t>อย่างไรก็ตามหากผู้บริหารพิจารณาแล้วพบว่า มีความเป็นไปได้ที่กำไรทางภาษีในอนาคตจะมีเพียงพอที่จะนำ</w:t>
      </w:r>
      <w:r w:rsidRPr="00492E1C">
        <w:rPr>
          <w:rFonts w:ascii="Angsana New" w:hAnsi="Angsana New"/>
          <w:spacing w:val="4"/>
          <w:sz w:val="30"/>
          <w:szCs w:val="30"/>
          <w:cs/>
        </w:rPr>
        <w:t>ผลขาดทุนทางภาษีมาใช้ประโยชน์ทางภาษีได้อาจทำให้มีการบันทึกสินทรัพย์ภาษีเงินได้รอการตัดบัญชีและ</w:t>
      </w:r>
      <w:r w:rsidRPr="001C62BC">
        <w:rPr>
          <w:rFonts w:ascii="Angsana New" w:hAnsi="Angsana New"/>
          <w:sz w:val="30"/>
          <w:szCs w:val="30"/>
          <w:cs/>
        </w:rPr>
        <w:t>รายได้ภาษีเงินได้</w:t>
      </w:r>
      <w:r w:rsidR="00EB7834" w:rsidRPr="001C62BC">
        <w:rPr>
          <w:rFonts w:ascii="Angsana New" w:hAnsi="Angsana New" w:hint="cs"/>
          <w:sz w:val="30"/>
          <w:szCs w:val="30"/>
          <w:cs/>
        </w:rPr>
        <w:t>กลับมาอีกครั้ง</w:t>
      </w:r>
    </w:p>
    <w:p w14:paraId="2320C849" w14:textId="75BF230A" w:rsidR="00CC1183" w:rsidRPr="00CC1183" w:rsidRDefault="00CC1183" w:rsidP="00CC1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43EA79A" w14:textId="4C1080E8" w:rsidR="005B3B34" w:rsidRPr="007671A3" w:rsidRDefault="005B3B34" w:rsidP="00AF425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เจ้าหนี้การค้า</w:t>
      </w:r>
    </w:p>
    <w:p w14:paraId="32B09FAE" w14:textId="77777777" w:rsidR="005B3B34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71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8"/>
        <w:gridCol w:w="855"/>
        <w:gridCol w:w="1179"/>
        <w:gridCol w:w="234"/>
        <w:gridCol w:w="1197"/>
        <w:gridCol w:w="252"/>
        <w:gridCol w:w="1170"/>
        <w:gridCol w:w="252"/>
        <w:gridCol w:w="1134"/>
      </w:tblGrid>
      <w:tr w:rsidR="00603B10" w:rsidRPr="007671A3" w14:paraId="216EA532" w14:textId="77777777" w:rsidTr="00AF425D">
        <w:trPr>
          <w:cantSplit/>
        </w:trPr>
        <w:tc>
          <w:tcPr>
            <w:tcW w:w="2898" w:type="dxa"/>
          </w:tcPr>
          <w:p w14:paraId="322797EC" w14:textId="77777777" w:rsidR="00603B10" w:rsidRPr="007671A3" w:rsidRDefault="00603B10" w:rsidP="00C403AD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55" w:type="dxa"/>
          </w:tcPr>
          <w:p w14:paraId="33FC0649" w14:textId="77777777" w:rsidR="00603B10" w:rsidRPr="007671A3" w:rsidRDefault="00603B10" w:rsidP="00C403AD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689F848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</w:tcPr>
          <w:p w14:paraId="5606D339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6" w:type="dxa"/>
            <w:gridSpan w:val="3"/>
          </w:tcPr>
          <w:p w14:paraId="5EE20F37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03B10" w:rsidRPr="007671A3" w14:paraId="5710E6CB" w14:textId="77777777" w:rsidTr="00AF425D">
        <w:trPr>
          <w:cantSplit/>
        </w:trPr>
        <w:tc>
          <w:tcPr>
            <w:tcW w:w="3753" w:type="dxa"/>
            <w:gridSpan w:val="2"/>
          </w:tcPr>
          <w:p w14:paraId="756BE34E" w14:textId="77777777" w:rsidR="00603B10" w:rsidRPr="007671A3" w:rsidRDefault="00603B10" w:rsidP="00ED223E">
            <w:pPr>
              <w:pStyle w:val="acctcolumnheading"/>
              <w:spacing w:after="0"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9" w:type="dxa"/>
          </w:tcPr>
          <w:p w14:paraId="46FC0F43" w14:textId="009CFA82" w:rsidR="00603B10" w:rsidRPr="007671A3" w:rsidRDefault="00031098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4" w:type="dxa"/>
          </w:tcPr>
          <w:p w14:paraId="4EE254C8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97" w:type="dxa"/>
          </w:tcPr>
          <w:p w14:paraId="5BDB5585" w14:textId="1F514FAA" w:rsidR="00603B10" w:rsidRPr="007671A3" w:rsidRDefault="00031098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52" w:type="dxa"/>
          </w:tcPr>
          <w:p w14:paraId="086CB97E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E14D902" w14:textId="35C171E2" w:rsidR="00603B10" w:rsidRPr="007671A3" w:rsidRDefault="00031098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52" w:type="dxa"/>
          </w:tcPr>
          <w:p w14:paraId="10D61173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7F681595" w14:textId="3C75EC36" w:rsidR="00603B10" w:rsidRPr="007671A3" w:rsidRDefault="00031098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603B10" w:rsidRPr="007671A3" w14:paraId="526AE6B6" w14:textId="77777777" w:rsidTr="00AF425D">
        <w:trPr>
          <w:cantSplit/>
          <w:trHeight w:val="380"/>
        </w:trPr>
        <w:tc>
          <w:tcPr>
            <w:tcW w:w="2898" w:type="dxa"/>
          </w:tcPr>
          <w:p w14:paraId="3E72E8B7" w14:textId="77777777" w:rsidR="00603B10" w:rsidRPr="007671A3" w:rsidRDefault="00603B10" w:rsidP="00C403AD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59568EB1" w14:textId="77777777" w:rsidR="00603B10" w:rsidRPr="007671A3" w:rsidRDefault="00603B10" w:rsidP="00C403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68AD10D0" w14:textId="77777777" w:rsidR="00603B10" w:rsidRPr="007671A3" w:rsidRDefault="00603B10" w:rsidP="00C403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2ED7" w:rsidRPr="007671A3" w14:paraId="4882FE7F" w14:textId="77777777" w:rsidTr="00AF425D">
        <w:trPr>
          <w:cantSplit/>
        </w:trPr>
        <w:tc>
          <w:tcPr>
            <w:tcW w:w="2898" w:type="dxa"/>
          </w:tcPr>
          <w:p w14:paraId="6A21A437" w14:textId="6C78F5A1" w:rsidR="00292ED7" w:rsidRPr="00DF6CB6" w:rsidRDefault="00292ED7" w:rsidP="00AF425D">
            <w:pPr>
              <w:tabs>
                <w:tab w:val="left" w:pos="360"/>
              </w:tabs>
              <w:spacing w:line="240" w:lineRule="auto"/>
              <w:ind w:lef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14:paraId="27A5B27D" w14:textId="5DF5603A" w:rsidR="00292ED7" w:rsidRPr="007671A3" w:rsidRDefault="00031098" w:rsidP="00292ED7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179" w:type="dxa"/>
          </w:tcPr>
          <w:p w14:paraId="1ABD3D74" w14:textId="1B564EF8" w:rsidR="00292ED7" w:rsidRPr="00AF425D" w:rsidRDefault="00292ED7" w:rsidP="00AF425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6848AD">
              <w:t xml:space="preserve"> </w:t>
            </w:r>
            <w:r w:rsidR="00031098" w:rsidRPr="00031098">
              <w:rPr>
                <w:lang w:val="en-US"/>
              </w:rPr>
              <w:t>7</w:t>
            </w:r>
            <w:r w:rsidRPr="006848AD">
              <w:t>,</w:t>
            </w:r>
            <w:r w:rsidR="00031098" w:rsidRPr="00031098">
              <w:rPr>
                <w:rFonts w:hint="cs"/>
                <w:lang w:val="en-US"/>
              </w:rPr>
              <w:t>668</w:t>
            </w:r>
            <w:r w:rsidRPr="006848AD">
              <w:t xml:space="preserve"> </w:t>
            </w:r>
          </w:p>
        </w:tc>
        <w:tc>
          <w:tcPr>
            <w:tcW w:w="234" w:type="dxa"/>
          </w:tcPr>
          <w:p w14:paraId="68EB4F06" w14:textId="77777777" w:rsidR="00292ED7" w:rsidRPr="00644E8E" w:rsidRDefault="00292ED7" w:rsidP="00292ED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64388C0" w14:textId="7FE1B226" w:rsidR="00292ED7" w:rsidRPr="00644E8E" w:rsidRDefault="00031098" w:rsidP="00E1494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spacing w:line="380" w:lineRule="exact"/>
              <w:ind w:right="-108"/>
              <w:rPr>
                <w:rFonts w:asciiTheme="majorBidi" w:hAnsiTheme="majorBidi" w:cstheme="majorBidi"/>
                <w:rtl/>
                <w:cs/>
              </w:rPr>
            </w:pPr>
            <w:r w:rsidRPr="00031098">
              <w:rPr>
                <w:lang w:val="en-US"/>
              </w:rPr>
              <w:t>12</w:t>
            </w:r>
            <w:r w:rsidR="00292ED7" w:rsidRPr="00AF425D">
              <w:rPr>
                <w:lang w:val="en-US"/>
              </w:rPr>
              <w:t>,</w:t>
            </w:r>
            <w:r w:rsidRPr="00031098">
              <w:rPr>
                <w:lang w:val="en-US"/>
              </w:rPr>
              <w:t>949</w:t>
            </w:r>
          </w:p>
        </w:tc>
        <w:tc>
          <w:tcPr>
            <w:tcW w:w="252" w:type="dxa"/>
          </w:tcPr>
          <w:p w14:paraId="07E1F2FD" w14:textId="77777777" w:rsidR="00292ED7" w:rsidRPr="00644E8E" w:rsidRDefault="00292ED7" w:rsidP="00292ED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38119" w14:textId="0CE595DC" w:rsidR="00292ED7" w:rsidRPr="00AF425D" w:rsidRDefault="00292ED7" w:rsidP="00E1494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spacing w:line="380" w:lineRule="exact"/>
              <w:ind w:right="-108"/>
              <w:rPr>
                <w:cs/>
              </w:rPr>
            </w:pPr>
            <w:r w:rsidRPr="00670FEB">
              <w:t xml:space="preserve"> </w:t>
            </w:r>
            <w:r w:rsidR="00031098" w:rsidRPr="00031098">
              <w:rPr>
                <w:lang w:val="en-US"/>
              </w:rPr>
              <w:t>6</w:t>
            </w:r>
            <w:r w:rsidRPr="00975569">
              <w:t>,</w:t>
            </w:r>
            <w:r w:rsidR="00031098" w:rsidRPr="00031098">
              <w:rPr>
                <w:lang w:val="en-US"/>
              </w:rPr>
              <w:t>890</w:t>
            </w:r>
            <w:r w:rsidRPr="00670FEB">
              <w:t xml:space="preserve"> </w:t>
            </w:r>
          </w:p>
        </w:tc>
        <w:tc>
          <w:tcPr>
            <w:tcW w:w="252" w:type="dxa"/>
          </w:tcPr>
          <w:p w14:paraId="0CEC3D81" w14:textId="77777777" w:rsidR="00292ED7" w:rsidRPr="00644E8E" w:rsidRDefault="00292ED7" w:rsidP="00292ED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0031CA" w14:textId="63556280" w:rsidR="00292ED7" w:rsidRPr="00AF425D" w:rsidRDefault="00031098" w:rsidP="00E1494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292ED7" w:rsidRPr="00AF425D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</w:tr>
      <w:tr w:rsidR="00292ED7" w:rsidRPr="007671A3" w14:paraId="4941F5A6" w14:textId="77777777" w:rsidTr="00AF425D">
        <w:trPr>
          <w:cantSplit/>
        </w:trPr>
        <w:tc>
          <w:tcPr>
            <w:tcW w:w="2898" w:type="dxa"/>
          </w:tcPr>
          <w:p w14:paraId="646A1CCF" w14:textId="79BF601E" w:rsidR="00292ED7" w:rsidRPr="007671A3" w:rsidRDefault="00292ED7" w:rsidP="00AF425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left="81" w:right="-108"/>
              <w:rPr>
                <w:cs/>
              </w:rPr>
            </w:pPr>
            <w:r>
              <w:rPr>
                <w:rFonts w:hint="cs"/>
                <w:cs/>
              </w:rPr>
              <w:t>กิจการอื่น</w:t>
            </w:r>
          </w:p>
        </w:tc>
        <w:tc>
          <w:tcPr>
            <w:tcW w:w="855" w:type="dxa"/>
          </w:tcPr>
          <w:p w14:paraId="55E026C3" w14:textId="77777777" w:rsidR="00292ED7" w:rsidRPr="00F43678" w:rsidRDefault="00292ED7" w:rsidP="00292ED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33BE075" w14:textId="0C6AD108" w:rsidR="00292ED7" w:rsidRPr="00AF425D" w:rsidRDefault="00292ED7" w:rsidP="00AF425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6848AD">
              <w:t xml:space="preserve"> </w:t>
            </w:r>
            <w:r w:rsidR="00031098" w:rsidRPr="00031098">
              <w:rPr>
                <w:lang w:val="en-US"/>
              </w:rPr>
              <w:t>50</w:t>
            </w:r>
            <w:r w:rsidRPr="006848AD">
              <w:t>,</w:t>
            </w:r>
            <w:r w:rsidR="00031098" w:rsidRPr="00031098">
              <w:rPr>
                <w:lang w:val="en-US"/>
              </w:rPr>
              <w:t>66</w:t>
            </w:r>
            <w:r w:rsidR="00031098" w:rsidRPr="00031098">
              <w:rPr>
                <w:rFonts w:hint="cs"/>
                <w:lang w:val="en-US"/>
              </w:rPr>
              <w:t>5</w:t>
            </w:r>
            <w:r w:rsidRPr="006848AD">
              <w:t xml:space="preserve"> </w:t>
            </w:r>
          </w:p>
        </w:tc>
        <w:tc>
          <w:tcPr>
            <w:tcW w:w="234" w:type="dxa"/>
          </w:tcPr>
          <w:p w14:paraId="7B1EA544" w14:textId="77777777" w:rsidR="00292ED7" w:rsidRPr="00644E8E" w:rsidRDefault="00292ED7" w:rsidP="00292ED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1B72DD1" w14:textId="0A2D6FB1" w:rsidR="00292ED7" w:rsidRPr="00644E8E" w:rsidRDefault="00031098" w:rsidP="00E1494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rtl/>
                <w:cs/>
                <w:lang w:val="en-US"/>
              </w:rPr>
            </w:pPr>
            <w:r w:rsidRPr="00031098">
              <w:rPr>
                <w:lang w:val="en-US"/>
              </w:rPr>
              <w:t>69</w:t>
            </w:r>
            <w:r w:rsidR="00292ED7" w:rsidRPr="00644E8E">
              <w:rPr>
                <w:rFonts w:asciiTheme="majorBidi" w:hAnsiTheme="majorBidi" w:cstheme="majorBidi"/>
                <w:cs/>
              </w:rPr>
              <w:t>,</w:t>
            </w:r>
            <w:r w:rsidRPr="00031098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252" w:type="dxa"/>
          </w:tcPr>
          <w:p w14:paraId="4B659E8A" w14:textId="77777777" w:rsidR="00292ED7" w:rsidRPr="00644E8E" w:rsidRDefault="00292ED7" w:rsidP="00292ED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7FF864" w14:textId="14A226C1" w:rsidR="00292ED7" w:rsidRPr="00AF425D" w:rsidRDefault="00292ED7" w:rsidP="00E1494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spacing w:line="380" w:lineRule="exact"/>
              <w:ind w:right="-108"/>
              <w:rPr>
                <w:cs/>
              </w:rPr>
            </w:pPr>
            <w:r w:rsidRPr="00670FEB">
              <w:t xml:space="preserve"> </w:t>
            </w:r>
            <w:r w:rsidR="00031098" w:rsidRPr="00031098">
              <w:rPr>
                <w:lang w:val="en-US"/>
              </w:rPr>
              <w:t>41</w:t>
            </w:r>
            <w:r w:rsidRPr="00670FEB">
              <w:t>,</w:t>
            </w:r>
            <w:r w:rsidR="00031098" w:rsidRPr="00031098">
              <w:rPr>
                <w:lang w:val="en-US"/>
              </w:rPr>
              <w:t>310</w:t>
            </w:r>
            <w:r w:rsidRPr="00670FEB">
              <w:t xml:space="preserve"> </w:t>
            </w:r>
          </w:p>
        </w:tc>
        <w:tc>
          <w:tcPr>
            <w:tcW w:w="252" w:type="dxa"/>
          </w:tcPr>
          <w:p w14:paraId="0C68C928" w14:textId="77777777" w:rsidR="00292ED7" w:rsidRPr="00644E8E" w:rsidRDefault="00292ED7" w:rsidP="00292ED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F9B92E" w14:textId="22E47276" w:rsidR="00292ED7" w:rsidRPr="00AF425D" w:rsidRDefault="00031098" w:rsidP="00E1494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292ED7" w:rsidRPr="00AF425D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</w:tr>
      <w:tr w:rsidR="00292ED7" w:rsidRPr="007671A3" w14:paraId="492B3167" w14:textId="77777777" w:rsidTr="00AF425D">
        <w:trPr>
          <w:cantSplit/>
        </w:trPr>
        <w:tc>
          <w:tcPr>
            <w:tcW w:w="2898" w:type="dxa"/>
          </w:tcPr>
          <w:p w14:paraId="0279B647" w14:textId="061B3B3C" w:rsidR="00292ED7" w:rsidRPr="00EB7834" w:rsidRDefault="00292ED7" w:rsidP="00AF425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4"/>
              </w:tabs>
              <w:spacing w:line="380" w:lineRule="exact"/>
              <w:ind w:left="81" w:right="-108"/>
              <w:rPr>
                <w:b/>
                <w:bCs/>
                <w:cs/>
              </w:rPr>
            </w:pPr>
            <w:r w:rsidRPr="00EB7834">
              <w:rPr>
                <w:b/>
                <w:bCs/>
                <w:cs/>
              </w:rPr>
              <w:t>รวม</w:t>
            </w:r>
          </w:p>
        </w:tc>
        <w:tc>
          <w:tcPr>
            <w:tcW w:w="855" w:type="dxa"/>
          </w:tcPr>
          <w:p w14:paraId="12527486" w14:textId="77777777" w:rsidR="00292ED7" w:rsidRPr="00F43678" w:rsidRDefault="00292ED7" w:rsidP="00292ED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04CEB0A" w14:textId="6F2FFC88" w:rsidR="00292ED7" w:rsidRPr="00AF425D" w:rsidRDefault="00292ED7" w:rsidP="00AF425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AF425D">
              <w:rPr>
                <w:b/>
                <w:bCs/>
              </w:rPr>
              <w:t xml:space="preserve"> </w:t>
            </w:r>
            <w:r w:rsidR="00031098" w:rsidRPr="00031098">
              <w:rPr>
                <w:b/>
                <w:bCs/>
                <w:lang w:val="en-US"/>
              </w:rPr>
              <w:t>58</w:t>
            </w:r>
            <w:r w:rsidRPr="00AF425D">
              <w:rPr>
                <w:b/>
                <w:bCs/>
              </w:rPr>
              <w:t>,</w:t>
            </w:r>
            <w:r w:rsidR="00031098" w:rsidRPr="00031098">
              <w:rPr>
                <w:b/>
                <w:bCs/>
                <w:lang w:val="en-US"/>
              </w:rPr>
              <w:t>333</w:t>
            </w:r>
          </w:p>
        </w:tc>
        <w:tc>
          <w:tcPr>
            <w:tcW w:w="234" w:type="dxa"/>
          </w:tcPr>
          <w:p w14:paraId="21E18526" w14:textId="77777777" w:rsidR="00292ED7" w:rsidRPr="00AF425D" w:rsidRDefault="00292ED7" w:rsidP="00292ED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3BDC437" w14:textId="1539A67F" w:rsidR="00292ED7" w:rsidRPr="00644E8E" w:rsidRDefault="00031098" w:rsidP="00E1494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  <w:r w:rsidRPr="00031098">
              <w:rPr>
                <w:b/>
                <w:bCs/>
                <w:lang w:val="en-US"/>
              </w:rPr>
              <w:t>82</w:t>
            </w:r>
            <w:r w:rsidR="00292ED7" w:rsidRPr="00644E8E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031098">
              <w:rPr>
                <w:rFonts w:asciiTheme="majorBidi" w:hAnsiTheme="majorBidi" w:cstheme="majorBidi"/>
                <w:b/>
                <w:bCs/>
                <w:lang w:val="en-US"/>
              </w:rPr>
              <w:t>091</w:t>
            </w:r>
          </w:p>
        </w:tc>
        <w:tc>
          <w:tcPr>
            <w:tcW w:w="252" w:type="dxa"/>
          </w:tcPr>
          <w:p w14:paraId="021D702A" w14:textId="77777777" w:rsidR="00292ED7" w:rsidRPr="00AF425D" w:rsidRDefault="00292ED7" w:rsidP="00292ED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64AA3D" w14:textId="20CAC036" w:rsidR="00292ED7" w:rsidRPr="00AF425D" w:rsidRDefault="00292ED7" w:rsidP="00E1494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AF425D">
              <w:rPr>
                <w:b/>
                <w:bCs/>
              </w:rPr>
              <w:t xml:space="preserve"> </w:t>
            </w:r>
            <w:r w:rsidR="00031098" w:rsidRPr="00031098">
              <w:rPr>
                <w:b/>
                <w:bCs/>
                <w:lang w:val="en-US"/>
              </w:rPr>
              <w:t>48</w:t>
            </w:r>
            <w:r w:rsidRPr="00AF425D">
              <w:rPr>
                <w:b/>
                <w:bCs/>
              </w:rPr>
              <w:t>,</w:t>
            </w:r>
            <w:r w:rsidR="00031098" w:rsidRPr="00031098">
              <w:rPr>
                <w:rFonts w:hint="cs"/>
                <w:b/>
                <w:bCs/>
                <w:lang w:val="en-US"/>
              </w:rPr>
              <w:t>200</w:t>
            </w:r>
          </w:p>
        </w:tc>
        <w:tc>
          <w:tcPr>
            <w:tcW w:w="252" w:type="dxa"/>
          </w:tcPr>
          <w:p w14:paraId="36E3BBBB" w14:textId="77777777" w:rsidR="00292ED7" w:rsidRPr="00AF425D" w:rsidRDefault="00292ED7" w:rsidP="00292ED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A5D00C" w14:textId="2F26CA90" w:rsidR="00292ED7" w:rsidRPr="00AF425D" w:rsidRDefault="00031098" w:rsidP="00E1494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  <w:r w:rsidR="00292ED7" w:rsidRPr="00AF42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771</w:t>
            </w:r>
          </w:p>
        </w:tc>
      </w:tr>
    </w:tbl>
    <w:p w14:paraId="67B26ACF" w14:textId="77777777" w:rsidR="00F4681E" w:rsidRPr="005F089B" w:rsidRDefault="00F4681E" w:rsidP="00F4681E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94"/>
        <w:jc w:val="thaiDistribute"/>
        <w:rPr>
          <w:rFonts w:ascii="Angsana New" w:hAnsi="Angsana New"/>
          <w:b/>
          <w:bCs/>
          <w:color w:val="000000"/>
          <w:sz w:val="22"/>
        </w:rPr>
      </w:pPr>
    </w:p>
    <w:p w14:paraId="054FDE13" w14:textId="42B86862" w:rsidR="005B3B34" w:rsidRPr="007671A3" w:rsidRDefault="005B3B34" w:rsidP="00AF425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48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53B96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</w:t>
      </w:r>
      <w:r w:rsidR="00C11DCA" w:rsidRPr="00753B96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หมุนเวียน</w:t>
      </w:r>
      <w:r w:rsidRPr="00753B96">
        <w:rPr>
          <w:rFonts w:ascii="Angsana New" w:hAnsi="Angsana New"/>
          <w:b/>
          <w:bCs/>
          <w:color w:val="000000"/>
          <w:sz w:val="30"/>
          <w:szCs w:val="30"/>
          <w:cs/>
        </w:rPr>
        <w:t>อื่น</w:t>
      </w:r>
    </w:p>
    <w:p w14:paraId="640727E3" w14:textId="77777777" w:rsidR="005B3B34" w:rsidRPr="005F089B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2952"/>
        <w:gridCol w:w="873"/>
        <w:gridCol w:w="1188"/>
        <w:gridCol w:w="244"/>
        <w:gridCol w:w="1178"/>
        <w:gridCol w:w="261"/>
        <w:gridCol w:w="1161"/>
        <w:gridCol w:w="243"/>
        <w:gridCol w:w="1143"/>
      </w:tblGrid>
      <w:tr w:rsidR="0075445E" w:rsidRPr="007671A3" w14:paraId="5A96F75D" w14:textId="77777777" w:rsidTr="00B420FA">
        <w:tc>
          <w:tcPr>
            <w:tcW w:w="2952" w:type="dxa"/>
          </w:tcPr>
          <w:p w14:paraId="01921705" w14:textId="77777777" w:rsidR="0075445E" w:rsidRPr="007671A3" w:rsidRDefault="0075445E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dxa"/>
          </w:tcPr>
          <w:p w14:paraId="5C89CF57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E4231C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423BAB2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9BE0A1F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438F4923" w14:textId="77777777" w:rsidTr="00B420FA">
        <w:tc>
          <w:tcPr>
            <w:tcW w:w="2952" w:type="dxa"/>
          </w:tcPr>
          <w:p w14:paraId="6C9C9C26" w14:textId="77777777" w:rsidR="00673C3C" w:rsidRPr="007671A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14:paraId="4F1F5730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060B02C" w14:textId="5BE25684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4" w:type="dxa"/>
          </w:tcPr>
          <w:p w14:paraId="18533266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4AC11F30" w14:textId="3897A3F8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14:paraId="6DD65C1E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98DB97" w14:textId="647F1F2C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2A2D10E4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EDB6EC" w14:textId="3938B75B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3C3C" w:rsidRPr="007671A3" w14:paraId="6B5E8953" w14:textId="77777777" w:rsidTr="00B420FA">
        <w:tc>
          <w:tcPr>
            <w:tcW w:w="2952" w:type="dxa"/>
          </w:tcPr>
          <w:p w14:paraId="6AF58F8A" w14:textId="77777777" w:rsidR="00673C3C" w:rsidRPr="007671A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dxa"/>
          </w:tcPr>
          <w:p w14:paraId="69909A71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</w:tcPr>
          <w:p w14:paraId="6B81BDE2" w14:textId="5F2A38E7" w:rsidR="00673C3C" w:rsidRPr="007671A3" w:rsidRDefault="00D01F0F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(</w:t>
            </w:r>
            <w:r w:rsidR="00673C3C"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DC7F04" w:rsidRPr="007671A3" w14:paraId="18338987" w14:textId="77777777" w:rsidTr="00B420FA">
        <w:tc>
          <w:tcPr>
            <w:tcW w:w="2952" w:type="dxa"/>
          </w:tcPr>
          <w:p w14:paraId="24C729AB" w14:textId="77777777" w:rsidR="00DC7F04" w:rsidRPr="00397014" w:rsidRDefault="00DC7F04" w:rsidP="00EE5CB8">
            <w:pPr>
              <w:ind w:left="66" w:firstLine="5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70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3" w:type="dxa"/>
          </w:tcPr>
          <w:p w14:paraId="079649FC" w14:textId="219EF4E5" w:rsidR="00DC7F04" w:rsidRPr="007671A3" w:rsidRDefault="00031098" w:rsidP="00DC7F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031098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88" w:type="dxa"/>
          </w:tcPr>
          <w:p w14:paraId="2BA0F940" w14:textId="71A77807" w:rsidR="00DC7F04" w:rsidRPr="00154F17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  <w:lang w:val="en-US"/>
              </w:rPr>
            </w:pPr>
            <w:r w:rsidRPr="00031098">
              <w:rPr>
                <w:lang w:val="en-US"/>
              </w:rPr>
              <w:t>7</w:t>
            </w:r>
            <w:r w:rsidR="00213F71">
              <w:rPr>
                <w:lang w:val="en-US"/>
              </w:rPr>
              <w:t>,</w:t>
            </w:r>
            <w:r w:rsidRPr="00031098">
              <w:rPr>
                <w:lang w:val="en-US"/>
              </w:rPr>
              <w:t>031</w:t>
            </w:r>
          </w:p>
        </w:tc>
        <w:tc>
          <w:tcPr>
            <w:tcW w:w="244" w:type="dxa"/>
          </w:tcPr>
          <w:p w14:paraId="5986E8A3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7978DA2" w14:textId="2EDD7CE5" w:rsidR="00DC7F04" w:rsidRPr="006B7627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5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828</w:t>
            </w:r>
          </w:p>
        </w:tc>
        <w:tc>
          <w:tcPr>
            <w:tcW w:w="261" w:type="dxa"/>
          </w:tcPr>
          <w:p w14:paraId="7C214036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A958F2" w14:textId="6A2A2746" w:rsidR="00DC7F04" w:rsidRPr="00F2785E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6</w:t>
            </w:r>
            <w:r w:rsidR="00E46E1E" w:rsidRPr="00E46E1E">
              <w:t>,</w:t>
            </w:r>
            <w:r w:rsidRPr="00031098">
              <w:rPr>
                <w:lang w:val="en-US"/>
              </w:rPr>
              <w:t>6</w:t>
            </w:r>
            <w:r w:rsidRPr="00031098">
              <w:rPr>
                <w:rFonts w:hint="cs"/>
                <w:lang w:val="en-US"/>
              </w:rPr>
              <w:t>57</w:t>
            </w:r>
          </w:p>
        </w:tc>
        <w:tc>
          <w:tcPr>
            <w:tcW w:w="243" w:type="dxa"/>
          </w:tcPr>
          <w:p w14:paraId="55C6032B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8747EDC" w14:textId="3DDD0D9D" w:rsidR="00DC7F04" w:rsidRPr="00776413" w:rsidRDefault="00031098" w:rsidP="00DC7F0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DC7F04" w:rsidRPr="007764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980</w:t>
            </w:r>
          </w:p>
        </w:tc>
      </w:tr>
      <w:tr w:rsidR="00DC7F04" w:rsidRPr="007671A3" w14:paraId="2B8693A7" w14:textId="77777777" w:rsidTr="00B420FA">
        <w:tc>
          <w:tcPr>
            <w:tcW w:w="2952" w:type="dxa"/>
          </w:tcPr>
          <w:p w14:paraId="0C2FBE16" w14:textId="77777777" w:rsidR="00DC7F04" w:rsidRPr="006F1710" w:rsidRDefault="00DC7F04" w:rsidP="00EE5CB8">
            <w:pPr>
              <w:ind w:left="66" w:firstLine="54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3" w:type="dxa"/>
          </w:tcPr>
          <w:p w14:paraId="1E9C14C1" w14:textId="77777777" w:rsidR="00DC7F04" w:rsidRPr="007671A3" w:rsidRDefault="00DC7F04" w:rsidP="00DC7F0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4D503E2" w14:textId="77777777" w:rsidR="00DC7F04" w:rsidRPr="00F2785E" w:rsidRDefault="00DC7F04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44" w:type="dxa"/>
          </w:tcPr>
          <w:p w14:paraId="5B02D1C9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6370050" w14:textId="77777777" w:rsidR="00DC7F04" w:rsidRPr="006B7627" w:rsidRDefault="00DC7F04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261" w:type="dxa"/>
          </w:tcPr>
          <w:p w14:paraId="5713ACF1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DE7604" w14:textId="77777777" w:rsidR="00DC7F04" w:rsidRPr="007671A3" w:rsidRDefault="00DC7F04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43" w:type="dxa"/>
          </w:tcPr>
          <w:p w14:paraId="79623078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46EA7490" w14:textId="77777777" w:rsidR="00DC7F04" w:rsidRPr="007671A3" w:rsidRDefault="00DC7F04" w:rsidP="00DC7F04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C7F04" w:rsidRPr="007671A3" w14:paraId="2BBB35F5" w14:textId="77777777" w:rsidTr="00B420FA">
        <w:tc>
          <w:tcPr>
            <w:tcW w:w="2952" w:type="dxa"/>
          </w:tcPr>
          <w:p w14:paraId="64DB3140" w14:textId="29FAB674" w:rsidR="00DC7F04" w:rsidRPr="007671A3" w:rsidRDefault="00DC7F04" w:rsidP="00EE5CB8">
            <w:pPr>
              <w:ind w:left="66" w:firstLine="5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73" w:type="dxa"/>
          </w:tcPr>
          <w:p w14:paraId="47FD5E4F" w14:textId="77777777" w:rsidR="00DC7F04" w:rsidRPr="007671A3" w:rsidRDefault="00DC7F04" w:rsidP="00DC7F0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E17D26A" w14:textId="77777777" w:rsidR="00DC7F04" w:rsidRPr="00F2785E" w:rsidRDefault="00DC7F04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44" w:type="dxa"/>
          </w:tcPr>
          <w:p w14:paraId="52F024EB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1C5213D" w14:textId="77777777" w:rsidR="00DC7F04" w:rsidRPr="006B7627" w:rsidRDefault="00DC7F04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261" w:type="dxa"/>
          </w:tcPr>
          <w:p w14:paraId="62990124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CDB612" w14:textId="77777777" w:rsidR="00DC7F04" w:rsidRPr="007671A3" w:rsidRDefault="00DC7F04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43" w:type="dxa"/>
          </w:tcPr>
          <w:p w14:paraId="48CE8AE8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B3D33A" w14:textId="77777777" w:rsidR="00DC7F04" w:rsidRPr="007671A3" w:rsidRDefault="00DC7F04" w:rsidP="00DC7F04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B5063" w:rsidRPr="007671A3" w14:paraId="758E9E36" w14:textId="77777777" w:rsidTr="00EE3518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0D0A475D" w14:textId="77777777" w:rsidR="000B5063" w:rsidRPr="007671A3" w:rsidRDefault="000B5063" w:rsidP="00EE3518">
            <w:pPr>
              <w:spacing w:line="380" w:lineRule="exact"/>
              <w:ind w:left="66" w:right="-216" w:firstLine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3" w:type="dxa"/>
            <w:vAlign w:val="bottom"/>
          </w:tcPr>
          <w:p w14:paraId="5E60657E" w14:textId="77777777" w:rsidR="000B5063" w:rsidRPr="007671A3" w:rsidRDefault="000B5063" w:rsidP="00EE3518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3228125" w14:textId="56F58ABA" w:rsidR="000B5063" w:rsidRPr="00F2785E" w:rsidRDefault="00031098" w:rsidP="00EE3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16</w:t>
            </w:r>
            <w:r w:rsidR="000B5063" w:rsidRPr="00213F71">
              <w:t>,</w:t>
            </w:r>
            <w:r w:rsidRPr="00031098">
              <w:rPr>
                <w:lang w:val="en-US"/>
              </w:rPr>
              <w:t>398</w:t>
            </w:r>
          </w:p>
        </w:tc>
        <w:tc>
          <w:tcPr>
            <w:tcW w:w="244" w:type="dxa"/>
            <w:vAlign w:val="bottom"/>
          </w:tcPr>
          <w:p w14:paraId="4DC13145" w14:textId="77777777" w:rsidR="000B5063" w:rsidRPr="007671A3" w:rsidRDefault="000B5063" w:rsidP="00EE3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78C1330" w14:textId="7F6A5FB0" w:rsidR="000B5063" w:rsidRPr="006B7627" w:rsidRDefault="00031098" w:rsidP="00EE3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12</w:t>
            </w:r>
            <w:r w:rsidR="000B5063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670</w:t>
            </w:r>
          </w:p>
        </w:tc>
        <w:tc>
          <w:tcPr>
            <w:tcW w:w="261" w:type="dxa"/>
            <w:vAlign w:val="bottom"/>
          </w:tcPr>
          <w:p w14:paraId="23C8DA3A" w14:textId="77777777" w:rsidR="000B5063" w:rsidRPr="007671A3" w:rsidRDefault="000B5063" w:rsidP="00EE3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B68A8FA" w14:textId="258EBD17" w:rsidR="000B5063" w:rsidRPr="00F2785E" w:rsidRDefault="00031098" w:rsidP="00EE3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15</w:t>
            </w:r>
            <w:r w:rsidR="000B5063" w:rsidRPr="00E46E1E">
              <w:t>,</w:t>
            </w:r>
            <w:r w:rsidRPr="00031098">
              <w:rPr>
                <w:lang w:val="en-US"/>
              </w:rPr>
              <w:t>321</w:t>
            </w:r>
          </w:p>
        </w:tc>
        <w:tc>
          <w:tcPr>
            <w:tcW w:w="243" w:type="dxa"/>
            <w:vAlign w:val="bottom"/>
          </w:tcPr>
          <w:p w14:paraId="29276AB8" w14:textId="77777777" w:rsidR="000B5063" w:rsidRPr="007671A3" w:rsidRDefault="000B5063" w:rsidP="00EE3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835DDE6" w14:textId="1F525081" w:rsidR="000B5063" w:rsidRPr="007671A3" w:rsidRDefault="00031098" w:rsidP="00EE3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11</w:t>
            </w:r>
            <w:r w:rsidR="000B5063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777</w:t>
            </w:r>
          </w:p>
        </w:tc>
      </w:tr>
      <w:tr w:rsidR="00DC7F04" w:rsidRPr="007671A3" w14:paraId="2E23CBA1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28FED832" w14:textId="77777777" w:rsidR="00DC7F04" w:rsidRPr="007671A3" w:rsidRDefault="00DC7F04" w:rsidP="00EE5CB8">
            <w:pPr>
              <w:tabs>
                <w:tab w:val="left" w:pos="9000"/>
                <w:tab w:val="left" w:pos="9090"/>
              </w:tabs>
              <w:spacing w:line="380" w:lineRule="exact"/>
              <w:ind w:left="66" w:right="-216" w:firstLine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873" w:type="dxa"/>
            <w:vAlign w:val="bottom"/>
          </w:tcPr>
          <w:p w14:paraId="53B8BFD1" w14:textId="77777777" w:rsidR="00DC7F04" w:rsidRPr="007671A3" w:rsidRDefault="00DC7F04" w:rsidP="00DC7F0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71A3A3F8" w14:textId="079901DD" w:rsidR="00DC7F04" w:rsidRPr="00F2785E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7</w:t>
            </w:r>
            <w:r w:rsidR="000D56A5">
              <w:rPr>
                <w:lang w:val="en-US"/>
              </w:rPr>
              <w:t>,</w:t>
            </w:r>
            <w:r w:rsidRPr="00031098">
              <w:rPr>
                <w:lang w:val="en-US"/>
              </w:rPr>
              <w:t>290</w:t>
            </w:r>
          </w:p>
        </w:tc>
        <w:tc>
          <w:tcPr>
            <w:tcW w:w="244" w:type="dxa"/>
            <w:vAlign w:val="bottom"/>
          </w:tcPr>
          <w:p w14:paraId="2DD64247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FB967E6" w14:textId="68F03AE3" w:rsidR="00DC7F04" w:rsidRPr="006B7627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17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137</w:t>
            </w:r>
          </w:p>
        </w:tc>
        <w:tc>
          <w:tcPr>
            <w:tcW w:w="261" w:type="dxa"/>
            <w:vAlign w:val="bottom"/>
          </w:tcPr>
          <w:p w14:paraId="56D3AEAE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1E13808" w14:textId="5BD8F3A6" w:rsidR="00DC7F04" w:rsidRPr="00F2785E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5</w:t>
            </w:r>
            <w:r w:rsidR="00E46E1E" w:rsidRPr="00E46E1E">
              <w:t>,</w:t>
            </w:r>
            <w:r w:rsidRPr="00031098">
              <w:rPr>
                <w:lang w:val="en-US"/>
              </w:rPr>
              <w:t>881</w:t>
            </w:r>
          </w:p>
        </w:tc>
        <w:tc>
          <w:tcPr>
            <w:tcW w:w="243" w:type="dxa"/>
            <w:vAlign w:val="bottom"/>
          </w:tcPr>
          <w:p w14:paraId="082F5730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07C78" w14:textId="7765F6B7" w:rsidR="00DC7F04" w:rsidRPr="007671A3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15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224</w:t>
            </w:r>
          </w:p>
        </w:tc>
      </w:tr>
      <w:tr w:rsidR="00DC7F04" w:rsidRPr="007671A3" w14:paraId="00A84DD5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73B67D44" w14:textId="216A8D5D" w:rsidR="00DC7F04" w:rsidRPr="007671A3" w:rsidRDefault="00DC7F04" w:rsidP="00EE5CB8">
            <w:pPr>
              <w:spacing w:line="380" w:lineRule="exact"/>
              <w:ind w:left="66" w:right="-216" w:firstLine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73" w:type="dxa"/>
            <w:vAlign w:val="bottom"/>
          </w:tcPr>
          <w:p w14:paraId="3AF09290" w14:textId="77777777" w:rsidR="00DC7F04" w:rsidRPr="007671A3" w:rsidRDefault="00DC7F04" w:rsidP="00DC7F0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A3377B4" w14:textId="74B954BD" w:rsidR="00DC7F04" w:rsidRPr="00E1214E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lang w:val="en-US"/>
              </w:rPr>
              <w:t>7</w:t>
            </w:r>
            <w:r w:rsidR="00213F71" w:rsidRPr="00213F71">
              <w:rPr>
                <w:lang w:val="en-US"/>
              </w:rPr>
              <w:t>,</w:t>
            </w:r>
            <w:r w:rsidRPr="00031098">
              <w:rPr>
                <w:lang w:val="en-US"/>
              </w:rPr>
              <w:t>941</w:t>
            </w:r>
          </w:p>
        </w:tc>
        <w:tc>
          <w:tcPr>
            <w:tcW w:w="244" w:type="dxa"/>
            <w:vAlign w:val="bottom"/>
          </w:tcPr>
          <w:p w14:paraId="6384029D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A653326" w14:textId="411CFFDC" w:rsidR="00DC7F04" w:rsidRPr="006B7627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lang w:val="en-US"/>
              </w:rPr>
              <w:t>9</w:t>
            </w:r>
            <w:r w:rsidR="00DC7F04">
              <w:rPr>
                <w:lang w:val="en-US"/>
              </w:rPr>
              <w:t>,</w:t>
            </w:r>
            <w:r w:rsidRPr="00031098">
              <w:rPr>
                <w:lang w:val="en-US"/>
              </w:rPr>
              <w:t>375</w:t>
            </w:r>
          </w:p>
        </w:tc>
        <w:tc>
          <w:tcPr>
            <w:tcW w:w="261" w:type="dxa"/>
            <w:vAlign w:val="bottom"/>
          </w:tcPr>
          <w:p w14:paraId="77682B24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24C0B52" w14:textId="2AE0CEEC" w:rsidR="00DC7F04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7</w:t>
            </w:r>
            <w:r w:rsidR="00E46E1E" w:rsidRPr="00E46E1E">
              <w:t>,</w:t>
            </w:r>
            <w:r w:rsidRPr="00031098">
              <w:rPr>
                <w:lang w:val="en-US"/>
              </w:rPr>
              <w:t>308</w:t>
            </w:r>
          </w:p>
        </w:tc>
        <w:tc>
          <w:tcPr>
            <w:tcW w:w="243" w:type="dxa"/>
            <w:vAlign w:val="bottom"/>
          </w:tcPr>
          <w:p w14:paraId="6A5B43BE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A42D313" w14:textId="12773C05" w:rsidR="00DC7F04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8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791</w:t>
            </w:r>
          </w:p>
        </w:tc>
      </w:tr>
      <w:tr w:rsidR="00DC7F04" w:rsidRPr="007671A3" w14:paraId="6DED8624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4E9F6961" w14:textId="77777777" w:rsidR="00DC7F04" w:rsidRPr="007671A3" w:rsidRDefault="00DC7F04" w:rsidP="00EE5CB8">
            <w:pPr>
              <w:spacing w:line="380" w:lineRule="exact"/>
              <w:ind w:left="66" w:right="-216" w:firstLine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873" w:type="dxa"/>
            <w:vAlign w:val="bottom"/>
          </w:tcPr>
          <w:p w14:paraId="549A97F6" w14:textId="77777777" w:rsidR="00DC7F04" w:rsidRPr="007671A3" w:rsidRDefault="00DC7F04" w:rsidP="00DC7F0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49C49D85" w14:textId="102D7B17" w:rsidR="00DC7F04" w:rsidRPr="00F2785E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7</w:t>
            </w:r>
            <w:r w:rsidR="00213F71" w:rsidRPr="00213F71">
              <w:t>,</w:t>
            </w:r>
            <w:r w:rsidRPr="00031098">
              <w:rPr>
                <w:lang w:val="en-US"/>
              </w:rPr>
              <w:t>185</w:t>
            </w:r>
          </w:p>
        </w:tc>
        <w:tc>
          <w:tcPr>
            <w:tcW w:w="244" w:type="dxa"/>
            <w:vAlign w:val="bottom"/>
          </w:tcPr>
          <w:p w14:paraId="16DBD966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B2FEEFB" w14:textId="08A65411" w:rsidR="00DC7F04" w:rsidRPr="006B7627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6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246</w:t>
            </w:r>
          </w:p>
        </w:tc>
        <w:tc>
          <w:tcPr>
            <w:tcW w:w="261" w:type="dxa"/>
            <w:vAlign w:val="bottom"/>
          </w:tcPr>
          <w:p w14:paraId="48EFCD41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2A207B0" w14:textId="00CC9AE9" w:rsidR="00DC7F04" w:rsidRPr="00954F51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7</w:t>
            </w:r>
            <w:r w:rsidR="00E46E1E" w:rsidRPr="00954F51">
              <w:t>,</w:t>
            </w:r>
            <w:r w:rsidRPr="00031098">
              <w:rPr>
                <w:lang w:val="en-US"/>
              </w:rPr>
              <w:t>164</w:t>
            </w:r>
          </w:p>
        </w:tc>
        <w:tc>
          <w:tcPr>
            <w:tcW w:w="243" w:type="dxa"/>
            <w:vAlign w:val="bottom"/>
          </w:tcPr>
          <w:p w14:paraId="0D0DB2F2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196B6BE" w14:textId="73BCB4DF" w:rsidR="00DC7F04" w:rsidRPr="007671A3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3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324</w:t>
            </w:r>
          </w:p>
        </w:tc>
      </w:tr>
      <w:tr w:rsidR="00DC7F04" w:rsidRPr="007671A3" w14:paraId="52E331EE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5EEEFE86" w14:textId="77777777" w:rsidR="00DC7F04" w:rsidRPr="007671A3" w:rsidRDefault="00DC7F04" w:rsidP="00EE5CB8">
            <w:pPr>
              <w:spacing w:line="380" w:lineRule="exact"/>
              <w:ind w:left="66" w:right="-216" w:firstLine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ค่าใช้จ่ายในการขายค้างจ่าย</w:t>
            </w:r>
          </w:p>
        </w:tc>
        <w:tc>
          <w:tcPr>
            <w:tcW w:w="873" w:type="dxa"/>
            <w:vAlign w:val="bottom"/>
          </w:tcPr>
          <w:p w14:paraId="11A7326D" w14:textId="77777777" w:rsidR="00DC7F04" w:rsidRPr="007671A3" w:rsidRDefault="00DC7F04" w:rsidP="00DC7F0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5646279C" w14:textId="602F9684" w:rsidR="00DC7F04" w:rsidRPr="00F2785E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3</w:t>
            </w:r>
            <w:r w:rsidR="00213F71" w:rsidRPr="00213F71">
              <w:t>,</w:t>
            </w:r>
            <w:r w:rsidRPr="00031098">
              <w:rPr>
                <w:lang w:val="en-US"/>
              </w:rPr>
              <w:t>428</w:t>
            </w:r>
          </w:p>
        </w:tc>
        <w:tc>
          <w:tcPr>
            <w:tcW w:w="244" w:type="dxa"/>
            <w:vAlign w:val="bottom"/>
          </w:tcPr>
          <w:p w14:paraId="5C6A655C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78BF6484" w14:textId="224C4B6E" w:rsidR="00DC7F04" w:rsidRPr="006B7627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5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045</w:t>
            </w:r>
          </w:p>
        </w:tc>
        <w:tc>
          <w:tcPr>
            <w:tcW w:w="261" w:type="dxa"/>
            <w:vAlign w:val="bottom"/>
          </w:tcPr>
          <w:p w14:paraId="618023F2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BEFEED5" w14:textId="3C91A868" w:rsidR="00DC7F04" w:rsidRPr="00954F51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</w:pPr>
            <w:r w:rsidRPr="00031098">
              <w:rPr>
                <w:lang w:val="en-US"/>
              </w:rPr>
              <w:t>2</w:t>
            </w:r>
            <w:r w:rsidR="00E46E1E" w:rsidRPr="00954F51">
              <w:t>,</w:t>
            </w:r>
            <w:r w:rsidRPr="00031098">
              <w:rPr>
                <w:lang w:val="en-US"/>
              </w:rPr>
              <w:t>894</w:t>
            </w:r>
          </w:p>
        </w:tc>
        <w:tc>
          <w:tcPr>
            <w:tcW w:w="243" w:type="dxa"/>
            <w:vAlign w:val="bottom"/>
          </w:tcPr>
          <w:p w14:paraId="0EAA14C8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DEC075C" w14:textId="1980B829" w:rsidR="00DC7F04" w:rsidRPr="007671A3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3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958</w:t>
            </w:r>
          </w:p>
        </w:tc>
      </w:tr>
      <w:tr w:rsidR="00DC7F04" w:rsidRPr="007671A3" w14:paraId="65CCB31C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0B0D92CB" w14:textId="699A39A3" w:rsidR="00DC7F04" w:rsidRPr="007671A3" w:rsidRDefault="00DC7F04" w:rsidP="00EE5CB8">
            <w:pPr>
              <w:spacing w:line="380" w:lineRule="exact"/>
              <w:ind w:left="66" w:right="-216" w:firstLine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873" w:type="dxa"/>
            <w:vAlign w:val="bottom"/>
          </w:tcPr>
          <w:p w14:paraId="22C5318A" w14:textId="77777777" w:rsidR="00DC7F04" w:rsidRPr="007671A3" w:rsidRDefault="00DC7F04" w:rsidP="00DC7F0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020A5307" w14:textId="128482D8" w:rsidR="00DC7F04" w:rsidRPr="00E1214E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lang w:val="en-US"/>
              </w:rPr>
              <w:t>3</w:t>
            </w:r>
            <w:r w:rsidR="00213F71" w:rsidRPr="00213F71">
              <w:rPr>
                <w:lang w:val="en-US"/>
              </w:rPr>
              <w:t>,</w:t>
            </w:r>
            <w:r w:rsidRPr="00031098">
              <w:rPr>
                <w:lang w:val="en-US"/>
              </w:rPr>
              <w:t>029</w:t>
            </w:r>
          </w:p>
        </w:tc>
        <w:tc>
          <w:tcPr>
            <w:tcW w:w="244" w:type="dxa"/>
            <w:vAlign w:val="bottom"/>
          </w:tcPr>
          <w:p w14:paraId="611FE97D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204D583A" w14:textId="38A853A6" w:rsidR="00DC7F04" w:rsidRPr="006B7627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lang w:val="en-US"/>
              </w:rPr>
              <w:t>3</w:t>
            </w:r>
            <w:r w:rsidR="00DC7F04">
              <w:rPr>
                <w:lang w:val="en-US"/>
              </w:rPr>
              <w:t>,</w:t>
            </w:r>
            <w:r w:rsidRPr="00031098">
              <w:rPr>
                <w:lang w:val="en-US"/>
              </w:rPr>
              <w:t>058</w:t>
            </w:r>
          </w:p>
        </w:tc>
        <w:tc>
          <w:tcPr>
            <w:tcW w:w="261" w:type="dxa"/>
            <w:vAlign w:val="bottom"/>
          </w:tcPr>
          <w:p w14:paraId="523E5E32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DB075B0" w14:textId="7BB464F9" w:rsidR="00DC7F04" w:rsidRPr="00954F51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2</w:t>
            </w:r>
            <w:r w:rsidR="00E46E1E" w:rsidRPr="00954F51">
              <w:t>,</w:t>
            </w:r>
            <w:r w:rsidRPr="00031098">
              <w:rPr>
                <w:lang w:val="en-US"/>
              </w:rPr>
              <w:t>565</w:t>
            </w:r>
          </w:p>
        </w:tc>
        <w:tc>
          <w:tcPr>
            <w:tcW w:w="243" w:type="dxa"/>
            <w:vAlign w:val="bottom"/>
          </w:tcPr>
          <w:p w14:paraId="359FAC64" w14:textId="77777777" w:rsidR="00DC7F04" w:rsidRPr="007671A3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9A54ECC" w14:textId="3CB11E32" w:rsidR="00DC7F04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2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835</w:t>
            </w:r>
          </w:p>
        </w:tc>
      </w:tr>
      <w:tr w:rsidR="00DC7F04" w:rsidRPr="007671A3" w14:paraId="17050CA4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1A408209" w14:textId="77777777" w:rsidR="00DC7F04" w:rsidRPr="007671A3" w:rsidRDefault="00DC7F04" w:rsidP="00EE5CB8">
            <w:pPr>
              <w:spacing w:line="380" w:lineRule="exact"/>
              <w:ind w:left="66" w:right="-216" w:firstLine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73" w:type="dxa"/>
            <w:vAlign w:val="bottom"/>
          </w:tcPr>
          <w:p w14:paraId="37C95F2C" w14:textId="77777777" w:rsidR="00DC7F04" w:rsidRPr="007671A3" w:rsidRDefault="00DC7F04" w:rsidP="00DC7F04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354F4E6" w14:textId="1F5CDBA1" w:rsidR="00DC7F04" w:rsidRPr="00F2785E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33</w:t>
            </w:r>
            <w:r w:rsidR="00733DE1">
              <w:rPr>
                <w:lang w:val="en-US"/>
              </w:rPr>
              <w:t>,</w:t>
            </w:r>
            <w:r w:rsidRPr="00031098">
              <w:rPr>
                <w:lang w:val="en-US"/>
              </w:rPr>
              <w:t>317</w:t>
            </w:r>
          </w:p>
        </w:tc>
        <w:tc>
          <w:tcPr>
            <w:tcW w:w="244" w:type="dxa"/>
            <w:vAlign w:val="bottom"/>
          </w:tcPr>
          <w:p w14:paraId="2D43F432" w14:textId="77777777" w:rsidR="00DC7F04" w:rsidRPr="007671A3" w:rsidRDefault="00DC7F04" w:rsidP="00DC7F04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2FBF76F" w14:textId="064B5DE7" w:rsidR="00DC7F04" w:rsidRPr="006B7627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33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29</w:t>
            </w:r>
            <w:r w:rsidRPr="00031098">
              <w:rPr>
                <w:lang w:val="en-US"/>
              </w:rPr>
              <w:t>1</w:t>
            </w:r>
          </w:p>
        </w:tc>
        <w:tc>
          <w:tcPr>
            <w:tcW w:w="261" w:type="dxa"/>
            <w:vAlign w:val="bottom"/>
          </w:tcPr>
          <w:p w14:paraId="37502BED" w14:textId="77777777" w:rsidR="00DC7F04" w:rsidRPr="007671A3" w:rsidRDefault="00DC7F04" w:rsidP="00DC7F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9B1EB55" w14:textId="427B20C0" w:rsidR="00DC7F04" w:rsidRPr="00954F51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28</w:t>
            </w:r>
            <w:r w:rsidR="00E46E1E" w:rsidRPr="00954F51">
              <w:t>,</w:t>
            </w:r>
            <w:r w:rsidRPr="00031098">
              <w:rPr>
                <w:lang w:val="en-US"/>
              </w:rPr>
              <w:t>64</w:t>
            </w:r>
            <w:r w:rsidRPr="00031098">
              <w:rPr>
                <w:rFonts w:hint="cs"/>
                <w:lang w:val="en-US"/>
              </w:rPr>
              <w:t>3</w:t>
            </w:r>
          </w:p>
        </w:tc>
        <w:tc>
          <w:tcPr>
            <w:tcW w:w="243" w:type="dxa"/>
            <w:vAlign w:val="bottom"/>
          </w:tcPr>
          <w:p w14:paraId="599DD340" w14:textId="77777777" w:rsidR="00DC7F04" w:rsidRPr="007671A3" w:rsidRDefault="00DC7F04" w:rsidP="00DC7F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6BE2102" w14:textId="2192853C" w:rsidR="00DC7F04" w:rsidRPr="007671A3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26</w:t>
            </w:r>
            <w:r w:rsidR="00DC7F04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804</w:t>
            </w:r>
          </w:p>
        </w:tc>
      </w:tr>
      <w:tr w:rsidR="00DC7F04" w:rsidRPr="007671A3" w14:paraId="4EE5CD3A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37C2AAEC" w14:textId="77777777" w:rsidR="00DC7F04" w:rsidRPr="007671A3" w:rsidRDefault="00DC7F04" w:rsidP="00EE5CB8">
            <w:pPr>
              <w:tabs>
                <w:tab w:val="left" w:pos="9000"/>
                <w:tab w:val="left" w:pos="9090"/>
              </w:tabs>
              <w:spacing w:line="380" w:lineRule="exact"/>
              <w:ind w:left="66" w:right="-216" w:firstLine="5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14:paraId="4223F42E" w14:textId="77777777" w:rsidR="00DC7F04" w:rsidRPr="007671A3" w:rsidRDefault="00DC7F04" w:rsidP="00DC7F0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B5762" w14:textId="778F4439" w:rsidR="00DC7F04" w:rsidRPr="00875C21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031098">
              <w:rPr>
                <w:rFonts w:hint="cs"/>
                <w:b/>
                <w:bCs/>
                <w:lang w:val="en-US"/>
              </w:rPr>
              <w:t>85</w:t>
            </w:r>
            <w:r w:rsidR="000B5063">
              <w:rPr>
                <w:rFonts w:hint="cs"/>
                <w:b/>
                <w:bCs/>
                <w:cs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619</w:t>
            </w:r>
          </w:p>
        </w:tc>
        <w:tc>
          <w:tcPr>
            <w:tcW w:w="244" w:type="dxa"/>
            <w:vAlign w:val="bottom"/>
          </w:tcPr>
          <w:p w14:paraId="6334402A" w14:textId="77777777" w:rsidR="00DC7F04" w:rsidRPr="00875C21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E64F2" w14:textId="01E17065" w:rsidR="00DC7F04" w:rsidRPr="006B7627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031098">
              <w:rPr>
                <w:rFonts w:hint="cs"/>
                <w:b/>
                <w:bCs/>
                <w:lang w:val="en-US"/>
              </w:rPr>
              <w:t>92</w:t>
            </w:r>
            <w:r w:rsidR="00DC7F04" w:rsidRPr="00875C21">
              <w:rPr>
                <w:rFonts w:hint="cs"/>
                <w:b/>
                <w:bCs/>
                <w:cs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65</w:t>
            </w:r>
            <w:r w:rsidRPr="00031098">
              <w:rPr>
                <w:b/>
                <w:bCs/>
                <w:lang w:val="en-US"/>
              </w:rPr>
              <w:t>0</w:t>
            </w:r>
          </w:p>
        </w:tc>
        <w:tc>
          <w:tcPr>
            <w:tcW w:w="261" w:type="dxa"/>
            <w:vAlign w:val="bottom"/>
          </w:tcPr>
          <w:p w14:paraId="7FC38202" w14:textId="77777777" w:rsidR="00DC7F04" w:rsidRPr="00875C21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F8EBA" w14:textId="0435EFFB" w:rsidR="00DC7F04" w:rsidRPr="00954F51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031098">
              <w:rPr>
                <w:b/>
                <w:bCs/>
                <w:lang w:val="en-US"/>
              </w:rPr>
              <w:t>76</w:t>
            </w:r>
            <w:r w:rsidR="00E46E1E" w:rsidRPr="00954F51">
              <w:rPr>
                <w:b/>
                <w:bCs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43</w:t>
            </w:r>
            <w:r w:rsidRPr="00031098">
              <w:rPr>
                <w:b/>
                <w:bCs/>
                <w:lang w:val="en-US"/>
              </w:rPr>
              <w:t>3</w:t>
            </w:r>
          </w:p>
        </w:tc>
        <w:tc>
          <w:tcPr>
            <w:tcW w:w="243" w:type="dxa"/>
            <w:vAlign w:val="bottom"/>
          </w:tcPr>
          <w:p w14:paraId="0EF31CC3" w14:textId="77777777" w:rsidR="00DC7F04" w:rsidRPr="00875C21" w:rsidRDefault="00DC7F04" w:rsidP="00DC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183E" w14:textId="0D96E8F7" w:rsidR="00DC7F04" w:rsidRPr="006B7627" w:rsidRDefault="00031098" w:rsidP="00DC7F0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031098">
              <w:rPr>
                <w:rFonts w:hint="cs"/>
                <w:b/>
                <w:bCs/>
                <w:lang w:val="en-US"/>
              </w:rPr>
              <w:t>77</w:t>
            </w:r>
            <w:r w:rsidR="00DC7F04" w:rsidRPr="00875C21">
              <w:rPr>
                <w:rFonts w:hint="cs"/>
                <w:b/>
                <w:bCs/>
                <w:cs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693</w:t>
            </w:r>
          </w:p>
        </w:tc>
      </w:tr>
    </w:tbl>
    <w:p w14:paraId="4ABD98FC" w14:textId="64FA3D80" w:rsidR="00DA588F" w:rsidRPr="005F089B" w:rsidRDefault="00DA588F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5B984B9E" w14:textId="4E025682" w:rsidR="005B3B34" w:rsidRPr="00DA588F" w:rsidRDefault="004A07E4" w:rsidP="00DA588F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A588F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1A058B" w:rsidRPr="00DA588F">
        <w:rPr>
          <w:rFonts w:ascii="Angsana New" w:hAnsi="Angsana New" w:hint="cs"/>
          <w:b/>
          <w:bCs/>
          <w:color w:val="000000"/>
          <w:sz w:val="30"/>
          <w:szCs w:val="30"/>
          <w:cs/>
        </w:rPr>
        <w:t>ผลประโยชน์</w:t>
      </w:r>
      <w:r w:rsidR="00FB7BFD" w:rsidRPr="00DA588F">
        <w:rPr>
          <w:rFonts w:ascii="Angsana New" w:hAnsi="Angsana New" w:hint="cs"/>
          <w:b/>
          <w:bCs/>
          <w:color w:val="000000"/>
          <w:sz w:val="30"/>
          <w:szCs w:val="30"/>
          <w:cs/>
        </w:rPr>
        <w:t>พนักงาน</w:t>
      </w:r>
    </w:p>
    <w:p w14:paraId="7C99D54B" w14:textId="77777777" w:rsidR="005B3B34" w:rsidRPr="00DA588F" w:rsidRDefault="005B3B3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498A9D7" w14:textId="281B52E2" w:rsidR="00536D3D" w:rsidRPr="007671A3" w:rsidRDefault="006E68F2" w:rsidP="00851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52"/>
        <w:jc w:val="thaiDistribute"/>
        <w:rPr>
          <w:rFonts w:ascii="Angsana New" w:hAnsi="Angsana New"/>
          <w:sz w:val="30"/>
          <w:szCs w:val="30"/>
        </w:rPr>
      </w:pPr>
      <w:r w:rsidRPr="00F51BF9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="00536D3D" w:rsidRPr="00F51BF9">
        <w:rPr>
          <w:rFonts w:ascii="Angsana New" w:hAnsi="Angsana New"/>
          <w:spacing w:val="2"/>
          <w:sz w:val="30"/>
          <w:szCs w:val="30"/>
          <w:cs/>
        </w:rPr>
        <w:t>จ่ายค่าชดเชยผลประโยชน์</w:t>
      </w:r>
      <w:r w:rsidR="00215644" w:rsidRPr="00F51BF9">
        <w:rPr>
          <w:rFonts w:ascii="Angsana New" w:hAnsi="Angsana New" w:hint="cs"/>
          <w:spacing w:val="2"/>
          <w:sz w:val="30"/>
          <w:szCs w:val="30"/>
          <w:cs/>
        </w:rPr>
        <w:t>ที่กำหนดไว้</w:t>
      </w:r>
      <w:r w:rsidR="00536D3D" w:rsidRPr="00F51BF9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ED2183" w:rsidRPr="00F51BF9">
        <w:rPr>
          <w:rFonts w:ascii="Angsana New" w:hAnsi="Angsana New"/>
          <w:spacing w:val="2"/>
          <w:sz w:val="30"/>
          <w:szCs w:val="30"/>
        </w:rPr>
        <w:t xml:space="preserve"> </w:t>
      </w:r>
      <w:r w:rsidR="00536D3D" w:rsidRPr="00F51BF9">
        <w:rPr>
          <w:rFonts w:ascii="Angsana New" w:hAnsi="Angsana New"/>
          <w:spacing w:val="2"/>
          <w:sz w:val="30"/>
          <w:szCs w:val="30"/>
          <w:cs/>
        </w:rPr>
        <w:t xml:space="preserve">พ.ศ. </w:t>
      </w:r>
      <w:r w:rsidR="00031098" w:rsidRPr="00031098">
        <w:rPr>
          <w:rFonts w:ascii="Angsana New" w:hAnsi="Angsana New"/>
          <w:spacing w:val="2"/>
          <w:sz w:val="30"/>
          <w:szCs w:val="30"/>
        </w:rPr>
        <w:t>2541</w:t>
      </w:r>
      <w:r w:rsidR="00536D3D" w:rsidRPr="007671A3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FB85FDD" w14:textId="77777777" w:rsidR="005B3B34" w:rsidRPr="005F089B" w:rsidRDefault="005B3B34" w:rsidP="00851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52"/>
        <w:jc w:val="thaiDistribute"/>
        <w:rPr>
          <w:rFonts w:ascii="Angsana New" w:hAnsi="Angsana New"/>
          <w:b/>
          <w:sz w:val="22"/>
          <w:szCs w:val="22"/>
        </w:rPr>
      </w:pPr>
    </w:p>
    <w:p w14:paraId="7B4C85AA" w14:textId="77777777" w:rsidR="00550AB4" w:rsidRDefault="00E85BBC" w:rsidP="005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 w:right="-5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21CAF">
        <w:rPr>
          <w:rFonts w:ascii="Angsana New" w:hAnsi="Angsana New"/>
          <w:spacing w:val="-4"/>
          <w:sz w:val="30"/>
          <w:szCs w:val="30"/>
          <w:cs/>
        </w:rPr>
        <w:t>โครงการผลประโยชน์</w:t>
      </w:r>
      <w:r w:rsidRPr="00721CAF">
        <w:rPr>
          <w:rFonts w:ascii="Angsana New" w:hAnsi="Angsana New" w:hint="cs"/>
          <w:spacing w:val="-4"/>
          <w:sz w:val="30"/>
          <w:szCs w:val="30"/>
          <w:cs/>
        </w:rPr>
        <w:t>ที่กำหนดไว้</w:t>
      </w:r>
      <w:r w:rsidRPr="00721CAF">
        <w:rPr>
          <w:rFonts w:ascii="Angsana New" w:hAnsi="Angsana New"/>
          <w:spacing w:val="-4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</w:t>
      </w:r>
      <w:r w:rsidRPr="00721CAF">
        <w:rPr>
          <w:rFonts w:ascii="Angsana New" w:hAnsi="Angsana New"/>
          <w:spacing w:val="-6"/>
          <w:sz w:val="30"/>
          <w:szCs w:val="30"/>
          <w:cs/>
        </w:rPr>
        <w:t xml:space="preserve">ของช่วงชีวิต ความเสี่ยงจากอัตราแลกเปลี่ยน ความเสี่ยงจากอัตราดอกเบี้ย และความเสี่ยงจากตลาด </w:t>
      </w:r>
      <w:r w:rsidR="00D01F0F" w:rsidRPr="00D01F0F">
        <w:rPr>
          <w:rFonts w:ascii="Angsana New" w:hAnsi="Angsana New"/>
          <w:spacing w:val="-6"/>
          <w:sz w:val="30"/>
          <w:szCs w:val="30"/>
        </w:rPr>
        <w:t>(</w:t>
      </w:r>
      <w:r w:rsidRPr="00721CAF">
        <w:rPr>
          <w:rFonts w:ascii="Angsana New" w:hAnsi="Angsana New"/>
          <w:spacing w:val="-6"/>
          <w:sz w:val="30"/>
          <w:szCs w:val="30"/>
          <w:cs/>
        </w:rPr>
        <w:t>เงินลงทุน</w:t>
      </w:r>
      <w:r w:rsidR="00D01F0F" w:rsidRPr="00D01F0F">
        <w:rPr>
          <w:rFonts w:ascii="Angsana New" w:hAnsi="Angsana New"/>
          <w:spacing w:val="-6"/>
          <w:sz w:val="30"/>
          <w:szCs w:val="30"/>
        </w:rPr>
        <w:t>)</w:t>
      </w:r>
    </w:p>
    <w:p w14:paraId="37B1A251" w14:textId="77777777" w:rsidR="00550AB4" w:rsidRPr="00550AB4" w:rsidRDefault="00550AB4" w:rsidP="005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52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3B5A1FE0" w14:textId="1547EC21" w:rsidR="005B3B34" w:rsidRPr="00550AB4" w:rsidRDefault="004A07E4" w:rsidP="005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 w:right="-5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ประมาณการหนี้สิ</w:t>
      </w:r>
      <w:r w:rsidR="008C4983"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นไม่หมุนเวียนสำหรับผลประโยชน์</w:t>
      </w:r>
      <w:r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พนักงาน</w:t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 xml:space="preserve">ในงบแสดงฐานะการเงิน ณ วันที่ </w:t>
      </w:r>
      <w:r w:rsidR="00031098" w:rsidRPr="00031098">
        <w:rPr>
          <w:rFonts w:ascii="Angsana New" w:hAnsi="Angsana New"/>
          <w:i/>
          <w:iCs/>
          <w:sz w:val="30"/>
          <w:szCs w:val="30"/>
        </w:rPr>
        <w:t>31</w:t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</w:p>
    <w:p w14:paraId="0B85AA9F" w14:textId="55A2394B" w:rsidR="00DA588F" w:rsidRPr="00715F75" w:rsidRDefault="00DA5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</w:rPr>
      </w:pPr>
    </w:p>
    <w:tbl>
      <w:tblPr>
        <w:tblW w:w="9199" w:type="dxa"/>
        <w:tblInd w:w="423" w:type="dxa"/>
        <w:tblLook w:val="01E0" w:firstRow="1" w:lastRow="1" w:firstColumn="1" w:lastColumn="1" w:noHBand="0" w:noVBand="0"/>
      </w:tblPr>
      <w:tblGrid>
        <w:gridCol w:w="3825"/>
        <w:gridCol w:w="1144"/>
        <w:gridCol w:w="248"/>
        <w:gridCol w:w="1192"/>
        <w:gridCol w:w="248"/>
        <w:gridCol w:w="1140"/>
        <w:gridCol w:w="235"/>
        <w:gridCol w:w="1167"/>
      </w:tblGrid>
      <w:tr w:rsidR="005B3B34" w:rsidRPr="007671A3" w14:paraId="0144166B" w14:textId="77777777" w:rsidTr="00AA1BB1">
        <w:tc>
          <w:tcPr>
            <w:tcW w:w="3825" w:type="dxa"/>
          </w:tcPr>
          <w:p w14:paraId="21EF4BDD" w14:textId="77777777" w:rsidR="005B3B34" w:rsidRPr="007671A3" w:rsidRDefault="005B3B34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743E164D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CEA90F2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1DC748E4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201D4470" w14:textId="77777777" w:rsidTr="00AA1BB1">
        <w:tc>
          <w:tcPr>
            <w:tcW w:w="3825" w:type="dxa"/>
          </w:tcPr>
          <w:p w14:paraId="2C1CB434" w14:textId="77777777" w:rsidR="00673C3C" w:rsidRPr="007671A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643A049C" w14:textId="32763205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20CFB239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5AF4F2E5" w14:textId="2002FE0E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8" w:type="dxa"/>
          </w:tcPr>
          <w:p w14:paraId="02173242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EFB324" w14:textId="7E954E5B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</w:tcPr>
          <w:p w14:paraId="5CB84984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4E92AD7" w14:textId="381C8D35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3C3C" w:rsidRPr="007671A3" w14:paraId="3E16155B" w14:textId="77777777" w:rsidTr="00AA1BB1">
        <w:tc>
          <w:tcPr>
            <w:tcW w:w="3825" w:type="dxa"/>
          </w:tcPr>
          <w:p w14:paraId="1DD7375C" w14:textId="77777777" w:rsidR="00673C3C" w:rsidRPr="007671A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4" w:type="dxa"/>
            <w:gridSpan w:val="7"/>
          </w:tcPr>
          <w:p w14:paraId="64738083" w14:textId="31293639" w:rsidR="00673C3C" w:rsidRPr="0096020D" w:rsidRDefault="00D01F0F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6020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="00673C3C" w:rsidRPr="0096020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96020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5C848608" w14:textId="77777777" w:rsidTr="00AA1BB1">
        <w:tc>
          <w:tcPr>
            <w:tcW w:w="3825" w:type="dxa"/>
          </w:tcPr>
          <w:p w14:paraId="703E0FE2" w14:textId="77777777" w:rsidR="00673C3C" w:rsidRPr="00761519" w:rsidRDefault="00673C3C" w:rsidP="00673C3C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03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4" w:type="dxa"/>
          </w:tcPr>
          <w:p w14:paraId="17F44A6A" w14:textId="398A915E" w:rsidR="00673C3C" w:rsidRPr="00761519" w:rsidRDefault="00673C3C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1D77AF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95CB0C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9B595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BFFBA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09254E3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358D8E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A23CC" w:rsidRPr="007671A3" w14:paraId="3E9AA32F" w14:textId="77777777" w:rsidTr="00AA1BB1">
        <w:tc>
          <w:tcPr>
            <w:tcW w:w="3825" w:type="dxa"/>
          </w:tcPr>
          <w:p w14:paraId="6316CE13" w14:textId="7755DBE8" w:rsidR="00FA23CC" w:rsidRPr="007671A3" w:rsidRDefault="00FA23CC" w:rsidP="00FA23CC">
            <w:pPr>
              <w:tabs>
                <w:tab w:val="clear" w:pos="227"/>
              </w:tabs>
              <w:ind w:left="207" w:hanging="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44" w:type="dxa"/>
          </w:tcPr>
          <w:p w14:paraId="7CECA1B0" w14:textId="2E14A616" w:rsidR="00FA23CC" w:rsidRPr="00FA23CC" w:rsidRDefault="00FA23CC" w:rsidP="00FA23C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3C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Pr="00FA23C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  <w:r w:rsidRPr="00FA23C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48" w:type="dxa"/>
          </w:tcPr>
          <w:p w14:paraId="1D03E7A2" w14:textId="77777777" w:rsidR="00FA23CC" w:rsidRPr="000D7AAB" w:rsidRDefault="00FA23CC" w:rsidP="00FA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D9EDB8" w14:textId="70EDA8FB" w:rsidR="00FA23CC" w:rsidRPr="000D7AAB" w:rsidRDefault="00031098" w:rsidP="00FA23C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57</w:t>
            </w:r>
            <w:r w:rsidR="00FA23CC" w:rsidRPr="000D7AA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144</w:t>
            </w:r>
          </w:p>
        </w:tc>
        <w:tc>
          <w:tcPr>
            <w:tcW w:w="248" w:type="dxa"/>
          </w:tcPr>
          <w:p w14:paraId="78818AB3" w14:textId="77777777" w:rsidR="00FA23CC" w:rsidRPr="000D7AAB" w:rsidRDefault="00FA23CC" w:rsidP="00FA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CB2F395" w14:textId="22A5309F" w:rsidR="00FA23CC" w:rsidRPr="000D7AAB" w:rsidRDefault="00031098" w:rsidP="00FA23C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61</w:t>
            </w:r>
            <w:r w:rsidR="00FA23CC" w:rsidRPr="006A2A7A">
              <w:t>,</w:t>
            </w:r>
            <w:r w:rsidRPr="00031098">
              <w:rPr>
                <w:lang w:val="en-US"/>
              </w:rPr>
              <w:t>551</w:t>
            </w:r>
          </w:p>
        </w:tc>
        <w:tc>
          <w:tcPr>
            <w:tcW w:w="235" w:type="dxa"/>
          </w:tcPr>
          <w:p w14:paraId="18376D07" w14:textId="77777777" w:rsidR="00FA23CC" w:rsidRPr="000D7AAB" w:rsidRDefault="00FA23CC" w:rsidP="00FA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5E6D7A" w14:textId="736B66F4" w:rsidR="00FA23CC" w:rsidRPr="000D7AAB" w:rsidRDefault="00031098" w:rsidP="00FA23C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52</w:t>
            </w:r>
            <w:r w:rsidR="00FA23CC" w:rsidRPr="000D7AA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764</w:t>
            </w:r>
          </w:p>
        </w:tc>
      </w:tr>
      <w:tr w:rsidR="00FA23CC" w:rsidRPr="007671A3" w14:paraId="2F81304C" w14:textId="77777777" w:rsidTr="00AA1BB1">
        <w:tc>
          <w:tcPr>
            <w:tcW w:w="3825" w:type="dxa"/>
          </w:tcPr>
          <w:p w14:paraId="4D730EF3" w14:textId="77777777" w:rsidR="00FA23CC" w:rsidRPr="007671A3" w:rsidRDefault="00FA23CC" w:rsidP="00FA23CC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44" w:type="dxa"/>
          </w:tcPr>
          <w:p w14:paraId="5211680D" w14:textId="198963DE" w:rsidR="00FA23CC" w:rsidRPr="00FA23CC" w:rsidRDefault="00FA23CC" w:rsidP="00FA23C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3C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A23C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Pr="00FA23C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48" w:type="dxa"/>
          </w:tcPr>
          <w:p w14:paraId="00D1AA85" w14:textId="77777777" w:rsidR="00FA23CC" w:rsidRPr="000D7AAB" w:rsidRDefault="00FA23CC" w:rsidP="00FA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876418" w14:textId="27EBD4E2" w:rsidR="00FA23CC" w:rsidRPr="000D7AAB" w:rsidRDefault="00031098" w:rsidP="00FA23C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FA23CC" w:rsidRPr="000D7AA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826</w:t>
            </w:r>
          </w:p>
        </w:tc>
        <w:tc>
          <w:tcPr>
            <w:tcW w:w="248" w:type="dxa"/>
          </w:tcPr>
          <w:p w14:paraId="1317B3E8" w14:textId="77777777" w:rsidR="00FA23CC" w:rsidRPr="000D7AAB" w:rsidRDefault="00FA23CC" w:rsidP="00FA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F5D7953" w14:textId="0B7C95A2" w:rsidR="00FA23CC" w:rsidRPr="000D7AAB" w:rsidRDefault="00031098" w:rsidP="00FA23C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5</w:t>
            </w:r>
            <w:r w:rsidR="00FA23CC" w:rsidRPr="002F6768">
              <w:t>,</w:t>
            </w:r>
            <w:r w:rsidRPr="00031098">
              <w:rPr>
                <w:lang w:val="en-US"/>
              </w:rPr>
              <w:t>950</w:t>
            </w:r>
          </w:p>
        </w:tc>
        <w:tc>
          <w:tcPr>
            <w:tcW w:w="235" w:type="dxa"/>
          </w:tcPr>
          <w:p w14:paraId="1004158A" w14:textId="77777777" w:rsidR="00FA23CC" w:rsidRPr="000D7AAB" w:rsidRDefault="00FA23CC" w:rsidP="00FA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</w:tcPr>
          <w:p w14:paraId="07BB1780" w14:textId="68F099D1" w:rsidR="00FA23CC" w:rsidRPr="000D7AAB" w:rsidRDefault="00031098" w:rsidP="00FA23C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FA23CC" w:rsidRPr="000D7AA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234</w:t>
            </w:r>
          </w:p>
        </w:tc>
      </w:tr>
      <w:tr w:rsidR="00FA23CC" w:rsidRPr="007671A3" w14:paraId="01AAD6CC" w14:textId="77777777" w:rsidTr="00AA1BB1">
        <w:tc>
          <w:tcPr>
            <w:tcW w:w="3825" w:type="dxa"/>
            <w:vAlign w:val="bottom"/>
          </w:tcPr>
          <w:p w14:paraId="0A269262" w14:textId="7738CDF1" w:rsidR="00FA23CC" w:rsidRPr="007671A3" w:rsidRDefault="00FA23CC" w:rsidP="00FA23CC">
            <w:pPr>
              <w:ind w:left="182" w:hanging="1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00C750F8" w14:textId="77777777" w:rsidR="00FA23CC" w:rsidRDefault="00FA23CC" w:rsidP="002A55A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0"/>
              </w:tabs>
              <w:spacing w:line="380" w:lineRule="exact"/>
              <w:ind w:right="-108"/>
              <w:rPr>
                <w:b/>
                <w:bCs/>
              </w:rPr>
            </w:pPr>
          </w:p>
          <w:p w14:paraId="04CA7D31" w14:textId="057D5237" w:rsidR="002A55A8" w:rsidRPr="002A55A8" w:rsidRDefault="00031098" w:rsidP="002A55A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031098">
              <w:rPr>
                <w:b/>
                <w:bCs/>
                <w:lang w:val="en-US"/>
              </w:rPr>
              <w:t>73</w:t>
            </w:r>
            <w:r w:rsidR="002A55A8" w:rsidRPr="002A55A8">
              <w:rPr>
                <w:b/>
                <w:bCs/>
              </w:rPr>
              <w:t>,</w:t>
            </w:r>
            <w:r w:rsidRPr="00031098">
              <w:rPr>
                <w:b/>
                <w:bCs/>
                <w:lang w:val="en-US"/>
              </w:rPr>
              <w:t>678</w:t>
            </w:r>
          </w:p>
        </w:tc>
        <w:tc>
          <w:tcPr>
            <w:tcW w:w="248" w:type="dxa"/>
            <w:vAlign w:val="bottom"/>
          </w:tcPr>
          <w:p w14:paraId="67316E21" w14:textId="77777777" w:rsidR="00FA23CC" w:rsidRPr="000D7AAB" w:rsidRDefault="00FA23CC" w:rsidP="002A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E5279" w14:textId="77777777" w:rsidR="00FA23CC" w:rsidRPr="000D7AAB" w:rsidRDefault="00FA23CC" w:rsidP="002A55A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</w:rPr>
            </w:pPr>
          </w:p>
          <w:p w14:paraId="6E5AE411" w14:textId="21111930" w:rsidR="00FA23CC" w:rsidRPr="000D7AAB" w:rsidRDefault="00031098" w:rsidP="002A55A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0"/>
              </w:tabs>
              <w:spacing w:line="380" w:lineRule="exact"/>
              <w:ind w:right="-108"/>
              <w:rPr>
                <w:b/>
                <w:bCs/>
                <w:color w:val="000000"/>
                <w:lang w:val="en-US"/>
              </w:rPr>
            </w:pPr>
            <w:r w:rsidRPr="00031098">
              <w:rPr>
                <w:rFonts w:hint="cs"/>
                <w:b/>
                <w:bCs/>
                <w:lang w:val="en-US"/>
              </w:rPr>
              <w:t>61</w:t>
            </w:r>
            <w:r w:rsidR="00FA23CC" w:rsidRPr="000D7AAB">
              <w:rPr>
                <w:rFonts w:hint="cs"/>
                <w:b/>
                <w:bCs/>
                <w:cs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970</w:t>
            </w:r>
          </w:p>
        </w:tc>
        <w:tc>
          <w:tcPr>
            <w:tcW w:w="248" w:type="dxa"/>
            <w:vAlign w:val="bottom"/>
          </w:tcPr>
          <w:p w14:paraId="2FEC5896" w14:textId="77777777" w:rsidR="00FA23CC" w:rsidRPr="000D7AAB" w:rsidRDefault="00FA23CC" w:rsidP="002A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4870" w14:textId="7180471A" w:rsidR="00FA23CC" w:rsidRPr="000D7AAB" w:rsidRDefault="00031098" w:rsidP="002A55A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031098">
              <w:rPr>
                <w:b/>
                <w:bCs/>
                <w:lang w:val="en-US"/>
              </w:rPr>
              <w:t>67</w:t>
            </w:r>
            <w:r w:rsidR="00FA23CC" w:rsidRPr="002F6768">
              <w:rPr>
                <w:b/>
                <w:bCs/>
              </w:rPr>
              <w:t>,</w:t>
            </w:r>
            <w:r w:rsidRPr="00031098">
              <w:rPr>
                <w:b/>
                <w:bCs/>
                <w:lang w:val="en-US"/>
              </w:rPr>
              <w:t>501</w:t>
            </w:r>
          </w:p>
        </w:tc>
        <w:tc>
          <w:tcPr>
            <w:tcW w:w="235" w:type="dxa"/>
            <w:vAlign w:val="bottom"/>
          </w:tcPr>
          <w:p w14:paraId="7A5AB146" w14:textId="77777777" w:rsidR="00FA23CC" w:rsidRPr="000D7AAB" w:rsidRDefault="00FA23CC" w:rsidP="002A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C8844" w14:textId="77777777" w:rsidR="00FA23CC" w:rsidRPr="000D7AAB" w:rsidRDefault="00FA23CC" w:rsidP="002A55A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</w:rPr>
            </w:pPr>
          </w:p>
          <w:p w14:paraId="044FBA4D" w14:textId="7D6C9410" w:rsidR="00FA23CC" w:rsidRPr="000D7AAB" w:rsidRDefault="00031098" w:rsidP="002A55A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8"/>
              </w:tabs>
              <w:spacing w:line="380" w:lineRule="exact"/>
              <w:ind w:right="-108"/>
              <w:rPr>
                <w:b/>
                <w:bCs/>
              </w:rPr>
            </w:pPr>
            <w:r w:rsidRPr="00031098">
              <w:rPr>
                <w:rFonts w:hint="cs"/>
                <w:b/>
                <w:bCs/>
                <w:lang w:val="en-US"/>
              </w:rPr>
              <w:t>56</w:t>
            </w:r>
            <w:r w:rsidR="00FA23CC" w:rsidRPr="000D7AAB">
              <w:rPr>
                <w:rFonts w:hint="cs"/>
                <w:b/>
                <w:bCs/>
                <w:cs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998</w:t>
            </w:r>
          </w:p>
        </w:tc>
      </w:tr>
    </w:tbl>
    <w:p w14:paraId="44E41437" w14:textId="77777777" w:rsidR="00DA588F" w:rsidRPr="002C1160" w:rsidRDefault="00DA588F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2"/>
          <w:szCs w:val="22"/>
        </w:rPr>
      </w:pPr>
    </w:p>
    <w:p w14:paraId="3507B2DC" w14:textId="77777777" w:rsidR="0041600F" w:rsidRDefault="0041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59AAB49" w14:textId="69F9F3B7" w:rsidR="00F97B7E" w:rsidRPr="008A7F23" w:rsidRDefault="005B3B3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4A07E4"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65C38E13" w14:textId="77777777" w:rsidR="004A07E4" w:rsidRPr="002C1160" w:rsidRDefault="004A07E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2"/>
          <w:szCs w:val="22"/>
        </w:rPr>
      </w:pPr>
    </w:p>
    <w:tbl>
      <w:tblPr>
        <w:tblW w:w="9216" w:type="dxa"/>
        <w:tblInd w:w="432" w:type="dxa"/>
        <w:tblLook w:val="01E0" w:firstRow="1" w:lastRow="1" w:firstColumn="1" w:lastColumn="1" w:noHBand="0" w:noVBand="0"/>
      </w:tblPr>
      <w:tblGrid>
        <w:gridCol w:w="3795"/>
        <w:gridCol w:w="1169"/>
        <w:gridCol w:w="250"/>
        <w:gridCol w:w="1190"/>
        <w:gridCol w:w="244"/>
        <w:gridCol w:w="6"/>
        <w:gridCol w:w="1160"/>
        <w:gridCol w:w="236"/>
        <w:gridCol w:w="1166"/>
      </w:tblGrid>
      <w:tr w:rsidR="005B3B34" w:rsidRPr="007671A3" w14:paraId="422D8A8D" w14:textId="77777777" w:rsidTr="00281F3C">
        <w:tc>
          <w:tcPr>
            <w:tcW w:w="3795" w:type="dxa"/>
          </w:tcPr>
          <w:p w14:paraId="29A9F44D" w14:textId="77777777" w:rsidR="005B3B34" w:rsidRPr="007671A3" w:rsidRDefault="005B3B34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780DED36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49521625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2" w:type="dxa"/>
            <w:gridSpan w:val="3"/>
          </w:tcPr>
          <w:p w14:paraId="6D286813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52542199" w14:textId="77777777" w:rsidTr="00281F3C">
        <w:tc>
          <w:tcPr>
            <w:tcW w:w="3795" w:type="dxa"/>
          </w:tcPr>
          <w:p w14:paraId="6829218E" w14:textId="77777777" w:rsidR="00673C3C" w:rsidRPr="007671A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F938BA" w14:textId="67E7EC17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0" w:type="dxa"/>
          </w:tcPr>
          <w:p w14:paraId="5001FFE0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77C21913" w14:textId="410EB022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  <w:gridSpan w:val="2"/>
          </w:tcPr>
          <w:p w14:paraId="6C48F2E6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459B4B47" w14:textId="570BA2D3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1A3C805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333D50DE" w14:textId="636E5F71" w:rsidR="00673C3C" w:rsidRPr="007671A3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3C3C" w:rsidRPr="007671A3" w14:paraId="2BE4E92B" w14:textId="77777777" w:rsidTr="00281F3C">
        <w:tc>
          <w:tcPr>
            <w:tcW w:w="3795" w:type="dxa"/>
          </w:tcPr>
          <w:p w14:paraId="0099D955" w14:textId="77777777" w:rsidR="00673C3C" w:rsidRPr="007671A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21" w:type="dxa"/>
            <w:gridSpan w:val="8"/>
          </w:tcPr>
          <w:p w14:paraId="293330D3" w14:textId="6F997F49" w:rsidR="00673C3C" w:rsidRPr="007671A3" w:rsidRDefault="00D01F0F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E499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="00673C3C"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2E499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363C3" w:rsidRPr="007671A3" w14:paraId="308C16D3" w14:textId="77777777" w:rsidTr="00281F3C">
        <w:tc>
          <w:tcPr>
            <w:tcW w:w="3795" w:type="dxa"/>
          </w:tcPr>
          <w:p w14:paraId="07D1E5C9" w14:textId="43E6F6BC" w:rsidR="001363C3" w:rsidRPr="00591C18" w:rsidRDefault="001363C3" w:rsidP="001363C3">
            <w:pPr>
              <w:tabs>
                <w:tab w:val="clear" w:pos="227"/>
                <w:tab w:val="left" w:pos="0"/>
                <w:tab w:val="left" w:pos="282"/>
              </w:tabs>
              <w:ind w:left="162" w:hanging="16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81E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F81E63">
              <w:rPr>
                <w:rFonts w:ascii="Angsana New" w:hAnsi="Angsana New" w:hint="cs"/>
                <w:sz w:val="30"/>
                <w:szCs w:val="30"/>
                <w:cs/>
              </w:rPr>
              <w:t xml:space="preserve"> ณ วั</w:t>
            </w:r>
            <w:r w:rsidRPr="00F81E63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F81E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1E6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  <w:vAlign w:val="bottom"/>
          </w:tcPr>
          <w:p w14:paraId="4C09861A" w14:textId="457F0D88" w:rsidR="001363C3" w:rsidRPr="002B5DDB" w:rsidRDefault="00031098" w:rsidP="002E499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61</w:t>
            </w:r>
            <w:r w:rsidR="00DC532B" w:rsidRPr="00DC532B">
              <w:t>,</w:t>
            </w:r>
            <w:r w:rsidRPr="00031098">
              <w:rPr>
                <w:lang w:val="en-US"/>
              </w:rPr>
              <w:t>970</w:t>
            </w:r>
          </w:p>
        </w:tc>
        <w:tc>
          <w:tcPr>
            <w:tcW w:w="250" w:type="dxa"/>
          </w:tcPr>
          <w:p w14:paraId="246A7903" w14:textId="77777777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60948C24" w14:textId="756A44E0" w:rsidR="001363C3" w:rsidRPr="007671A3" w:rsidRDefault="00031098" w:rsidP="002E499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031098">
              <w:rPr>
                <w:rFonts w:hint="cs"/>
                <w:lang w:val="en-US"/>
              </w:rPr>
              <w:t>39</w:t>
            </w:r>
            <w:r w:rsidR="001363C3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284</w:t>
            </w:r>
          </w:p>
        </w:tc>
        <w:tc>
          <w:tcPr>
            <w:tcW w:w="250" w:type="dxa"/>
            <w:gridSpan w:val="2"/>
          </w:tcPr>
          <w:p w14:paraId="3DD138D0" w14:textId="77777777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4BF638C2" w14:textId="752A90E4" w:rsidR="001363C3" w:rsidRPr="002B5DDB" w:rsidRDefault="00031098" w:rsidP="002E499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56</w:t>
            </w:r>
            <w:r w:rsidR="00DC532B" w:rsidRPr="00DC532B">
              <w:t>,</w:t>
            </w:r>
            <w:r w:rsidRPr="00031098">
              <w:rPr>
                <w:lang w:val="en-US"/>
              </w:rPr>
              <w:t>998</w:t>
            </w:r>
          </w:p>
        </w:tc>
        <w:tc>
          <w:tcPr>
            <w:tcW w:w="236" w:type="dxa"/>
          </w:tcPr>
          <w:p w14:paraId="3FEC5B18" w14:textId="77777777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D2BC3B" w14:textId="1CD52032" w:rsidR="001363C3" w:rsidRPr="007671A3" w:rsidRDefault="00031098" w:rsidP="002E499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36</w:t>
            </w:r>
            <w:r w:rsidR="001363C3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181</w:t>
            </w:r>
          </w:p>
        </w:tc>
      </w:tr>
      <w:tr w:rsidR="001363C3" w:rsidRPr="007671A3" w14:paraId="0DB3A1A0" w14:textId="77777777" w:rsidTr="00281F3C">
        <w:tc>
          <w:tcPr>
            <w:tcW w:w="3795" w:type="dxa"/>
          </w:tcPr>
          <w:p w14:paraId="09546C01" w14:textId="77777777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69" w:type="dxa"/>
          </w:tcPr>
          <w:p w14:paraId="06C0238E" w14:textId="513CCB35" w:rsidR="001363C3" w:rsidRPr="002B5DDB" w:rsidRDefault="001363C3" w:rsidP="001363C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50" w:type="dxa"/>
          </w:tcPr>
          <w:p w14:paraId="1420B31D" w14:textId="77777777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5841FAC" w14:textId="77777777" w:rsidR="001363C3" w:rsidRPr="007671A3" w:rsidRDefault="001363C3" w:rsidP="001363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8BFF5E7" w14:textId="77777777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74998C0" w14:textId="77777777" w:rsidR="001363C3" w:rsidRPr="002B5DDB" w:rsidRDefault="001363C3" w:rsidP="001363C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36" w:type="dxa"/>
          </w:tcPr>
          <w:p w14:paraId="5D75E513" w14:textId="77777777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E1F654" w14:textId="77777777" w:rsidR="001363C3" w:rsidRPr="007671A3" w:rsidRDefault="001363C3" w:rsidP="001363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041D" w:rsidRPr="007671A3" w14:paraId="6705474A" w14:textId="77777777" w:rsidTr="00281F3C">
        <w:tc>
          <w:tcPr>
            <w:tcW w:w="3795" w:type="dxa"/>
          </w:tcPr>
          <w:p w14:paraId="3F4C37F0" w14:textId="77777777" w:rsidR="0054041D" w:rsidRPr="007671A3" w:rsidRDefault="0054041D" w:rsidP="0054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</w:tcPr>
          <w:p w14:paraId="6A0AD098" w14:textId="21CF48F2" w:rsidR="0054041D" w:rsidRPr="002B5DDB" w:rsidRDefault="0054041D" w:rsidP="0054041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461B30">
              <w:t xml:space="preserve"> </w:t>
            </w:r>
            <w:r w:rsidR="00031098" w:rsidRPr="00031098">
              <w:rPr>
                <w:lang w:val="en-US"/>
              </w:rPr>
              <w:t>4</w:t>
            </w:r>
            <w:r w:rsidRPr="00461B30">
              <w:t>,</w:t>
            </w:r>
            <w:r w:rsidR="00031098" w:rsidRPr="00031098">
              <w:rPr>
                <w:lang w:val="en-US"/>
              </w:rPr>
              <w:t>354</w:t>
            </w:r>
            <w:r w:rsidRPr="00461B30">
              <w:t xml:space="preserve"> </w:t>
            </w:r>
          </w:p>
        </w:tc>
        <w:tc>
          <w:tcPr>
            <w:tcW w:w="250" w:type="dxa"/>
          </w:tcPr>
          <w:p w14:paraId="3BF15254" w14:textId="77777777" w:rsidR="0054041D" w:rsidRPr="007671A3" w:rsidRDefault="0054041D" w:rsidP="0054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F024B4" w14:textId="1D985F68" w:rsidR="0054041D" w:rsidRPr="007671A3" w:rsidRDefault="00031098" w:rsidP="0054041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031098">
              <w:rPr>
                <w:rFonts w:hint="cs"/>
                <w:lang w:val="en-US"/>
              </w:rPr>
              <w:t>3</w:t>
            </w:r>
            <w:r w:rsidR="0054041D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70</w:t>
            </w:r>
            <w:r w:rsidRPr="00031098">
              <w:rPr>
                <w:lang w:val="en-US"/>
              </w:rPr>
              <w:t>0</w:t>
            </w:r>
          </w:p>
        </w:tc>
        <w:tc>
          <w:tcPr>
            <w:tcW w:w="250" w:type="dxa"/>
            <w:gridSpan w:val="2"/>
          </w:tcPr>
          <w:p w14:paraId="1EBCCC1C" w14:textId="77777777" w:rsidR="0054041D" w:rsidRPr="007671A3" w:rsidRDefault="0054041D" w:rsidP="0054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4BEF02EC" w14:textId="555F1E50" w:rsidR="0054041D" w:rsidRPr="002B5DDB" w:rsidRDefault="00031098" w:rsidP="0054041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3</w:t>
            </w:r>
            <w:r w:rsidR="0054041D" w:rsidRPr="00BC7153">
              <w:t>,</w:t>
            </w:r>
            <w:r w:rsidRPr="00031098">
              <w:rPr>
                <w:lang w:val="en-US"/>
              </w:rPr>
              <w:t>906</w:t>
            </w:r>
          </w:p>
        </w:tc>
        <w:tc>
          <w:tcPr>
            <w:tcW w:w="236" w:type="dxa"/>
          </w:tcPr>
          <w:p w14:paraId="2B4FECC8" w14:textId="77777777" w:rsidR="0054041D" w:rsidRPr="007671A3" w:rsidRDefault="0054041D" w:rsidP="0054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3B6E5A" w14:textId="505AA859" w:rsidR="0054041D" w:rsidRPr="007671A3" w:rsidRDefault="00031098" w:rsidP="0054041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3</w:t>
            </w:r>
            <w:r w:rsidR="0054041D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318</w:t>
            </w:r>
          </w:p>
        </w:tc>
      </w:tr>
      <w:tr w:rsidR="0054041D" w:rsidRPr="007671A3" w14:paraId="04AF224C" w14:textId="77777777" w:rsidTr="00281F3C">
        <w:tc>
          <w:tcPr>
            <w:tcW w:w="3795" w:type="dxa"/>
          </w:tcPr>
          <w:p w14:paraId="508CBE7E" w14:textId="19CCBC1B" w:rsidR="0054041D" w:rsidRPr="007671A3" w:rsidRDefault="0054041D" w:rsidP="0054041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169" w:type="dxa"/>
          </w:tcPr>
          <w:p w14:paraId="4274D518" w14:textId="07F4FF7A" w:rsidR="0054041D" w:rsidRPr="00CC0288" w:rsidRDefault="0054041D" w:rsidP="0054041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CC0288">
              <w:t xml:space="preserve"> </w:t>
            </w:r>
            <w:r w:rsidR="00031098" w:rsidRPr="00031098">
              <w:rPr>
                <w:lang w:val="en-US"/>
              </w:rPr>
              <w:t>1</w:t>
            </w:r>
            <w:r w:rsidRPr="00CC0288">
              <w:t>,</w:t>
            </w:r>
            <w:r w:rsidR="00031098" w:rsidRPr="00031098">
              <w:rPr>
                <w:lang w:val="en-US"/>
              </w:rPr>
              <w:t>042</w:t>
            </w:r>
            <w:r w:rsidRPr="00CC0288">
              <w:t xml:space="preserve"> </w:t>
            </w:r>
          </w:p>
        </w:tc>
        <w:tc>
          <w:tcPr>
            <w:tcW w:w="250" w:type="dxa"/>
          </w:tcPr>
          <w:p w14:paraId="171FD416" w14:textId="77777777" w:rsidR="0054041D" w:rsidRPr="00CC0288" w:rsidRDefault="0054041D" w:rsidP="0054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1805B7" w14:textId="604F2A0C" w:rsidR="0054041D" w:rsidRPr="00CC0288" w:rsidRDefault="00031098" w:rsidP="0054041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031098">
              <w:rPr>
                <w:rFonts w:hint="cs"/>
                <w:lang w:val="en-US"/>
              </w:rPr>
              <w:t>1</w:t>
            </w:r>
            <w:r w:rsidR="0054041D" w:rsidRPr="00CC0288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535</w:t>
            </w:r>
          </w:p>
        </w:tc>
        <w:tc>
          <w:tcPr>
            <w:tcW w:w="250" w:type="dxa"/>
            <w:gridSpan w:val="2"/>
          </w:tcPr>
          <w:p w14:paraId="23A02063" w14:textId="77777777" w:rsidR="0054041D" w:rsidRPr="00CC0288" w:rsidRDefault="0054041D" w:rsidP="0054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10746D0" w14:textId="4543C1CC" w:rsidR="0054041D" w:rsidRPr="00CC0288" w:rsidRDefault="00031098" w:rsidP="0054041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951</w:t>
            </w:r>
          </w:p>
        </w:tc>
        <w:tc>
          <w:tcPr>
            <w:tcW w:w="236" w:type="dxa"/>
          </w:tcPr>
          <w:p w14:paraId="1F347307" w14:textId="77777777" w:rsidR="0054041D" w:rsidRPr="007671A3" w:rsidRDefault="0054041D" w:rsidP="0054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A2DA8BD" w14:textId="4F7C1AFA" w:rsidR="0054041D" w:rsidRPr="007671A3" w:rsidRDefault="00031098" w:rsidP="0054041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1</w:t>
            </w:r>
            <w:r w:rsidR="0054041D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405</w:t>
            </w:r>
          </w:p>
        </w:tc>
      </w:tr>
      <w:tr w:rsidR="001363C3" w:rsidRPr="007671A3" w14:paraId="65769293" w14:textId="77777777" w:rsidTr="00281F3C">
        <w:tc>
          <w:tcPr>
            <w:tcW w:w="3795" w:type="dxa"/>
          </w:tcPr>
          <w:p w14:paraId="4DC36399" w14:textId="049790CD" w:rsidR="001363C3" w:rsidRPr="007671A3" w:rsidRDefault="001363C3" w:rsidP="001363C3">
            <w:pPr>
              <w:ind w:left="342" w:hanging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</w:t>
            </w:r>
          </w:p>
          <w:p w14:paraId="5BD0C1F1" w14:textId="77777777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left" w:pos="92"/>
                <w:tab w:val="left" w:pos="182"/>
                <w:tab w:val="left" w:pos="542"/>
              </w:tabs>
              <w:ind w:left="18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76D13C87" w14:textId="364C5C6D" w:rsidR="001363C3" w:rsidRPr="00CC0288" w:rsidRDefault="00E6451A" w:rsidP="00E645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E6451A">
              <w:rPr>
                <w:rFonts w:hint="cs"/>
              </w:rPr>
              <w:t>2</w:t>
            </w:r>
            <w:r w:rsidRPr="00CC0288">
              <w:t>,</w:t>
            </w:r>
            <w:r w:rsidRPr="00E6451A">
              <w:rPr>
                <w:rFonts w:hint="cs"/>
              </w:rPr>
              <w:t>607</w:t>
            </w:r>
          </w:p>
        </w:tc>
        <w:tc>
          <w:tcPr>
            <w:tcW w:w="250" w:type="dxa"/>
          </w:tcPr>
          <w:p w14:paraId="540C0D3D" w14:textId="77777777" w:rsidR="001363C3" w:rsidRPr="00CC0288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4DA4B776" w14:textId="2B178432" w:rsidR="001363C3" w:rsidRPr="00CC0288" w:rsidRDefault="00031098" w:rsidP="001363C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031098">
              <w:rPr>
                <w:rFonts w:hint="cs"/>
                <w:lang w:val="en-US"/>
              </w:rPr>
              <w:t>1</w:t>
            </w:r>
            <w:r w:rsidR="001363C3" w:rsidRPr="00CC0288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226</w:t>
            </w:r>
          </w:p>
        </w:tc>
        <w:tc>
          <w:tcPr>
            <w:tcW w:w="250" w:type="dxa"/>
            <w:gridSpan w:val="2"/>
          </w:tcPr>
          <w:p w14:paraId="431F1218" w14:textId="77777777" w:rsidR="001363C3" w:rsidRPr="00CC0288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70C581FE" w14:textId="21F0509E" w:rsidR="001363C3" w:rsidRPr="00CC0288" w:rsidRDefault="00031098" w:rsidP="001363C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2</w:t>
            </w:r>
            <w:r w:rsidR="00240FB2" w:rsidRPr="00CC0288">
              <w:t>,</w:t>
            </w:r>
            <w:r w:rsidRPr="00031098">
              <w:rPr>
                <w:lang w:val="en-US"/>
              </w:rPr>
              <w:t>260</w:t>
            </w:r>
          </w:p>
        </w:tc>
        <w:tc>
          <w:tcPr>
            <w:tcW w:w="236" w:type="dxa"/>
          </w:tcPr>
          <w:p w14:paraId="6418DD11" w14:textId="77777777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E837D9C" w14:textId="47F2385B" w:rsidR="001363C3" w:rsidRPr="007671A3" w:rsidRDefault="00031098" w:rsidP="001363C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  <w:lang w:val="en-US"/>
              </w:rPr>
            </w:pPr>
            <w:r w:rsidRPr="00031098">
              <w:rPr>
                <w:rFonts w:hint="cs"/>
                <w:lang w:val="en-US"/>
              </w:rPr>
              <w:t>1</w:t>
            </w:r>
            <w:r w:rsidR="001363C3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027</w:t>
            </w:r>
          </w:p>
        </w:tc>
      </w:tr>
      <w:tr w:rsidR="001363C3" w:rsidRPr="007671A3" w14:paraId="0986A600" w14:textId="77777777" w:rsidTr="00281F3C">
        <w:tc>
          <w:tcPr>
            <w:tcW w:w="3795" w:type="dxa"/>
          </w:tcPr>
          <w:p w14:paraId="108DDBD5" w14:textId="27E5B4BE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left" w:pos="92"/>
                <w:tab w:val="left" w:pos="182"/>
                <w:tab w:val="left" w:pos="542"/>
              </w:tabs>
              <w:ind w:left="18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0B9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ต้นทุนบริการในอดีตจากการปรับปรุงเงินชดเชยตามกฎหมายแรงงาน</w:t>
            </w:r>
          </w:p>
        </w:tc>
        <w:tc>
          <w:tcPr>
            <w:tcW w:w="1169" w:type="dxa"/>
            <w:vAlign w:val="bottom"/>
          </w:tcPr>
          <w:p w14:paraId="2D37459C" w14:textId="471EAB9E" w:rsidR="001363C3" w:rsidRPr="003B17E9" w:rsidRDefault="00E6451A" w:rsidP="00E645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25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50" w:type="dxa"/>
          </w:tcPr>
          <w:p w14:paraId="3C76333C" w14:textId="77777777" w:rsidR="001363C3" w:rsidRPr="00CC0288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1D985C2A" w14:textId="34FAF580" w:rsidR="001363C3" w:rsidRPr="00CC0288" w:rsidRDefault="00031098" w:rsidP="00995B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031098">
              <w:rPr>
                <w:rFonts w:hint="cs"/>
                <w:lang w:val="en-US"/>
              </w:rPr>
              <w:t>11</w:t>
            </w:r>
            <w:r w:rsidR="001363C3" w:rsidRPr="00CC0288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280</w:t>
            </w:r>
          </w:p>
        </w:tc>
        <w:tc>
          <w:tcPr>
            <w:tcW w:w="250" w:type="dxa"/>
            <w:gridSpan w:val="2"/>
          </w:tcPr>
          <w:p w14:paraId="79148927" w14:textId="77777777" w:rsidR="001363C3" w:rsidRPr="00CC0288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23DE8B77" w14:textId="671FCCFA" w:rsidR="001363C3" w:rsidRPr="00CC0288" w:rsidRDefault="00240FB2" w:rsidP="00091F5D">
            <w:pPr>
              <w:pStyle w:val="NoSpacing"/>
              <w:tabs>
                <w:tab w:val="decimal" w:pos="551"/>
              </w:tabs>
              <w:spacing w:line="380" w:lineRule="exact"/>
              <w:ind w:left="-108" w:right="-108"/>
            </w:pPr>
            <w:r w:rsidRPr="00CC0288">
              <w:t>-</w:t>
            </w:r>
          </w:p>
        </w:tc>
        <w:tc>
          <w:tcPr>
            <w:tcW w:w="236" w:type="dxa"/>
          </w:tcPr>
          <w:p w14:paraId="2B991618" w14:textId="77777777" w:rsidR="001363C3" w:rsidRPr="007671A3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AF16399" w14:textId="55C44B9B" w:rsidR="001363C3" w:rsidRDefault="00031098" w:rsidP="001363C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031098">
              <w:rPr>
                <w:rFonts w:hint="cs"/>
                <w:lang w:val="en-US"/>
              </w:rPr>
              <w:t>10</w:t>
            </w:r>
            <w:r w:rsidR="001363C3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456</w:t>
            </w:r>
          </w:p>
        </w:tc>
      </w:tr>
      <w:tr w:rsidR="001363C3" w:rsidRPr="007671A3" w14:paraId="4E945F38" w14:textId="77777777" w:rsidTr="00281F3C">
        <w:tc>
          <w:tcPr>
            <w:tcW w:w="3795" w:type="dxa"/>
          </w:tcPr>
          <w:p w14:paraId="10E2077E" w14:textId="77777777" w:rsidR="001363C3" w:rsidRPr="007671A3" w:rsidRDefault="001363C3" w:rsidP="001363C3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A462A70" w14:textId="61372785" w:rsidR="001363C3" w:rsidRPr="00CC0288" w:rsidRDefault="00031098" w:rsidP="001363C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031098">
              <w:rPr>
                <w:rFonts w:hint="cs"/>
                <w:b/>
                <w:bCs/>
                <w:lang w:val="en-US"/>
              </w:rPr>
              <w:t>8</w:t>
            </w:r>
            <w:r w:rsidR="00254702" w:rsidRPr="00CC0288">
              <w:rPr>
                <w:rFonts w:hint="cs"/>
                <w:b/>
                <w:bCs/>
                <w:cs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003</w:t>
            </w:r>
          </w:p>
        </w:tc>
        <w:tc>
          <w:tcPr>
            <w:tcW w:w="250" w:type="dxa"/>
          </w:tcPr>
          <w:p w14:paraId="00D6F756" w14:textId="77777777" w:rsidR="001363C3" w:rsidRPr="00CC0288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1DB6041" w14:textId="4FA6368D" w:rsidR="001363C3" w:rsidRPr="00CC0288" w:rsidRDefault="00031098" w:rsidP="001363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</w:t>
            </w:r>
            <w:r w:rsidR="001363C3" w:rsidRPr="00CC0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741</w:t>
            </w:r>
          </w:p>
        </w:tc>
        <w:tc>
          <w:tcPr>
            <w:tcW w:w="250" w:type="dxa"/>
            <w:gridSpan w:val="2"/>
          </w:tcPr>
          <w:p w14:paraId="6808786D" w14:textId="77777777" w:rsidR="001363C3" w:rsidRPr="00CC0288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800D899" w14:textId="680C2311" w:rsidR="001363C3" w:rsidRPr="00CC0288" w:rsidRDefault="00031098" w:rsidP="001363C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031098">
              <w:rPr>
                <w:rFonts w:hint="cs"/>
                <w:b/>
                <w:bCs/>
                <w:lang w:val="en-US"/>
              </w:rPr>
              <w:t>7</w:t>
            </w:r>
            <w:r w:rsidR="00952DB2" w:rsidRPr="00CC0288">
              <w:rPr>
                <w:rFonts w:hint="cs"/>
                <w:b/>
                <w:bCs/>
                <w:cs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117</w:t>
            </w:r>
          </w:p>
        </w:tc>
        <w:tc>
          <w:tcPr>
            <w:tcW w:w="236" w:type="dxa"/>
          </w:tcPr>
          <w:p w14:paraId="438227BE" w14:textId="77777777" w:rsidR="001363C3" w:rsidRPr="00995B45" w:rsidRDefault="001363C3" w:rsidP="00136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33B8CC5" w14:textId="674A8419" w:rsidR="001363C3" w:rsidRPr="00995B45" w:rsidRDefault="00031098" w:rsidP="001363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="001363C3" w:rsidRPr="00995B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206</w:t>
            </w:r>
          </w:p>
        </w:tc>
      </w:tr>
      <w:tr w:rsidR="00673C3C" w:rsidRPr="00A15755" w14:paraId="53245773" w14:textId="77777777" w:rsidTr="00281F3C">
        <w:tc>
          <w:tcPr>
            <w:tcW w:w="3795" w:type="dxa"/>
          </w:tcPr>
          <w:p w14:paraId="2C47402A" w14:textId="77777777" w:rsidR="00673C3C" w:rsidRPr="00A15755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44755297" w14:textId="77777777" w:rsidR="00673C3C" w:rsidRPr="00CC0288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50" w:type="dxa"/>
          </w:tcPr>
          <w:p w14:paraId="63EE41B2" w14:textId="77777777" w:rsidR="00673C3C" w:rsidRPr="00CC0288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90" w:type="dxa"/>
          </w:tcPr>
          <w:p w14:paraId="465B3782" w14:textId="77777777" w:rsidR="00673C3C" w:rsidRPr="00CC0288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44" w:type="dxa"/>
          </w:tcPr>
          <w:p w14:paraId="346D5B02" w14:textId="77777777" w:rsidR="00673C3C" w:rsidRPr="00CC0288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66" w:type="dxa"/>
            <w:gridSpan w:val="2"/>
          </w:tcPr>
          <w:p w14:paraId="62491AF7" w14:textId="77777777" w:rsidR="00673C3C" w:rsidRPr="00CC0288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299C5B43" w14:textId="77777777" w:rsidR="00673C3C" w:rsidRPr="00A15755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66" w:type="dxa"/>
          </w:tcPr>
          <w:p w14:paraId="6E65D189" w14:textId="77777777" w:rsidR="00673C3C" w:rsidRPr="00A15755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673C3C" w:rsidRPr="007671A3" w14:paraId="0072340A" w14:textId="77777777" w:rsidTr="00281F3C">
        <w:tc>
          <w:tcPr>
            <w:tcW w:w="3795" w:type="dxa"/>
          </w:tcPr>
          <w:p w14:paraId="0A3E19A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9" w:type="dxa"/>
          </w:tcPr>
          <w:p w14:paraId="0B6B6D65" w14:textId="77777777" w:rsidR="00673C3C" w:rsidRPr="00CC0288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33507EFA" w14:textId="77777777" w:rsidR="00673C3C" w:rsidRPr="00CC0288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2241B02" w14:textId="77777777" w:rsidR="00673C3C" w:rsidRPr="00CC0288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2E2CDB91" w14:textId="77777777" w:rsidR="00673C3C" w:rsidRPr="00CC0288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9F01A3A" w14:textId="77777777" w:rsidR="00673C3C" w:rsidRPr="00CC0288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2AE0A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F99913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908B0" w:rsidRPr="007671A3" w14:paraId="62AFC004" w14:textId="77777777" w:rsidTr="00281F3C">
        <w:tc>
          <w:tcPr>
            <w:tcW w:w="3795" w:type="dxa"/>
          </w:tcPr>
          <w:p w14:paraId="384317B5" w14:textId="7829C04E" w:rsidR="007908B0" w:rsidRPr="007671A3" w:rsidRDefault="007908B0" w:rsidP="007908B0">
            <w:pPr>
              <w:ind w:left="342" w:hanging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  <w:p w14:paraId="00F15DD0" w14:textId="0112D2EA" w:rsidR="007908B0" w:rsidRPr="007671A3" w:rsidRDefault="007908B0" w:rsidP="007908B0">
            <w:pPr>
              <w:pStyle w:val="30"/>
              <w:tabs>
                <w:tab w:val="clear" w:pos="360"/>
                <w:tab w:val="clear" w:pos="720"/>
                <w:tab w:val="left" w:pos="162"/>
                <w:tab w:val="left" w:pos="573"/>
              </w:tabs>
              <w:ind w:firstLine="198"/>
              <w:rPr>
                <w:rFonts w:ascii="Angsana New" w:hAnsi="Angsana New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51B8DCFC" w14:textId="00CB3F41" w:rsidR="007908B0" w:rsidRPr="00CC0288" w:rsidRDefault="00031098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6</w:t>
            </w:r>
            <w:r w:rsidR="00C232EA" w:rsidRPr="00CC0288">
              <w:t>,</w:t>
            </w:r>
            <w:r w:rsidRPr="00031098">
              <w:rPr>
                <w:lang w:val="en-US"/>
              </w:rPr>
              <w:t>135</w:t>
            </w:r>
          </w:p>
        </w:tc>
        <w:tc>
          <w:tcPr>
            <w:tcW w:w="250" w:type="dxa"/>
          </w:tcPr>
          <w:p w14:paraId="3C02803F" w14:textId="77777777" w:rsidR="007908B0" w:rsidRPr="00CC0288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58F0BF2" w14:textId="0AABEF5B" w:rsidR="007908B0" w:rsidRPr="00CC0288" w:rsidRDefault="00031098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031098">
              <w:rPr>
                <w:rFonts w:hint="cs"/>
                <w:lang w:val="en-US"/>
              </w:rPr>
              <w:t>5</w:t>
            </w:r>
            <w:r w:rsidR="007908B0" w:rsidRPr="00CC0288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499</w:t>
            </w:r>
          </w:p>
        </w:tc>
        <w:tc>
          <w:tcPr>
            <w:tcW w:w="244" w:type="dxa"/>
          </w:tcPr>
          <w:p w14:paraId="4BCA09CC" w14:textId="77777777" w:rsidR="007908B0" w:rsidRPr="00CC0288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C27F712" w14:textId="654C6E43" w:rsidR="007908B0" w:rsidRPr="00CC0288" w:rsidRDefault="00031098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5</w:t>
            </w:r>
            <w:r w:rsidR="009E4F76" w:rsidRPr="00CC0288">
              <w:t>,</w:t>
            </w:r>
            <w:r w:rsidRPr="00031098">
              <w:rPr>
                <w:lang w:val="en-US"/>
              </w:rPr>
              <w:t>699</w:t>
            </w:r>
          </w:p>
        </w:tc>
        <w:tc>
          <w:tcPr>
            <w:tcW w:w="236" w:type="dxa"/>
          </w:tcPr>
          <w:p w14:paraId="343E5012" w14:textId="77777777" w:rsidR="007908B0" w:rsidRPr="007671A3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B43059" w14:textId="78C9D6F1" w:rsidR="007908B0" w:rsidRPr="007671A3" w:rsidRDefault="00031098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031098">
              <w:rPr>
                <w:rFonts w:hint="cs"/>
                <w:lang w:val="en-US"/>
              </w:rPr>
              <w:t>5</w:t>
            </w:r>
            <w:r w:rsidR="007908B0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118</w:t>
            </w:r>
          </w:p>
        </w:tc>
      </w:tr>
      <w:tr w:rsidR="007908B0" w:rsidRPr="00A15755" w14:paraId="4E618D01" w14:textId="77777777" w:rsidTr="00281F3C">
        <w:tc>
          <w:tcPr>
            <w:tcW w:w="3795" w:type="dxa"/>
          </w:tcPr>
          <w:p w14:paraId="11E5B331" w14:textId="77777777" w:rsidR="007908B0" w:rsidRPr="00A15755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34182024" w14:textId="77777777" w:rsidR="007908B0" w:rsidRPr="00CC0288" w:rsidRDefault="007908B0" w:rsidP="007908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50" w:type="dxa"/>
          </w:tcPr>
          <w:p w14:paraId="1C95C78B" w14:textId="77777777" w:rsidR="007908B0" w:rsidRPr="00CC0288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90" w:type="dxa"/>
          </w:tcPr>
          <w:p w14:paraId="3914D765" w14:textId="77777777" w:rsidR="007908B0" w:rsidRPr="00CC0288" w:rsidRDefault="007908B0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</w:p>
        </w:tc>
        <w:tc>
          <w:tcPr>
            <w:tcW w:w="244" w:type="dxa"/>
          </w:tcPr>
          <w:p w14:paraId="6F98047F" w14:textId="77777777" w:rsidR="007908B0" w:rsidRPr="00CC0288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66" w:type="dxa"/>
            <w:gridSpan w:val="2"/>
          </w:tcPr>
          <w:p w14:paraId="35F16EEE" w14:textId="77777777" w:rsidR="007908B0" w:rsidRPr="00CC0288" w:rsidRDefault="007908B0" w:rsidP="007908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0A395E6E" w14:textId="77777777" w:rsidR="007908B0" w:rsidRPr="00A15755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66" w:type="dxa"/>
          </w:tcPr>
          <w:p w14:paraId="55E85DC1" w14:textId="77777777" w:rsidR="007908B0" w:rsidRPr="00A15755" w:rsidRDefault="007908B0" w:rsidP="007908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7908B0" w:rsidRPr="007671A3" w14:paraId="5794CCBA" w14:textId="77777777" w:rsidTr="008C0EE8">
        <w:tc>
          <w:tcPr>
            <w:tcW w:w="3795" w:type="dxa"/>
          </w:tcPr>
          <w:p w14:paraId="34AD24E6" w14:textId="77777777" w:rsidR="007908B0" w:rsidRPr="007671A3" w:rsidRDefault="007908B0" w:rsidP="007908B0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</w:tcPr>
          <w:p w14:paraId="716D6C49" w14:textId="77777777" w:rsidR="007908B0" w:rsidRPr="00CC0288" w:rsidRDefault="007908B0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50" w:type="dxa"/>
          </w:tcPr>
          <w:p w14:paraId="0DE01978" w14:textId="77777777" w:rsidR="007908B0" w:rsidRPr="00CC0288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93DC843" w14:textId="77777777" w:rsidR="007908B0" w:rsidRPr="00CC0288" w:rsidRDefault="007908B0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</w:p>
        </w:tc>
        <w:tc>
          <w:tcPr>
            <w:tcW w:w="244" w:type="dxa"/>
          </w:tcPr>
          <w:p w14:paraId="0238B0F9" w14:textId="77777777" w:rsidR="007908B0" w:rsidRPr="00CC0288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53E9F2E2" w14:textId="77777777" w:rsidR="007908B0" w:rsidRPr="00CC0288" w:rsidRDefault="007908B0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36" w:type="dxa"/>
          </w:tcPr>
          <w:p w14:paraId="5117AB4F" w14:textId="77777777" w:rsidR="007908B0" w:rsidRPr="007671A3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13D310" w14:textId="77777777" w:rsidR="007908B0" w:rsidRPr="007671A3" w:rsidRDefault="007908B0" w:rsidP="007908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908B0" w:rsidRPr="007671A3" w14:paraId="4BC31302" w14:textId="77777777" w:rsidTr="008C0EE8">
        <w:tc>
          <w:tcPr>
            <w:tcW w:w="3795" w:type="dxa"/>
          </w:tcPr>
          <w:p w14:paraId="027ED317" w14:textId="77777777" w:rsidR="007908B0" w:rsidRPr="007671A3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674D2D3" w14:textId="312C5D5B" w:rsidR="007908B0" w:rsidRPr="00CC0288" w:rsidRDefault="00D01F0F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D01F0F">
              <w:rPr>
                <w:lang w:val="en-US"/>
              </w:rPr>
              <w:t>(</w:t>
            </w:r>
            <w:r w:rsidR="00031098" w:rsidRPr="00031098">
              <w:rPr>
                <w:lang w:val="en-US"/>
              </w:rPr>
              <w:t>2</w:t>
            </w:r>
            <w:r w:rsidR="00B164D9" w:rsidRPr="00CC0288">
              <w:t>,</w:t>
            </w:r>
            <w:r w:rsidR="00031098" w:rsidRPr="00031098">
              <w:rPr>
                <w:lang w:val="en-US"/>
              </w:rPr>
              <w:t>43</w:t>
            </w:r>
            <w:r w:rsidR="00031098" w:rsidRPr="00031098">
              <w:rPr>
                <w:rFonts w:hint="cs"/>
                <w:lang w:val="en-US"/>
              </w:rPr>
              <w:t>0</w:t>
            </w:r>
            <w:r w:rsidRPr="00D01F0F">
              <w:rPr>
                <w:lang w:val="en-US"/>
              </w:rPr>
              <w:t>)</w:t>
            </w:r>
          </w:p>
        </w:tc>
        <w:tc>
          <w:tcPr>
            <w:tcW w:w="250" w:type="dxa"/>
          </w:tcPr>
          <w:p w14:paraId="5AC8CEB5" w14:textId="77777777" w:rsidR="007908B0" w:rsidRPr="00CC0288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4AECF5E" w14:textId="28E9F093" w:rsidR="007908B0" w:rsidRPr="00CC0288" w:rsidRDefault="00D01F0F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D01F0F">
              <w:rPr>
                <w:rFonts w:hint="cs"/>
                <w:lang w:val="en-US"/>
              </w:rPr>
              <w:t>(</w:t>
            </w:r>
            <w:r w:rsidR="00031098" w:rsidRPr="00031098">
              <w:rPr>
                <w:rFonts w:hint="cs"/>
                <w:lang w:val="en-US"/>
              </w:rPr>
              <w:t>55</w:t>
            </w:r>
            <w:r w:rsidR="00031098" w:rsidRPr="00031098">
              <w:rPr>
                <w:lang w:val="en-US"/>
              </w:rPr>
              <w:t>4</w:t>
            </w:r>
            <w:r w:rsidRPr="00D01F0F">
              <w:rPr>
                <w:rFonts w:hint="cs"/>
                <w:lang w:val="en-US"/>
              </w:rPr>
              <w:t>)</w:t>
            </w:r>
          </w:p>
        </w:tc>
        <w:tc>
          <w:tcPr>
            <w:tcW w:w="244" w:type="dxa"/>
          </w:tcPr>
          <w:p w14:paraId="21562C48" w14:textId="77777777" w:rsidR="007908B0" w:rsidRPr="00CC0288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01ED858D" w14:textId="65052E8A" w:rsidR="007908B0" w:rsidRPr="00CC0288" w:rsidRDefault="00D01F0F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D01F0F">
              <w:rPr>
                <w:lang w:val="en-US"/>
              </w:rPr>
              <w:t>(</w:t>
            </w:r>
            <w:r w:rsidR="00031098" w:rsidRPr="00031098">
              <w:rPr>
                <w:lang w:val="en-US"/>
              </w:rPr>
              <w:t>2</w:t>
            </w:r>
            <w:r w:rsidR="001211D3" w:rsidRPr="00CC0288">
              <w:t>,</w:t>
            </w:r>
            <w:r w:rsidR="00031098" w:rsidRPr="00031098">
              <w:rPr>
                <w:lang w:val="en-US"/>
              </w:rPr>
              <w:t>313</w:t>
            </w:r>
            <w:r w:rsidRPr="00D01F0F">
              <w:rPr>
                <w:lang w:val="en-US"/>
              </w:rPr>
              <w:t>)</w:t>
            </w:r>
          </w:p>
        </w:tc>
        <w:tc>
          <w:tcPr>
            <w:tcW w:w="236" w:type="dxa"/>
          </w:tcPr>
          <w:p w14:paraId="102918F7" w14:textId="77777777" w:rsidR="007908B0" w:rsidRPr="007671A3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AF6BB1" w14:textId="01B41FC1" w:rsidR="007908B0" w:rsidRPr="007671A3" w:rsidRDefault="00D01F0F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D01F0F">
              <w:rPr>
                <w:rFonts w:hint="cs"/>
                <w:lang w:val="en-US"/>
              </w:rPr>
              <w:t>(</w:t>
            </w:r>
            <w:r w:rsidR="00031098" w:rsidRPr="00031098">
              <w:rPr>
                <w:rFonts w:hint="cs"/>
                <w:lang w:val="en-US"/>
              </w:rPr>
              <w:t>507</w:t>
            </w:r>
            <w:r w:rsidRPr="00D01F0F">
              <w:rPr>
                <w:rFonts w:hint="cs"/>
                <w:lang w:val="en-US"/>
              </w:rPr>
              <w:t>)</w:t>
            </w:r>
          </w:p>
        </w:tc>
      </w:tr>
      <w:tr w:rsidR="007908B0" w:rsidRPr="007671A3" w14:paraId="547E0B68" w14:textId="77777777" w:rsidTr="008C0EE8">
        <w:tc>
          <w:tcPr>
            <w:tcW w:w="3795" w:type="dxa"/>
          </w:tcPr>
          <w:p w14:paraId="0F99128B" w14:textId="6A008221" w:rsidR="007908B0" w:rsidRPr="007671A3" w:rsidRDefault="007908B0" w:rsidP="007908B0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ประมาณการหนี้สินไม่หมุนเวียนของ</w:t>
            </w:r>
            <w:r w:rsidRPr="007671A3">
              <w:rPr>
                <w:rFonts w:ascii="Angsana New" w:hAnsi="Angsana New" w:hint="cs"/>
                <w:b/>
                <w:bCs/>
                <w:color w:val="000000"/>
                <w:spacing w:val="-6"/>
                <w:sz w:val="30"/>
                <w:szCs w:val="30"/>
                <w:cs/>
              </w:rPr>
              <w:t>โครงการผลประโยชน์</w:t>
            </w:r>
            <w:r w:rsidRPr="007671A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วันที่</w:t>
            </w:r>
            <w:r w:rsidRPr="007671A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031098" w:rsidRPr="00031098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2D2C1" w14:textId="4878DBDD" w:rsidR="007908B0" w:rsidRPr="00875C21" w:rsidRDefault="00031098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031098">
              <w:rPr>
                <w:b/>
                <w:bCs/>
                <w:lang w:val="en-US"/>
              </w:rPr>
              <w:t>73</w:t>
            </w:r>
            <w:r w:rsidR="00EC0EFB" w:rsidRPr="002A55A8">
              <w:rPr>
                <w:b/>
                <w:bCs/>
              </w:rPr>
              <w:t>,</w:t>
            </w:r>
            <w:r w:rsidRPr="00031098">
              <w:rPr>
                <w:b/>
                <w:bCs/>
                <w:lang w:val="en-US"/>
              </w:rPr>
              <w:t>678</w:t>
            </w:r>
          </w:p>
        </w:tc>
        <w:tc>
          <w:tcPr>
            <w:tcW w:w="250" w:type="dxa"/>
          </w:tcPr>
          <w:p w14:paraId="5EABE996" w14:textId="77777777" w:rsidR="007908B0" w:rsidRPr="00875C21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CEC5B" w14:textId="77777777" w:rsidR="007908B0" w:rsidRDefault="007908B0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</w:rPr>
            </w:pPr>
          </w:p>
          <w:p w14:paraId="50EC6F6F" w14:textId="6246936E" w:rsidR="007908B0" w:rsidRPr="00875C21" w:rsidRDefault="00031098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color w:val="000000"/>
                <w:lang w:val="en-US"/>
              </w:rPr>
            </w:pPr>
            <w:r w:rsidRPr="00031098">
              <w:rPr>
                <w:rFonts w:hint="cs"/>
                <w:b/>
                <w:bCs/>
                <w:lang w:val="en-US"/>
              </w:rPr>
              <w:t>61</w:t>
            </w:r>
            <w:r w:rsidR="007908B0">
              <w:rPr>
                <w:rFonts w:hint="cs"/>
                <w:b/>
                <w:bCs/>
                <w:cs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970</w:t>
            </w:r>
          </w:p>
        </w:tc>
        <w:tc>
          <w:tcPr>
            <w:tcW w:w="244" w:type="dxa"/>
          </w:tcPr>
          <w:p w14:paraId="197BC38D" w14:textId="77777777" w:rsidR="007908B0" w:rsidRPr="00875C21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019CC" w14:textId="59F19872" w:rsidR="007908B0" w:rsidRPr="00875C21" w:rsidRDefault="00031098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031098">
              <w:rPr>
                <w:b/>
                <w:bCs/>
                <w:lang w:val="en-US"/>
              </w:rPr>
              <w:t>67</w:t>
            </w:r>
            <w:r w:rsidR="00EC0EFB" w:rsidRPr="002F6768">
              <w:rPr>
                <w:b/>
                <w:bCs/>
              </w:rPr>
              <w:t>,</w:t>
            </w:r>
            <w:r w:rsidRPr="00031098">
              <w:rPr>
                <w:b/>
                <w:bCs/>
                <w:lang w:val="en-US"/>
              </w:rPr>
              <w:t>501</w:t>
            </w:r>
          </w:p>
        </w:tc>
        <w:tc>
          <w:tcPr>
            <w:tcW w:w="236" w:type="dxa"/>
          </w:tcPr>
          <w:p w14:paraId="47DA87FE" w14:textId="77777777" w:rsidR="007908B0" w:rsidRPr="00875C21" w:rsidRDefault="007908B0" w:rsidP="0079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1465" w14:textId="7AF0106E" w:rsidR="007908B0" w:rsidRPr="00875C21" w:rsidRDefault="00031098" w:rsidP="007908B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031098">
              <w:rPr>
                <w:rFonts w:hint="cs"/>
                <w:b/>
                <w:bCs/>
                <w:lang w:val="en-US"/>
              </w:rPr>
              <w:t>56</w:t>
            </w:r>
            <w:r w:rsidR="007908B0">
              <w:rPr>
                <w:rFonts w:hint="cs"/>
                <w:b/>
                <w:bCs/>
                <w:cs/>
              </w:rPr>
              <w:t>,</w:t>
            </w:r>
            <w:r w:rsidRPr="00031098">
              <w:rPr>
                <w:rFonts w:hint="cs"/>
                <w:b/>
                <w:bCs/>
                <w:lang w:val="en-US"/>
              </w:rPr>
              <w:t>998</w:t>
            </w:r>
          </w:p>
        </w:tc>
      </w:tr>
    </w:tbl>
    <w:p w14:paraId="0085C658" w14:textId="77777777" w:rsidR="008C0EE8" w:rsidRDefault="008C0EE8" w:rsidP="00305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</w:p>
    <w:p w14:paraId="36B26FE8" w14:textId="115015A8" w:rsidR="003058A6" w:rsidRPr="00C84BC1" w:rsidRDefault="003058A6" w:rsidP="00305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  <w:r w:rsidRPr="007D7EB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031098" w:rsidRPr="00031098">
        <w:rPr>
          <w:rFonts w:ascii="Angsana New" w:eastAsia="Calibri" w:hAnsi="Angsana New"/>
          <w:sz w:val="30"/>
          <w:szCs w:val="30"/>
        </w:rPr>
        <w:t>5</w:t>
      </w:r>
      <w:r w:rsidRPr="007D7EB6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031098" w:rsidRPr="00031098">
        <w:rPr>
          <w:rFonts w:ascii="Angsana New" w:eastAsia="Calibri" w:hAnsi="Angsana New"/>
          <w:sz w:val="30"/>
          <w:szCs w:val="30"/>
        </w:rPr>
        <w:t>2562</w:t>
      </w:r>
      <w:r w:rsidRPr="007D7EB6">
        <w:rPr>
          <w:rFonts w:ascii="Angsana New" w:eastAsia="Calibri" w:hAnsi="Angsana New"/>
          <w:sz w:val="30"/>
          <w:szCs w:val="30"/>
          <w:cs/>
        </w:rPr>
        <w:t xml:space="preserve"> มีการประกาศในราชกิจจานุเบกษาเกี่ยวกับการปรับปรุงพระราชบัญญัติคุ้มครองแรงงาน โดยมีผลใช้บังคับเมื่อวันที่ </w:t>
      </w:r>
      <w:r w:rsidR="00031098" w:rsidRPr="00031098">
        <w:rPr>
          <w:rFonts w:ascii="Angsana New" w:eastAsia="Calibri" w:hAnsi="Angsana New"/>
          <w:sz w:val="30"/>
          <w:szCs w:val="30"/>
        </w:rPr>
        <w:t>5</w:t>
      </w:r>
      <w:r w:rsidRPr="007D7EB6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031098" w:rsidRPr="00031098">
        <w:rPr>
          <w:rFonts w:ascii="Angsana New" w:eastAsia="Calibri" w:hAnsi="Angsana New"/>
          <w:sz w:val="30"/>
          <w:szCs w:val="30"/>
        </w:rPr>
        <w:t>2562</w:t>
      </w:r>
      <w:r w:rsidRPr="007D7EB6">
        <w:rPr>
          <w:rFonts w:ascii="Angsana New" w:eastAsia="Calibri" w:hAnsi="Angsana New"/>
          <w:sz w:val="30"/>
          <w:szCs w:val="30"/>
          <w:cs/>
        </w:rPr>
        <w:t xml:space="preserve"> ซึ่งกำหนดให้นายจ้างต้องจ่ายค่าชดเชยให้ลูกจ้างที่ถูกเลิกจ้างเพิ่มเติม </w:t>
      </w:r>
      <w:r w:rsidRPr="007D7EB6">
        <w:rPr>
          <w:rFonts w:ascii="Angsana New" w:eastAsia="Calibri" w:hAnsi="Angsana New"/>
          <w:spacing w:val="2"/>
          <w:sz w:val="30"/>
          <w:szCs w:val="30"/>
          <w:cs/>
        </w:rPr>
        <w:t xml:space="preserve">หากลูกจ้างทำงานติดต่อกันครบ </w:t>
      </w:r>
      <w:r w:rsidR="00031098" w:rsidRPr="00031098">
        <w:rPr>
          <w:rFonts w:ascii="Angsana New" w:eastAsia="Calibri" w:hAnsi="Angsana New"/>
          <w:spacing w:val="2"/>
          <w:sz w:val="30"/>
          <w:szCs w:val="30"/>
        </w:rPr>
        <w:t>20</w:t>
      </w:r>
      <w:r w:rsidRPr="007D7EB6">
        <w:rPr>
          <w:rFonts w:ascii="Angsana New" w:eastAsia="Calibri" w:hAnsi="Angsana New"/>
          <w:spacing w:val="2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031098" w:rsidRPr="00031098">
        <w:rPr>
          <w:rFonts w:ascii="Angsana New" w:eastAsia="Calibri" w:hAnsi="Angsana New"/>
          <w:spacing w:val="2"/>
          <w:sz w:val="30"/>
          <w:szCs w:val="30"/>
        </w:rPr>
        <w:t>400</w:t>
      </w:r>
      <w:r w:rsidRPr="007D7EB6">
        <w:rPr>
          <w:rFonts w:ascii="Angsana New" w:eastAsia="Calibri" w:hAnsi="Angsana New"/>
          <w:spacing w:val="2"/>
          <w:sz w:val="30"/>
          <w:szCs w:val="30"/>
          <w:cs/>
        </w:rPr>
        <w:t xml:space="preserve"> วัน จาก</w:t>
      </w:r>
      <w:r w:rsidRPr="00110B72">
        <w:rPr>
          <w:rFonts w:ascii="Angsana New" w:eastAsia="Calibri" w:hAnsi="Angsana New"/>
          <w:sz w:val="30"/>
          <w:szCs w:val="30"/>
          <w:cs/>
        </w:rPr>
        <w:t xml:space="preserve">ปัจจุบันอัตราค่าชดเชยสูงสุดคือ </w:t>
      </w:r>
      <w:r w:rsidR="00031098" w:rsidRPr="00110B72">
        <w:rPr>
          <w:rFonts w:ascii="Angsana New" w:eastAsia="Calibri" w:hAnsi="Angsana New"/>
          <w:sz w:val="30"/>
          <w:szCs w:val="30"/>
        </w:rPr>
        <w:t>300</w:t>
      </w:r>
      <w:r w:rsidRPr="00110B72">
        <w:rPr>
          <w:rFonts w:ascii="Angsana New" w:eastAsia="Calibri" w:hAnsi="Angsana New"/>
          <w:sz w:val="30"/>
          <w:szCs w:val="30"/>
          <w:cs/>
        </w:rPr>
        <w:t xml:space="preserve"> วัน ทั้งนี้กลุ่มบริษัทได้รับรู้ผลกระทบจากการเปลี่ยนแปลงดังกล่าวเป็น</w:t>
      </w:r>
      <w:r w:rsidRPr="00110B72">
        <w:rPr>
          <w:rFonts w:ascii="Angsana New" w:eastAsia="Calibri" w:hAnsi="Angsana New"/>
          <w:spacing w:val="6"/>
          <w:sz w:val="30"/>
          <w:szCs w:val="30"/>
          <w:cs/>
        </w:rPr>
        <w:t xml:space="preserve">ค่าใช้จ่าย </w:t>
      </w:r>
      <w:r w:rsidR="00031098" w:rsidRPr="00110B72">
        <w:rPr>
          <w:rFonts w:ascii="Angsana New" w:eastAsia="Calibri" w:hAnsi="Angsana New"/>
          <w:spacing w:val="6"/>
          <w:sz w:val="30"/>
          <w:szCs w:val="30"/>
        </w:rPr>
        <w:t>11</w:t>
      </w:r>
      <w:r w:rsidR="002F69CC" w:rsidRPr="00110B72">
        <w:rPr>
          <w:rFonts w:ascii="Angsana New" w:eastAsia="Calibri" w:hAnsi="Angsana New"/>
          <w:spacing w:val="6"/>
          <w:sz w:val="30"/>
          <w:szCs w:val="30"/>
        </w:rPr>
        <w:t>.3</w:t>
      </w:r>
      <w:r w:rsidRPr="00110B72">
        <w:rPr>
          <w:rFonts w:ascii="Angsana New" w:eastAsia="Calibri" w:hAnsi="Angsana New"/>
          <w:spacing w:val="6"/>
          <w:sz w:val="30"/>
          <w:szCs w:val="30"/>
          <w:cs/>
        </w:rPr>
        <w:t xml:space="preserve"> ล้านบาท</w:t>
      </w:r>
      <w:r w:rsidRPr="00110B72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Pr="00110B72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และ </w:t>
      </w:r>
      <w:r w:rsidR="00031098" w:rsidRPr="00110B72">
        <w:rPr>
          <w:rFonts w:ascii="Angsana New" w:eastAsia="Calibri" w:hAnsi="Angsana New"/>
          <w:spacing w:val="6"/>
          <w:sz w:val="30"/>
          <w:szCs w:val="30"/>
        </w:rPr>
        <w:t>10</w:t>
      </w:r>
      <w:r w:rsidR="00445D41" w:rsidRPr="00110B72">
        <w:rPr>
          <w:rFonts w:ascii="Angsana New" w:eastAsia="Calibri" w:hAnsi="Angsana New"/>
          <w:spacing w:val="6"/>
          <w:sz w:val="30"/>
          <w:szCs w:val="30"/>
        </w:rPr>
        <w:t>.5</w:t>
      </w:r>
      <w:r w:rsidRPr="00110B72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Pr="00110B72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ล้านบาท </w:t>
      </w:r>
      <w:r w:rsidRPr="00110B72">
        <w:rPr>
          <w:rFonts w:ascii="Angsana New" w:eastAsia="Calibri" w:hAnsi="Angsana New"/>
          <w:spacing w:val="6"/>
          <w:sz w:val="30"/>
          <w:szCs w:val="30"/>
          <w:cs/>
        </w:rPr>
        <w:t>ในงบกำไรขาดทุนรวม</w:t>
      </w:r>
      <w:r w:rsidRPr="00110B72">
        <w:rPr>
          <w:rFonts w:ascii="Angsana New" w:eastAsia="Calibri" w:hAnsi="Angsana New" w:hint="cs"/>
          <w:spacing w:val="6"/>
          <w:sz w:val="30"/>
          <w:szCs w:val="30"/>
          <w:cs/>
        </w:rPr>
        <w:t>และงบกำไรขาดทุนเฉพาะกิจการตามลำดับ</w:t>
      </w:r>
      <w:r w:rsidRPr="00110B72">
        <w:rPr>
          <w:rFonts w:ascii="Angsana New" w:eastAsia="Calibri" w:hAnsi="Angsana New"/>
          <w:spacing w:val="6"/>
          <w:sz w:val="30"/>
          <w:szCs w:val="30"/>
          <w:cs/>
        </w:rPr>
        <w:t xml:space="preserve"> และทำ</w:t>
      </w:r>
      <w:r w:rsidRPr="00110B72">
        <w:rPr>
          <w:rFonts w:ascii="Angsana New" w:eastAsia="Calibri" w:hAnsi="Angsana New"/>
          <w:sz w:val="30"/>
          <w:szCs w:val="30"/>
          <w:cs/>
        </w:rPr>
        <w:t xml:space="preserve">ให้กำไรสุทธิลดลง </w:t>
      </w:r>
      <w:r w:rsidR="00031098" w:rsidRPr="00110B72">
        <w:rPr>
          <w:rFonts w:ascii="Angsana New" w:eastAsia="Calibri" w:hAnsi="Angsana New" w:hint="cs"/>
          <w:sz w:val="30"/>
          <w:szCs w:val="30"/>
        </w:rPr>
        <w:t>9</w:t>
      </w:r>
      <w:r w:rsidR="00FE5E2E" w:rsidRPr="00110B72">
        <w:rPr>
          <w:rFonts w:ascii="Angsana New" w:eastAsia="Calibri" w:hAnsi="Angsana New"/>
          <w:sz w:val="30"/>
          <w:szCs w:val="30"/>
        </w:rPr>
        <w:t>.0</w:t>
      </w:r>
      <w:r w:rsidRPr="00110B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10B72">
        <w:rPr>
          <w:rFonts w:ascii="Angsana New" w:eastAsia="Calibri" w:hAnsi="Angsana New"/>
          <w:sz w:val="30"/>
          <w:szCs w:val="30"/>
          <w:cs/>
        </w:rPr>
        <w:t>ล้านบาท</w:t>
      </w:r>
      <w:r w:rsidRPr="00110B72">
        <w:rPr>
          <w:rFonts w:ascii="Angsana New" w:eastAsia="Calibri" w:hAnsi="Angsana New" w:hint="cs"/>
          <w:sz w:val="30"/>
          <w:szCs w:val="30"/>
          <w:cs/>
        </w:rPr>
        <w:t xml:space="preserve"> และ </w:t>
      </w:r>
      <w:r w:rsidR="00031098" w:rsidRPr="00110B72">
        <w:rPr>
          <w:rFonts w:ascii="Angsana New" w:eastAsia="Calibri" w:hAnsi="Angsana New" w:hint="cs"/>
          <w:sz w:val="30"/>
          <w:szCs w:val="30"/>
        </w:rPr>
        <w:t>8</w:t>
      </w:r>
      <w:r w:rsidR="00475F81" w:rsidRPr="00110B72">
        <w:rPr>
          <w:rFonts w:ascii="Angsana New" w:eastAsia="Calibri" w:hAnsi="Angsana New"/>
          <w:sz w:val="30"/>
          <w:szCs w:val="30"/>
        </w:rPr>
        <w:t>.4</w:t>
      </w:r>
      <w:r w:rsidRPr="00110B72">
        <w:rPr>
          <w:rFonts w:ascii="Angsana New" w:eastAsia="Calibri" w:hAnsi="Angsana New" w:hint="cs"/>
          <w:sz w:val="30"/>
          <w:szCs w:val="30"/>
          <w:cs/>
        </w:rPr>
        <w:t xml:space="preserve"> ล้านบาท</w:t>
      </w:r>
      <w:r w:rsidRPr="00C84BC1">
        <w:rPr>
          <w:rFonts w:ascii="Angsana New" w:eastAsia="Calibri" w:hAnsi="Angsana New" w:hint="cs"/>
          <w:sz w:val="30"/>
          <w:szCs w:val="30"/>
          <w:cs/>
        </w:rPr>
        <w:t xml:space="preserve"> ตามลำดับ</w:t>
      </w:r>
    </w:p>
    <w:p w14:paraId="4CBDC183" w14:textId="26B59EF3" w:rsidR="00814F68" w:rsidRPr="00C84BC1" w:rsidRDefault="00814F68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05"/>
        <w:rPr>
          <w:rFonts w:ascii="Angsana New" w:eastAsia="Calibri" w:hAnsi="Angsana New"/>
          <w:spacing w:val="-2"/>
          <w:sz w:val="30"/>
          <w:szCs w:val="30"/>
        </w:rPr>
      </w:pPr>
    </w:p>
    <w:p w14:paraId="60A12F3F" w14:textId="2121B5E0" w:rsidR="007A0673" w:rsidRPr="00C84BC1" w:rsidRDefault="007A0673" w:rsidP="001F7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84BC1">
        <w:rPr>
          <w:rFonts w:ascii="Angsana New" w:eastAsia="Calibri" w:hAnsi="Angsana New" w:hint="cs"/>
          <w:spacing w:val="8"/>
          <w:sz w:val="30"/>
          <w:szCs w:val="30"/>
          <w:cs/>
        </w:rPr>
        <w:lastRenderedPageBreak/>
        <w:t>ผล</w:t>
      </w:r>
      <w:r w:rsidRPr="00C84BC1">
        <w:rPr>
          <w:rFonts w:ascii="Angsana New" w:eastAsia="Calibri" w:hAnsi="Angsana New"/>
          <w:spacing w:val="8"/>
          <w:sz w:val="30"/>
          <w:szCs w:val="30"/>
          <w:cs/>
        </w:rPr>
        <w:t>ขาดทุน</w:t>
      </w:r>
      <w:r w:rsidR="00747946" w:rsidRPr="00C84BC1">
        <w:rPr>
          <w:rFonts w:ascii="Angsana New" w:eastAsia="Calibri" w:hAnsi="Angsana New" w:hint="cs"/>
          <w:spacing w:val="8"/>
          <w:sz w:val="30"/>
          <w:szCs w:val="30"/>
          <w:cs/>
        </w:rPr>
        <w:t xml:space="preserve"> </w:t>
      </w:r>
      <w:r w:rsidR="0042210D" w:rsidRPr="00C84BC1">
        <w:rPr>
          <w:rFonts w:ascii="Angsana New" w:eastAsia="Calibri" w:hAnsi="Angsana New"/>
          <w:spacing w:val="8"/>
          <w:sz w:val="30"/>
          <w:szCs w:val="30"/>
        </w:rPr>
        <w:t>(</w:t>
      </w:r>
      <w:r w:rsidR="0042210D" w:rsidRPr="00C84BC1">
        <w:rPr>
          <w:rFonts w:ascii="Angsana New" w:eastAsia="Calibri" w:hAnsi="Angsana New" w:hint="cs"/>
          <w:spacing w:val="8"/>
          <w:sz w:val="30"/>
          <w:szCs w:val="30"/>
          <w:cs/>
        </w:rPr>
        <w:t>กำไร</w:t>
      </w:r>
      <w:r w:rsidR="0042210D" w:rsidRPr="00C84BC1">
        <w:rPr>
          <w:rFonts w:ascii="Angsana New" w:eastAsia="Calibri" w:hAnsi="Angsana New"/>
          <w:spacing w:val="8"/>
          <w:sz w:val="30"/>
          <w:szCs w:val="30"/>
        </w:rPr>
        <w:t>)</w:t>
      </w:r>
      <w:r w:rsidR="00747946" w:rsidRPr="00C84BC1">
        <w:rPr>
          <w:rFonts w:ascii="Angsana New" w:eastAsia="Calibri" w:hAnsi="Angsana New" w:hint="cs"/>
          <w:spacing w:val="8"/>
          <w:sz w:val="30"/>
          <w:szCs w:val="30"/>
          <w:cs/>
        </w:rPr>
        <w:t xml:space="preserve"> </w:t>
      </w:r>
      <w:r w:rsidRPr="00C84BC1">
        <w:rPr>
          <w:rFonts w:ascii="Angsana New" w:eastAsia="Calibri" w:hAnsi="Angsana New"/>
          <w:spacing w:val="8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</w:t>
      </w:r>
      <w:r w:rsidRPr="00C84BC1">
        <w:rPr>
          <w:rFonts w:ascii="Angsana New" w:eastAsia="Calibri" w:hAnsi="Angsana New" w:hint="cs"/>
          <w:spacing w:val="8"/>
          <w:sz w:val="30"/>
          <w:szCs w:val="30"/>
          <w:cs/>
        </w:rPr>
        <w:t>ณ</w:t>
      </w:r>
      <w:r w:rsidRPr="00C84BC1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C84BC1">
        <w:rPr>
          <w:rFonts w:ascii="Angsana New" w:eastAsia="Calibri" w:hAnsi="Angsana New" w:hint="cs"/>
          <w:spacing w:val="2"/>
          <w:sz w:val="30"/>
          <w:szCs w:val="30"/>
          <w:cs/>
        </w:rPr>
        <w:t>วันสิ้นรอบระยะเวลารายงาน</w:t>
      </w:r>
      <w:r w:rsidRPr="00C84BC1">
        <w:rPr>
          <w:rFonts w:ascii="Angsana New" w:eastAsia="Calibri" w:hAnsi="Angsana New"/>
          <w:spacing w:val="2"/>
          <w:sz w:val="30"/>
          <w:szCs w:val="30"/>
          <w:cs/>
        </w:rPr>
        <w:t>เกิดขึ้นจาก</w:t>
      </w:r>
    </w:p>
    <w:p w14:paraId="14131512" w14:textId="77777777" w:rsidR="007A0673" w:rsidRPr="00C84BC1" w:rsidRDefault="007A0673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tbl>
      <w:tblPr>
        <w:tblW w:w="922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06"/>
        <w:gridCol w:w="1169"/>
        <w:gridCol w:w="248"/>
        <w:gridCol w:w="1189"/>
        <w:gridCol w:w="248"/>
        <w:gridCol w:w="1164"/>
        <w:gridCol w:w="236"/>
        <w:gridCol w:w="1165"/>
      </w:tblGrid>
      <w:tr w:rsidR="007A0673" w:rsidRPr="002669C3" w14:paraId="23DFD149" w14:textId="77777777" w:rsidTr="00E73C51">
        <w:tc>
          <w:tcPr>
            <w:tcW w:w="3806" w:type="dxa"/>
          </w:tcPr>
          <w:p w14:paraId="33D433D5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2606" w:type="dxa"/>
            <w:gridSpan w:val="3"/>
          </w:tcPr>
          <w:p w14:paraId="6ED54F70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A5D2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8556C75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502E8637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6A5D2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D3E69" w14:paraId="7A46A4BB" w14:textId="77777777" w:rsidTr="00E73C51">
        <w:tc>
          <w:tcPr>
            <w:tcW w:w="3806" w:type="dxa"/>
          </w:tcPr>
          <w:p w14:paraId="5C6CA72C" w14:textId="77777777" w:rsidR="00673C3C" w:rsidRPr="002669C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F563207" w14:textId="03CCBA76" w:rsidR="00673C3C" w:rsidRPr="007D3E69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8" w:type="dxa"/>
            <w:vAlign w:val="center"/>
          </w:tcPr>
          <w:p w14:paraId="38CA17BA" w14:textId="77777777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3BFD049A" w14:textId="5D278380" w:rsidR="00673C3C" w:rsidRPr="007D3E69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48" w:type="dxa"/>
            <w:vAlign w:val="center"/>
          </w:tcPr>
          <w:p w14:paraId="74A64D1A" w14:textId="77777777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2AE8D163" w14:textId="461C4216" w:rsidR="00673C3C" w:rsidRPr="007D3E69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40B58F04" w14:textId="77777777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103C744F" w14:textId="79F99C80" w:rsidR="00673C3C" w:rsidRPr="007D3E69" w:rsidRDefault="00031098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673C3C" w:rsidRPr="002669C3" w14:paraId="7D2950EE" w14:textId="77777777" w:rsidTr="00E73C51">
        <w:tc>
          <w:tcPr>
            <w:tcW w:w="3806" w:type="dxa"/>
          </w:tcPr>
          <w:p w14:paraId="032A9652" w14:textId="77777777" w:rsidR="00673C3C" w:rsidRPr="002669C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9" w:type="dxa"/>
            <w:gridSpan w:val="7"/>
          </w:tcPr>
          <w:p w14:paraId="13D568FC" w14:textId="02593227" w:rsidR="00673C3C" w:rsidRPr="002669C3" w:rsidRDefault="00D01F0F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95E9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="00673C3C" w:rsidRPr="002669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95E9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20DE7" w:rsidRPr="002669C3" w14:paraId="38B5E4E1" w14:textId="77777777" w:rsidTr="00E73C51">
        <w:tc>
          <w:tcPr>
            <w:tcW w:w="3806" w:type="dxa"/>
          </w:tcPr>
          <w:p w14:paraId="1A593767" w14:textId="0D1BF51F" w:rsidR="00A20DE7" w:rsidRPr="002669C3" w:rsidRDefault="00A20DE7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6492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16492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16492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19" w:type="dxa"/>
            <w:gridSpan w:val="7"/>
          </w:tcPr>
          <w:p w14:paraId="6BAF21F0" w14:textId="77777777" w:rsidR="00A20DE7" w:rsidRPr="002669C3" w:rsidRDefault="00A20DE7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73C51" w:rsidRPr="002669C3" w14:paraId="02885B8F" w14:textId="77777777" w:rsidTr="00E73C51">
        <w:trPr>
          <w:trHeight w:val="424"/>
        </w:trPr>
        <w:tc>
          <w:tcPr>
            <w:tcW w:w="3806" w:type="dxa"/>
          </w:tcPr>
          <w:p w14:paraId="1A0D87EE" w14:textId="26DCC0D8" w:rsidR="00E73C51" w:rsidRPr="00A15755" w:rsidRDefault="00E73C51" w:rsidP="00E73C5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</w:t>
            </w:r>
          </w:p>
        </w:tc>
        <w:tc>
          <w:tcPr>
            <w:tcW w:w="1169" w:type="dxa"/>
          </w:tcPr>
          <w:p w14:paraId="14246A70" w14:textId="3661FC0B" w:rsidR="00E73C51" w:rsidRPr="001F7C19" w:rsidRDefault="00031098" w:rsidP="005D03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3</w:t>
            </w:r>
            <w:r w:rsidR="00B97965" w:rsidRPr="00B97965">
              <w:t>,</w:t>
            </w:r>
            <w:r w:rsidRPr="00031098">
              <w:rPr>
                <w:lang w:val="en-US"/>
              </w:rPr>
              <w:t>659</w:t>
            </w:r>
          </w:p>
        </w:tc>
        <w:tc>
          <w:tcPr>
            <w:tcW w:w="248" w:type="dxa"/>
          </w:tcPr>
          <w:p w14:paraId="54140E46" w14:textId="77777777" w:rsidR="00E73C51" w:rsidRPr="00A15755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0746720" w14:textId="1B56827D" w:rsidR="00E73C51" w:rsidRPr="00E73C51" w:rsidRDefault="00E73C51" w:rsidP="005D03B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73C51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Pr="00E73C51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</w:tcPr>
          <w:p w14:paraId="2CA50C58" w14:textId="77777777" w:rsidR="00E73C51" w:rsidRPr="00E73C51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2D75E04" w14:textId="4D8355D1" w:rsidR="00E73C51" w:rsidRPr="00E73C51" w:rsidRDefault="00031098" w:rsidP="005D03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3</w:t>
            </w:r>
            <w:r w:rsidR="00761519" w:rsidRPr="00761519">
              <w:t>,</w:t>
            </w:r>
            <w:r w:rsidRPr="00031098">
              <w:rPr>
                <w:lang w:val="en-US"/>
              </w:rPr>
              <w:t>267</w:t>
            </w:r>
          </w:p>
        </w:tc>
        <w:tc>
          <w:tcPr>
            <w:tcW w:w="236" w:type="dxa"/>
          </w:tcPr>
          <w:p w14:paraId="2B3E9553" w14:textId="77777777" w:rsidR="00E73C51" w:rsidRPr="00E73C51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F34AC6" w14:textId="7260E34F" w:rsidR="00E73C51" w:rsidRPr="00E73C51" w:rsidRDefault="00E73C51" w:rsidP="005D03B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3C51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E73C51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E73C51" w:rsidRPr="002669C3" w14:paraId="3F4AB470" w14:textId="77777777" w:rsidTr="004A07B8">
        <w:trPr>
          <w:trHeight w:val="424"/>
        </w:trPr>
        <w:tc>
          <w:tcPr>
            <w:tcW w:w="3806" w:type="dxa"/>
          </w:tcPr>
          <w:p w14:paraId="19A52BE6" w14:textId="0C4B6663" w:rsidR="00E73C51" w:rsidRPr="00A15755" w:rsidRDefault="00E73C51" w:rsidP="00E73C5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69" w:type="dxa"/>
          </w:tcPr>
          <w:p w14:paraId="7091CFB9" w14:textId="540569D8" w:rsidR="00E73C51" w:rsidRPr="001F7C19" w:rsidRDefault="00031098" w:rsidP="005D03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335</w:t>
            </w:r>
          </w:p>
        </w:tc>
        <w:tc>
          <w:tcPr>
            <w:tcW w:w="248" w:type="dxa"/>
          </w:tcPr>
          <w:p w14:paraId="24DADCC0" w14:textId="77777777" w:rsidR="00E73C51" w:rsidRPr="00A15755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5384FE" w14:textId="1E638C73" w:rsidR="00E73C51" w:rsidRPr="00E73C51" w:rsidRDefault="00031098" w:rsidP="005D03B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E73C51" w:rsidRPr="00E73C5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550</w:t>
            </w:r>
          </w:p>
        </w:tc>
        <w:tc>
          <w:tcPr>
            <w:tcW w:w="248" w:type="dxa"/>
          </w:tcPr>
          <w:p w14:paraId="4E21FCE8" w14:textId="77777777" w:rsidR="00E73C51" w:rsidRPr="00E73C51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8F03B35" w14:textId="38C3C272" w:rsidR="00E73C51" w:rsidRPr="00E73C51" w:rsidRDefault="00031098" w:rsidP="005D03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lang w:val="en-US"/>
              </w:rPr>
              <w:t>351</w:t>
            </w:r>
          </w:p>
        </w:tc>
        <w:tc>
          <w:tcPr>
            <w:tcW w:w="236" w:type="dxa"/>
          </w:tcPr>
          <w:p w14:paraId="031C1B74" w14:textId="77777777" w:rsidR="00E73C51" w:rsidRPr="00E73C51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55D148" w14:textId="782B8F50" w:rsidR="00E73C51" w:rsidRPr="00E73C51" w:rsidRDefault="00031098" w:rsidP="005D03B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E73C51" w:rsidRPr="00E73C5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199</w:t>
            </w:r>
          </w:p>
        </w:tc>
      </w:tr>
      <w:tr w:rsidR="00E73C51" w:rsidRPr="002669C3" w14:paraId="43E45671" w14:textId="77777777" w:rsidTr="004A07B8">
        <w:trPr>
          <w:trHeight w:val="424"/>
        </w:trPr>
        <w:tc>
          <w:tcPr>
            <w:tcW w:w="3806" w:type="dxa"/>
          </w:tcPr>
          <w:p w14:paraId="68B4DBE0" w14:textId="1D0E6C98" w:rsidR="00E73C51" w:rsidRPr="00A15755" w:rsidRDefault="00E73C51" w:rsidP="00E73C5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9" w:type="dxa"/>
          </w:tcPr>
          <w:p w14:paraId="7D63FF61" w14:textId="23062E16" w:rsidR="00E73C51" w:rsidRPr="001F7C19" w:rsidRDefault="00031098" w:rsidP="005D03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4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rFonts w:hint="cs"/>
                <w:lang w:val="en-US"/>
              </w:rPr>
              <w:t>2</w:t>
            </w:r>
            <w:r w:rsidR="006E40D9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141</w:t>
            </w:r>
          </w:p>
        </w:tc>
        <w:tc>
          <w:tcPr>
            <w:tcW w:w="248" w:type="dxa"/>
          </w:tcPr>
          <w:p w14:paraId="004938BC" w14:textId="77777777" w:rsidR="00E73C51" w:rsidRPr="00A15755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4122797" w14:textId="59C4B1CD" w:rsidR="00E73C51" w:rsidRPr="00E73C51" w:rsidRDefault="00031098" w:rsidP="005D03B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E73C51" w:rsidRPr="00E73C51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960</w:t>
            </w:r>
          </w:p>
        </w:tc>
        <w:tc>
          <w:tcPr>
            <w:tcW w:w="248" w:type="dxa"/>
          </w:tcPr>
          <w:p w14:paraId="1785948A" w14:textId="77777777" w:rsidR="00E73C51" w:rsidRPr="00E73C51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A03B51" w14:textId="70866B37" w:rsidR="00E73C51" w:rsidRPr="00E73C51" w:rsidRDefault="00031098" w:rsidP="005D03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spacing w:line="380" w:lineRule="exact"/>
              <w:ind w:right="-108"/>
              <w:rPr>
                <w:cs/>
              </w:rPr>
            </w:pPr>
            <w:r w:rsidRPr="00031098">
              <w:rPr>
                <w:rFonts w:hint="cs"/>
                <w:lang w:val="en-US"/>
              </w:rPr>
              <w:t>2</w:t>
            </w:r>
            <w:r w:rsidR="006E40D9">
              <w:rPr>
                <w:rFonts w:hint="cs"/>
                <w:cs/>
              </w:rPr>
              <w:t>,</w:t>
            </w:r>
            <w:r w:rsidRPr="00031098">
              <w:rPr>
                <w:rFonts w:hint="cs"/>
                <w:lang w:val="en-US"/>
              </w:rPr>
              <w:t>081</w:t>
            </w:r>
          </w:p>
        </w:tc>
        <w:tc>
          <w:tcPr>
            <w:tcW w:w="236" w:type="dxa"/>
          </w:tcPr>
          <w:p w14:paraId="701085DE" w14:textId="77777777" w:rsidR="00E73C51" w:rsidRPr="00E73C51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EC9A32" w14:textId="6813D1B1" w:rsidR="00E73C51" w:rsidRPr="00E73C51" w:rsidRDefault="00031098" w:rsidP="005D03B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E73C51" w:rsidRPr="00E73C51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929</w:t>
            </w:r>
          </w:p>
        </w:tc>
      </w:tr>
      <w:tr w:rsidR="00E73C51" w:rsidRPr="002669C3" w14:paraId="66325974" w14:textId="77777777" w:rsidTr="00E73C51">
        <w:trPr>
          <w:trHeight w:val="424"/>
        </w:trPr>
        <w:tc>
          <w:tcPr>
            <w:tcW w:w="3806" w:type="dxa"/>
          </w:tcPr>
          <w:p w14:paraId="716AB435" w14:textId="4DB623AC" w:rsidR="00E73C51" w:rsidRDefault="00E73C51" w:rsidP="00E73C5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5903B02" w14:textId="1F3861F8" w:rsidR="00E73C51" w:rsidRPr="001F7C19" w:rsidRDefault="00031098" w:rsidP="005D03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031098">
              <w:rPr>
                <w:b/>
                <w:bCs/>
                <w:lang w:val="en-US"/>
              </w:rPr>
              <w:t>6</w:t>
            </w:r>
            <w:r w:rsidR="00B97965" w:rsidRPr="00B97965">
              <w:rPr>
                <w:b/>
                <w:bCs/>
              </w:rPr>
              <w:t>,</w:t>
            </w:r>
            <w:r w:rsidRPr="00031098">
              <w:rPr>
                <w:b/>
                <w:bCs/>
                <w:lang w:val="en-US"/>
              </w:rPr>
              <w:t>135</w:t>
            </w:r>
          </w:p>
        </w:tc>
        <w:tc>
          <w:tcPr>
            <w:tcW w:w="248" w:type="dxa"/>
          </w:tcPr>
          <w:p w14:paraId="293488FB" w14:textId="77777777" w:rsidR="00E73C51" w:rsidRPr="001F7C19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F77C313" w14:textId="3995EE5B" w:rsidR="00E73C51" w:rsidRPr="00E73C51" w:rsidRDefault="00031098" w:rsidP="005D03B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E73C51" w:rsidRPr="00E73C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499</w:t>
            </w:r>
          </w:p>
        </w:tc>
        <w:tc>
          <w:tcPr>
            <w:tcW w:w="248" w:type="dxa"/>
          </w:tcPr>
          <w:p w14:paraId="10838B18" w14:textId="77777777" w:rsidR="00E73C51" w:rsidRPr="00E73C51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17BCD5F" w14:textId="319FB7D3" w:rsidR="00E73C51" w:rsidRPr="00E73C51" w:rsidRDefault="00031098" w:rsidP="005D03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031098">
              <w:rPr>
                <w:b/>
                <w:bCs/>
                <w:lang w:val="en-US"/>
              </w:rPr>
              <w:t>5</w:t>
            </w:r>
            <w:r w:rsidR="00761519" w:rsidRPr="00761519">
              <w:rPr>
                <w:b/>
                <w:bCs/>
              </w:rPr>
              <w:t>,</w:t>
            </w:r>
            <w:r w:rsidRPr="00031098">
              <w:rPr>
                <w:b/>
                <w:bCs/>
                <w:lang w:val="en-US"/>
              </w:rPr>
              <w:t>699</w:t>
            </w:r>
          </w:p>
        </w:tc>
        <w:tc>
          <w:tcPr>
            <w:tcW w:w="236" w:type="dxa"/>
          </w:tcPr>
          <w:p w14:paraId="25826B16" w14:textId="77777777" w:rsidR="00E73C51" w:rsidRPr="00E73C51" w:rsidRDefault="00E73C51" w:rsidP="00E7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752FFF7" w14:textId="048E2591" w:rsidR="00E73C51" w:rsidRPr="00E73C51" w:rsidRDefault="00031098" w:rsidP="00B04DEA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E73C51" w:rsidRPr="00E73C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</w:p>
        </w:tc>
      </w:tr>
    </w:tbl>
    <w:p w14:paraId="2FBCC6FA" w14:textId="13642E3B" w:rsidR="00A20DE7" w:rsidRPr="00F72597" w:rsidRDefault="00A20DE7" w:rsidP="00E04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28"/>
          <w:szCs w:val="28"/>
        </w:rPr>
      </w:pPr>
    </w:p>
    <w:p w14:paraId="2511A858" w14:textId="1B09AE81" w:rsidR="00F97C8D" w:rsidRPr="007D7EB6" w:rsidRDefault="00F97C8D" w:rsidP="00F97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7D7EB6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6B235BF7" w14:textId="468BF69C" w:rsidR="009424A0" w:rsidRPr="00031278" w:rsidRDefault="009424A0" w:rsidP="00F97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24"/>
          <w:szCs w:val="24"/>
        </w:rPr>
      </w:pPr>
      <w:r w:rsidRPr="005D03BB">
        <w:rPr>
          <w:rFonts w:ascii="Angsana New" w:eastAsia="Calibri" w:hAnsi="Angsana New"/>
          <w:b/>
          <w:bCs/>
          <w:i/>
          <w:iCs/>
          <w:sz w:val="14"/>
          <w:szCs w:val="14"/>
        </w:rPr>
        <w:tab/>
      </w:r>
    </w:p>
    <w:p w14:paraId="43FA842D" w14:textId="77777777" w:rsidR="009424A0" w:rsidRPr="007D7EB6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D7EB6">
        <w:rPr>
          <w:rFonts w:ascii="Angsana New" w:hAnsi="Angsana New" w:hint="cs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66F27545" w14:textId="77777777" w:rsidR="009424A0" w:rsidRPr="00770A81" w:rsidRDefault="009424A0" w:rsidP="00F97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tbl>
      <w:tblPr>
        <w:tblW w:w="9207" w:type="dxa"/>
        <w:tblInd w:w="423" w:type="dxa"/>
        <w:tblLook w:val="00A0" w:firstRow="1" w:lastRow="0" w:firstColumn="1" w:lastColumn="0" w:noHBand="0" w:noVBand="0"/>
      </w:tblPr>
      <w:tblGrid>
        <w:gridCol w:w="3807"/>
        <w:gridCol w:w="243"/>
        <w:gridCol w:w="2502"/>
        <w:gridCol w:w="243"/>
        <w:gridCol w:w="2412"/>
      </w:tblGrid>
      <w:tr w:rsidR="009424A0" w14:paraId="59C540ED" w14:textId="77777777" w:rsidTr="009424A0">
        <w:tc>
          <w:tcPr>
            <w:tcW w:w="3807" w:type="dxa"/>
          </w:tcPr>
          <w:p w14:paraId="44E9C345" w14:textId="77777777" w:rsidR="009424A0" w:rsidRDefault="009424A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F51132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12A190EB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5B415479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243" w:type="dxa"/>
          </w:tcPr>
          <w:p w14:paraId="74527C46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B766CDD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293B0F43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424A0" w14:paraId="6EC6BDAE" w14:textId="77777777" w:rsidTr="009424A0">
        <w:tc>
          <w:tcPr>
            <w:tcW w:w="3807" w:type="dxa"/>
          </w:tcPr>
          <w:p w14:paraId="7F5897CA" w14:textId="77777777" w:rsidR="009424A0" w:rsidRDefault="009424A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4C41C78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7284D346" w14:textId="034FEE7C" w:rsidR="009424A0" w:rsidRDefault="00031098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</w:tcPr>
          <w:p w14:paraId="6CAA20A9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55B3D387" w14:textId="477819EF" w:rsidR="009424A0" w:rsidRDefault="00031098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9424A0" w14:paraId="1F0CA4FF" w14:textId="77777777" w:rsidTr="009424A0">
        <w:trPr>
          <w:trHeight w:val="74"/>
        </w:trPr>
        <w:tc>
          <w:tcPr>
            <w:tcW w:w="3807" w:type="dxa"/>
          </w:tcPr>
          <w:p w14:paraId="59679BAB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6CBD8D8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  <w:hideMark/>
          </w:tcPr>
          <w:p w14:paraId="054ABBA0" w14:textId="30BB7506" w:rsidR="009424A0" w:rsidRDefault="00D01F0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D95E91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9424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D95E91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24A0" w14:paraId="60618495" w14:textId="77777777" w:rsidTr="00D33877">
        <w:tc>
          <w:tcPr>
            <w:tcW w:w="3807" w:type="dxa"/>
            <w:hideMark/>
          </w:tcPr>
          <w:p w14:paraId="43228322" w14:textId="77777777" w:rsidR="009424A0" w:rsidRDefault="009424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* </w:t>
            </w:r>
          </w:p>
        </w:tc>
        <w:tc>
          <w:tcPr>
            <w:tcW w:w="243" w:type="dxa"/>
          </w:tcPr>
          <w:p w14:paraId="1E0D878B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815B152" w14:textId="32956FB0" w:rsidR="009424A0" w:rsidRPr="00814F68" w:rsidRDefault="00031098" w:rsidP="00286F74">
            <w:pPr>
              <w:pStyle w:val="acctmergecolhdg"/>
              <w:tabs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69758A" w:rsidRPr="0069758A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38</w:t>
            </w:r>
            <w:r w:rsidR="0069758A" w:rsidRPr="0069758A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- </w:t>
            </w: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69758A" w:rsidRPr="0069758A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43" w:type="dxa"/>
          </w:tcPr>
          <w:p w14:paraId="434057C1" w14:textId="77777777" w:rsidR="009424A0" w:rsidRDefault="009424A0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6734D19" w14:textId="226D2AE7" w:rsidR="009424A0" w:rsidRDefault="00031098" w:rsidP="00286F74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67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- </w:t>
            </w: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9424A0" w14:paraId="271B4CAC" w14:textId="77777777" w:rsidTr="00D33877">
        <w:tc>
          <w:tcPr>
            <w:tcW w:w="3807" w:type="dxa"/>
            <w:hideMark/>
          </w:tcPr>
          <w:p w14:paraId="1828336E" w14:textId="77777777" w:rsidR="009424A0" w:rsidRDefault="009424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3" w:type="dxa"/>
          </w:tcPr>
          <w:p w14:paraId="5949BAA2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7C89B11D" w14:textId="57EB0FF2" w:rsidR="009424A0" w:rsidRPr="00814F68" w:rsidRDefault="00237B8F" w:rsidP="00286F74">
            <w:pPr>
              <w:pStyle w:val="acctmergecolhdg"/>
              <w:tabs>
                <w:tab w:val="left" w:pos="0"/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33696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69758A" w:rsidRPr="00336961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="00031098" w:rsidRPr="00336961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00</w:t>
            </w:r>
            <w:r w:rsidR="0069758A" w:rsidRPr="00336961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- </w:t>
            </w:r>
            <w:r w:rsidR="00031098" w:rsidRPr="00336961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69758A" w:rsidRPr="00336961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="00031098" w:rsidRPr="00336961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43" w:type="dxa"/>
          </w:tcPr>
          <w:p w14:paraId="495CA4B0" w14:textId="77777777" w:rsidR="009424A0" w:rsidRDefault="009424A0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0226D739" w14:textId="412B77D3" w:rsidR="009424A0" w:rsidRDefault="00031098" w:rsidP="00286F74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00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- </w:t>
            </w: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00</w:t>
            </w:r>
          </w:p>
        </w:tc>
      </w:tr>
      <w:tr w:rsidR="009424A0" w14:paraId="27B8DA53" w14:textId="77777777" w:rsidTr="00D33877">
        <w:tc>
          <w:tcPr>
            <w:tcW w:w="3807" w:type="dxa"/>
            <w:hideMark/>
          </w:tcPr>
          <w:p w14:paraId="5D592758" w14:textId="77777777" w:rsidR="009424A0" w:rsidRDefault="009424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อัตราการหมุนเวียนพนักงาน*</w:t>
            </w:r>
            <w:r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4047490A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9C9D7F5" w14:textId="7ACA702A" w:rsidR="009424A0" w:rsidRPr="00814F68" w:rsidRDefault="00031098" w:rsidP="00286F74">
            <w:pPr>
              <w:pStyle w:val="acctmergecolhdg"/>
              <w:tabs>
                <w:tab w:val="left" w:pos="255"/>
                <w:tab w:val="left" w:pos="1810"/>
                <w:tab w:val="left" w:pos="2170"/>
              </w:tabs>
              <w:spacing w:line="240" w:lineRule="atLeast"/>
              <w:ind w:right="192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5D03BB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50</w:t>
            </w:r>
            <w:r w:rsidR="005D03BB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286F7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  <w:r w:rsidR="005D03BB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18</w:t>
            </w:r>
            <w:r w:rsidR="005D03BB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43" w:type="dxa"/>
          </w:tcPr>
          <w:p w14:paraId="1F6E84E2" w14:textId="77777777" w:rsidR="009424A0" w:rsidRPr="005D03BB" w:rsidRDefault="009424A0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6DEC9263" w14:textId="43AE7C75" w:rsidR="009424A0" w:rsidRDefault="00031098" w:rsidP="00286F74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00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- </w:t>
            </w: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0310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00</w:t>
            </w:r>
          </w:p>
        </w:tc>
      </w:tr>
      <w:tr w:rsidR="009424A0" w14:paraId="47265F84" w14:textId="77777777" w:rsidTr="00D33877">
        <w:tc>
          <w:tcPr>
            <w:tcW w:w="3807" w:type="dxa"/>
            <w:hideMark/>
          </w:tcPr>
          <w:p w14:paraId="799C6D74" w14:textId="77777777" w:rsidR="009424A0" w:rsidRDefault="009424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อัตรามรณะ**</w:t>
            </w:r>
            <w:r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011FEA0A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40622E84" w14:textId="4A2EF10D" w:rsidR="009424A0" w:rsidRPr="00814F68" w:rsidRDefault="00761BC0" w:rsidP="00286F74">
            <w:pPr>
              <w:pStyle w:val="acctmergecolhdg"/>
              <w:tabs>
                <w:tab w:val="left" w:pos="1810"/>
                <w:tab w:val="left" w:pos="2232"/>
              </w:tabs>
              <w:spacing w:line="240" w:lineRule="atLeast"/>
              <w:ind w:right="192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</w:t>
            </w:r>
            <w:r w:rsidR="00031098"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50</w:t>
            </w:r>
            <w:r w:rsidR="0069758A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="00031098"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00</w:t>
            </w:r>
            <w:r w:rsidR="0069758A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69758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ของ</w:t>
            </w:r>
            <w:r w:rsidR="0069758A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TMO</w:t>
            </w:r>
            <w:r w:rsidR="00031098"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2017</w:t>
            </w:r>
          </w:p>
        </w:tc>
        <w:tc>
          <w:tcPr>
            <w:tcW w:w="243" w:type="dxa"/>
          </w:tcPr>
          <w:p w14:paraId="119F503B" w14:textId="77777777" w:rsidR="009424A0" w:rsidRDefault="009424A0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27D590F2" w14:textId="5AD4557B" w:rsidR="009424A0" w:rsidRDefault="00031098" w:rsidP="00286F74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50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00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424A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ของ</w:t>
            </w:r>
            <w:r w:rsidR="009424A0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TMO</w:t>
            </w:r>
            <w:r w:rsidRPr="0003109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2017</w:t>
            </w:r>
          </w:p>
        </w:tc>
      </w:tr>
    </w:tbl>
    <w:p w14:paraId="4239C31A" w14:textId="77777777" w:rsidR="005D03BB" w:rsidRPr="00770A81" w:rsidRDefault="005D03BB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28"/>
          <w:szCs w:val="28"/>
        </w:rPr>
      </w:pPr>
    </w:p>
    <w:p w14:paraId="279286D4" w14:textId="77777777" w:rsidR="009424A0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</w:rPr>
        <w:t>*</w:t>
      </w:r>
      <w:r>
        <w:rPr>
          <w:rFonts w:ascii="Angsana New" w:hAnsi="Angsana New" w:hint="cs"/>
          <w:sz w:val="24"/>
          <w:szCs w:val="24"/>
          <w:cs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  <w:r>
        <w:rPr>
          <w:rFonts w:ascii="Angsana New" w:hAnsi="Angsana New" w:hint="cs"/>
          <w:sz w:val="24"/>
          <w:szCs w:val="24"/>
          <w:cs/>
        </w:rPr>
        <w:tab/>
      </w:r>
    </w:p>
    <w:p w14:paraId="3B4B2CA3" w14:textId="77777777" w:rsidR="009424A0" w:rsidRDefault="009424A0" w:rsidP="009424A0">
      <w:pPr>
        <w:tabs>
          <w:tab w:val="clear" w:pos="227"/>
          <w:tab w:val="clear" w:pos="454"/>
          <w:tab w:val="left" w:pos="540"/>
        </w:tabs>
        <w:ind w:left="540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</w:rPr>
        <w:t>*</w:t>
      </w:r>
      <w:r>
        <w:rPr>
          <w:rFonts w:ascii="Angsana New" w:hAnsi="Angsana New" w:hint="cs"/>
          <w:sz w:val="24"/>
          <w:szCs w:val="24"/>
          <w:cs/>
        </w:rPr>
        <w:t>*    ขึ้นอยู่กับระยะเวลาการทำงานของพนักงาน</w:t>
      </w:r>
    </w:p>
    <w:p w14:paraId="4DFC36D7" w14:textId="7D666A2E" w:rsidR="009424A0" w:rsidRDefault="009424A0" w:rsidP="00EB783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ind w:left="540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 w:hint="cs"/>
          <w:sz w:val="24"/>
          <w:szCs w:val="24"/>
        </w:rPr>
        <w:t>**</w:t>
      </w:r>
      <w:proofErr w:type="gramStart"/>
      <w:r>
        <w:rPr>
          <w:rFonts w:ascii="Angsana New" w:hAnsi="Angsana New" w:hint="cs"/>
          <w:sz w:val="24"/>
          <w:szCs w:val="24"/>
          <w:cs/>
        </w:rPr>
        <w:t xml:space="preserve">* </w:t>
      </w:r>
      <w:r>
        <w:rPr>
          <w:rFonts w:ascii="Angsana New" w:hAnsi="Angsana New" w:hint="cs"/>
          <w:spacing w:val="-4"/>
          <w:sz w:val="24"/>
          <w:szCs w:val="24"/>
          <w:cs/>
        </w:rPr>
        <w:t xml:space="preserve"> อ้างอิงตามตารางมรณะไทย</w:t>
      </w:r>
      <w:proofErr w:type="gramEnd"/>
      <w:r>
        <w:rPr>
          <w:rFonts w:ascii="Angsana New" w:hAnsi="Angsana New" w:hint="cs"/>
          <w:spacing w:val="-4"/>
          <w:sz w:val="24"/>
          <w:szCs w:val="24"/>
          <w:cs/>
        </w:rPr>
        <w:t xml:space="preserve"> </w:t>
      </w:r>
      <w:r w:rsidR="00031098" w:rsidRPr="00031098">
        <w:rPr>
          <w:rFonts w:ascii="Angsana New" w:hAnsi="Angsana New" w:hint="cs"/>
          <w:spacing w:val="-4"/>
          <w:sz w:val="24"/>
          <w:szCs w:val="24"/>
        </w:rPr>
        <w:t>2560</w:t>
      </w:r>
      <w:r>
        <w:rPr>
          <w:rFonts w:ascii="Angsana New" w:hAnsi="Angsana New" w:hint="cs"/>
          <w:spacing w:val="-4"/>
          <w:sz w:val="24"/>
          <w:szCs w:val="24"/>
        </w:rPr>
        <w:t xml:space="preserve"> </w:t>
      </w:r>
      <w:r>
        <w:rPr>
          <w:rFonts w:ascii="Angsana New" w:hAnsi="Angsana New" w:hint="cs"/>
          <w:spacing w:val="-4"/>
          <w:sz w:val="24"/>
          <w:szCs w:val="24"/>
          <w:cs/>
        </w:rPr>
        <w:t xml:space="preserve">ประเภทสามัญ </w:t>
      </w:r>
      <w:r w:rsidR="00D01F0F" w:rsidRPr="00D01F0F">
        <w:rPr>
          <w:rFonts w:ascii="Angsana New" w:hAnsi="Angsana New" w:hint="cs"/>
          <w:spacing w:val="-4"/>
          <w:sz w:val="24"/>
          <w:szCs w:val="24"/>
        </w:rPr>
        <w:t>(</w:t>
      </w:r>
      <w:r>
        <w:rPr>
          <w:rFonts w:ascii="Angsana New" w:hAnsi="Angsana New" w:hint="cs"/>
          <w:spacing w:val="-4"/>
          <w:sz w:val="24"/>
          <w:szCs w:val="24"/>
        </w:rPr>
        <w:t>TMO</w:t>
      </w:r>
      <w:r w:rsidR="00031098" w:rsidRPr="00031098">
        <w:rPr>
          <w:rFonts w:ascii="Angsana New" w:hAnsi="Angsana New" w:hint="cs"/>
          <w:spacing w:val="-4"/>
          <w:sz w:val="24"/>
          <w:szCs w:val="24"/>
        </w:rPr>
        <w:t>2017</w:t>
      </w:r>
      <w:r>
        <w:rPr>
          <w:rFonts w:ascii="Angsana New" w:hAnsi="Angsana New" w:hint="cs"/>
          <w:spacing w:val="-4"/>
          <w:sz w:val="24"/>
          <w:szCs w:val="24"/>
        </w:rPr>
        <w:t xml:space="preserve">: Thai Mortality Ordinary Table of </w:t>
      </w:r>
      <w:r w:rsidR="00031098" w:rsidRPr="00031098">
        <w:rPr>
          <w:rFonts w:ascii="Angsana New" w:hAnsi="Angsana New" w:hint="cs"/>
          <w:spacing w:val="-4"/>
          <w:sz w:val="24"/>
          <w:szCs w:val="24"/>
        </w:rPr>
        <w:t>2017</w:t>
      </w:r>
      <w:r>
        <w:rPr>
          <w:rFonts w:ascii="Angsana New" w:hAnsi="Angsana New" w:hint="cs"/>
          <w:spacing w:val="-4"/>
          <w:sz w:val="24"/>
          <w:szCs w:val="24"/>
        </w:rPr>
        <w:t xml:space="preserve">) </w:t>
      </w:r>
    </w:p>
    <w:p w14:paraId="29660A7B" w14:textId="77777777" w:rsidR="00770A81" w:rsidRDefault="00770A81" w:rsidP="00770A81">
      <w:pPr>
        <w:tabs>
          <w:tab w:val="left" w:pos="360"/>
        </w:tabs>
        <w:spacing w:line="276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33B3A67F" w14:textId="77777777" w:rsidR="002655EF" w:rsidRDefault="00265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29D3DE96" w14:textId="047911FC" w:rsidR="00D7304C" w:rsidRPr="00D7304C" w:rsidRDefault="009424A0" w:rsidP="00031278">
      <w:pPr>
        <w:tabs>
          <w:tab w:val="left" w:pos="360"/>
        </w:tabs>
        <w:spacing w:line="276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  <w:cs/>
        </w:rPr>
      </w:pPr>
      <w:r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>
        <w:rPr>
          <w:rFonts w:ascii="Times New Roman" w:hAnsi="Times New Roman"/>
          <w:b/>
          <w:bCs/>
          <w:i/>
          <w:iCs/>
          <w:color w:val="0000FF"/>
          <w:szCs w:val="30"/>
          <w:cs/>
        </w:rPr>
        <w:t xml:space="preserve"> </w:t>
      </w:r>
    </w:p>
    <w:p w14:paraId="6CFC5EBF" w14:textId="77777777" w:rsidR="00031278" w:rsidRPr="00031278" w:rsidRDefault="00031278" w:rsidP="00031278">
      <w:pPr>
        <w:tabs>
          <w:tab w:val="left" w:pos="360"/>
        </w:tabs>
        <w:spacing w:line="276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 w:val="28"/>
          <w:szCs w:val="44"/>
        </w:rPr>
      </w:pPr>
    </w:p>
    <w:p w14:paraId="400EF0D1" w14:textId="2F036E8F" w:rsidR="009424A0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31B51DA5" w14:textId="0C3F178A" w:rsidR="00814F68" w:rsidRDefault="00814F68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76BF61" w14:textId="5C137A2F" w:rsidR="00814F68" w:rsidRDefault="00814F68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64927">
        <w:rPr>
          <w:rFonts w:ascii="Angsana New" w:hAnsi="Angsana New"/>
          <w:b/>
          <w:bCs/>
          <w:sz w:val="30"/>
          <w:szCs w:val="30"/>
          <w:cs/>
        </w:rPr>
        <w:t>ผลกระทบต่อ</w:t>
      </w:r>
      <w:r w:rsidRPr="00164927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Pr="00756E12">
        <w:rPr>
          <w:rFonts w:ascii="Angsana New" w:hAnsi="Angsana New" w:hint="cs"/>
          <w:b/>
          <w:bCs/>
          <w:sz w:val="30"/>
          <w:szCs w:val="30"/>
          <w:cs/>
        </w:rPr>
        <w:t>ไม่หมุนเวียนของ</w:t>
      </w:r>
      <w:r w:rsidRPr="00756E12">
        <w:rPr>
          <w:rFonts w:ascii="Angsana New" w:hAnsi="Angsana New"/>
          <w:b/>
          <w:bCs/>
          <w:sz w:val="30"/>
          <w:szCs w:val="30"/>
          <w:cs/>
        </w:rPr>
        <w:t xml:space="preserve">โครงการผลประโยชน์ที่กำหนดไว้ ณ วันที่ </w:t>
      </w:r>
      <w:r w:rsidR="00031098" w:rsidRPr="00031098">
        <w:rPr>
          <w:rFonts w:ascii="Angsana New" w:hAnsi="Angsana New"/>
          <w:b/>
          <w:bCs/>
          <w:sz w:val="30"/>
          <w:szCs w:val="30"/>
        </w:rPr>
        <w:t>31</w:t>
      </w:r>
      <w:r w:rsidRPr="00756E12">
        <w:rPr>
          <w:rFonts w:ascii="Angsana New" w:hAnsi="Angsana New"/>
          <w:b/>
          <w:bCs/>
          <w:sz w:val="30"/>
          <w:szCs w:val="30"/>
        </w:rPr>
        <w:t xml:space="preserve"> </w:t>
      </w:r>
      <w:r w:rsidRPr="00756E12">
        <w:rPr>
          <w:rFonts w:ascii="Angsana New" w:hAnsi="Angsana New"/>
          <w:b/>
          <w:bCs/>
          <w:sz w:val="30"/>
          <w:szCs w:val="30"/>
          <w:cs/>
        </w:rPr>
        <w:t>ธันวาคม</w:t>
      </w:r>
    </w:p>
    <w:p w14:paraId="183950FA" w14:textId="77777777" w:rsidR="009424A0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5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22"/>
        <w:gridCol w:w="1178"/>
        <w:gridCol w:w="189"/>
        <w:gridCol w:w="1142"/>
        <w:gridCol w:w="189"/>
        <w:gridCol w:w="1169"/>
        <w:gridCol w:w="180"/>
        <w:gridCol w:w="1196"/>
      </w:tblGrid>
      <w:tr w:rsidR="009424A0" w14:paraId="538C36EE" w14:textId="77777777" w:rsidTr="00814F68">
        <w:trPr>
          <w:cantSplit/>
          <w:tblHeader/>
        </w:trPr>
        <w:tc>
          <w:tcPr>
            <w:tcW w:w="3922" w:type="dxa"/>
          </w:tcPr>
          <w:p w14:paraId="69E4527F" w14:textId="77777777" w:rsidR="009424A0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hideMark/>
          </w:tcPr>
          <w:p w14:paraId="773DBD82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69C093C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B1AF093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4A0" w14:paraId="43821EAD" w14:textId="77777777" w:rsidTr="00814F68">
        <w:trPr>
          <w:cantSplit/>
          <w:tblHeader/>
        </w:trPr>
        <w:tc>
          <w:tcPr>
            <w:tcW w:w="3922" w:type="dxa"/>
          </w:tcPr>
          <w:p w14:paraId="4524284B" w14:textId="77777777" w:rsidR="009424A0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172AAB4D" w14:textId="314061BA" w:rsidR="009424A0" w:rsidRDefault="0003109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89" w:type="dxa"/>
          </w:tcPr>
          <w:p w14:paraId="5AFA6B95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53FE1F53" w14:textId="13C6AB81" w:rsidR="009424A0" w:rsidRDefault="0003109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9" w:type="dxa"/>
          </w:tcPr>
          <w:p w14:paraId="57049814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664B2ACE" w14:textId="00EB51FA" w:rsidR="009424A0" w:rsidRDefault="0003109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CB5FE1F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1CE2CA93" w14:textId="51D22822" w:rsidR="009424A0" w:rsidRDefault="0003109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9424A0" w14:paraId="76E218EF" w14:textId="77777777" w:rsidTr="00814F68">
        <w:trPr>
          <w:cantSplit/>
          <w:tblHeader/>
        </w:trPr>
        <w:tc>
          <w:tcPr>
            <w:tcW w:w="3922" w:type="dxa"/>
            <w:hideMark/>
          </w:tcPr>
          <w:p w14:paraId="71DFB24E" w14:textId="77777777" w:rsidR="009424A0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43" w:type="dxa"/>
            <w:gridSpan w:val="7"/>
            <w:hideMark/>
          </w:tcPr>
          <w:p w14:paraId="2DC843E9" w14:textId="6AA3CAF0" w:rsidR="009424A0" w:rsidRPr="000978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978A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เพิ่มขึ้น </w:t>
            </w:r>
            <w:r w:rsidR="00D01F0F" w:rsidRPr="000978A0">
              <w:rPr>
                <w:rFonts w:ascii="Angsana New" w:hAnsi="Angsana New" w:hint="cs"/>
                <w:bCs/>
                <w:sz w:val="30"/>
                <w:szCs w:val="30"/>
              </w:rPr>
              <w:t>(</w:t>
            </w:r>
            <w:r w:rsidRPr="000978A0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  <w:r w:rsidR="00D01F0F" w:rsidRPr="000978A0">
              <w:rPr>
                <w:rFonts w:ascii="Angsana New" w:hAnsi="Angsana New" w:hint="cs"/>
                <w:bCs/>
                <w:sz w:val="30"/>
                <w:szCs w:val="30"/>
              </w:rPr>
              <w:t>)</w:t>
            </w:r>
          </w:p>
        </w:tc>
      </w:tr>
      <w:tr w:rsidR="009424A0" w14:paraId="5521FE21" w14:textId="77777777" w:rsidTr="00814F68">
        <w:trPr>
          <w:cantSplit/>
        </w:trPr>
        <w:tc>
          <w:tcPr>
            <w:tcW w:w="3922" w:type="dxa"/>
          </w:tcPr>
          <w:p w14:paraId="5AE37A1D" w14:textId="77777777" w:rsidR="009424A0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hideMark/>
          </w:tcPr>
          <w:p w14:paraId="63D09CF3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424A0" w14:paraId="63CD642F" w14:textId="77777777" w:rsidTr="00AF077F">
        <w:trPr>
          <w:cantSplit/>
        </w:trPr>
        <w:tc>
          <w:tcPr>
            <w:tcW w:w="3922" w:type="dxa"/>
            <w:vAlign w:val="bottom"/>
            <w:hideMark/>
          </w:tcPr>
          <w:p w14:paraId="66F1D987" w14:textId="77777777" w:rsidR="009424A0" w:rsidRDefault="009424A0" w:rsidP="00AF077F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8" w:type="dxa"/>
            <w:vAlign w:val="bottom"/>
          </w:tcPr>
          <w:p w14:paraId="673302FB" w14:textId="77777777" w:rsidR="009424A0" w:rsidRPr="00585E13" w:rsidRDefault="009424A0" w:rsidP="00585E1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2B064973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B3C9AB1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750F1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B902D1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AE00E3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864F30F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00C8" w14:paraId="6AC817CF" w14:textId="77777777" w:rsidTr="0062398F">
        <w:trPr>
          <w:cantSplit/>
        </w:trPr>
        <w:tc>
          <w:tcPr>
            <w:tcW w:w="3922" w:type="dxa"/>
            <w:vAlign w:val="center"/>
            <w:hideMark/>
          </w:tcPr>
          <w:p w14:paraId="598941D4" w14:textId="1739E1CA" w:rsidR="00DF00C8" w:rsidRDefault="00DF00C8" w:rsidP="00DF00C8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178" w:type="dxa"/>
          </w:tcPr>
          <w:p w14:paraId="01AF4B4B" w14:textId="04114A28" w:rsidR="00DF00C8" w:rsidRPr="00AF077F" w:rsidRDefault="00DF00C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828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3CE83797" w14:textId="77777777" w:rsidR="00DF00C8" w:rsidRDefault="00DF00C8" w:rsidP="00DF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  <w:hideMark/>
          </w:tcPr>
          <w:p w14:paraId="33A9704E" w14:textId="0EE6D9FF" w:rsidR="00DF00C8" w:rsidRPr="00AF077F" w:rsidRDefault="00DF00C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047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06461FA7" w14:textId="77777777" w:rsidR="00DF00C8" w:rsidRDefault="00DF00C8" w:rsidP="00DF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B390FCD" w14:textId="73695F4C" w:rsidR="00DF00C8" w:rsidRPr="00AF077F" w:rsidRDefault="00DF00C8" w:rsidP="00585E1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00C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F00C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423</w:t>
            </w:r>
            <w:r w:rsidRPr="00DF00C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2005E9" w14:textId="77777777" w:rsidR="00DF00C8" w:rsidRDefault="00DF00C8" w:rsidP="00DF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528F9EB3" w14:textId="5B0B1912" w:rsidR="00DF00C8" w:rsidRPr="00AF077F" w:rsidRDefault="00DF00C8" w:rsidP="00DF00C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060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F00C8" w14:paraId="432A8AC0" w14:textId="77777777" w:rsidTr="0062398F">
        <w:trPr>
          <w:cantSplit/>
        </w:trPr>
        <w:tc>
          <w:tcPr>
            <w:tcW w:w="3922" w:type="dxa"/>
            <w:vAlign w:val="center"/>
            <w:hideMark/>
          </w:tcPr>
          <w:p w14:paraId="194657CA" w14:textId="31032C47" w:rsidR="00DF00C8" w:rsidRDefault="00DF00C8" w:rsidP="00DF00C8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178" w:type="dxa"/>
          </w:tcPr>
          <w:p w14:paraId="3AA28FF7" w14:textId="5C7BA12B" w:rsidR="00DF00C8" w:rsidRPr="00AF077F" w:rsidRDefault="00DF00C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9" w:type="dxa"/>
            <w:vAlign w:val="bottom"/>
          </w:tcPr>
          <w:p w14:paraId="0979B753" w14:textId="77777777" w:rsidR="00DF00C8" w:rsidRPr="00AF077F" w:rsidRDefault="00DF00C8" w:rsidP="00DF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  <w:hideMark/>
          </w:tcPr>
          <w:p w14:paraId="1D7A8E4C" w14:textId="15459BC0" w:rsidR="00DF00C8" w:rsidRPr="00AF077F" w:rsidRDefault="0003109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F00C8"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189" w:type="dxa"/>
            <w:vAlign w:val="bottom"/>
          </w:tcPr>
          <w:p w14:paraId="01B1B45B" w14:textId="77777777" w:rsidR="00DF00C8" w:rsidRPr="00AF077F" w:rsidRDefault="00DF00C8" w:rsidP="00DF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960CA1F" w14:textId="5FFDEA8A" w:rsidR="00DF00C8" w:rsidRPr="00AF077F" w:rsidRDefault="00031098" w:rsidP="00585E1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F00C8" w:rsidRPr="00DF00C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180" w:type="dxa"/>
            <w:vAlign w:val="bottom"/>
          </w:tcPr>
          <w:p w14:paraId="3136D08C" w14:textId="77777777" w:rsidR="00DF00C8" w:rsidRPr="00AF077F" w:rsidRDefault="00DF00C8" w:rsidP="00DF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1EEB47B4" w14:textId="15163C7F" w:rsidR="00DF00C8" w:rsidRPr="00AF077F" w:rsidRDefault="00031098" w:rsidP="00DF00C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F00C8"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356</w:t>
            </w:r>
          </w:p>
        </w:tc>
      </w:tr>
      <w:tr w:rsidR="0038118C" w14:paraId="786DF3E0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219B0BB" w14:textId="77777777" w:rsidR="0038118C" w:rsidRDefault="0038118C" w:rsidP="0038118C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8" w:type="dxa"/>
            <w:vAlign w:val="bottom"/>
          </w:tcPr>
          <w:p w14:paraId="3E9DCCA0" w14:textId="77777777" w:rsidR="0038118C" w:rsidRPr="00AF077F" w:rsidRDefault="0038118C" w:rsidP="0038118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6BFF608" w14:textId="77777777" w:rsidR="0038118C" w:rsidRPr="00AF077F" w:rsidRDefault="0038118C" w:rsidP="0038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D4E7DED" w14:textId="77777777" w:rsidR="0038118C" w:rsidRPr="00AF077F" w:rsidRDefault="0038118C" w:rsidP="0038118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5741D1F3" w14:textId="77777777" w:rsidR="0038118C" w:rsidRPr="00AF077F" w:rsidRDefault="0038118C" w:rsidP="0038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32043DA" w14:textId="77777777" w:rsidR="0038118C" w:rsidRPr="00AF077F" w:rsidRDefault="0038118C" w:rsidP="00585E1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D7BD3D" w14:textId="77777777" w:rsidR="0038118C" w:rsidRPr="00AF077F" w:rsidRDefault="0038118C" w:rsidP="0038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A83AC19" w14:textId="77777777" w:rsidR="0038118C" w:rsidRPr="00AF077F" w:rsidRDefault="0038118C" w:rsidP="0038118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F00C8" w14:paraId="0773BBA9" w14:textId="77777777" w:rsidTr="0062398F">
        <w:trPr>
          <w:cantSplit/>
        </w:trPr>
        <w:tc>
          <w:tcPr>
            <w:tcW w:w="3922" w:type="dxa"/>
            <w:vAlign w:val="center"/>
            <w:hideMark/>
          </w:tcPr>
          <w:p w14:paraId="2D31CC71" w14:textId="69DFED98" w:rsidR="00DF00C8" w:rsidRDefault="00DF00C8" w:rsidP="00DF00C8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A7CCC76" w14:textId="7E73709D" w:rsidR="00DF00C8" w:rsidRPr="00AF077F" w:rsidRDefault="00DF00C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907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9" w:type="dxa"/>
            <w:vAlign w:val="bottom"/>
          </w:tcPr>
          <w:p w14:paraId="50BCBAA9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42" w:type="dxa"/>
            <w:vAlign w:val="bottom"/>
            <w:hideMark/>
          </w:tcPr>
          <w:p w14:paraId="7351BF88" w14:textId="5F9EC33F" w:rsidR="00DF00C8" w:rsidRPr="00AF077F" w:rsidRDefault="0003109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F00C8"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189" w:type="dxa"/>
            <w:vAlign w:val="bottom"/>
          </w:tcPr>
          <w:p w14:paraId="222DB1F4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69" w:type="dxa"/>
          </w:tcPr>
          <w:p w14:paraId="4E10A6B2" w14:textId="50CE6B5F" w:rsidR="00DF00C8" w:rsidRPr="00AF077F" w:rsidRDefault="00DF00C8" w:rsidP="00585E1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041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FD7D852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96" w:type="dxa"/>
            <w:vAlign w:val="bottom"/>
            <w:hideMark/>
          </w:tcPr>
          <w:p w14:paraId="4692C3F0" w14:textId="288DA99B" w:rsidR="00DF00C8" w:rsidRPr="00AF077F" w:rsidRDefault="00031098" w:rsidP="00DF00C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F00C8"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</w:tr>
      <w:tr w:rsidR="00DF00C8" w14:paraId="4056CFB6" w14:textId="77777777" w:rsidTr="0062398F">
        <w:trPr>
          <w:cantSplit/>
        </w:trPr>
        <w:tc>
          <w:tcPr>
            <w:tcW w:w="3922" w:type="dxa"/>
            <w:vAlign w:val="center"/>
            <w:hideMark/>
          </w:tcPr>
          <w:p w14:paraId="7DF30454" w14:textId="5F62B594" w:rsidR="00DF00C8" w:rsidRDefault="00DF00C8" w:rsidP="00DF00C8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EFA04B9" w14:textId="74B53C8B" w:rsidR="00DF00C8" w:rsidRPr="00AF077F" w:rsidRDefault="00DF00C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739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089410F1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42" w:type="dxa"/>
            <w:vAlign w:val="bottom"/>
            <w:hideMark/>
          </w:tcPr>
          <w:p w14:paraId="335A9809" w14:textId="2E932F6F" w:rsidR="00DF00C8" w:rsidRPr="00AF077F" w:rsidRDefault="00DF00C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390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35876ABC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69" w:type="dxa"/>
          </w:tcPr>
          <w:p w14:paraId="2716837E" w14:textId="096E1C24" w:rsidR="00DF00C8" w:rsidRPr="00AF077F" w:rsidRDefault="00DF00C8" w:rsidP="00585E1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018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BF4068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96" w:type="dxa"/>
            <w:vAlign w:val="bottom"/>
            <w:hideMark/>
          </w:tcPr>
          <w:p w14:paraId="3516A222" w14:textId="2BC28202" w:rsidR="00DF00C8" w:rsidRPr="00AF077F" w:rsidRDefault="00DF00C8" w:rsidP="00DF00C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8118C" w14:paraId="72916C11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D6B5F65" w14:textId="77777777" w:rsidR="0038118C" w:rsidRDefault="0038118C" w:rsidP="0038118C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78" w:type="dxa"/>
            <w:vAlign w:val="bottom"/>
          </w:tcPr>
          <w:p w14:paraId="7B377D34" w14:textId="77777777" w:rsidR="0038118C" w:rsidRPr="00AF077F" w:rsidRDefault="0038118C" w:rsidP="0038118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1ACB3A17" w14:textId="77777777" w:rsidR="0038118C" w:rsidRPr="00AF077F" w:rsidRDefault="0038118C" w:rsidP="0038118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01804420" w14:textId="77777777" w:rsidR="0038118C" w:rsidRPr="00AF077F" w:rsidRDefault="0038118C" w:rsidP="0038118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30C222D8" w14:textId="77777777" w:rsidR="0038118C" w:rsidRPr="00AF077F" w:rsidRDefault="0038118C" w:rsidP="0038118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2BF7A2F" w14:textId="77777777" w:rsidR="0038118C" w:rsidRPr="00AF077F" w:rsidRDefault="0038118C" w:rsidP="00585E1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BF2784" w14:textId="77777777" w:rsidR="0038118C" w:rsidRPr="00AF077F" w:rsidRDefault="0038118C" w:rsidP="0038118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0E5BCB42" w14:textId="77777777" w:rsidR="0038118C" w:rsidRPr="00AF077F" w:rsidRDefault="0038118C" w:rsidP="0038118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F00C8" w14:paraId="2631DDDC" w14:textId="77777777" w:rsidTr="0062398F">
        <w:trPr>
          <w:cantSplit/>
        </w:trPr>
        <w:tc>
          <w:tcPr>
            <w:tcW w:w="3922" w:type="dxa"/>
            <w:vAlign w:val="center"/>
            <w:hideMark/>
          </w:tcPr>
          <w:p w14:paraId="4FEBBC80" w14:textId="26EC8891" w:rsidR="00DF00C8" w:rsidRDefault="00DF00C8" w:rsidP="00DF00C8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21AB6786" w14:textId="53095155" w:rsidR="00DF00C8" w:rsidRPr="00AF077F" w:rsidRDefault="00DF00C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725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47AF3E2B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42" w:type="dxa"/>
            <w:vAlign w:val="bottom"/>
            <w:hideMark/>
          </w:tcPr>
          <w:p w14:paraId="28F0E432" w14:textId="20E73645" w:rsidR="00DF00C8" w:rsidRPr="00AF077F" w:rsidRDefault="00DF00C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940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3C6F0D35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69" w:type="dxa"/>
          </w:tcPr>
          <w:p w14:paraId="0B5A8931" w14:textId="07F1E363" w:rsidR="00DF00C8" w:rsidRPr="00AF077F" w:rsidRDefault="00DF00C8" w:rsidP="00585E1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B4DD599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96" w:type="dxa"/>
            <w:vAlign w:val="bottom"/>
            <w:hideMark/>
          </w:tcPr>
          <w:p w14:paraId="64081C48" w14:textId="4805A0B5" w:rsidR="00DF00C8" w:rsidRPr="00AF077F" w:rsidRDefault="00DF00C8" w:rsidP="00DF00C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640</w:t>
            </w: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F00C8" w14:paraId="5062531F" w14:textId="77777777" w:rsidTr="0062398F">
        <w:trPr>
          <w:cantSplit/>
        </w:trPr>
        <w:tc>
          <w:tcPr>
            <w:tcW w:w="3922" w:type="dxa"/>
            <w:vAlign w:val="center"/>
            <w:hideMark/>
          </w:tcPr>
          <w:p w14:paraId="62190362" w14:textId="5429A8F1" w:rsidR="00DF00C8" w:rsidRDefault="00DF00C8" w:rsidP="00DF00C8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74A3A4DC" w14:textId="31D67D7C" w:rsidR="00DF00C8" w:rsidRPr="00AF077F" w:rsidRDefault="00DF00C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9" w:type="dxa"/>
            <w:vAlign w:val="bottom"/>
          </w:tcPr>
          <w:p w14:paraId="44F87918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42" w:type="dxa"/>
            <w:vAlign w:val="bottom"/>
            <w:hideMark/>
          </w:tcPr>
          <w:p w14:paraId="0B4A5A39" w14:textId="79B11ED4" w:rsidR="00DF00C8" w:rsidRPr="00AF077F" w:rsidRDefault="00031098" w:rsidP="00DF00C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F00C8"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89" w:type="dxa"/>
            <w:vAlign w:val="bottom"/>
          </w:tcPr>
          <w:p w14:paraId="3E7401A4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69" w:type="dxa"/>
          </w:tcPr>
          <w:p w14:paraId="036FCE9E" w14:textId="361A109F" w:rsidR="00DF00C8" w:rsidRPr="00AF077F" w:rsidRDefault="00DF00C8" w:rsidP="00585E1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  <w:r w:rsidRPr="00585E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356354C" w14:textId="77777777" w:rsidR="00DF00C8" w:rsidRPr="00AF077F" w:rsidRDefault="00DF00C8" w:rsidP="00DF00C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96" w:type="dxa"/>
            <w:vAlign w:val="bottom"/>
            <w:hideMark/>
          </w:tcPr>
          <w:p w14:paraId="4D47A3C3" w14:textId="10295D1B" w:rsidR="00DF00C8" w:rsidRPr="00AF077F" w:rsidRDefault="00031098" w:rsidP="00DF00C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F00C8"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836</w:t>
            </w:r>
          </w:p>
        </w:tc>
      </w:tr>
    </w:tbl>
    <w:p w14:paraId="671B9996" w14:textId="77777777" w:rsidR="009424A0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DFFAB7" w14:textId="77777777" w:rsidR="009424A0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33A2158C" w14:textId="77777777" w:rsidR="009424A0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43708F3" w14:textId="1D9D2CD6" w:rsidR="00AF3E6C" w:rsidRPr="007671A3" w:rsidRDefault="00AF3E6C" w:rsidP="007E5FC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ส่วนเกินทุนและสำรอง</w:t>
      </w:r>
    </w:p>
    <w:p w14:paraId="4E5F15A3" w14:textId="77777777" w:rsidR="000C40DF" w:rsidRPr="007671A3" w:rsidRDefault="000C40DF" w:rsidP="00AF3E6C">
      <w:pPr>
        <w:ind w:left="54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CDF35F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7FE3F3A" w14:textId="77777777" w:rsidR="000C40DF" w:rsidRPr="007671A3" w:rsidRDefault="000C40D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22"/>
          <w:sz w:val="30"/>
          <w:szCs w:val="30"/>
        </w:rPr>
      </w:pPr>
    </w:p>
    <w:p w14:paraId="1FCC8B5C" w14:textId="69D95EC9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22"/>
          <w:sz w:val="30"/>
          <w:szCs w:val="30"/>
          <w:cs/>
        </w:rPr>
        <w:t>ตาม</w:t>
      </w:r>
      <w:r w:rsidRPr="007671A3">
        <w:rPr>
          <w:rFonts w:ascii="Angsana New" w:hAnsi="Angsana New"/>
          <w:sz w:val="30"/>
          <w:szCs w:val="30"/>
          <w:cs/>
        </w:rPr>
        <w:t xml:space="preserve">บทบัญญัติแห่งพระราชบัญญัติบริษัทมหาชนจำกัด พ.ศ. </w:t>
      </w:r>
      <w:r w:rsidR="00031098" w:rsidRPr="00031098">
        <w:rPr>
          <w:rFonts w:ascii="Angsana New" w:hAnsi="Angsana New"/>
          <w:sz w:val="30"/>
          <w:szCs w:val="30"/>
        </w:rPr>
        <w:t>2535</w:t>
      </w:r>
      <w:r w:rsidR="00CA2CC9"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มาตรา </w:t>
      </w:r>
      <w:r w:rsidR="00031098" w:rsidRPr="00031098">
        <w:rPr>
          <w:rFonts w:ascii="Angsana New" w:hAnsi="Angsana New"/>
          <w:sz w:val="30"/>
          <w:szCs w:val="30"/>
        </w:rPr>
        <w:t>51</w:t>
      </w:r>
      <w:r w:rsidR="00CA2CC9"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D01F0F" w:rsidRPr="00D01F0F">
        <w:rPr>
          <w:rFonts w:ascii="Angsana New" w:hAnsi="Angsana New"/>
          <w:sz w:val="30"/>
          <w:szCs w:val="30"/>
        </w:rPr>
        <w:t>(</w:t>
      </w:r>
      <w:r w:rsidRPr="007671A3">
        <w:rPr>
          <w:rFonts w:ascii="Angsana New" w:hAnsi="Angsana New"/>
          <w:sz w:val="30"/>
          <w:szCs w:val="30"/>
        </w:rPr>
        <w:t>“</w:t>
      </w:r>
      <w:r w:rsidRPr="007671A3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7671A3">
        <w:rPr>
          <w:rFonts w:ascii="Angsana New" w:hAnsi="Angsana New"/>
          <w:sz w:val="30"/>
          <w:szCs w:val="30"/>
        </w:rPr>
        <w:t>”)</w:t>
      </w:r>
      <w:r w:rsidR="00B620A2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126B6CD9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สำรองตามกฎหมาย</w:t>
      </w:r>
    </w:p>
    <w:p w14:paraId="3E3B88D7" w14:textId="77777777" w:rsidR="00AA3870" w:rsidRPr="006C21D2" w:rsidRDefault="00AA3870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63D56EDF" w14:textId="5D0360AF" w:rsidR="006C2E7C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14F68">
        <w:rPr>
          <w:rFonts w:ascii="Angsana New" w:hAnsi="Angsana New"/>
          <w:spacing w:val="8"/>
          <w:sz w:val="30"/>
          <w:szCs w:val="30"/>
          <w:cs/>
        </w:rPr>
        <w:t>ตามบทบัญญัติแห่ง</w:t>
      </w:r>
      <w:r w:rsidRPr="00814F68">
        <w:rPr>
          <w:rFonts w:ascii="Angsana New" w:hAnsi="Angsana New"/>
          <w:spacing w:val="4"/>
          <w:sz w:val="30"/>
          <w:szCs w:val="30"/>
          <w:cs/>
        </w:rPr>
        <w:t xml:space="preserve">พระราชบัญญัติบริษัทมหาชนจำกัด พ.ศ. </w:t>
      </w:r>
      <w:r w:rsidR="00031098" w:rsidRPr="00031098">
        <w:rPr>
          <w:rFonts w:ascii="Angsana New" w:hAnsi="Angsana New"/>
          <w:spacing w:val="4"/>
          <w:sz w:val="30"/>
          <w:szCs w:val="30"/>
        </w:rPr>
        <w:t>2535</w:t>
      </w:r>
      <w:r w:rsidRPr="00814F68">
        <w:rPr>
          <w:rFonts w:ascii="Angsana New" w:hAnsi="Angsana New"/>
          <w:spacing w:val="4"/>
          <w:sz w:val="30"/>
          <w:szCs w:val="30"/>
          <w:cs/>
        </w:rPr>
        <w:t xml:space="preserve"> มาตรา </w:t>
      </w:r>
      <w:r w:rsidR="00031098" w:rsidRPr="00031098">
        <w:rPr>
          <w:rFonts w:ascii="Angsana New" w:hAnsi="Angsana New"/>
          <w:spacing w:val="4"/>
          <w:sz w:val="30"/>
          <w:szCs w:val="30"/>
        </w:rPr>
        <w:t>116</w:t>
      </w:r>
      <w:r w:rsidRPr="00814F68">
        <w:rPr>
          <w:rFonts w:ascii="Angsana New" w:hAnsi="Angsana New"/>
          <w:spacing w:val="4"/>
          <w:sz w:val="30"/>
          <w:szCs w:val="30"/>
          <w:cs/>
        </w:rPr>
        <w:t xml:space="preserve"> บริษัทจะต้องจัดสรรทุนสำรอง</w:t>
      </w:r>
      <w:r w:rsidRPr="007671A3">
        <w:rPr>
          <w:rFonts w:ascii="Angsana New" w:hAnsi="Angsana New"/>
          <w:sz w:val="30"/>
          <w:szCs w:val="30"/>
          <w:cs/>
        </w:rPr>
        <w:t xml:space="preserve"> </w:t>
      </w:r>
      <w:r w:rsidR="00D01F0F" w:rsidRPr="00D01F0F">
        <w:rPr>
          <w:rFonts w:ascii="Angsana New" w:hAnsi="Angsana New"/>
          <w:sz w:val="30"/>
          <w:szCs w:val="30"/>
        </w:rPr>
        <w:t>(</w:t>
      </w:r>
      <w:r w:rsidRPr="007671A3">
        <w:rPr>
          <w:rFonts w:ascii="Angsana New" w:hAnsi="Angsana New"/>
          <w:sz w:val="30"/>
          <w:szCs w:val="30"/>
          <w:cs/>
        </w:rPr>
        <w:t>“สำรองตามกฎหมาย”</w:t>
      </w:r>
      <w:r w:rsidR="00D01F0F" w:rsidRPr="00D01F0F">
        <w:rPr>
          <w:rFonts w:ascii="Angsana New" w:hAnsi="Angsana New"/>
          <w:sz w:val="30"/>
          <w:szCs w:val="30"/>
        </w:rPr>
        <w:t>)</w:t>
      </w:r>
      <w:r w:rsidRPr="007671A3">
        <w:rPr>
          <w:rFonts w:ascii="Angsana New" w:hAnsi="Angsana New"/>
          <w:sz w:val="30"/>
          <w:szCs w:val="30"/>
          <w:cs/>
        </w:rPr>
        <w:t xml:space="preserve"> อย่างน้อยร้อยละ </w:t>
      </w:r>
      <w:r w:rsidR="00031098" w:rsidRPr="00031098">
        <w:rPr>
          <w:rFonts w:ascii="Angsana New" w:hAnsi="Angsana New"/>
          <w:sz w:val="30"/>
          <w:szCs w:val="30"/>
        </w:rPr>
        <w:t>5</w:t>
      </w:r>
      <w:r w:rsidRPr="007671A3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="00D01F0F" w:rsidRPr="00D01F0F">
        <w:rPr>
          <w:rFonts w:ascii="Angsana New" w:hAnsi="Angsana New"/>
          <w:sz w:val="30"/>
          <w:szCs w:val="30"/>
        </w:rPr>
        <w:t>(</w:t>
      </w:r>
      <w:r w:rsidRPr="007671A3">
        <w:rPr>
          <w:rFonts w:ascii="Angsana New" w:hAnsi="Angsana New"/>
          <w:sz w:val="30"/>
          <w:szCs w:val="30"/>
          <w:cs/>
        </w:rPr>
        <w:t>ถ้ามี</w:t>
      </w:r>
      <w:r w:rsidR="00D01F0F" w:rsidRPr="00D01F0F">
        <w:rPr>
          <w:rFonts w:ascii="Angsana New" w:hAnsi="Angsana New"/>
          <w:sz w:val="30"/>
          <w:szCs w:val="30"/>
        </w:rPr>
        <w:t>)</w:t>
      </w:r>
      <w:r w:rsidRPr="007671A3">
        <w:rPr>
          <w:rFonts w:ascii="Angsana New" w:hAnsi="Angsana New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031098" w:rsidRPr="00031098">
        <w:rPr>
          <w:rFonts w:ascii="Angsana New" w:hAnsi="Angsana New"/>
          <w:sz w:val="30"/>
          <w:szCs w:val="30"/>
        </w:rPr>
        <w:t>10</w:t>
      </w:r>
      <w:r w:rsidRPr="007671A3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D4FC683" w14:textId="77777777" w:rsidR="002655EF" w:rsidRPr="006C21D2" w:rsidRDefault="002655E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70AF87F1" w14:textId="18DA7E90" w:rsidR="005B3B34" w:rsidRPr="007671A3" w:rsidRDefault="005B3B34" w:rsidP="00B23DBA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</w:t>
      </w:r>
      <w:r w:rsidR="00B451FB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ตามส่วนงานธุรกิจ</w:t>
      </w:r>
    </w:p>
    <w:p w14:paraId="18FF10B4" w14:textId="77777777" w:rsidR="000C40DF" w:rsidRPr="006C21D2" w:rsidRDefault="000C40DF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0C308F74" w14:textId="6CDEDB3B" w:rsidR="005B3B34" w:rsidRPr="007671A3" w:rsidRDefault="006E68F2" w:rsidP="00C8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006AC4">
        <w:rPr>
          <w:rFonts w:ascii="Angsana New" w:hAnsi="Angsana New"/>
          <w:b/>
          <w:spacing w:val="4"/>
          <w:sz w:val="30"/>
          <w:szCs w:val="30"/>
          <w:cs/>
        </w:rPr>
        <w:t>กลุ่มบริษัท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 xml:space="preserve">ดำเนินกิจการในส่วนงานเดียว คือ 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>ธุรกิจ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>ผลิต</w:t>
      </w:r>
      <w:r w:rsidR="0059384F" w:rsidRPr="00006AC4">
        <w:rPr>
          <w:rFonts w:ascii="Angsana New" w:hAnsi="Angsana New"/>
          <w:b/>
          <w:spacing w:val="4"/>
          <w:sz w:val="30"/>
          <w:szCs w:val="30"/>
          <w:cs/>
        </w:rPr>
        <w:t>และจำหน่ายอิฐมวลเบา แผ่นผนัง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>พื้นคอนกรีต</w:t>
      </w:r>
      <w:r w:rsidR="00006AC4" w:rsidRPr="00006AC4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>มวลเบา</w:t>
      </w:r>
      <w:r w:rsidR="005B3B34" w:rsidRPr="007671A3">
        <w:rPr>
          <w:rFonts w:ascii="Angsana New" w:hAnsi="Angsana New"/>
          <w:b/>
          <w:sz w:val="30"/>
          <w:szCs w:val="30"/>
          <w:cs/>
        </w:rPr>
        <w:t xml:space="preserve"> 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="0081365C" w:rsidRPr="00006AC4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81365C" w:rsidRPr="00006AC4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>ดังนั้นฝ่ายบริหารจึงพิจารณาว่า</w:t>
      </w:r>
      <w:r w:rsidRPr="00C54582">
        <w:rPr>
          <w:rFonts w:ascii="Angsana New" w:hAnsi="Angsana New"/>
          <w:b/>
          <w:spacing w:val="2"/>
          <w:sz w:val="30"/>
          <w:szCs w:val="30"/>
          <w:cs/>
        </w:rPr>
        <w:t>กลุ่มบริษัท</w:t>
      </w:r>
      <w:r w:rsidR="005B3B34" w:rsidRPr="00C54582">
        <w:rPr>
          <w:rFonts w:ascii="Angsana New" w:hAnsi="Angsana New"/>
          <w:b/>
          <w:spacing w:val="2"/>
          <w:sz w:val="30"/>
          <w:szCs w:val="30"/>
          <w:cs/>
        </w:rPr>
        <w:t>มีส่วนงาน</w:t>
      </w:r>
      <w:r w:rsidR="0059384F" w:rsidRPr="00C54582">
        <w:rPr>
          <w:rFonts w:ascii="Angsana New" w:hAnsi="Angsana New"/>
          <w:b/>
          <w:spacing w:val="2"/>
          <w:sz w:val="30"/>
          <w:szCs w:val="30"/>
          <w:cs/>
        </w:rPr>
        <w:t>ธุรกิจ</w:t>
      </w:r>
      <w:r w:rsidR="00C2698D" w:rsidRPr="00C54582">
        <w:rPr>
          <w:rFonts w:ascii="Angsana New" w:hAnsi="Angsana New"/>
          <w:b/>
          <w:spacing w:val="2"/>
          <w:sz w:val="30"/>
          <w:szCs w:val="30"/>
          <w:cs/>
        </w:rPr>
        <w:t>ที่</w:t>
      </w:r>
      <w:r w:rsidR="0081365C" w:rsidRPr="00C54582">
        <w:rPr>
          <w:rFonts w:ascii="Angsana New" w:hAnsi="Angsana New"/>
          <w:b/>
          <w:spacing w:val="2"/>
          <w:sz w:val="30"/>
          <w:szCs w:val="30"/>
          <w:cs/>
        </w:rPr>
        <w:t>รายงาน</w:t>
      </w:r>
      <w:r w:rsidR="005B3B34" w:rsidRPr="00C54582">
        <w:rPr>
          <w:rFonts w:ascii="Angsana New" w:hAnsi="Angsana New"/>
          <w:b/>
          <w:spacing w:val="2"/>
          <w:sz w:val="30"/>
          <w:szCs w:val="30"/>
          <w:cs/>
        </w:rPr>
        <w:t>เพียงส่วนงานเดียว</w:t>
      </w:r>
      <w:r w:rsidR="000A5094" w:rsidRPr="00C54582">
        <w:rPr>
          <w:rFonts w:ascii="Angsana New" w:hAnsi="Angsana New" w:hint="cs"/>
          <w:b/>
          <w:spacing w:val="2"/>
          <w:sz w:val="30"/>
          <w:szCs w:val="30"/>
          <w:cs/>
        </w:rPr>
        <w:t xml:space="preserve"> และ</w:t>
      </w:r>
      <w:r w:rsidR="00621C63" w:rsidRPr="00C54582">
        <w:rPr>
          <w:rFonts w:ascii="Angsana New" w:hAnsi="Angsana New" w:hint="cs"/>
          <w:b/>
          <w:spacing w:val="2"/>
          <w:sz w:val="30"/>
          <w:szCs w:val="30"/>
          <w:cs/>
        </w:rPr>
        <w:t>กลุ่มบริษัทมีจังหวะเวลาของการรับรู้รายได้</w:t>
      </w:r>
      <w:r w:rsidR="00EA4984" w:rsidRPr="00C54582">
        <w:rPr>
          <w:rFonts w:ascii="Angsana New" w:hAnsi="Angsana New" w:hint="cs"/>
          <w:b/>
          <w:spacing w:val="2"/>
          <w:sz w:val="30"/>
          <w:szCs w:val="30"/>
          <w:cs/>
        </w:rPr>
        <w:t>ส่วนใหญ่</w:t>
      </w:r>
      <w:r w:rsidR="00EA4984">
        <w:rPr>
          <w:rFonts w:ascii="Angsana New" w:hAnsi="Angsana New" w:hint="cs"/>
          <w:b/>
          <w:sz w:val="30"/>
          <w:szCs w:val="30"/>
          <w:cs/>
        </w:rPr>
        <w:t>มาจากการขาย โดยเป็นรายได้ที่รับรู้ ณ เวลาใดเวลาหนึ่ง</w:t>
      </w:r>
    </w:p>
    <w:p w14:paraId="3DFC023F" w14:textId="77777777" w:rsidR="005B3B34" w:rsidRPr="006C21D2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07EF1211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/>
          <w:bCs/>
          <w:i/>
          <w:iCs/>
          <w:sz w:val="30"/>
          <w:szCs w:val="30"/>
          <w:cs/>
        </w:rPr>
        <w:t>ส่วนงานภูมิศาสตร์</w:t>
      </w:r>
    </w:p>
    <w:p w14:paraId="7994CE38" w14:textId="77777777" w:rsidR="0081365C" w:rsidRPr="006C21D2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5CB83573" w14:textId="76D20A07" w:rsidR="005B3B34" w:rsidRPr="007671A3" w:rsidRDefault="006E68F2" w:rsidP="0046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5B3B34" w:rsidRPr="007671A3">
        <w:rPr>
          <w:rFonts w:ascii="Angsana New" w:hAnsi="Angsana New"/>
          <w:b/>
          <w:sz w:val="30"/>
          <w:szCs w:val="30"/>
          <w:cs/>
        </w:rPr>
        <w:t>มีส่วนงานภูมิศาสตร์ในประเทศและต่างประเทศจากการส่งออก</w:t>
      </w:r>
      <w:r w:rsidR="000A3447" w:rsidRPr="007671A3">
        <w:rPr>
          <w:rFonts w:ascii="Angsana New" w:hAnsi="Angsana New"/>
          <w:color w:val="FFFFFF"/>
          <w:sz w:val="30"/>
          <w:szCs w:val="30"/>
        </w:rPr>
        <w:t>a</w:t>
      </w:r>
      <w:r w:rsidR="002464A3">
        <w:rPr>
          <w:rFonts w:ascii="Angsana New" w:hAnsi="Angsana New" w:hint="cs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ที่มีมูลค่าเป็นสาระสำคัญ โดยรายได้จากการขายตามส่วนงานแยกตามที่ตั้งทางภูมิศาสตร์ของลูกค้า </w:t>
      </w:r>
    </w:p>
    <w:p w14:paraId="21E76767" w14:textId="77777777" w:rsidR="0081365C" w:rsidRPr="006C21D2" w:rsidRDefault="0081365C" w:rsidP="0046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78D99CA4" w14:textId="3256443B" w:rsidR="006C482D" w:rsidRDefault="006C482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 w:hint="cs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72746665" w14:textId="77777777" w:rsidR="00A356A2" w:rsidRPr="006C21D2" w:rsidRDefault="00A356A2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4"/>
        <w:gridCol w:w="424"/>
        <w:gridCol w:w="1264"/>
        <w:gridCol w:w="236"/>
        <w:gridCol w:w="1156"/>
        <w:gridCol w:w="252"/>
        <w:gridCol w:w="1173"/>
        <w:gridCol w:w="243"/>
        <w:gridCol w:w="1117"/>
      </w:tblGrid>
      <w:tr w:rsidR="00A356A2" w:rsidRPr="007671A3" w14:paraId="541CED0C" w14:textId="77777777" w:rsidTr="00462E47">
        <w:tc>
          <w:tcPr>
            <w:tcW w:w="1809" w:type="pct"/>
          </w:tcPr>
          <w:p w14:paraId="0C5376F7" w14:textId="77777777" w:rsidR="00A356A2" w:rsidRPr="007671A3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pct"/>
          </w:tcPr>
          <w:p w14:paraId="7907A71C" w14:textId="60AF7372" w:rsidR="00A356A2" w:rsidRPr="007671A3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pct"/>
            <w:gridSpan w:val="3"/>
          </w:tcPr>
          <w:p w14:paraId="35A2E505" w14:textId="77777777" w:rsidR="00A356A2" w:rsidRPr="007671A3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538B06E" w14:textId="77777777" w:rsidR="00A356A2" w:rsidRPr="007671A3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2AD54DF8" w14:textId="77777777" w:rsidR="00A356A2" w:rsidRPr="007671A3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2E47" w:rsidRPr="007671A3" w14:paraId="42B0B4DB" w14:textId="77777777" w:rsidTr="00462E47">
        <w:tc>
          <w:tcPr>
            <w:tcW w:w="1809" w:type="pct"/>
          </w:tcPr>
          <w:p w14:paraId="74BEC9E9" w14:textId="77777777" w:rsidR="00A356A2" w:rsidRPr="007671A3" w:rsidRDefault="00A356A2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pct"/>
          </w:tcPr>
          <w:p w14:paraId="5654E6B4" w14:textId="2D64D8BD" w:rsidR="00A356A2" w:rsidRPr="007671A3" w:rsidRDefault="00A356A2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1223795C" w14:textId="6E3BF1EC" w:rsidR="00A356A2" w:rsidRPr="007671A3" w:rsidRDefault="00031098" w:rsidP="00673C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vAlign w:val="bottom"/>
          </w:tcPr>
          <w:p w14:paraId="75F37C76" w14:textId="77777777" w:rsidR="00A356A2" w:rsidRPr="007671A3" w:rsidRDefault="00A356A2" w:rsidP="00673C3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8FAA3FF" w14:textId="44F2BD5A" w:rsidR="00A356A2" w:rsidRPr="007671A3" w:rsidRDefault="00031098" w:rsidP="00673C3C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  <w:vAlign w:val="bottom"/>
          </w:tcPr>
          <w:p w14:paraId="62721B1E" w14:textId="77777777" w:rsidR="00A356A2" w:rsidRPr="007671A3" w:rsidRDefault="00A356A2" w:rsidP="00673C3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E87318D" w14:textId="3998854B" w:rsidR="00A356A2" w:rsidRPr="007671A3" w:rsidRDefault="00031098" w:rsidP="00673C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" w:type="pct"/>
            <w:vAlign w:val="bottom"/>
          </w:tcPr>
          <w:p w14:paraId="3384DE64" w14:textId="77777777" w:rsidR="00A356A2" w:rsidRPr="007671A3" w:rsidRDefault="00A356A2" w:rsidP="00673C3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B5478F3" w14:textId="12CA5593" w:rsidR="00A356A2" w:rsidRPr="007671A3" w:rsidRDefault="00031098" w:rsidP="00673C3C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356A2" w:rsidRPr="007671A3" w14:paraId="0CCF3FD7" w14:textId="77777777" w:rsidTr="00462E47">
        <w:tc>
          <w:tcPr>
            <w:tcW w:w="1809" w:type="pct"/>
          </w:tcPr>
          <w:p w14:paraId="10170057" w14:textId="77777777" w:rsidR="00A356A2" w:rsidRPr="007671A3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pct"/>
          </w:tcPr>
          <w:p w14:paraId="5D74C7B8" w14:textId="6F47DCF0" w:rsidR="00A356A2" w:rsidRPr="007671A3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641ECDEF" w14:textId="1BF672D0" w:rsidR="00A356A2" w:rsidRPr="007671A3" w:rsidRDefault="00D01F0F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356A2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62E47" w:rsidRPr="007671A3" w14:paraId="02CE03E0" w14:textId="77777777" w:rsidTr="00462E47">
        <w:tc>
          <w:tcPr>
            <w:tcW w:w="1809" w:type="pct"/>
          </w:tcPr>
          <w:p w14:paraId="05D0D1CF" w14:textId="2CA7DBBA" w:rsidR="00A356A2" w:rsidRPr="007671A3" w:rsidRDefault="00A356A2" w:rsidP="00BB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1" w:type="pct"/>
          </w:tcPr>
          <w:p w14:paraId="370D963E" w14:textId="0C46E219" w:rsidR="00A356A2" w:rsidRPr="00620C28" w:rsidRDefault="00A356A2" w:rsidP="00BB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1F498A2A" w14:textId="5F5F8878" w:rsidR="00A356A2" w:rsidRPr="00186FDA" w:rsidRDefault="00A356A2" w:rsidP="00462E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46"/>
              </w:tabs>
              <w:spacing w:line="380" w:lineRule="exact"/>
              <w:ind w:right="-108"/>
              <w:rPr>
                <w:color w:val="000000"/>
                <w:cs/>
                <w:lang w:val="en-US"/>
              </w:rPr>
            </w:pPr>
            <w:r w:rsidRPr="00186FDA">
              <w:t xml:space="preserve"> </w:t>
            </w:r>
            <w:r w:rsidR="00031098" w:rsidRPr="00031098">
              <w:rPr>
                <w:rFonts w:hint="cs"/>
                <w:lang w:val="en-US"/>
              </w:rPr>
              <w:t>1</w:t>
            </w:r>
            <w:r w:rsidR="00DE0D87">
              <w:rPr>
                <w:rFonts w:hint="cs"/>
                <w:cs/>
              </w:rPr>
              <w:t>,</w:t>
            </w:r>
            <w:r w:rsidR="00031098" w:rsidRPr="00031098">
              <w:rPr>
                <w:rFonts w:hint="cs"/>
                <w:lang w:val="en-US"/>
              </w:rPr>
              <w:t>717</w:t>
            </w:r>
            <w:r w:rsidR="00EB2300">
              <w:rPr>
                <w:rFonts w:hint="cs"/>
                <w:cs/>
              </w:rPr>
              <w:t>,</w:t>
            </w:r>
            <w:r w:rsidR="00031098" w:rsidRPr="00031098">
              <w:rPr>
                <w:rFonts w:hint="cs"/>
                <w:lang w:val="en-US"/>
              </w:rPr>
              <w:t>798</w:t>
            </w:r>
          </w:p>
        </w:tc>
        <w:tc>
          <w:tcPr>
            <w:tcW w:w="128" w:type="pct"/>
          </w:tcPr>
          <w:p w14:paraId="6346253A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629" w:type="pct"/>
          </w:tcPr>
          <w:p w14:paraId="150F1636" w14:textId="6EE4C89E" w:rsidR="00A356A2" w:rsidRPr="00620C28" w:rsidRDefault="00031098" w:rsidP="00462E4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="00A356A2" w:rsidRPr="00620C2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948</w:t>
            </w:r>
            <w:r w:rsidR="00A356A2" w:rsidRPr="00620C2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253</w:t>
            </w:r>
          </w:p>
        </w:tc>
        <w:tc>
          <w:tcPr>
            <w:tcW w:w="137" w:type="pct"/>
          </w:tcPr>
          <w:p w14:paraId="7ED3DDEB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0F58B71" w14:textId="1776E8D6" w:rsidR="00A356A2" w:rsidRPr="00927351" w:rsidRDefault="00031098" w:rsidP="00462E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1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031098">
              <w:rPr>
                <w:color w:val="000000"/>
                <w:lang w:val="en-US"/>
              </w:rPr>
              <w:t>1</w:t>
            </w:r>
            <w:r w:rsidR="00A356A2" w:rsidRPr="00927351">
              <w:rPr>
                <w:color w:val="000000"/>
                <w:lang w:val="en-US"/>
              </w:rPr>
              <w:t>,</w:t>
            </w:r>
            <w:r w:rsidRPr="00031098">
              <w:rPr>
                <w:color w:val="000000"/>
                <w:lang w:val="en-US"/>
              </w:rPr>
              <w:t>446</w:t>
            </w:r>
            <w:r w:rsidR="00EB2300">
              <w:rPr>
                <w:color w:val="000000"/>
                <w:lang w:val="en-US"/>
              </w:rPr>
              <w:t>,</w:t>
            </w:r>
            <w:r w:rsidRPr="00031098">
              <w:rPr>
                <w:color w:val="000000"/>
                <w:lang w:val="en-US"/>
              </w:rPr>
              <w:t>798</w:t>
            </w:r>
          </w:p>
        </w:tc>
        <w:tc>
          <w:tcPr>
            <w:tcW w:w="132" w:type="pct"/>
          </w:tcPr>
          <w:p w14:paraId="06F32653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120170" w14:textId="052068DB" w:rsidR="00A356A2" w:rsidRPr="00620C28" w:rsidRDefault="00031098" w:rsidP="00462E4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="00A356A2" w:rsidRPr="00620C2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607</w:t>
            </w:r>
            <w:r w:rsidR="00A356A2" w:rsidRPr="00620C2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111</w:t>
            </w:r>
          </w:p>
        </w:tc>
      </w:tr>
      <w:tr w:rsidR="00462E47" w:rsidRPr="007671A3" w14:paraId="198E11B8" w14:textId="77777777" w:rsidTr="00462E47">
        <w:tc>
          <w:tcPr>
            <w:tcW w:w="1809" w:type="pct"/>
          </w:tcPr>
          <w:p w14:paraId="34776837" w14:textId="79CB1DA7" w:rsidR="00A356A2" w:rsidRPr="007671A3" w:rsidRDefault="00A356A2" w:rsidP="00BB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231" w:type="pct"/>
          </w:tcPr>
          <w:p w14:paraId="63E5D687" w14:textId="02B970E8" w:rsidR="00A356A2" w:rsidRPr="00620C28" w:rsidRDefault="00A356A2" w:rsidP="00BB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0363F401" w14:textId="2BF1BBE0" w:rsidR="00A356A2" w:rsidRPr="00186FDA" w:rsidRDefault="00031098" w:rsidP="00462E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46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031098">
              <w:rPr>
                <w:rFonts w:hint="cs"/>
                <w:lang w:val="en-US"/>
              </w:rPr>
              <w:t>461</w:t>
            </w:r>
            <w:r w:rsidR="00A356A2" w:rsidRPr="00186FDA">
              <w:t xml:space="preserve"> </w:t>
            </w:r>
          </w:p>
        </w:tc>
        <w:tc>
          <w:tcPr>
            <w:tcW w:w="128" w:type="pct"/>
          </w:tcPr>
          <w:p w14:paraId="2C94809D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816CDFE" w14:textId="462D93D9" w:rsidR="00A356A2" w:rsidRPr="00620C28" w:rsidRDefault="00031098" w:rsidP="00462E4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117</w:t>
            </w:r>
            <w:r w:rsidR="00A356A2" w:rsidRPr="00620C2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420</w:t>
            </w:r>
          </w:p>
        </w:tc>
        <w:tc>
          <w:tcPr>
            <w:tcW w:w="137" w:type="pct"/>
          </w:tcPr>
          <w:p w14:paraId="7DE963A2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DA0404C" w14:textId="56A14A3C" w:rsidR="00A356A2" w:rsidRPr="00927351" w:rsidRDefault="00031098" w:rsidP="00462E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1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031098">
              <w:rPr>
                <w:color w:val="000000"/>
                <w:lang w:val="en-US"/>
              </w:rPr>
              <w:t>461</w:t>
            </w:r>
          </w:p>
        </w:tc>
        <w:tc>
          <w:tcPr>
            <w:tcW w:w="132" w:type="pct"/>
          </w:tcPr>
          <w:p w14:paraId="07CFACF5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52AE488" w14:textId="240D3BD6" w:rsidR="00A356A2" w:rsidRPr="00620C28" w:rsidRDefault="00031098" w:rsidP="00462E4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117</w:t>
            </w:r>
            <w:r w:rsidR="00A356A2" w:rsidRPr="00620C2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420</w:t>
            </w:r>
          </w:p>
        </w:tc>
      </w:tr>
      <w:tr w:rsidR="00462E47" w:rsidRPr="007671A3" w14:paraId="2E6D3CAA" w14:textId="77777777" w:rsidTr="00462E47">
        <w:tc>
          <w:tcPr>
            <w:tcW w:w="1809" w:type="pct"/>
          </w:tcPr>
          <w:p w14:paraId="00B44E2C" w14:textId="63177580" w:rsidR="00A356A2" w:rsidRPr="007671A3" w:rsidRDefault="00A356A2" w:rsidP="00BB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1" w:type="pct"/>
          </w:tcPr>
          <w:p w14:paraId="2027B026" w14:textId="7BC838DC" w:rsidR="00A356A2" w:rsidRPr="00620C28" w:rsidRDefault="00A356A2" w:rsidP="00BB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2D9D6432" w14:textId="088D868E" w:rsidR="00A356A2" w:rsidRPr="00186FDA" w:rsidRDefault="00A356A2" w:rsidP="00462E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46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186FDA">
              <w:t xml:space="preserve"> </w:t>
            </w:r>
            <w:r w:rsidR="00031098" w:rsidRPr="00031098">
              <w:rPr>
                <w:lang w:val="en-US"/>
              </w:rPr>
              <w:t>1</w:t>
            </w:r>
            <w:r w:rsidR="00031098" w:rsidRPr="00031098">
              <w:rPr>
                <w:rFonts w:hint="cs"/>
                <w:lang w:val="en-US"/>
              </w:rPr>
              <w:t>01</w:t>
            </w:r>
            <w:r w:rsidRPr="00186FDA">
              <w:t xml:space="preserve"> </w:t>
            </w:r>
          </w:p>
        </w:tc>
        <w:tc>
          <w:tcPr>
            <w:tcW w:w="128" w:type="pct"/>
          </w:tcPr>
          <w:p w14:paraId="0A198E99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18036CC" w14:textId="66EFA3A0" w:rsidR="00A356A2" w:rsidRPr="00620C28" w:rsidRDefault="00031098" w:rsidP="00462E4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628</w:t>
            </w:r>
          </w:p>
        </w:tc>
        <w:tc>
          <w:tcPr>
            <w:tcW w:w="137" w:type="pct"/>
          </w:tcPr>
          <w:p w14:paraId="7EC2FC92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9606809" w14:textId="31E900D8" w:rsidR="00A356A2" w:rsidRPr="00927351" w:rsidRDefault="00031098" w:rsidP="00462E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1"/>
              </w:tabs>
              <w:spacing w:line="380" w:lineRule="exact"/>
              <w:ind w:right="-108"/>
              <w:rPr>
                <w:color w:val="000000"/>
                <w:cs/>
                <w:lang w:val="en-US"/>
              </w:rPr>
            </w:pPr>
            <w:r w:rsidRPr="00031098">
              <w:rPr>
                <w:color w:val="000000"/>
                <w:lang w:val="en-US"/>
              </w:rPr>
              <w:t>41</w:t>
            </w:r>
          </w:p>
        </w:tc>
        <w:tc>
          <w:tcPr>
            <w:tcW w:w="132" w:type="pct"/>
          </w:tcPr>
          <w:p w14:paraId="2283EE39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56C917" w14:textId="7045EBF7" w:rsidR="00A356A2" w:rsidRPr="00620C28" w:rsidRDefault="00031098" w:rsidP="00462E4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393</w:t>
            </w:r>
          </w:p>
        </w:tc>
      </w:tr>
      <w:tr w:rsidR="00462E47" w:rsidRPr="007671A3" w14:paraId="2A46CAAA" w14:textId="77777777" w:rsidTr="00462E47">
        <w:tc>
          <w:tcPr>
            <w:tcW w:w="1809" w:type="pct"/>
          </w:tcPr>
          <w:p w14:paraId="2FBD2046" w14:textId="1603951B" w:rsidR="00A356A2" w:rsidRPr="007671A3" w:rsidRDefault="00A356A2" w:rsidP="00BB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pct"/>
          </w:tcPr>
          <w:p w14:paraId="058BE118" w14:textId="6844E02E" w:rsidR="00A356A2" w:rsidRPr="00620C28" w:rsidRDefault="00A356A2" w:rsidP="00BB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62470A04" w14:textId="49963513" w:rsidR="00A356A2" w:rsidRPr="00186FDA" w:rsidRDefault="00A356A2" w:rsidP="00462E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46"/>
              </w:tabs>
              <w:spacing w:line="380" w:lineRule="exact"/>
              <w:ind w:right="-108"/>
              <w:rPr>
                <w:b/>
                <w:bCs/>
                <w:color w:val="000000"/>
                <w:lang w:val="en-US"/>
              </w:rPr>
            </w:pPr>
            <w:r w:rsidRPr="00186FDA">
              <w:rPr>
                <w:b/>
                <w:bCs/>
              </w:rPr>
              <w:t xml:space="preserve"> </w:t>
            </w:r>
            <w:r w:rsidR="00031098" w:rsidRPr="00031098">
              <w:rPr>
                <w:b/>
                <w:bCs/>
                <w:lang w:val="en-US"/>
              </w:rPr>
              <w:t>1</w:t>
            </w:r>
            <w:r w:rsidRPr="00186FDA">
              <w:rPr>
                <w:b/>
                <w:bCs/>
              </w:rPr>
              <w:t>,</w:t>
            </w:r>
            <w:r w:rsidR="00031098" w:rsidRPr="00031098">
              <w:rPr>
                <w:b/>
                <w:bCs/>
                <w:lang w:val="en-US"/>
              </w:rPr>
              <w:t>7</w:t>
            </w:r>
            <w:r w:rsidR="00031098" w:rsidRPr="00031098">
              <w:rPr>
                <w:rFonts w:hint="cs"/>
                <w:b/>
                <w:bCs/>
                <w:lang w:val="en-US"/>
              </w:rPr>
              <w:t>18</w:t>
            </w:r>
            <w:r w:rsidRPr="00186FDA">
              <w:rPr>
                <w:b/>
                <w:bCs/>
              </w:rPr>
              <w:t>,</w:t>
            </w:r>
            <w:r w:rsidR="00031098" w:rsidRPr="00031098">
              <w:rPr>
                <w:rFonts w:hint="cs"/>
                <w:b/>
                <w:bCs/>
                <w:lang w:val="en-US"/>
              </w:rPr>
              <w:t>360</w:t>
            </w:r>
            <w:r w:rsidRPr="00186FDA">
              <w:rPr>
                <w:b/>
                <w:bCs/>
              </w:rPr>
              <w:t xml:space="preserve"> </w:t>
            </w:r>
          </w:p>
        </w:tc>
        <w:tc>
          <w:tcPr>
            <w:tcW w:w="128" w:type="pct"/>
          </w:tcPr>
          <w:p w14:paraId="5A583369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4B93BEF" w14:textId="11174473" w:rsidR="00A356A2" w:rsidRPr="00620C28" w:rsidRDefault="00031098" w:rsidP="00462E4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A356A2" w:rsidRPr="00620C2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/>
              </w:rPr>
              <w:t>066</w:t>
            </w:r>
            <w:r w:rsidR="00A356A2" w:rsidRPr="00620C2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/>
              </w:rPr>
              <w:t>301</w:t>
            </w:r>
          </w:p>
        </w:tc>
        <w:tc>
          <w:tcPr>
            <w:tcW w:w="137" w:type="pct"/>
          </w:tcPr>
          <w:p w14:paraId="513CEBCE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92F2F94" w14:textId="3ED3309A" w:rsidR="00A356A2" w:rsidRPr="00927351" w:rsidRDefault="00031098" w:rsidP="00462E4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1"/>
              </w:tabs>
              <w:spacing w:line="380" w:lineRule="exact"/>
              <w:ind w:right="-108"/>
              <w:rPr>
                <w:b/>
                <w:bCs/>
                <w:color w:val="000000"/>
                <w:lang w:val="en-US"/>
              </w:rPr>
            </w:pPr>
            <w:r w:rsidRPr="00031098">
              <w:rPr>
                <w:b/>
                <w:bCs/>
                <w:color w:val="000000"/>
                <w:lang w:val="en-US"/>
              </w:rPr>
              <w:t>1</w:t>
            </w:r>
            <w:r w:rsidR="00A356A2" w:rsidRPr="00927351">
              <w:rPr>
                <w:b/>
                <w:bCs/>
                <w:color w:val="000000"/>
                <w:lang w:val="en-US"/>
              </w:rPr>
              <w:t>,</w:t>
            </w:r>
            <w:r w:rsidRPr="00031098">
              <w:rPr>
                <w:b/>
                <w:bCs/>
                <w:color w:val="000000"/>
                <w:lang w:val="en-US"/>
              </w:rPr>
              <w:t>447</w:t>
            </w:r>
            <w:r w:rsidR="00A356A2" w:rsidRPr="00927351">
              <w:rPr>
                <w:b/>
                <w:bCs/>
                <w:color w:val="000000"/>
                <w:lang w:val="en-US"/>
              </w:rPr>
              <w:t>,</w:t>
            </w:r>
            <w:r w:rsidRPr="00031098">
              <w:rPr>
                <w:b/>
                <w:bCs/>
                <w:color w:val="000000"/>
                <w:lang w:val="en-US"/>
              </w:rPr>
              <w:t>300</w:t>
            </w:r>
          </w:p>
        </w:tc>
        <w:tc>
          <w:tcPr>
            <w:tcW w:w="132" w:type="pct"/>
          </w:tcPr>
          <w:p w14:paraId="12411045" w14:textId="77777777" w:rsidR="00A356A2" w:rsidRPr="00620C28" w:rsidRDefault="00A356A2" w:rsidP="00BB09F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519CFD3" w14:textId="027D24A6" w:rsidR="00A356A2" w:rsidRPr="00620C28" w:rsidRDefault="00031098" w:rsidP="00462E4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A356A2" w:rsidRPr="00620C2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/>
              </w:rPr>
              <w:t>724</w:t>
            </w:r>
            <w:r w:rsidR="00A356A2" w:rsidRPr="00620C2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/>
              </w:rPr>
              <w:t>924</w:t>
            </w:r>
          </w:p>
        </w:tc>
      </w:tr>
    </w:tbl>
    <w:p w14:paraId="507AA687" w14:textId="77777777" w:rsidR="006C482D" w:rsidRPr="006C21D2" w:rsidRDefault="006C482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4576A01A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/>
          <w:bCs/>
          <w:i/>
          <w:iCs/>
          <w:sz w:val="30"/>
          <w:szCs w:val="30"/>
          <w:cs/>
        </w:rPr>
        <w:t>ลูกค้ารายใหญ่</w:t>
      </w:r>
    </w:p>
    <w:p w14:paraId="72E8DC6F" w14:textId="77777777" w:rsidR="002B69D3" w:rsidRPr="0013566C" w:rsidRDefault="002B69D3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1880A59" w14:textId="2AA3F011" w:rsidR="0013566C" w:rsidRDefault="00500903" w:rsidP="0046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color w:val="000000"/>
          <w:sz w:val="20"/>
          <w:szCs w:val="20"/>
          <w:cs/>
        </w:rPr>
      </w:pPr>
      <w:r w:rsidRPr="006912DC">
        <w:rPr>
          <w:rFonts w:ascii="Angsana New" w:hAnsi="Angsana New" w:hint="cs"/>
          <w:b/>
          <w:spacing w:val="-4"/>
          <w:sz w:val="30"/>
          <w:szCs w:val="30"/>
          <w:cs/>
        </w:rPr>
        <w:t>รายได้จากลูกค้า</w:t>
      </w:r>
      <w:r w:rsidR="000453BF">
        <w:rPr>
          <w:rFonts w:ascii="Angsana New" w:hAnsi="Angsana New" w:hint="cs"/>
          <w:b/>
          <w:spacing w:val="-4"/>
          <w:sz w:val="30"/>
          <w:szCs w:val="30"/>
          <w:cs/>
        </w:rPr>
        <w:t>รายใหญ่</w:t>
      </w:r>
      <w:r w:rsidRPr="006912DC">
        <w:rPr>
          <w:rFonts w:ascii="Angsana New" w:hAnsi="Angsana New" w:hint="cs"/>
          <w:b/>
          <w:spacing w:val="-4"/>
          <w:sz w:val="30"/>
          <w:szCs w:val="30"/>
          <w:cs/>
        </w:rPr>
        <w:t>จากส่วนงานธุรกิจผลิตและจำหน่ายอิฐมวลเบา แผ่นผนังพื้นคอนกรีตมวลเบา แ</w:t>
      </w:r>
      <w:r w:rsidR="00D02754" w:rsidRPr="006912DC">
        <w:rPr>
          <w:rFonts w:ascii="Angsana New" w:hAnsi="Angsana New" w:hint="cs"/>
          <w:b/>
          <w:spacing w:val="-4"/>
          <w:sz w:val="30"/>
          <w:szCs w:val="30"/>
          <w:cs/>
        </w:rPr>
        <w:t>ละคานทับหลัง</w:t>
      </w:r>
      <w:r w:rsidR="00D02754">
        <w:rPr>
          <w:rFonts w:ascii="Angsana New" w:hAnsi="Angsana New" w:hint="cs"/>
          <w:b/>
          <w:sz w:val="30"/>
          <w:szCs w:val="30"/>
          <w:cs/>
        </w:rPr>
        <w:t>มวลเบาของ</w:t>
      </w:r>
      <w:r>
        <w:rPr>
          <w:rFonts w:ascii="Angsana New" w:hAnsi="Angsana New" w:hint="cs"/>
          <w:b/>
          <w:sz w:val="30"/>
          <w:szCs w:val="30"/>
          <w:cs/>
        </w:rPr>
        <w:t>บริษัทเป็น</w:t>
      </w:r>
      <w:r w:rsidRPr="00777430">
        <w:rPr>
          <w:rFonts w:ascii="Angsana New" w:hAnsi="Angsana New" w:hint="cs"/>
          <w:b/>
          <w:sz w:val="30"/>
          <w:szCs w:val="30"/>
          <w:cs/>
        </w:rPr>
        <w:t>เงิน</w:t>
      </w:r>
      <w:r w:rsidRPr="001F4B86">
        <w:rPr>
          <w:rFonts w:ascii="Angsana New" w:hAnsi="Angsana New" w:hint="cs"/>
          <w:b/>
          <w:sz w:val="30"/>
          <w:szCs w:val="30"/>
          <w:cs/>
        </w:rPr>
        <w:t>ประมาณ</w:t>
      </w:r>
      <w:r w:rsidR="001F4B86" w:rsidRPr="001F4B86">
        <w:rPr>
          <w:rFonts w:ascii="Angsana New" w:hAnsi="Angsana New"/>
          <w:b/>
          <w:sz w:val="30"/>
          <w:szCs w:val="30"/>
        </w:rPr>
        <w:t xml:space="preserve"> </w:t>
      </w:r>
      <w:r w:rsidR="00C84A60">
        <w:rPr>
          <w:rFonts w:ascii="Angsana New" w:hAnsi="Angsana New"/>
          <w:bCs/>
          <w:sz w:val="30"/>
          <w:szCs w:val="30"/>
        </w:rPr>
        <w:t>1</w:t>
      </w:r>
      <w:r w:rsidR="00A46EC0" w:rsidRPr="007A56DE">
        <w:rPr>
          <w:rFonts w:ascii="Angsana New" w:hAnsi="Angsana New" w:hint="cs"/>
          <w:bCs/>
          <w:sz w:val="30"/>
          <w:szCs w:val="30"/>
        </w:rPr>
        <w:t>,</w:t>
      </w:r>
      <w:r w:rsidR="00C84A60" w:rsidRPr="007A56DE">
        <w:rPr>
          <w:rFonts w:ascii="Angsana New" w:hAnsi="Angsana New"/>
          <w:bCs/>
          <w:sz w:val="30"/>
          <w:szCs w:val="30"/>
        </w:rPr>
        <w:t>1</w:t>
      </w:r>
      <w:r w:rsidR="007A56DE" w:rsidRPr="007A56DE">
        <w:rPr>
          <w:rFonts w:ascii="Angsana New" w:hAnsi="Angsana New"/>
          <w:bCs/>
          <w:sz w:val="30"/>
          <w:szCs w:val="30"/>
        </w:rPr>
        <w:t>08.9</w:t>
      </w:r>
      <w:r w:rsidR="001F4B86" w:rsidRPr="00C84A60">
        <w:rPr>
          <w:rFonts w:ascii="Angsana New" w:hAnsi="Angsana New" w:hint="cs"/>
          <w:b/>
          <w:sz w:val="30"/>
          <w:szCs w:val="30"/>
        </w:rPr>
        <w:t xml:space="preserve"> </w:t>
      </w:r>
      <w:r w:rsidRPr="00C84A60">
        <w:rPr>
          <w:rFonts w:ascii="Angsana New" w:hAnsi="Angsana New" w:hint="cs"/>
          <w:b/>
          <w:sz w:val="30"/>
          <w:szCs w:val="30"/>
          <w:cs/>
        </w:rPr>
        <w:t xml:space="preserve">ล้านบาท </w:t>
      </w:r>
      <w:r w:rsidRPr="00C84A60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="00031098" w:rsidRPr="00C84A60">
        <w:rPr>
          <w:rFonts w:ascii="Angsana New" w:hAnsi="Angsana New" w:hint="cs"/>
          <w:bCs/>
          <w:i/>
          <w:iCs/>
          <w:sz w:val="30"/>
          <w:szCs w:val="30"/>
        </w:rPr>
        <w:t>2562</w:t>
      </w:r>
      <w:r w:rsidR="00B430C3" w:rsidRPr="00C84A60">
        <w:rPr>
          <w:rFonts w:ascii="Angsana New" w:hAnsi="Angsana New" w:hint="cs"/>
          <w:bCs/>
          <w:i/>
          <w:iCs/>
          <w:sz w:val="30"/>
          <w:szCs w:val="30"/>
        </w:rPr>
        <w:t xml:space="preserve"> </w:t>
      </w:r>
      <w:r w:rsidRPr="00C84A60">
        <w:rPr>
          <w:rFonts w:ascii="Angsana New" w:hAnsi="Angsana New" w:hint="cs"/>
          <w:bCs/>
          <w:i/>
          <w:iCs/>
          <w:sz w:val="30"/>
          <w:szCs w:val="30"/>
        </w:rPr>
        <w:t xml:space="preserve">: </w:t>
      </w:r>
      <w:r w:rsidR="00031098" w:rsidRPr="00C84A60">
        <w:rPr>
          <w:rFonts w:ascii="Angsana New" w:hAnsi="Angsana New" w:hint="cs"/>
          <w:bCs/>
          <w:i/>
          <w:iCs/>
          <w:sz w:val="30"/>
          <w:szCs w:val="30"/>
        </w:rPr>
        <w:t>1</w:t>
      </w:r>
      <w:r w:rsidR="00B430C3" w:rsidRPr="00C84A60">
        <w:rPr>
          <w:rFonts w:ascii="Angsana New" w:hAnsi="Angsana New" w:hint="cs"/>
          <w:bCs/>
          <w:i/>
          <w:iCs/>
          <w:sz w:val="30"/>
          <w:szCs w:val="30"/>
        </w:rPr>
        <w:t>,</w:t>
      </w:r>
      <w:r w:rsidR="00031098" w:rsidRPr="00C84A60">
        <w:rPr>
          <w:rFonts w:ascii="Angsana New" w:hAnsi="Angsana New" w:hint="cs"/>
          <w:bCs/>
          <w:i/>
          <w:iCs/>
          <w:sz w:val="30"/>
          <w:szCs w:val="30"/>
        </w:rPr>
        <w:t>333</w:t>
      </w:r>
      <w:r w:rsidR="00C84A60">
        <w:rPr>
          <w:rFonts w:ascii="Angsana New" w:hAnsi="Angsana New"/>
          <w:bCs/>
          <w:i/>
          <w:iCs/>
          <w:sz w:val="30"/>
          <w:szCs w:val="30"/>
        </w:rPr>
        <w:t>.1</w:t>
      </w:r>
      <w:r w:rsidR="00B430C3" w:rsidRPr="00C84A6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84A60">
        <w:rPr>
          <w:rFonts w:ascii="Angsana New" w:hAnsi="Angsana New" w:hint="cs"/>
          <w:b/>
          <w:i/>
          <w:iCs/>
          <w:sz w:val="30"/>
          <w:szCs w:val="30"/>
          <w:cs/>
        </w:rPr>
        <w:t>ล้าน</w:t>
      </w:r>
      <w:r w:rsidRPr="00777430">
        <w:rPr>
          <w:rFonts w:ascii="Angsana New" w:hAnsi="Angsana New" w:hint="cs"/>
          <w:b/>
          <w:i/>
          <w:iCs/>
          <w:sz w:val="30"/>
          <w:szCs w:val="30"/>
          <w:cs/>
        </w:rPr>
        <w:t>บาท</w:t>
      </w:r>
      <w:r w:rsidRPr="00777430">
        <w:rPr>
          <w:rFonts w:ascii="Angsana New" w:hAnsi="Angsana New"/>
          <w:bCs/>
          <w:i/>
          <w:iCs/>
          <w:sz w:val="30"/>
          <w:szCs w:val="30"/>
        </w:rPr>
        <w:t xml:space="preserve">) </w:t>
      </w:r>
      <w:r w:rsidR="00D02754" w:rsidRPr="00777430">
        <w:rPr>
          <w:rFonts w:ascii="Angsana New" w:hAnsi="Angsana New" w:hint="cs"/>
          <w:b/>
          <w:sz w:val="30"/>
          <w:szCs w:val="30"/>
          <w:cs/>
        </w:rPr>
        <w:t>จากรายได้รวมของ</w:t>
      </w:r>
      <w:r w:rsidR="006E68F2" w:rsidRPr="0077743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13566C">
        <w:rPr>
          <w:rFonts w:ascii="Angsana New" w:hAnsi="Angsana New"/>
          <w:b/>
          <w:bCs/>
          <w:color w:val="000000"/>
          <w:sz w:val="20"/>
          <w:szCs w:val="20"/>
          <w:cs/>
        </w:rPr>
        <w:br w:type="page"/>
      </w:r>
    </w:p>
    <w:p w14:paraId="434DAD68" w14:textId="18F2C730" w:rsidR="005B3B34" w:rsidRPr="007671A3" w:rsidRDefault="00EA41F6" w:rsidP="00E3267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7671A3">
        <w:rPr>
          <w:rFonts w:ascii="Angsana New" w:hAnsi="Angsana New" w:hint="cs"/>
          <w:b/>
          <w:bCs/>
          <w:sz w:val="30"/>
          <w:szCs w:val="30"/>
          <w:cs/>
        </w:rPr>
        <w:lastRenderedPageBreak/>
        <w:t>ต้นทุนในการจัดจำหน่าย</w:t>
      </w:r>
    </w:p>
    <w:p w14:paraId="75F1CC80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7"/>
        <w:gridCol w:w="1179"/>
        <w:gridCol w:w="189"/>
        <w:gridCol w:w="1161"/>
        <w:gridCol w:w="189"/>
        <w:gridCol w:w="1215"/>
        <w:gridCol w:w="180"/>
        <w:gridCol w:w="1161"/>
      </w:tblGrid>
      <w:tr w:rsidR="005B3B34" w:rsidRPr="007671A3" w14:paraId="1390B908" w14:textId="77777777" w:rsidTr="00EE0BF5">
        <w:trPr>
          <w:cantSplit/>
          <w:tblHeader/>
        </w:trPr>
        <w:tc>
          <w:tcPr>
            <w:tcW w:w="3897" w:type="dxa"/>
          </w:tcPr>
          <w:p w14:paraId="583F4023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29" w:type="dxa"/>
            <w:gridSpan w:val="3"/>
          </w:tcPr>
          <w:p w14:paraId="0D8C5F73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5D36855C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FA6F84F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7395D9A5" w14:textId="77777777" w:rsidTr="00EE0BF5">
        <w:trPr>
          <w:cantSplit/>
          <w:tblHeader/>
        </w:trPr>
        <w:tc>
          <w:tcPr>
            <w:tcW w:w="3897" w:type="dxa"/>
          </w:tcPr>
          <w:p w14:paraId="32172294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C9643DC" w14:textId="5387BBFB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" w:type="dxa"/>
          </w:tcPr>
          <w:p w14:paraId="6BB61C52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46967FB" w14:textId="49744870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" w:type="dxa"/>
          </w:tcPr>
          <w:p w14:paraId="1AC6DB22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9D15DC0" w14:textId="192EA5AA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00663A5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298311" w14:textId="75C4966D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3C3C" w:rsidRPr="007671A3" w14:paraId="6B642CB6" w14:textId="77777777" w:rsidTr="00EE0BF5">
        <w:trPr>
          <w:cantSplit/>
        </w:trPr>
        <w:tc>
          <w:tcPr>
            <w:tcW w:w="3897" w:type="dxa"/>
          </w:tcPr>
          <w:p w14:paraId="56CB912A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74" w:type="dxa"/>
            <w:gridSpan w:val="7"/>
          </w:tcPr>
          <w:p w14:paraId="5A8CECC5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54AD" w:rsidRPr="007671A3" w14:paraId="1337655C" w14:textId="77777777" w:rsidTr="00EE0BF5">
        <w:trPr>
          <w:cantSplit/>
        </w:trPr>
        <w:tc>
          <w:tcPr>
            <w:tcW w:w="3897" w:type="dxa"/>
          </w:tcPr>
          <w:p w14:paraId="7D143893" w14:textId="47D30299" w:rsidR="004D54AD" w:rsidRPr="007671A3" w:rsidRDefault="004D54AD" w:rsidP="00E32674">
            <w:pPr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79" w:type="dxa"/>
            <w:shd w:val="clear" w:color="auto" w:fill="auto"/>
          </w:tcPr>
          <w:p w14:paraId="0BCB665A" w14:textId="0BAAAC1C" w:rsidR="004D54AD" w:rsidRPr="00C978D2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39</w:t>
            </w:r>
            <w:r w:rsidR="008300CB" w:rsidRPr="008300CB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189" w:type="dxa"/>
            <w:shd w:val="clear" w:color="auto" w:fill="auto"/>
          </w:tcPr>
          <w:p w14:paraId="1522436B" w14:textId="77777777" w:rsidR="004D54AD" w:rsidRPr="00C978D2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E81269A" w14:textId="6FAE75B3" w:rsidR="004D54AD" w:rsidRPr="00C978D2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39</w:t>
            </w:r>
            <w:r w:rsidR="004D54A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189" w:type="dxa"/>
          </w:tcPr>
          <w:p w14:paraId="1BB2CDC5" w14:textId="77777777" w:rsidR="004D54AD" w:rsidRPr="007671A3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8CC0A7" w14:textId="7BAA0E12" w:rsidR="004D54AD" w:rsidRPr="007671A3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38</w:t>
            </w:r>
            <w:r w:rsidR="00354D42" w:rsidRPr="00354D4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80" w:type="dxa"/>
          </w:tcPr>
          <w:p w14:paraId="73C7A872" w14:textId="77777777" w:rsidR="004D54AD" w:rsidRPr="007671A3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D961F30" w14:textId="4A7CDF2C" w:rsidR="004D54AD" w:rsidRPr="007671A3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38</w:t>
            </w:r>
            <w:r w:rsidR="004D54A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4D54AD" w:rsidRPr="007671A3" w14:paraId="3F929DD0" w14:textId="77777777" w:rsidTr="00EE0BF5">
        <w:trPr>
          <w:cantSplit/>
        </w:trPr>
        <w:tc>
          <w:tcPr>
            <w:tcW w:w="3897" w:type="dxa"/>
          </w:tcPr>
          <w:p w14:paraId="09C9C831" w14:textId="08951F46" w:rsidR="004D54AD" w:rsidRPr="007671A3" w:rsidRDefault="004D54AD" w:rsidP="00E32674">
            <w:pPr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ส่งเสริมการขายและโฆษณา</w:t>
            </w:r>
          </w:p>
        </w:tc>
        <w:tc>
          <w:tcPr>
            <w:tcW w:w="1179" w:type="dxa"/>
            <w:shd w:val="clear" w:color="auto" w:fill="auto"/>
          </w:tcPr>
          <w:p w14:paraId="1D11A963" w14:textId="64E98F35" w:rsidR="004D54AD" w:rsidRPr="005F55D1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="008300CB" w:rsidRPr="005F55D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189" w:type="dxa"/>
            <w:shd w:val="clear" w:color="auto" w:fill="auto"/>
          </w:tcPr>
          <w:p w14:paraId="499C0D89" w14:textId="77777777" w:rsidR="004D54AD" w:rsidRPr="005F55D1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C0210E" w14:textId="04637A6F" w:rsidR="004D54AD" w:rsidRPr="005F55D1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10</w:t>
            </w:r>
            <w:r w:rsidR="004D54AD" w:rsidRPr="005F55D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189" w:type="dxa"/>
          </w:tcPr>
          <w:p w14:paraId="1FC0D939" w14:textId="77777777" w:rsidR="004D54AD" w:rsidRPr="005F55D1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5A2FF5" w14:textId="26C78960" w:rsidR="004D54AD" w:rsidRPr="005F55D1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="007469E1" w:rsidRPr="005F55D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80" w:type="dxa"/>
          </w:tcPr>
          <w:p w14:paraId="52EEA916" w14:textId="77777777" w:rsidR="004D54AD" w:rsidRPr="007671A3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D99E17" w14:textId="1D19218B" w:rsidR="004D54AD" w:rsidRPr="007671A3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9</w:t>
            </w:r>
            <w:r w:rsidR="004D54A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4D54AD" w:rsidRPr="007671A3" w14:paraId="02C66071" w14:textId="77777777" w:rsidTr="00EE0BF5">
        <w:trPr>
          <w:cantSplit/>
        </w:trPr>
        <w:tc>
          <w:tcPr>
            <w:tcW w:w="3897" w:type="dxa"/>
          </w:tcPr>
          <w:p w14:paraId="23BE85EF" w14:textId="6FA6C2B8" w:rsidR="004D54AD" w:rsidRPr="007671A3" w:rsidRDefault="004D54AD" w:rsidP="00E32674">
            <w:pPr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79" w:type="dxa"/>
            <w:shd w:val="clear" w:color="auto" w:fill="auto"/>
          </w:tcPr>
          <w:p w14:paraId="5F24F298" w14:textId="36BB4ADF" w:rsidR="004D54AD" w:rsidRPr="005F55D1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6</w:t>
            </w:r>
            <w:r w:rsidR="008300CB" w:rsidRPr="005F55D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189" w:type="dxa"/>
            <w:shd w:val="clear" w:color="auto" w:fill="auto"/>
          </w:tcPr>
          <w:p w14:paraId="277BAA14" w14:textId="77777777" w:rsidR="004D54AD" w:rsidRPr="005F55D1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E389A94" w14:textId="34D3F262" w:rsidR="004D54AD" w:rsidRPr="005F55D1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9</w:t>
            </w:r>
            <w:r w:rsidR="004D54AD" w:rsidRPr="005F55D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189" w:type="dxa"/>
          </w:tcPr>
          <w:p w14:paraId="6C8F0D62" w14:textId="77777777" w:rsidR="004D54AD" w:rsidRPr="005F55D1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015ED7" w14:textId="073091EB" w:rsidR="004D54AD" w:rsidRPr="005F55D1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6</w:t>
            </w:r>
            <w:r w:rsidR="00A161BC" w:rsidRPr="005F55D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180" w:type="dxa"/>
          </w:tcPr>
          <w:p w14:paraId="1AA029DC" w14:textId="77777777" w:rsidR="004D54AD" w:rsidRPr="007671A3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D72A8E7" w14:textId="183F3D74" w:rsidR="004D54AD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9</w:t>
            </w:r>
            <w:r w:rsidR="004D54A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069</w:t>
            </w:r>
          </w:p>
        </w:tc>
      </w:tr>
      <w:tr w:rsidR="004D54AD" w:rsidRPr="007671A3" w14:paraId="7606C74D" w14:textId="77777777" w:rsidTr="00EE0BF5">
        <w:trPr>
          <w:cantSplit/>
        </w:trPr>
        <w:tc>
          <w:tcPr>
            <w:tcW w:w="3897" w:type="dxa"/>
          </w:tcPr>
          <w:p w14:paraId="0F6E7D36" w14:textId="1A41400F" w:rsidR="004D54AD" w:rsidRPr="007671A3" w:rsidRDefault="004D54AD" w:rsidP="00E32674">
            <w:pPr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9" w:type="dxa"/>
            <w:shd w:val="clear" w:color="auto" w:fill="auto"/>
          </w:tcPr>
          <w:p w14:paraId="1CC62FE7" w14:textId="07E01CAC" w:rsidR="004D54AD" w:rsidRPr="005F55D1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89" w:type="dxa"/>
            <w:shd w:val="clear" w:color="auto" w:fill="auto"/>
          </w:tcPr>
          <w:p w14:paraId="7A286CA2" w14:textId="77777777" w:rsidR="004D54AD" w:rsidRPr="005F55D1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BDC7A22" w14:textId="0A2FBA1C" w:rsidR="004D54AD" w:rsidRPr="005F55D1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</w:t>
            </w:r>
            <w:r w:rsidR="004D54AD" w:rsidRPr="005F55D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89" w:type="dxa"/>
          </w:tcPr>
          <w:p w14:paraId="54467126" w14:textId="77777777" w:rsidR="004D54AD" w:rsidRPr="005F55D1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6F8FF4" w14:textId="0784B5E5" w:rsidR="004D54AD" w:rsidRPr="005F55D1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80" w:type="dxa"/>
          </w:tcPr>
          <w:p w14:paraId="2BF2529E" w14:textId="77777777" w:rsidR="004D54AD" w:rsidRPr="007671A3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A583C1C" w14:textId="3605BD11" w:rsidR="004D54AD" w:rsidRPr="007671A3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</w:t>
            </w:r>
            <w:r w:rsidR="004D54A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4D54AD" w:rsidRPr="007671A3" w14:paraId="6C58B7C5" w14:textId="77777777" w:rsidTr="00EE0BF5">
        <w:trPr>
          <w:cantSplit/>
        </w:trPr>
        <w:tc>
          <w:tcPr>
            <w:tcW w:w="3897" w:type="dxa"/>
          </w:tcPr>
          <w:p w14:paraId="4F3823A2" w14:textId="77777777" w:rsidR="004D54AD" w:rsidRPr="007671A3" w:rsidRDefault="004D54AD" w:rsidP="00E32674">
            <w:pPr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9" w:type="dxa"/>
            <w:shd w:val="clear" w:color="auto" w:fill="auto"/>
          </w:tcPr>
          <w:p w14:paraId="37BBD3F2" w14:textId="600DDE11" w:rsidR="004D54AD" w:rsidRPr="005F55D1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="008300CB" w:rsidRPr="005F55D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89" w:type="dxa"/>
            <w:shd w:val="clear" w:color="auto" w:fill="auto"/>
          </w:tcPr>
          <w:p w14:paraId="3BBEB971" w14:textId="77777777" w:rsidR="004D54AD" w:rsidRPr="005F55D1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EDCE551" w14:textId="12A2CCBB" w:rsidR="004D54AD" w:rsidRPr="005F55D1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9</w:t>
            </w:r>
            <w:r w:rsidR="004D54AD" w:rsidRPr="005F55D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89" w:type="dxa"/>
          </w:tcPr>
          <w:p w14:paraId="1B560FEC" w14:textId="77777777" w:rsidR="004D54AD" w:rsidRPr="005F55D1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FAD8CC0" w14:textId="4607C5D3" w:rsidR="004D54AD" w:rsidRPr="005F55D1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7</w:t>
            </w:r>
            <w:r w:rsidR="00A161BC" w:rsidRPr="005F55D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180" w:type="dxa"/>
          </w:tcPr>
          <w:p w14:paraId="4FFD8E8C" w14:textId="77777777" w:rsidR="004D54AD" w:rsidRPr="007671A3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D5260CF" w14:textId="0C13A014" w:rsidR="004D54AD" w:rsidRPr="007671A3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9</w:t>
            </w:r>
            <w:r w:rsidR="004D54A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4D54AD" w:rsidRPr="007671A3" w14:paraId="393A769B" w14:textId="77777777" w:rsidTr="00EE0BF5">
        <w:trPr>
          <w:cantSplit/>
        </w:trPr>
        <w:tc>
          <w:tcPr>
            <w:tcW w:w="3897" w:type="dxa"/>
          </w:tcPr>
          <w:p w14:paraId="228EE0DA" w14:textId="77777777" w:rsidR="004D54AD" w:rsidRPr="007671A3" w:rsidRDefault="004D54AD" w:rsidP="00E32674">
            <w:pPr>
              <w:tabs>
                <w:tab w:val="left" w:pos="9000"/>
                <w:tab w:val="left" w:pos="9090"/>
              </w:tabs>
              <w:spacing w:line="380" w:lineRule="exact"/>
              <w:ind w:left="84"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E54CE68" w14:textId="4C4125EB" w:rsidR="004D54AD" w:rsidRPr="005F55D1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F95F42" w:rsidRPr="005F5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89" w:type="dxa"/>
          </w:tcPr>
          <w:p w14:paraId="767F42FF" w14:textId="77777777" w:rsidR="004D54AD" w:rsidRPr="005F55D1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3A1AF7" w14:textId="1B5625C5" w:rsidR="004D54AD" w:rsidRPr="005F55D1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4D54AD" w:rsidRPr="005F5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189" w:type="dxa"/>
          </w:tcPr>
          <w:p w14:paraId="4F291F9D" w14:textId="77777777" w:rsidR="004D54AD" w:rsidRPr="005F55D1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7AEB87A" w14:textId="1C6A9A0A" w:rsidR="004D54AD" w:rsidRPr="005F55D1" w:rsidRDefault="00031098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965F04" w:rsidRPr="005F5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180" w:type="dxa"/>
          </w:tcPr>
          <w:p w14:paraId="04E8167C" w14:textId="77777777" w:rsidR="004D54AD" w:rsidRPr="009F7D9A" w:rsidRDefault="004D54AD" w:rsidP="004D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6B357C1" w14:textId="70CC817E" w:rsidR="004D54AD" w:rsidRPr="009F1AE5" w:rsidRDefault="00031098" w:rsidP="009F1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4D54AD" w:rsidRPr="009F1A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</w:tr>
    </w:tbl>
    <w:p w14:paraId="12E4FCF1" w14:textId="1E985AAC" w:rsidR="0013566C" w:rsidRDefault="0013566C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C85ADA" w14:textId="4410A3B8" w:rsidR="005B3B34" w:rsidRPr="007671A3" w:rsidRDefault="005B3B34" w:rsidP="00793DA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C91FFB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ค่าใช้จ่ายในการบริหาร</w:t>
      </w:r>
    </w:p>
    <w:p w14:paraId="22524AF8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88"/>
        <w:gridCol w:w="189"/>
        <w:gridCol w:w="1161"/>
        <w:gridCol w:w="198"/>
        <w:gridCol w:w="1206"/>
        <w:gridCol w:w="180"/>
        <w:gridCol w:w="1170"/>
      </w:tblGrid>
      <w:tr w:rsidR="005B3B34" w:rsidRPr="007671A3" w14:paraId="75E3E0D1" w14:textId="77777777" w:rsidTr="00861C2F">
        <w:trPr>
          <w:cantSplit/>
          <w:tblHeader/>
        </w:trPr>
        <w:tc>
          <w:tcPr>
            <w:tcW w:w="3888" w:type="dxa"/>
          </w:tcPr>
          <w:p w14:paraId="4A12C39E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38" w:type="dxa"/>
            <w:gridSpan w:val="3"/>
          </w:tcPr>
          <w:p w14:paraId="4CE74EB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60C4169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5DA3F466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272AB6B1" w14:textId="77777777" w:rsidTr="00861C2F">
        <w:trPr>
          <w:cantSplit/>
          <w:tblHeader/>
        </w:trPr>
        <w:tc>
          <w:tcPr>
            <w:tcW w:w="3888" w:type="dxa"/>
          </w:tcPr>
          <w:p w14:paraId="4234A41E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88E5D7" w14:textId="75F0E0AA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" w:type="dxa"/>
          </w:tcPr>
          <w:p w14:paraId="36E66C3B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D2E87A" w14:textId="3EF4B4DB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" w:type="dxa"/>
          </w:tcPr>
          <w:p w14:paraId="762D706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83D0DD5" w14:textId="22320F39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948811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C371B" w14:textId="1D091414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3C3C" w:rsidRPr="007671A3" w14:paraId="5367DD4B" w14:textId="77777777" w:rsidTr="00861C2F">
        <w:trPr>
          <w:cantSplit/>
        </w:trPr>
        <w:tc>
          <w:tcPr>
            <w:tcW w:w="3888" w:type="dxa"/>
          </w:tcPr>
          <w:p w14:paraId="2CAF5A67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5E2BDA7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137DE" w:rsidRPr="007671A3" w14:paraId="45F3B2BA" w14:textId="77777777" w:rsidTr="00861C2F">
        <w:trPr>
          <w:cantSplit/>
        </w:trPr>
        <w:tc>
          <w:tcPr>
            <w:tcW w:w="3888" w:type="dxa"/>
            <w:vAlign w:val="bottom"/>
          </w:tcPr>
          <w:p w14:paraId="52A16195" w14:textId="77777777" w:rsidR="001137DE" w:rsidRPr="007671A3" w:rsidRDefault="001137DE" w:rsidP="00861C2F">
            <w:pPr>
              <w:ind w:left="9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4297B15" w14:textId="32894D8A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65</w:t>
            </w:r>
            <w:r w:rsidR="00576624" w:rsidRPr="00576624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66381F7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27D9017" w14:textId="780D3BD4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65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98" w:type="dxa"/>
            <w:vAlign w:val="bottom"/>
          </w:tcPr>
          <w:p w14:paraId="260D6E0A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C434B80" w14:textId="2A35E95A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62</w:t>
            </w:r>
            <w:r w:rsidR="00F561A2" w:rsidRPr="00F561A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80" w:type="dxa"/>
            <w:vAlign w:val="bottom"/>
          </w:tcPr>
          <w:p w14:paraId="6CB4647C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7FD3F8" w14:textId="10BBD796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61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AA0205" w:rsidRPr="007671A3" w14:paraId="284806FC" w14:textId="77777777" w:rsidTr="00861C2F">
        <w:trPr>
          <w:cantSplit/>
        </w:trPr>
        <w:tc>
          <w:tcPr>
            <w:tcW w:w="3888" w:type="dxa"/>
            <w:vAlign w:val="bottom"/>
          </w:tcPr>
          <w:p w14:paraId="10008999" w14:textId="77777777" w:rsidR="00700020" w:rsidRDefault="00AA0205" w:rsidP="00861C2F">
            <w:pPr>
              <w:ind w:left="9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7F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ด้อยค่า</w:t>
            </w:r>
            <w:r w:rsidR="007000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จำหน่าย</w:t>
            </w:r>
          </w:p>
          <w:p w14:paraId="5DF1B9D8" w14:textId="71BC434B" w:rsidR="00AA0205" w:rsidRPr="007671A3" w:rsidRDefault="00700020" w:rsidP="00700020">
            <w:pPr>
              <w:tabs>
                <w:tab w:val="clear" w:pos="227"/>
                <w:tab w:val="left" w:pos="303"/>
              </w:tabs>
              <w:ind w:left="39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และตัด</w:t>
            </w:r>
            <w:r w:rsidR="007A56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  <w:r w:rsidR="00AA0205" w:rsidRPr="00487F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D738AAF" w14:textId="174FF15B" w:rsidR="00AA0205" w:rsidRPr="00336961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</w:rPr>
              <w:t>4</w:t>
            </w:r>
            <w:r w:rsidR="00DB0F5B">
              <w:rPr>
                <w:rFonts w:ascii="Angsana New" w:hAnsi="Angsana New"/>
                <w:sz w:val="30"/>
                <w:szCs w:val="30"/>
              </w:rPr>
              <w:t>6,978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49C0EAC" w14:textId="77777777" w:rsidR="00AA0205" w:rsidRPr="00336961" w:rsidRDefault="00AA0205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1EBD80B" w14:textId="1637C7AC" w:rsidR="00AA0205" w:rsidRPr="00336961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</w:rPr>
              <w:t>8</w:t>
            </w:r>
            <w:r w:rsidR="00AA0205" w:rsidRPr="00336961">
              <w:rPr>
                <w:rFonts w:ascii="Angsana New" w:hAnsi="Angsana New"/>
                <w:sz w:val="30"/>
                <w:szCs w:val="30"/>
              </w:rPr>
              <w:t>,</w:t>
            </w:r>
            <w:r w:rsidRPr="00336961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198" w:type="dxa"/>
            <w:vAlign w:val="bottom"/>
          </w:tcPr>
          <w:p w14:paraId="6FCBE5B3" w14:textId="77777777" w:rsidR="00AA0205" w:rsidRPr="00336961" w:rsidRDefault="00AA0205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C37FDB5" w14:textId="495BC612" w:rsidR="00AA0205" w:rsidRPr="00336961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</w:rPr>
              <w:t>46</w:t>
            </w:r>
            <w:r w:rsidR="00AA0205" w:rsidRPr="00336961">
              <w:rPr>
                <w:rFonts w:ascii="Angsana New" w:hAnsi="Angsana New"/>
                <w:sz w:val="30"/>
                <w:szCs w:val="30"/>
              </w:rPr>
              <w:t>,</w:t>
            </w:r>
            <w:r w:rsidRPr="00336961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80" w:type="dxa"/>
            <w:vAlign w:val="bottom"/>
          </w:tcPr>
          <w:p w14:paraId="0B0D085C" w14:textId="77777777" w:rsidR="00AA0205" w:rsidRPr="00336961" w:rsidRDefault="00AA0205" w:rsidP="00AA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0671CA" w14:textId="69C66E8B" w:rsidR="00AA0205" w:rsidRPr="00336961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</w:rPr>
              <w:t>7</w:t>
            </w:r>
            <w:r w:rsidR="00AA0205" w:rsidRPr="00336961">
              <w:rPr>
                <w:rFonts w:ascii="Angsana New" w:hAnsi="Angsana New"/>
                <w:sz w:val="30"/>
                <w:szCs w:val="30"/>
              </w:rPr>
              <w:t>,</w:t>
            </w:r>
            <w:r w:rsidRPr="00336961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1137DE" w:rsidRPr="007671A3" w14:paraId="5D7F5051" w14:textId="77777777" w:rsidTr="00861C2F">
        <w:trPr>
          <w:cantSplit/>
        </w:trPr>
        <w:tc>
          <w:tcPr>
            <w:tcW w:w="3888" w:type="dxa"/>
            <w:vAlign w:val="bottom"/>
          </w:tcPr>
          <w:p w14:paraId="20C5D61A" w14:textId="77777777" w:rsidR="001137DE" w:rsidRPr="007671A3" w:rsidRDefault="001137DE" w:rsidP="00861C2F">
            <w:pPr>
              <w:ind w:left="9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ค่าเทคโนโลยีสารสนเทศ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B37A6F" w14:textId="3FABE6FE" w:rsidR="001137DE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11</w:t>
            </w:r>
            <w:r w:rsidR="004E1990" w:rsidRPr="004E1990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06CF01B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E441858" w14:textId="187C1741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9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98" w:type="dxa"/>
            <w:vAlign w:val="bottom"/>
          </w:tcPr>
          <w:p w14:paraId="2566CE53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405FE45" w14:textId="4AAAAEE2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10</w:t>
            </w:r>
            <w:r w:rsidR="00F561A2" w:rsidRPr="00F561A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180" w:type="dxa"/>
            <w:vAlign w:val="bottom"/>
          </w:tcPr>
          <w:p w14:paraId="24F89F25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FE0E81" w14:textId="5CF52032" w:rsidR="001137DE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1137DE" w:rsidRPr="007671A3" w14:paraId="51C4BA1B" w14:textId="77777777" w:rsidTr="00861C2F">
        <w:trPr>
          <w:cantSplit/>
        </w:trPr>
        <w:tc>
          <w:tcPr>
            <w:tcW w:w="3888" w:type="dxa"/>
            <w:vAlign w:val="bottom"/>
          </w:tcPr>
          <w:p w14:paraId="78390B2A" w14:textId="77777777" w:rsidR="001137DE" w:rsidRPr="007671A3" w:rsidRDefault="001137DE" w:rsidP="00861C2F">
            <w:pPr>
              <w:ind w:left="9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6E3EFF" w14:textId="13F037D0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14</w:t>
            </w:r>
            <w:r w:rsidR="00D17C32" w:rsidRPr="00D17C3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373967B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46097FF" w14:textId="4B3B2B2D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198" w:type="dxa"/>
            <w:vAlign w:val="bottom"/>
          </w:tcPr>
          <w:p w14:paraId="08B3C4AB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38C7BFB" w14:textId="55FC9FDD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11</w:t>
            </w:r>
            <w:r w:rsidR="00F561A2" w:rsidRPr="00F561A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80" w:type="dxa"/>
            <w:vAlign w:val="bottom"/>
          </w:tcPr>
          <w:p w14:paraId="6F7D3E4C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CBDC07" w14:textId="5F99415E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7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DA3E76" w:rsidRPr="007671A3" w14:paraId="0E9BA814" w14:textId="77777777" w:rsidTr="009952FA">
        <w:trPr>
          <w:cantSplit/>
          <w:trHeight w:val="80"/>
        </w:trPr>
        <w:tc>
          <w:tcPr>
            <w:tcW w:w="3888" w:type="dxa"/>
            <w:vAlign w:val="bottom"/>
          </w:tcPr>
          <w:p w14:paraId="2C56F6E9" w14:textId="77777777" w:rsidR="00DA3E76" w:rsidRPr="007671A3" w:rsidRDefault="00DA3E76" w:rsidP="00861C2F">
            <w:pPr>
              <w:ind w:left="9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F4B0E68" w14:textId="0773E843" w:rsidR="00DA3E76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</w:t>
            </w:r>
            <w:r w:rsidR="00DA3E76" w:rsidRPr="00D17C3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D746361" w14:textId="77777777" w:rsidR="00DA3E76" w:rsidRPr="007671A3" w:rsidRDefault="00DA3E76" w:rsidP="00D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515518A" w14:textId="5FC8FCD7" w:rsidR="00DA3E76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DA3E76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98" w:type="dxa"/>
            <w:vAlign w:val="bottom"/>
          </w:tcPr>
          <w:p w14:paraId="6DE5D1AE" w14:textId="77777777" w:rsidR="00DA3E76" w:rsidRPr="007671A3" w:rsidRDefault="00DA3E76" w:rsidP="00D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4A9E30B" w14:textId="4903BB26" w:rsidR="00DA3E76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="00DA3E76" w:rsidRPr="0056476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180" w:type="dxa"/>
            <w:vAlign w:val="bottom"/>
          </w:tcPr>
          <w:p w14:paraId="2477E6F4" w14:textId="77777777" w:rsidR="00DA3E76" w:rsidRPr="007671A3" w:rsidRDefault="00DA3E76" w:rsidP="00D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3DCD5" w14:textId="2C96C399" w:rsidR="00DA3E76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DA3E76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002</w:t>
            </w:r>
          </w:p>
        </w:tc>
      </w:tr>
      <w:tr w:rsidR="001137DE" w:rsidRPr="007671A3" w14:paraId="765C1931" w14:textId="77777777" w:rsidTr="00861C2F">
        <w:trPr>
          <w:cantSplit/>
        </w:trPr>
        <w:tc>
          <w:tcPr>
            <w:tcW w:w="3888" w:type="dxa"/>
            <w:vAlign w:val="bottom"/>
          </w:tcPr>
          <w:p w14:paraId="64FFAF68" w14:textId="2D665F4A" w:rsidR="001137DE" w:rsidRPr="007671A3" w:rsidRDefault="001137DE" w:rsidP="00861C2F">
            <w:pPr>
              <w:ind w:left="9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F91E0B" w14:textId="597D954D" w:rsidR="001137DE" w:rsidRPr="00336961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</w:rPr>
              <w:t>2</w:t>
            </w:r>
            <w:r w:rsidR="00D17C32" w:rsidRPr="00336961">
              <w:rPr>
                <w:rFonts w:ascii="Angsana New" w:hAnsi="Angsana New"/>
                <w:sz w:val="30"/>
                <w:szCs w:val="30"/>
              </w:rPr>
              <w:t>,</w:t>
            </w:r>
            <w:r w:rsidRPr="00336961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3027019" w14:textId="77777777" w:rsidR="001137DE" w:rsidRPr="00336961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F9362B3" w14:textId="4EB138E2" w:rsidR="001137DE" w:rsidRPr="00336961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</w:rPr>
              <w:t>2</w:t>
            </w:r>
            <w:r w:rsidR="001137DE" w:rsidRPr="00336961">
              <w:rPr>
                <w:rFonts w:ascii="Angsana New" w:hAnsi="Angsana New"/>
                <w:sz w:val="30"/>
                <w:szCs w:val="30"/>
              </w:rPr>
              <w:t>,</w:t>
            </w:r>
            <w:r w:rsidRPr="00336961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98" w:type="dxa"/>
            <w:vAlign w:val="bottom"/>
          </w:tcPr>
          <w:p w14:paraId="743E2AEA" w14:textId="77777777" w:rsidR="001137DE" w:rsidRPr="00336961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0015490" w14:textId="54938268" w:rsidR="001137DE" w:rsidRPr="00336961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</w:rPr>
              <w:t>1</w:t>
            </w:r>
            <w:r w:rsidR="00F561A2" w:rsidRPr="00336961">
              <w:rPr>
                <w:rFonts w:ascii="Angsana New" w:hAnsi="Angsana New"/>
                <w:sz w:val="30"/>
                <w:szCs w:val="30"/>
              </w:rPr>
              <w:t>,</w:t>
            </w:r>
            <w:r w:rsidRPr="00336961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180" w:type="dxa"/>
            <w:vAlign w:val="bottom"/>
          </w:tcPr>
          <w:p w14:paraId="1E15CE0A" w14:textId="77777777" w:rsidR="001137DE" w:rsidRPr="00336961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8E122D" w14:textId="12A1C3B1" w:rsidR="001137DE" w:rsidRPr="00336961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36961">
              <w:rPr>
                <w:rFonts w:ascii="Angsana New" w:hAnsi="Angsana New"/>
                <w:sz w:val="30"/>
                <w:szCs w:val="30"/>
              </w:rPr>
              <w:t>2</w:t>
            </w:r>
            <w:r w:rsidR="001137DE" w:rsidRPr="00336961">
              <w:rPr>
                <w:rFonts w:ascii="Angsana New" w:hAnsi="Angsana New"/>
                <w:sz w:val="30"/>
                <w:szCs w:val="30"/>
              </w:rPr>
              <w:t>,</w:t>
            </w:r>
            <w:r w:rsidRPr="00336961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1137DE" w:rsidRPr="007671A3" w14:paraId="79EE88BF" w14:textId="77777777" w:rsidTr="00861C2F">
        <w:trPr>
          <w:cantSplit/>
        </w:trPr>
        <w:tc>
          <w:tcPr>
            <w:tcW w:w="3888" w:type="dxa"/>
            <w:vAlign w:val="bottom"/>
          </w:tcPr>
          <w:p w14:paraId="6B23C4B6" w14:textId="550CDED2" w:rsidR="001137DE" w:rsidRPr="007671A3" w:rsidRDefault="001137DE" w:rsidP="00861C2F">
            <w:pPr>
              <w:ind w:left="9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63E790B" w14:textId="2AE814F8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="00D17C32" w:rsidRPr="00D17C3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5B68FCF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7B7D8DC" w14:textId="245C863D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98" w:type="dxa"/>
            <w:vAlign w:val="bottom"/>
          </w:tcPr>
          <w:p w14:paraId="23072F8A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5B77CC6" w14:textId="5BEBEBF1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="00564761" w:rsidRPr="00564761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80" w:type="dxa"/>
            <w:vAlign w:val="bottom"/>
          </w:tcPr>
          <w:p w14:paraId="4B3AA83F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555D71" w14:textId="0A3D5A17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1137DE" w:rsidRPr="007671A3" w14:paraId="3865451B" w14:textId="77777777" w:rsidTr="00861C2F">
        <w:trPr>
          <w:cantSplit/>
        </w:trPr>
        <w:tc>
          <w:tcPr>
            <w:tcW w:w="3888" w:type="dxa"/>
            <w:vAlign w:val="bottom"/>
          </w:tcPr>
          <w:p w14:paraId="463F6CA1" w14:textId="5B101D3F" w:rsidR="001137DE" w:rsidRPr="007671A3" w:rsidRDefault="001137DE" w:rsidP="00861C2F">
            <w:pPr>
              <w:ind w:left="9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A3731D6" w14:textId="606E5AE6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27F8DF3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756762" w14:textId="339504F7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98" w:type="dxa"/>
            <w:vAlign w:val="bottom"/>
          </w:tcPr>
          <w:p w14:paraId="1D0C1F14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5111236" w14:textId="5AE3F7C3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180" w:type="dxa"/>
            <w:vAlign w:val="bottom"/>
          </w:tcPr>
          <w:p w14:paraId="2AF49A8E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D9F3A9" w14:textId="5CF29CC8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011</w:t>
            </w:r>
          </w:p>
        </w:tc>
      </w:tr>
      <w:tr w:rsidR="00DA3E76" w:rsidRPr="007671A3" w14:paraId="65A86C53" w14:textId="77777777" w:rsidTr="00861C2F">
        <w:trPr>
          <w:cantSplit/>
        </w:trPr>
        <w:tc>
          <w:tcPr>
            <w:tcW w:w="3888" w:type="dxa"/>
            <w:vAlign w:val="bottom"/>
          </w:tcPr>
          <w:p w14:paraId="0F0579D1" w14:textId="77777777" w:rsidR="00DA3E76" w:rsidRPr="00072883" w:rsidRDefault="00DA3E76" w:rsidP="00861C2F">
            <w:pPr>
              <w:tabs>
                <w:tab w:val="clear" w:pos="227"/>
              </w:tabs>
              <w:ind w:left="384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0158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ค่าใช้จ่ายผลประโยชน์พนักงานจากการปรับปรุงเงินชดเชยตามกฎหมายแรงงาน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1F03B1" w14:textId="77777777" w:rsidR="00DA3E76" w:rsidRPr="008034D1" w:rsidRDefault="00DA3E76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A6B89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0DD830E" w14:textId="77777777" w:rsidR="00DA3E76" w:rsidRPr="007671A3" w:rsidRDefault="00DA3E76" w:rsidP="00D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CF97D2F" w14:textId="77777777" w:rsidR="00DA3E76" w:rsidRDefault="00DA3E76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3A4470C1" w14:textId="52E08422" w:rsidR="00DA3E76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11</w:t>
            </w:r>
            <w:r w:rsidR="00DA3E76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98" w:type="dxa"/>
            <w:vAlign w:val="bottom"/>
          </w:tcPr>
          <w:p w14:paraId="6EA67F8A" w14:textId="77777777" w:rsidR="00DA3E76" w:rsidRPr="007671A3" w:rsidRDefault="00DA3E76" w:rsidP="00D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477D2C3" w14:textId="77777777" w:rsidR="00DA3E76" w:rsidRDefault="00DA3E76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DD3F9C" w14:textId="77777777" w:rsidR="00DA3E76" w:rsidRPr="007671A3" w:rsidRDefault="00DA3E76" w:rsidP="00D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E030F" w14:textId="77777777" w:rsidR="00DA3E76" w:rsidRDefault="00DA3E76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352849EA" w14:textId="374971C1" w:rsidR="00DA3E76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10</w:t>
            </w:r>
            <w:r w:rsidR="00DA3E76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1137DE" w:rsidRPr="007671A3" w14:paraId="01E6608C" w14:textId="77777777" w:rsidTr="00861C2F">
        <w:trPr>
          <w:cantSplit/>
        </w:trPr>
        <w:tc>
          <w:tcPr>
            <w:tcW w:w="3888" w:type="dxa"/>
            <w:vAlign w:val="bottom"/>
          </w:tcPr>
          <w:p w14:paraId="6DADF9AD" w14:textId="77777777" w:rsidR="001137DE" w:rsidRPr="007671A3" w:rsidRDefault="001137DE" w:rsidP="00861C2F">
            <w:pPr>
              <w:ind w:left="9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6505191" w14:textId="324B6699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11</w:t>
            </w:r>
            <w:r w:rsidR="00847169" w:rsidRPr="00847169">
              <w:rPr>
                <w:rFonts w:ascii="Angsana New" w:hAnsi="Angsana New"/>
                <w:sz w:val="30"/>
                <w:szCs w:val="30"/>
              </w:rPr>
              <w:t>,</w:t>
            </w:r>
            <w:r w:rsidR="00DB0F5B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255FAED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7880202" w14:textId="6CD019FC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5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98" w:type="dxa"/>
            <w:vAlign w:val="bottom"/>
          </w:tcPr>
          <w:p w14:paraId="07C1CB24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09AD156" w14:textId="7CF9E52F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10</w:t>
            </w:r>
            <w:r w:rsidR="00121312" w:rsidRPr="00121312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690</w:t>
            </w:r>
          </w:p>
        </w:tc>
        <w:tc>
          <w:tcPr>
            <w:tcW w:w="180" w:type="dxa"/>
            <w:vAlign w:val="bottom"/>
          </w:tcPr>
          <w:p w14:paraId="3E5D9EFE" w14:textId="77777777" w:rsidR="001137DE" w:rsidRPr="007671A3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A94C71" w14:textId="6491FE2D" w:rsidR="001137DE" w:rsidRPr="007671A3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5</w:t>
            </w:r>
            <w:r w:rsidR="001137DE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1137DE" w:rsidRPr="007671A3" w14:paraId="266713DA" w14:textId="77777777" w:rsidTr="00861C2F">
        <w:trPr>
          <w:cantSplit/>
        </w:trPr>
        <w:tc>
          <w:tcPr>
            <w:tcW w:w="3888" w:type="dxa"/>
          </w:tcPr>
          <w:p w14:paraId="7E1297FF" w14:textId="77777777" w:rsidR="001137DE" w:rsidRPr="007671A3" w:rsidRDefault="001137DE" w:rsidP="00861C2F">
            <w:pPr>
              <w:tabs>
                <w:tab w:val="left" w:pos="9000"/>
                <w:tab w:val="left" w:pos="9090"/>
              </w:tabs>
              <w:spacing w:line="380" w:lineRule="exact"/>
              <w:ind w:left="96"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A5E1A3C" w14:textId="1D137027" w:rsidR="001137DE" w:rsidRPr="00741627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  <w:r w:rsidR="00047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89" w:type="dxa"/>
          </w:tcPr>
          <w:p w14:paraId="77213F4B" w14:textId="77777777" w:rsidR="001137DE" w:rsidRPr="00741627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18615BC" w14:textId="11579DF2" w:rsidR="001137DE" w:rsidRPr="00741627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  <w:r w:rsidR="001137DE" w:rsidRPr="007416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</w:p>
        </w:tc>
        <w:tc>
          <w:tcPr>
            <w:tcW w:w="198" w:type="dxa"/>
          </w:tcPr>
          <w:p w14:paraId="1FFC9FF2" w14:textId="77777777" w:rsidR="001137DE" w:rsidRPr="00741627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990C7CD" w14:textId="70EF89AB" w:rsidR="001137DE" w:rsidRPr="00741627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  <w:r w:rsidR="00A3640A" w:rsidRPr="00A364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180" w:type="dxa"/>
          </w:tcPr>
          <w:p w14:paraId="024DE8DB" w14:textId="77777777" w:rsidR="001137DE" w:rsidRPr="00741627" w:rsidRDefault="001137DE" w:rsidP="0011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EAC3D3" w14:textId="0C9C4DC6" w:rsidR="001137DE" w:rsidRPr="00741627" w:rsidRDefault="00031098" w:rsidP="0086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  <w:r w:rsidR="001137DE" w:rsidRPr="007416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</w:tr>
    </w:tbl>
    <w:p w14:paraId="6373AC32" w14:textId="77777777" w:rsidR="0013566C" w:rsidRDefault="0013566C" w:rsidP="0040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08A13A2" w14:textId="77777777" w:rsidR="00861C2F" w:rsidRDefault="00861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60825157" w14:textId="4D65AC26" w:rsidR="00565555" w:rsidRPr="007671A3" w:rsidRDefault="00565555" w:rsidP="00793DA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91FFB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ค่าใช้จ่ายผลประโยชน์ของพนักงาน</w:t>
      </w:r>
    </w:p>
    <w:p w14:paraId="2F68E380" w14:textId="77777777" w:rsidR="00565555" w:rsidRPr="00861C2F" w:rsidRDefault="00565555" w:rsidP="00565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17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6"/>
        <w:gridCol w:w="1161"/>
        <w:gridCol w:w="180"/>
        <w:gridCol w:w="1170"/>
        <w:gridCol w:w="180"/>
        <w:gridCol w:w="1197"/>
        <w:gridCol w:w="225"/>
        <w:gridCol w:w="1152"/>
      </w:tblGrid>
      <w:tr w:rsidR="00565555" w:rsidRPr="007671A3" w14:paraId="34110C27" w14:textId="77777777" w:rsidTr="00793DA8">
        <w:trPr>
          <w:cantSplit/>
          <w:tblHeader/>
        </w:trPr>
        <w:tc>
          <w:tcPr>
            <w:tcW w:w="3906" w:type="dxa"/>
          </w:tcPr>
          <w:p w14:paraId="65EC7239" w14:textId="77777777" w:rsidR="00565555" w:rsidRPr="007671A3" w:rsidRDefault="00565555" w:rsidP="001E772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3AE6F4E9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4E6051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ED1DCD0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06EA81B2" w14:textId="77777777" w:rsidTr="00793DA8">
        <w:trPr>
          <w:cantSplit/>
          <w:tblHeader/>
        </w:trPr>
        <w:tc>
          <w:tcPr>
            <w:tcW w:w="3906" w:type="dxa"/>
          </w:tcPr>
          <w:p w14:paraId="0D0BFFED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65CCB7" w14:textId="30318EC7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C6B42FF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62B85" w14:textId="2BBC7C57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3F062F6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114272" w14:textId="4914EFE3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5" w:type="dxa"/>
          </w:tcPr>
          <w:p w14:paraId="392EE967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BCF406" w14:textId="151E6438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3C3C" w:rsidRPr="007671A3" w14:paraId="5D102811" w14:textId="77777777" w:rsidTr="00793DA8">
        <w:trPr>
          <w:cantSplit/>
          <w:tblHeader/>
        </w:trPr>
        <w:tc>
          <w:tcPr>
            <w:tcW w:w="3906" w:type="dxa"/>
          </w:tcPr>
          <w:p w14:paraId="6D7E3246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D5B9281" w14:textId="77777777" w:rsidR="00673C3C" w:rsidRPr="007671A3" w:rsidRDefault="00673C3C" w:rsidP="00673C3C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4093D" w:rsidRPr="007671A3" w14:paraId="32D59307" w14:textId="77777777" w:rsidTr="00793DA8">
        <w:trPr>
          <w:cantSplit/>
        </w:trPr>
        <w:tc>
          <w:tcPr>
            <w:tcW w:w="3906" w:type="dxa"/>
          </w:tcPr>
          <w:p w14:paraId="4FDDFFC6" w14:textId="77777777" w:rsidR="0054093D" w:rsidRPr="007671A3" w:rsidRDefault="0054093D" w:rsidP="0054093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1" w:type="dxa"/>
            <w:shd w:val="clear" w:color="auto" w:fill="auto"/>
          </w:tcPr>
          <w:p w14:paraId="12AA227A" w14:textId="397495A7" w:rsidR="0054093D" w:rsidRPr="00B94A3C" w:rsidRDefault="0054093D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94A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195</w:t>
            </w:r>
            <w:r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962</w:t>
            </w:r>
            <w:r w:rsidRPr="00B94A3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3F96A1B" w14:textId="77777777" w:rsidR="0054093D" w:rsidRPr="00B94A3C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6841BC" w14:textId="28F1BD43" w:rsidR="0054093D" w:rsidRPr="00B94A3C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196</w:t>
            </w:r>
            <w:r w:rsidR="0054093D"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180" w:type="dxa"/>
          </w:tcPr>
          <w:p w14:paraId="64AE9E6A" w14:textId="77777777" w:rsidR="0054093D" w:rsidRPr="00B94A3C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002F89" w14:textId="03968F29" w:rsidR="0054093D" w:rsidRPr="00B94A3C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173</w:t>
            </w:r>
            <w:r w:rsidR="0054093D"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25" w:type="dxa"/>
          </w:tcPr>
          <w:p w14:paraId="142C6B3F" w14:textId="77777777" w:rsidR="0054093D" w:rsidRPr="00B94A3C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1B0683" w14:textId="0F76C3D9" w:rsidR="0054093D" w:rsidRPr="00B94A3C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173</w:t>
            </w:r>
            <w:r w:rsidR="0054093D"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54093D" w:rsidRPr="007671A3" w14:paraId="538D8D3D" w14:textId="77777777" w:rsidTr="00793DA8">
        <w:trPr>
          <w:cantSplit/>
        </w:trPr>
        <w:tc>
          <w:tcPr>
            <w:tcW w:w="3906" w:type="dxa"/>
          </w:tcPr>
          <w:p w14:paraId="4676394D" w14:textId="4BBAA3E0" w:rsidR="0054093D" w:rsidRPr="007671A3" w:rsidRDefault="0054093D" w:rsidP="0054093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สวัสดิการ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61" w:type="dxa"/>
            <w:shd w:val="clear" w:color="auto" w:fill="auto"/>
          </w:tcPr>
          <w:p w14:paraId="40811CEF" w14:textId="01ACE89F" w:rsidR="0054093D" w:rsidRPr="00B94A3C" w:rsidRDefault="0054093D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94A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56</w:t>
            </w:r>
            <w:r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5</w:t>
            </w:r>
            <w:r w:rsidR="00031098" w:rsidRPr="00031098">
              <w:rPr>
                <w:rFonts w:ascii="Angsana New" w:hAnsi="Angsana New" w:hint="cs"/>
                <w:sz w:val="30"/>
                <w:szCs w:val="30"/>
              </w:rPr>
              <w:t>67</w:t>
            </w:r>
            <w:r w:rsidRPr="00B94A3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43FCE1F" w14:textId="77777777" w:rsidR="0054093D" w:rsidRPr="00B94A3C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D3582D" w14:textId="2ED2D70F" w:rsidR="0054093D" w:rsidRPr="00B94A3C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61</w:t>
            </w:r>
            <w:r w:rsidR="0054093D"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80" w:type="dxa"/>
          </w:tcPr>
          <w:p w14:paraId="5CEA72D0" w14:textId="77777777" w:rsidR="0054093D" w:rsidRPr="00B94A3C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4385CF" w14:textId="75853E11" w:rsidR="0054093D" w:rsidRPr="00B94A3C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49</w:t>
            </w:r>
            <w:r w:rsidR="0054093D"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710</w:t>
            </w:r>
          </w:p>
        </w:tc>
        <w:tc>
          <w:tcPr>
            <w:tcW w:w="225" w:type="dxa"/>
          </w:tcPr>
          <w:p w14:paraId="1E710D6C" w14:textId="77777777" w:rsidR="0054093D" w:rsidRPr="00B94A3C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1CBD0D" w14:textId="6967AF2E" w:rsidR="0054093D" w:rsidRPr="00B94A3C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53</w:t>
            </w:r>
            <w:r w:rsidR="0054093D"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638</w:t>
            </w:r>
          </w:p>
        </w:tc>
      </w:tr>
      <w:tr w:rsidR="0054093D" w:rsidRPr="007671A3" w14:paraId="16515888" w14:textId="77777777" w:rsidTr="00793DA8">
        <w:trPr>
          <w:cantSplit/>
        </w:trPr>
        <w:tc>
          <w:tcPr>
            <w:tcW w:w="3906" w:type="dxa"/>
          </w:tcPr>
          <w:p w14:paraId="78703E30" w14:textId="27B36085" w:rsidR="0054093D" w:rsidRPr="007671A3" w:rsidRDefault="0054093D" w:rsidP="0054093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1" w:type="dxa"/>
            <w:shd w:val="clear" w:color="auto" w:fill="auto"/>
          </w:tcPr>
          <w:p w14:paraId="050EC043" w14:textId="2396D44D" w:rsidR="0054093D" w:rsidRPr="00B94A3C" w:rsidRDefault="0054093D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94A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695</w:t>
            </w:r>
            <w:r w:rsidRPr="00B94A3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1F27188" w14:textId="77777777" w:rsidR="0054093D" w:rsidRPr="00B94A3C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FA21CE" w14:textId="09D6A240" w:rsidR="0054093D" w:rsidRPr="00B94A3C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="0054093D"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180" w:type="dxa"/>
          </w:tcPr>
          <w:p w14:paraId="52EFCCE7" w14:textId="77777777" w:rsidR="0054093D" w:rsidRPr="00B94A3C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949781" w14:textId="085A175F" w:rsidR="0054093D" w:rsidRPr="00B94A3C" w:rsidRDefault="0054093D" w:rsidP="004E4A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94A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119</w:t>
            </w:r>
            <w:r w:rsidRPr="00B94A3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638504AE" w14:textId="77777777" w:rsidR="0054093D" w:rsidRPr="00B94A3C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1178BB" w14:textId="1ACE585C" w:rsidR="0054093D" w:rsidRPr="00B94A3C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7</w:t>
            </w:r>
            <w:r w:rsidR="0054093D" w:rsidRPr="00B94A3C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854</w:t>
            </w:r>
          </w:p>
        </w:tc>
      </w:tr>
      <w:tr w:rsidR="0054093D" w:rsidRPr="007671A3" w14:paraId="5F52BE52" w14:textId="77777777" w:rsidTr="00793DA8">
        <w:trPr>
          <w:cantSplit/>
        </w:trPr>
        <w:tc>
          <w:tcPr>
            <w:tcW w:w="3906" w:type="dxa"/>
          </w:tcPr>
          <w:p w14:paraId="5BD654FD" w14:textId="4C25B6D7" w:rsidR="0054093D" w:rsidRPr="000E136E" w:rsidRDefault="0054093D" w:rsidP="0054093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13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1" w:type="dxa"/>
            <w:shd w:val="clear" w:color="auto" w:fill="auto"/>
          </w:tcPr>
          <w:p w14:paraId="488767BE" w14:textId="708A06AF" w:rsidR="0054093D" w:rsidRPr="000E136E" w:rsidRDefault="0054093D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409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Pr="0054093D"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003</w:t>
            </w:r>
            <w:r w:rsidRPr="005409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DA3CB34" w14:textId="77777777" w:rsidR="0054093D" w:rsidRPr="000E136E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B741EF" w14:textId="1123EB1D" w:rsidR="0054093D" w:rsidRPr="000E136E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17</w:t>
            </w:r>
            <w:r w:rsidR="0054093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180" w:type="dxa"/>
          </w:tcPr>
          <w:p w14:paraId="146968EF" w14:textId="77777777" w:rsidR="0054093D" w:rsidRPr="000E136E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EB5D03" w14:textId="1D26E427" w:rsidR="0054093D" w:rsidRPr="00775325" w:rsidRDefault="0054093D" w:rsidP="004E4A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73A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7</w:t>
            </w:r>
            <w:r w:rsidRPr="00F73A48"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117</w:t>
            </w:r>
            <w:r w:rsidRPr="00F73A4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225BFACF" w14:textId="77777777" w:rsidR="0054093D" w:rsidRPr="000E136E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B18BF3" w14:textId="74437EAD" w:rsidR="0054093D" w:rsidRPr="000E136E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16</w:t>
            </w:r>
            <w:r w:rsidR="0054093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54093D" w:rsidRPr="007671A3" w14:paraId="4D384BE6" w14:textId="77777777" w:rsidTr="00793DA8">
        <w:trPr>
          <w:cantSplit/>
        </w:trPr>
        <w:tc>
          <w:tcPr>
            <w:tcW w:w="3906" w:type="dxa"/>
          </w:tcPr>
          <w:p w14:paraId="045C2FDA" w14:textId="77777777" w:rsidR="0054093D" w:rsidRPr="000E136E" w:rsidRDefault="0054093D" w:rsidP="0054093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13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1" w:type="dxa"/>
            <w:shd w:val="clear" w:color="auto" w:fill="auto"/>
          </w:tcPr>
          <w:p w14:paraId="5FA46C6D" w14:textId="5EECFDB3" w:rsidR="0054093D" w:rsidRPr="000E136E" w:rsidRDefault="0054093D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409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Pr="00775325"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310</w:t>
            </w:r>
            <w:r w:rsidRPr="005409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1E06E36" w14:textId="77777777" w:rsidR="0054093D" w:rsidRPr="000E136E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0D493" w14:textId="078A9098" w:rsidR="0054093D" w:rsidRPr="000E136E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="0054093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80" w:type="dxa"/>
          </w:tcPr>
          <w:p w14:paraId="0717E5C5" w14:textId="77777777" w:rsidR="0054093D" w:rsidRPr="000E136E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D66C4A" w14:textId="20EC5570" w:rsidR="0054093D" w:rsidRPr="000E136E" w:rsidRDefault="0054093D" w:rsidP="004E4A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409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Pr="00775325"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310</w:t>
            </w:r>
            <w:r w:rsidRPr="005409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4F0535CA" w14:textId="77777777" w:rsidR="0054093D" w:rsidRPr="000E136E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D573C" w14:textId="65E841D0" w:rsidR="0054093D" w:rsidRPr="000E136E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="0054093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54093D" w:rsidRPr="007671A3" w14:paraId="316874C2" w14:textId="77777777" w:rsidTr="00793DA8">
        <w:trPr>
          <w:cantSplit/>
        </w:trPr>
        <w:tc>
          <w:tcPr>
            <w:tcW w:w="3906" w:type="dxa"/>
          </w:tcPr>
          <w:p w14:paraId="03C48BC1" w14:textId="77777777" w:rsidR="0054093D" w:rsidRPr="007671A3" w:rsidRDefault="0054093D" w:rsidP="0054093D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6320C62" w14:textId="11EA3778" w:rsidR="0054093D" w:rsidRPr="004E4A45" w:rsidRDefault="0054093D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4A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  <w:r w:rsidRPr="004E4A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 w:hint="cs"/>
                <w:b/>
                <w:bCs/>
                <w:sz w:val="30"/>
                <w:szCs w:val="30"/>
              </w:rPr>
              <w:t>537</w:t>
            </w:r>
            <w:r w:rsidRPr="004E4A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911D7F4" w14:textId="77777777" w:rsidR="0054093D" w:rsidRPr="004E4A45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968900" w14:textId="00D930EF" w:rsidR="0054093D" w:rsidRPr="004E4A45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  <w:r w:rsidR="0054093D" w:rsidRPr="004E4A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80" w:type="dxa"/>
          </w:tcPr>
          <w:p w14:paraId="6612AB46" w14:textId="77777777" w:rsidR="0054093D" w:rsidRPr="004E4A45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5419A62" w14:textId="5C260F29" w:rsidR="0054093D" w:rsidRPr="004E4A45" w:rsidRDefault="0054093D" w:rsidP="004E4A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4A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D7A5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</w:rPr>
              <w:t>034</w:t>
            </w:r>
            <w:r w:rsidRPr="004E4A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70CC8867" w14:textId="77777777" w:rsidR="0054093D" w:rsidRPr="004E4A45" w:rsidRDefault="0054093D" w:rsidP="0054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99B959" w14:textId="081F612C" w:rsidR="0054093D" w:rsidRPr="004E4A45" w:rsidRDefault="00031098" w:rsidP="004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  <w:r w:rsidR="0054093D" w:rsidRPr="004E4A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</w:tr>
    </w:tbl>
    <w:p w14:paraId="7108B8D0" w14:textId="77777777" w:rsidR="004437D6" w:rsidRPr="00861C2F" w:rsidRDefault="004437D6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7D9B1E79" w14:textId="6F7B25EF" w:rsidR="0060003E" w:rsidRDefault="006E68F2" w:rsidP="0096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="0060003E" w:rsidRPr="0060003E">
        <w:rPr>
          <w:rFonts w:ascii="Angsana New" w:hAnsi="Angsana New"/>
          <w:spacing w:val="4"/>
          <w:sz w:val="30"/>
          <w:szCs w:val="30"/>
          <w:cs/>
        </w:rPr>
        <w:t>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="0060003E" w:rsidRPr="001F58EB">
        <w:rPr>
          <w:rFonts w:ascii="Angsana New" w:hAnsi="Angsana New"/>
          <w:spacing w:val="-8"/>
          <w:sz w:val="30"/>
          <w:szCs w:val="30"/>
          <w:cs/>
        </w:rPr>
        <w:t>พระราชบัญญัติกองทุนสำรองเลี้ยงชีพ พ</w:t>
      </w:r>
      <w:r w:rsidR="0060003E" w:rsidRPr="001F58EB">
        <w:rPr>
          <w:rFonts w:ascii="Angsana New" w:hAnsi="Angsana New"/>
          <w:spacing w:val="-8"/>
          <w:sz w:val="30"/>
          <w:szCs w:val="30"/>
        </w:rPr>
        <w:t>.</w:t>
      </w:r>
      <w:r w:rsidR="0060003E" w:rsidRPr="001F58EB">
        <w:rPr>
          <w:rFonts w:ascii="Angsana New" w:hAnsi="Angsana New"/>
          <w:spacing w:val="-8"/>
          <w:sz w:val="30"/>
          <w:szCs w:val="30"/>
          <w:cs/>
        </w:rPr>
        <w:t>ศ</w:t>
      </w:r>
      <w:r w:rsidR="0060003E" w:rsidRPr="001F58EB">
        <w:rPr>
          <w:rFonts w:ascii="Angsana New" w:hAnsi="Angsana New"/>
          <w:spacing w:val="-8"/>
          <w:sz w:val="30"/>
          <w:szCs w:val="30"/>
        </w:rPr>
        <w:t>.</w:t>
      </w:r>
      <w:r w:rsidR="0060003E" w:rsidRPr="001F58E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31098" w:rsidRPr="00031098">
        <w:rPr>
          <w:rFonts w:ascii="Angsana New" w:hAnsi="Angsana New"/>
          <w:spacing w:val="-8"/>
          <w:sz w:val="30"/>
          <w:szCs w:val="30"/>
        </w:rPr>
        <w:t>2530</w:t>
      </w:r>
      <w:r w:rsidR="0060003E" w:rsidRPr="001F58EB">
        <w:rPr>
          <w:rFonts w:ascii="Angsana New" w:hAnsi="Angsana New"/>
          <w:spacing w:val="-8"/>
          <w:sz w:val="30"/>
          <w:szCs w:val="30"/>
          <w:cs/>
        </w:rPr>
        <w:t xml:space="preserve"> อีกประเภทหนึ่งสำหรับพนักงานของบริษัท</w:t>
      </w:r>
      <w:r w:rsidR="0060003E" w:rsidRPr="001F58EB">
        <w:rPr>
          <w:rFonts w:ascii="Angsana New" w:hAnsi="Angsana New" w:hint="cs"/>
          <w:spacing w:val="-8"/>
          <w:sz w:val="30"/>
          <w:szCs w:val="30"/>
          <w:cs/>
        </w:rPr>
        <w:t>บนพื้นฐานความสมัครใจ</w:t>
      </w:r>
      <w:r w:rsidR="0060003E" w:rsidRPr="0060003E">
        <w:rPr>
          <w:rFonts w:ascii="Angsana New" w:hAnsi="Angsana New" w:hint="cs"/>
          <w:sz w:val="30"/>
          <w:szCs w:val="30"/>
          <w:cs/>
        </w:rPr>
        <w:t>ของพนักงานในการ</w:t>
      </w:r>
      <w:r w:rsidR="0060003E" w:rsidRPr="000A1C30">
        <w:rPr>
          <w:rFonts w:ascii="Angsana New" w:hAnsi="Angsana New" w:hint="cs"/>
          <w:sz w:val="30"/>
          <w:szCs w:val="30"/>
          <w:cs/>
        </w:rPr>
        <w:t>เป็นสมาชิกของกองทุน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 พนักงานที่จะสมัครเป็นสมาชิกกองทุนนี้ต้องจ่าย</w:t>
      </w:r>
      <w:r w:rsidR="0060003E" w:rsidRPr="000A1C30">
        <w:rPr>
          <w:rFonts w:ascii="Angsana New" w:hAnsi="Angsana New" w:hint="cs"/>
          <w:sz w:val="30"/>
          <w:szCs w:val="30"/>
          <w:cs/>
        </w:rPr>
        <w:t>เงินสะสม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>เป็น</w:t>
      </w:r>
      <w:r w:rsidR="001F58EB">
        <w:rPr>
          <w:rFonts w:ascii="Angsana New" w:hAnsi="Angsana New"/>
          <w:spacing w:val="2"/>
          <w:sz w:val="30"/>
          <w:szCs w:val="30"/>
        </w:rPr>
        <w:br/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 xml:space="preserve">รายเดือนเข้ากองทุนในอัตราร้อยละ </w:t>
      </w:r>
      <w:r w:rsidR="0067623F">
        <w:rPr>
          <w:rFonts w:ascii="Angsana New" w:hAnsi="Angsana New"/>
          <w:spacing w:val="2"/>
          <w:sz w:val="30"/>
          <w:szCs w:val="30"/>
        </w:rPr>
        <w:t>2</w:t>
      </w:r>
      <w:r w:rsidR="0060003E" w:rsidRPr="000A1C30">
        <w:rPr>
          <w:rFonts w:ascii="Angsana New" w:hAnsi="Angsana New"/>
          <w:spacing w:val="2"/>
          <w:sz w:val="30"/>
          <w:szCs w:val="30"/>
        </w:rPr>
        <w:t xml:space="preserve"> 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 xml:space="preserve">ถึง </w:t>
      </w:r>
      <w:r w:rsidR="00031098" w:rsidRPr="00031098">
        <w:rPr>
          <w:rFonts w:ascii="Angsana New" w:hAnsi="Angsana New"/>
          <w:spacing w:val="2"/>
          <w:sz w:val="30"/>
          <w:szCs w:val="30"/>
        </w:rPr>
        <w:t>15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 xml:space="preserve"> ของเงินเดือน</w:t>
      </w:r>
      <w:r w:rsidR="0060003E" w:rsidRPr="000A1C3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>และ</w:t>
      </w:r>
      <w:r w:rsidRPr="000A1C30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>จะจ่ายสมทบเป็นรายเดือนเข้ากองทุน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031098" w:rsidRPr="00031098">
        <w:rPr>
          <w:rFonts w:ascii="Angsana New" w:hAnsi="Angsana New"/>
          <w:sz w:val="30"/>
          <w:szCs w:val="30"/>
        </w:rPr>
        <w:t>4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 ถึง </w:t>
      </w:r>
      <w:r w:rsidR="00031098" w:rsidRPr="00031098">
        <w:rPr>
          <w:rFonts w:ascii="Angsana New" w:hAnsi="Angsana New"/>
          <w:sz w:val="30"/>
          <w:szCs w:val="30"/>
        </w:rPr>
        <w:t>13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</w:t>
      </w:r>
      <w:r w:rsidR="0060003E" w:rsidRPr="0060003E">
        <w:rPr>
          <w:rFonts w:ascii="Angsana New" w:hAnsi="Angsana New"/>
          <w:sz w:val="30"/>
          <w:szCs w:val="30"/>
          <w:cs/>
        </w:rPr>
        <w:t>กับอายุงานของสมาชิก</w:t>
      </w:r>
    </w:p>
    <w:p w14:paraId="2D10A1D4" w14:textId="77777777" w:rsidR="00B420FA" w:rsidRPr="00861C2F" w:rsidRDefault="00B420FA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88A4E2D" w14:textId="0162D4AC" w:rsidR="005B3B34" w:rsidRPr="00D870BF" w:rsidRDefault="00937043" w:rsidP="00D870BF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D870BF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6DC9087A" w14:textId="77777777" w:rsidR="00A15755" w:rsidRPr="00861C2F" w:rsidRDefault="00A15755" w:rsidP="0070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0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68"/>
        <w:gridCol w:w="783"/>
        <w:gridCol w:w="1134"/>
        <w:gridCol w:w="256"/>
        <w:gridCol w:w="1112"/>
        <w:gridCol w:w="236"/>
        <w:gridCol w:w="1141"/>
        <w:gridCol w:w="236"/>
        <w:gridCol w:w="1141"/>
      </w:tblGrid>
      <w:tr w:rsidR="000453BF" w:rsidRPr="007671A3" w14:paraId="657A0AE6" w14:textId="77777777" w:rsidTr="007E0D3B">
        <w:trPr>
          <w:trHeight w:hRule="exact" w:val="391"/>
        </w:trPr>
        <w:tc>
          <w:tcPr>
            <w:tcW w:w="3168" w:type="dxa"/>
          </w:tcPr>
          <w:p w14:paraId="4CD3EF7C" w14:textId="77777777" w:rsidR="00E665BA" w:rsidRPr="00AB0B15" w:rsidRDefault="00E665BA" w:rsidP="00AB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B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9494F49" w14:textId="77777777" w:rsidR="000453BF" w:rsidRPr="007671A3" w:rsidRDefault="000453BF" w:rsidP="00B464F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dxa"/>
          </w:tcPr>
          <w:p w14:paraId="1C73920B" w14:textId="77777777" w:rsidR="000453BF" w:rsidRPr="007671A3" w:rsidRDefault="000453BF" w:rsidP="00B464F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18B67768" w14:textId="4FD98EC6" w:rsidR="000453BF" w:rsidRPr="007671A3" w:rsidRDefault="000453BF" w:rsidP="00B464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0F883B" w14:textId="77777777" w:rsidR="000453BF" w:rsidRPr="007671A3" w:rsidRDefault="000453BF" w:rsidP="00B464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3"/>
          </w:tcPr>
          <w:p w14:paraId="0DEA02CC" w14:textId="7B7B9A40" w:rsidR="000453BF" w:rsidRPr="007671A3" w:rsidRDefault="000453BF" w:rsidP="00B464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65BA" w:rsidRPr="007671A3" w14:paraId="0552FEE6" w14:textId="77777777" w:rsidTr="007E0D3B">
        <w:trPr>
          <w:trHeight w:hRule="exact" w:val="209"/>
        </w:trPr>
        <w:tc>
          <w:tcPr>
            <w:tcW w:w="3168" w:type="dxa"/>
          </w:tcPr>
          <w:p w14:paraId="4D5195C2" w14:textId="77777777" w:rsidR="00E665BA" w:rsidRPr="00E665BA" w:rsidRDefault="00E665BA" w:rsidP="00E6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DEB23DE" w14:textId="77777777" w:rsidR="00E665BA" w:rsidRPr="00E665BA" w:rsidRDefault="00E665BA" w:rsidP="00B464F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02" w:type="dxa"/>
            <w:gridSpan w:val="3"/>
          </w:tcPr>
          <w:p w14:paraId="50CBE72B" w14:textId="77777777" w:rsidR="00E665BA" w:rsidRPr="00E665BA" w:rsidRDefault="00E665BA" w:rsidP="00B46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9704F90" w14:textId="77777777" w:rsidR="00E665BA" w:rsidRPr="00E665BA" w:rsidRDefault="00E665BA" w:rsidP="00B46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18" w:type="dxa"/>
            <w:gridSpan w:val="3"/>
          </w:tcPr>
          <w:p w14:paraId="24A91338" w14:textId="77777777" w:rsidR="00E665BA" w:rsidRPr="00E665BA" w:rsidRDefault="00E665BA" w:rsidP="00B46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665BA" w:rsidRPr="007671A3" w14:paraId="2440F7B8" w14:textId="77777777" w:rsidTr="007E0D3B">
        <w:trPr>
          <w:trHeight w:hRule="exact" w:val="391"/>
        </w:trPr>
        <w:tc>
          <w:tcPr>
            <w:tcW w:w="3168" w:type="dxa"/>
          </w:tcPr>
          <w:p w14:paraId="68E0867B" w14:textId="77777777" w:rsidR="00E665BA" w:rsidRPr="007671A3" w:rsidRDefault="00E665BA" w:rsidP="00E6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08941758" w14:textId="77777777" w:rsidR="00E665BA" w:rsidRPr="007671A3" w:rsidRDefault="00E665BA" w:rsidP="00E665B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34504BB5" w14:textId="73DDB04A" w:rsidR="00E665BA" w:rsidRPr="007671A3" w:rsidRDefault="00E665BA" w:rsidP="00E665B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753633" w14:textId="77777777" w:rsidR="00E665BA" w:rsidRPr="007671A3" w:rsidRDefault="00E665BA" w:rsidP="00E665B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3"/>
          </w:tcPr>
          <w:p w14:paraId="36ACF508" w14:textId="1AC10F7B" w:rsidR="00E665BA" w:rsidRPr="007671A3" w:rsidRDefault="00E665BA" w:rsidP="00E665B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5BA" w:rsidRPr="007671A3" w14:paraId="7853D116" w14:textId="77777777" w:rsidTr="007E0D3B">
        <w:trPr>
          <w:trHeight w:hRule="exact" w:val="391"/>
        </w:trPr>
        <w:tc>
          <w:tcPr>
            <w:tcW w:w="3168" w:type="dxa"/>
          </w:tcPr>
          <w:p w14:paraId="7F7C87F1" w14:textId="77777777" w:rsidR="00E665BA" w:rsidRPr="007671A3" w:rsidRDefault="00E665BA" w:rsidP="00E665B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67782CB9" w14:textId="77777777" w:rsidR="00E665BA" w:rsidRPr="007671A3" w:rsidRDefault="00E665BA" w:rsidP="00E665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08589EEF" w14:textId="1320F847" w:rsidR="00E665BA" w:rsidRPr="007671A3" w:rsidRDefault="00031098" w:rsidP="00E665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6" w:type="dxa"/>
          </w:tcPr>
          <w:p w14:paraId="4AD5F59D" w14:textId="77777777" w:rsidR="00E665BA" w:rsidRPr="007671A3" w:rsidRDefault="00E665BA" w:rsidP="00E665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3C6A1F" w14:textId="514AAFA3" w:rsidR="00E665BA" w:rsidRPr="007671A3" w:rsidRDefault="00031098" w:rsidP="00E665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1BFD1D2" w14:textId="77777777" w:rsidR="00E665BA" w:rsidRPr="007671A3" w:rsidRDefault="00E665BA" w:rsidP="00E665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6E145B9" w14:textId="0A0B04F7" w:rsidR="00E665BA" w:rsidRPr="007671A3" w:rsidRDefault="00031098" w:rsidP="00E665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B3C9B47" w14:textId="77777777" w:rsidR="00E665BA" w:rsidRPr="007671A3" w:rsidRDefault="00E665BA" w:rsidP="00E665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F1DE12A" w14:textId="5F30132E" w:rsidR="00E665BA" w:rsidRPr="007671A3" w:rsidRDefault="00031098" w:rsidP="00E665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665BA" w:rsidRPr="007671A3" w14:paraId="520F653C" w14:textId="77777777" w:rsidTr="007E0D3B">
        <w:trPr>
          <w:trHeight w:hRule="exact" w:val="391"/>
        </w:trPr>
        <w:tc>
          <w:tcPr>
            <w:tcW w:w="3168" w:type="dxa"/>
          </w:tcPr>
          <w:p w14:paraId="4289281C" w14:textId="77777777" w:rsidR="00E665BA" w:rsidRPr="007671A3" w:rsidRDefault="00E665BA" w:rsidP="00E665BA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22D4A266" w14:textId="77777777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56" w:type="dxa"/>
            <w:gridSpan w:val="7"/>
          </w:tcPr>
          <w:p w14:paraId="5266EFEE" w14:textId="7123BD6A" w:rsidR="00E665BA" w:rsidRPr="007671A3" w:rsidRDefault="00D01F0F" w:rsidP="00E665B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E665BA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665BA" w:rsidRPr="007671A3" w14:paraId="643DED7D" w14:textId="77777777" w:rsidTr="007E0D3B">
        <w:trPr>
          <w:trHeight w:hRule="exact" w:val="362"/>
        </w:trPr>
        <w:tc>
          <w:tcPr>
            <w:tcW w:w="3168" w:type="dxa"/>
          </w:tcPr>
          <w:p w14:paraId="33AB9E97" w14:textId="17B2A257" w:rsidR="00E665BA" w:rsidRPr="007054D6" w:rsidRDefault="00E665BA" w:rsidP="00AB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83" w:type="dxa"/>
          </w:tcPr>
          <w:p w14:paraId="62975DD1" w14:textId="1963039F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3F70A31" w14:textId="0EEAF60F" w:rsidR="00E665BA" w:rsidRPr="00741627" w:rsidRDefault="00E665BA" w:rsidP="00E6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74EEFE4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A55BB7E" w14:textId="2441E495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06BD6B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</w:tcPr>
          <w:p w14:paraId="5B9D9A3F" w14:textId="46D63F29" w:rsidR="00E665BA" w:rsidRPr="00741627" w:rsidRDefault="00E665BA" w:rsidP="00E6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33DB3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70D2DB8F" w14:textId="185D1AB5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E665BA" w:rsidRPr="007671A3" w14:paraId="60A89FB5" w14:textId="77777777" w:rsidTr="007E0D3B">
        <w:trPr>
          <w:trHeight w:hRule="exact" w:val="362"/>
        </w:trPr>
        <w:tc>
          <w:tcPr>
            <w:tcW w:w="3168" w:type="dxa"/>
          </w:tcPr>
          <w:p w14:paraId="6A7323FD" w14:textId="14BE47DC" w:rsidR="00E665BA" w:rsidRPr="003D2A5E" w:rsidRDefault="00E665BA" w:rsidP="00E665BA">
            <w:pPr>
              <w:tabs>
                <w:tab w:val="clear" w:pos="227"/>
                <w:tab w:val="clear" w:pos="454"/>
                <w:tab w:val="left" w:pos="0"/>
              </w:tabs>
              <w:ind w:left="656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3D2A5E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83" w:type="dxa"/>
          </w:tcPr>
          <w:p w14:paraId="5E389B1E" w14:textId="77777777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CA3B18E" w14:textId="51141C9A" w:rsidR="00E665BA" w:rsidRPr="004A07B8" w:rsidRDefault="00E549D7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</w:t>
            </w:r>
            <w:r w:rsidR="00836902">
              <w:rPr>
                <w:rFonts w:ascii="Angsana New" w:hAnsi="Angsana New"/>
                <w:sz w:val="30"/>
                <w:szCs w:val="30"/>
              </w:rPr>
              <w:t>43</w:t>
            </w:r>
            <w:r w:rsidR="00994B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6" w:type="dxa"/>
          </w:tcPr>
          <w:p w14:paraId="6EDF5E63" w14:textId="77777777" w:rsidR="00E665BA" w:rsidRPr="00885B79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A34F8F3" w14:textId="43143602" w:rsidR="00E665BA" w:rsidRPr="001B601E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41</w:t>
            </w:r>
            <w:r w:rsidR="00E665BA" w:rsidRPr="00885B79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236" w:type="dxa"/>
          </w:tcPr>
          <w:p w14:paraId="2D3F34DB" w14:textId="77777777" w:rsidR="00E665BA" w:rsidRPr="00885B79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</w:tcPr>
          <w:p w14:paraId="6CDB8056" w14:textId="327E3D69" w:rsidR="00E665BA" w:rsidRPr="00885B79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E665B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434</w:t>
            </w:r>
          </w:p>
        </w:tc>
        <w:tc>
          <w:tcPr>
            <w:tcW w:w="236" w:type="dxa"/>
          </w:tcPr>
          <w:p w14:paraId="3BD747B9" w14:textId="77777777" w:rsidR="00E665BA" w:rsidRPr="00885B79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4CE74E03" w14:textId="154C569A" w:rsidR="00E665BA" w:rsidRPr="004072DF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41</w:t>
            </w:r>
            <w:r w:rsidR="00E665BA" w:rsidRPr="004072DF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077</w:t>
            </w:r>
          </w:p>
        </w:tc>
      </w:tr>
      <w:tr w:rsidR="00E665BA" w:rsidRPr="007671A3" w14:paraId="0CD43A00" w14:textId="77777777" w:rsidTr="007E0D3B">
        <w:trPr>
          <w:trHeight w:hRule="exact" w:val="362"/>
        </w:trPr>
        <w:tc>
          <w:tcPr>
            <w:tcW w:w="3168" w:type="dxa"/>
          </w:tcPr>
          <w:p w14:paraId="23A8DD95" w14:textId="3296E24E" w:rsidR="00E665BA" w:rsidRPr="003D2A5E" w:rsidRDefault="00E665BA" w:rsidP="00E665BA">
            <w:pPr>
              <w:tabs>
                <w:tab w:val="clear" w:pos="227"/>
                <w:tab w:val="clear" w:pos="454"/>
                <w:tab w:val="left" w:pos="0"/>
              </w:tabs>
              <w:ind w:left="656" w:hanging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783" w:type="dxa"/>
          </w:tcPr>
          <w:p w14:paraId="20495447" w14:textId="77777777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32F5A5" w14:textId="021901B8" w:rsidR="00E665BA" w:rsidRPr="00DA77FD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  <w:tc>
          <w:tcPr>
            <w:tcW w:w="256" w:type="dxa"/>
          </w:tcPr>
          <w:p w14:paraId="16068A38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13F14091" w14:textId="52691755" w:rsidR="00E665BA" w:rsidRPr="007F0305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551</w:t>
            </w:r>
          </w:p>
        </w:tc>
        <w:tc>
          <w:tcPr>
            <w:tcW w:w="236" w:type="dxa"/>
            <w:vAlign w:val="bottom"/>
          </w:tcPr>
          <w:p w14:paraId="2946B353" w14:textId="77777777" w:rsidR="00E665BA" w:rsidRPr="007F0305" w:rsidRDefault="00E665BA" w:rsidP="00E665BA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85A36EB" w14:textId="4D876203" w:rsidR="00E665BA" w:rsidRPr="00FC143D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  <w:tc>
          <w:tcPr>
            <w:tcW w:w="236" w:type="dxa"/>
            <w:vAlign w:val="bottom"/>
          </w:tcPr>
          <w:p w14:paraId="57F99EF3" w14:textId="77777777" w:rsidR="00E665BA" w:rsidRPr="007F0305" w:rsidRDefault="00E665BA" w:rsidP="00E665BA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53B85B" w14:textId="65AC4FC5" w:rsidR="00E665BA" w:rsidRPr="004072DF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551</w:t>
            </w:r>
          </w:p>
        </w:tc>
      </w:tr>
      <w:tr w:rsidR="00E665BA" w:rsidRPr="007671A3" w14:paraId="6E6BAA9B" w14:textId="77777777" w:rsidTr="007E0D3B">
        <w:trPr>
          <w:trHeight w:hRule="exact" w:val="362"/>
        </w:trPr>
        <w:tc>
          <w:tcPr>
            <w:tcW w:w="3168" w:type="dxa"/>
          </w:tcPr>
          <w:p w14:paraId="28413995" w14:textId="77777777" w:rsidR="00E665BA" w:rsidRDefault="00E665BA" w:rsidP="00E665BA">
            <w:pPr>
              <w:tabs>
                <w:tab w:val="clear" w:pos="227"/>
                <w:tab w:val="clear" w:pos="454"/>
                <w:tab w:val="left" w:pos="0"/>
              </w:tabs>
              <w:ind w:left="656" w:hanging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694AC2C0" w14:textId="77777777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1E2460" w14:textId="31EA650C" w:rsidR="00E665BA" w:rsidRPr="00EB589C" w:rsidRDefault="00E549D7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</w:t>
            </w:r>
            <w:r w:rsidR="0069568F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994B7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6" w:type="dxa"/>
          </w:tcPr>
          <w:p w14:paraId="436674E8" w14:textId="77777777" w:rsidR="00E665BA" w:rsidRPr="00EB589C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FAFD6" w14:textId="574B0D2B" w:rsidR="00E665BA" w:rsidRPr="007E0D3B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E665BA" w:rsidRPr="007E0D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36" w:type="dxa"/>
            <w:vAlign w:val="bottom"/>
          </w:tcPr>
          <w:p w14:paraId="2529907E" w14:textId="77777777" w:rsidR="00E665BA" w:rsidRPr="00EB589C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8ECE4" w14:textId="780D4364" w:rsidR="00E665BA" w:rsidRPr="00EB589C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E665BA" w:rsidRPr="00EB58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236" w:type="dxa"/>
            <w:vAlign w:val="bottom"/>
          </w:tcPr>
          <w:p w14:paraId="73C4CCBA" w14:textId="77777777" w:rsidR="00E665BA" w:rsidRPr="00EB589C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FCF8" w14:textId="26914EC6" w:rsidR="00E665BA" w:rsidRPr="004072DF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E665BA" w:rsidRPr="004072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</w:tr>
      <w:tr w:rsidR="00E665BA" w:rsidRPr="007671A3" w14:paraId="274E142B" w14:textId="77777777" w:rsidTr="007E0D3B">
        <w:trPr>
          <w:trHeight w:hRule="exact" w:val="362"/>
        </w:trPr>
        <w:tc>
          <w:tcPr>
            <w:tcW w:w="3168" w:type="dxa"/>
          </w:tcPr>
          <w:p w14:paraId="3F8D762F" w14:textId="77777777" w:rsidR="00E665BA" w:rsidRPr="007671A3" w:rsidRDefault="00E665BA" w:rsidP="00E665BA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30FBD1C0" w14:textId="77777777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AA8313" w14:textId="77777777" w:rsidR="00E665BA" w:rsidRPr="00741627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3733EF3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2742E252" w14:textId="77777777" w:rsidR="00E665BA" w:rsidRPr="007E0D3B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F128F3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7DBCBEDA" w14:textId="77777777" w:rsidR="00E665BA" w:rsidRPr="001B601E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F2A376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375BFDC" w14:textId="77777777" w:rsidR="00E665BA" w:rsidRPr="004072DF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5BA" w:rsidRPr="007671A3" w14:paraId="2C2A5A14" w14:textId="77777777" w:rsidTr="007E0D3B">
        <w:trPr>
          <w:trHeight w:hRule="exact" w:val="362"/>
        </w:trPr>
        <w:tc>
          <w:tcPr>
            <w:tcW w:w="3168" w:type="dxa"/>
          </w:tcPr>
          <w:p w14:paraId="1DB14945" w14:textId="743DBFFE" w:rsidR="00E665BA" w:rsidRPr="007054D6" w:rsidRDefault="00E665BA" w:rsidP="00AB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83" w:type="dxa"/>
          </w:tcPr>
          <w:p w14:paraId="35549F6E" w14:textId="77777777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A74FDC1" w14:textId="77777777" w:rsidR="00E665BA" w:rsidRPr="006364DB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53790D5" w14:textId="77777777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vAlign w:val="bottom"/>
          </w:tcPr>
          <w:p w14:paraId="7FBC0C4C" w14:textId="77777777" w:rsidR="00E665BA" w:rsidRPr="007E0D3B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30C667" w14:textId="77777777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263854EE" w14:textId="77777777" w:rsidR="00E665BA" w:rsidRPr="006364DB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1EFD82" w14:textId="77777777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71F05644" w14:textId="77777777" w:rsidR="00E665BA" w:rsidRPr="004072DF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5BA" w:rsidRPr="007671A3" w14:paraId="7682DD5E" w14:textId="77777777" w:rsidTr="007E0D3B">
        <w:trPr>
          <w:trHeight w:hRule="exact" w:val="362"/>
        </w:trPr>
        <w:tc>
          <w:tcPr>
            <w:tcW w:w="3168" w:type="dxa"/>
          </w:tcPr>
          <w:p w14:paraId="46F1C76E" w14:textId="4667800A" w:rsidR="00E665BA" w:rsidRPr="00741627" w:rsidRDefault="00E665BA" w:rsidP="00E665BA">
            <w:pPr>
              <w:tabs>
                <w:tab w:val="clear" w:pos="227"/>
                <w:tab w:val="left" w:pos="0"/>
              </w:tabs>
              <w:ind w:left="386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4162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783" w:type="dxa"/>
          </w:tcPr>
          <w:p w14:paraId="447C9603" w14:textId="77777777" w:rsidR="00E665BA" w:rsidRPr="00265FB0" w:rsidRDefault="00E665BA" w:rsidP="00E665B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A93BCC4" w14:textId="77777777" w:rsidR="00E665BA" w:rsidRPr="00741627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0BD9694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4466A7B" w14:textId="77777777" w:rsidR="00E665BA" w:rsidRPr="00741627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FCBCC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</w:tcPr>
          <w:p w14:paraId="57EA2627" w14:textId="0950ABF6" w:rsidR="00E665BA" w:rsidRPr="00741627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6863A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771833A9" w14:textId="77777777" w:rsidR="00E665BA" w:rsidRPr="004072DF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5BA" w:rsidRPr="007671A3" w14:paraId="20FE1490" w14:textId="77777777" w:rsidTr="007E0D3B">
        <w:trPr>
          <w:trHeight w:val="398"/>
        </w:trPr>
        <w:tc>
          <w:tcPr>
            <w:tcW w:w="3168" w:type="dxa"/>
          </w:tcPr>
          <w:p w14:paraId="5954D253" w14:textId="0BA7D6EE" w:rsidR="00E665BA" w:rsidRPr="00741627" w:rsidRDefault="00E665BA" w:rsidP="00E665BA">
            <w:pPr>
              <w:tabs>
                <w:tab w:val="clear" w:pos="227"/>
                <w:tab w:val="left" w:pos="0"/>
              </w:tabs>
              <w:ind w:left="656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4162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783" w:type="dxa"/>
          </w:tcPr>
          <w:p w14:paraId="261598F0" w14:textId="59B63C2D" w:rsidR="00E665BA" w:rsidRPr="00265FB0" w:rsidRDefault="00031098" w:rsidP="00E665B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990069" w14:textId="317D558A" w:rsidR="00E665BA" w:rsidRPr="00741627" w:rsidRDefault="00871827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9568F">
              <w:rPr>
                <w:rFonts w:ascii="Angsana New" w:hAnsi="Angsana New"/>
                <w:sz w:val="30"/>
                <w:szCs w:val="30"/>
              </w:rPr>
              <w:t>55</w:t>
            </w:r>
            <w:r w:rsidR="00994B7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vAlign w:val="bottom"/>
          </w:tcPr>
          <w:p w14:paraId="79B19216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2C3E3CF2" w14:textId="2BA2FAD0" w:rsidR="00E665BA" w:rsidRPr="007E0D3B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41627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4</w:t>
            </w:r>
            <w:r w:rsidRPr="00741627"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190</w:t>
            </w:r>
            <w:r w:rsidRPr="007416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AB4D991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70B7EB8" w14:textId="45BE73E1" w:rsidR="00E665BA" w:rsidRPr="00741627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E665BA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36" w:type="dxa"/>
            <w:vAlign w:val="bottom"/>
          </w:tcPr>
          <w:p w14:paraId="4F093A06" w14:textId="77777777" w:rsidR="00E665BA" w:rsidRPr="00741627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003E893" w14:textId="068130F4" w:rsidR="00E665BA" w:rsidRPr="004072DF" w:rsidRDefault="00E665BA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72DF">
              <w:rPr>
                <w:rFonts w:ascii="Angsana New" w:hAnsi="Angsana New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3</w:t>
            </w:r>
            <w:r w:rsidRPr="004072DF">
              <w:rPr>
                <w:rFonts w:ascii="Angsana New" w:hAnsi="Angsana New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888</w:t>
            </w:r>
            <w:r w:rsidRPr="004072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65BA" w:rsidRPr="007671A3" w14:paraId="612D4841" w14:textId="77777777" w:rsidTr="007E0D3B">
        <w:trPr>
          <w:trHeight w:val="424"/>
        </w:trPr>
        <w:tc>
          <w:tcPr>
            <w:tcW w:w="3168" w:type="dxa"/>
          </w:tcPr>
          <w:p w14:paraId="031E4395" w14:textId="09A74E40" w:rsidR="00E665BA" w:rsidRDefault="00E665BA" w:rsidP="00AB0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3" w:type="dxa"/>
          </w:tcPr>
          <w:p w14:paraId="3B136F3D" w14:textId="77777777" w:rsidR="00E665BA" w:rsidRPr="007671A3" w:rsidRDefault="00E665BA" w:rsidP="00E665B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F5545" w14:textId="04B2164F" w:rsidR="00E665BA" w:rsidRPr="00EB589C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E665BA" w:rsidRPr="00EB58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256" w:type="dxa"/>
            <w:vAlign w:val="bottom"/>
          </w:tcPr>
          <w:p w14:paraId="42972E4E" w14:textId="77777777" w:rsidR="00E665BA" w:rsidRPr="00EB589C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3217" w14:textId="18860DB8" w:rsidR="00E665BA" w:rsidRPr="007E0D3B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E665BA" w:rsidRPr="007E0D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36" w:type="dxa"/>
            <w:vAlign w:val="bottom"/>
          </w:tcPr>
          <w:p w14:paraId="4D066855" w14:textId="77777777" w:rsidR="00E665BA" w:rsidRPr="00EB589C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65C4" w14:textId="6616672B" w:rsidR="00E665BA" w:rsidRPr="00EB589C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E665BA" w:rsidRPr="00EB58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36" w:type="dxa"/>
            <w:vAlign w:val="bottom"/>
          </w:tcPr>
          <w:p w14:paraId="0D95BE5D" w14:textId="77777777" w:rsidR="00E665BA" w:rsidRPr="00EB589C" w:rsidRDefault="00E665BA" w:rsidP="00E665B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4A511" w14:textId="5A62F23F" w:rsidR="00E665BA" w:rsidRPr="004072DF" w:rsidRDefault="00031098" w:rsidP="007E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E665BA" w:rsidRPr="004072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</w:tr>
    </w:tbl>
    <w:p w14:paraId="29B52BB6" w14:textId="68470FC7" w:rsidR="00F93CC4" w:rsidRDefault="00F93CC4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09353AEF" w14:textId="77777777" w:rsidR="00E665BA" w:rsidRPr="00647C01" w:rsidRDefault="00E665BA" w:rsidP="004F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39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0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5"/>
        <w:gridCol w:w="900"/>
        <w:gridCol w:w="1008"/>
        <w:gridCol w:w="236"/>
        <w:gridCol w:w="1024"/>
        <w:gridCol w:w="315"/>
        <w:gridCol w:w="1044"/>
        <w:gridCol w:w="252"/>
        <w:gridCol w:w="1053"/>
      </w:tblGrid>
      <w:tr w:rsidR="00AD5A9F" w:rsidRPr="007671A3" w14:paraId="2198FD65" w14:textId="77777777" w:rsidTr="000C6478">
        <w:trPr>
          <w:trHeight w:hRule="exact" w:val="391"/>
        </w:trPr>
        <w:tc>
          <w:tcPr>
            <w:tcW w:w="3375" w:type="dxa"/>
          </w:tcPr>
          <w:p w14:paraId="265AA3FC" w14:textId="77777777" w:rsidR="00AD5A9F" w:rsidRPr="007671A3" w:rsidRDefault="00AD5A9F" w:rsidP="00B30E0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51BD3B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14:paraId="20D5739A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37C09577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9" w:type="dxa"/>
            <w:gridSpan w:val="3"/>
          </w:tcPr>
          <w:p w14:paraId="7232CABF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5AC83B61" w14:textId="77777777" w:rsidTr="000C6478">
        <w:trPr>
          <w:trHeight w:hRule="exact" w:val="391"/>
        </w:trPr>
        <w:tc>
          <w:tcPr>
            <w:tcW w:w="3375" w:type="dxa"/>
          </w:tcPr>
          <w:p w14:paraId="053DD6D9" w14:textId="77777777" w:rsidR="00673C3C" w:rsidRPr="007671A3" w:rsidRDefault="00673C3C" w:rsidP="00673C3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067FD6D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8" w:type="dxa"/>
          </w:tcPr>
          <w:p w14:paraId="20721A16" w14:textId="265DF3AA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45F8F83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118667" w14:textId="6C654C9D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15" w:type="dxa"/>
          </w:tcPr>
          <w:p w14:paraId="485E1A4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D21D467" w14:textId="77FEDB76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75DE545F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D57C25C" w14:textId="460F34D6" w:rsidR="00673C3C" w:rsidRPr="007671A3" w:rsidRDefault="00031098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3C3C" w:rsidRPr="007671A3" w14:paraId="3F38A9F0" w14:textId="77777777" w:rsidTr="000C6478">
        <w:trPr>
          <w:trHeight w:hRule="exact" w:val="391"/>
        </w:trPr>
        <w:tc>
          <w:tcPr>
            <w:tcW w:w="3375" w:type="dxa"/>
          </w:tcPr>
          <w:p w14:paraId="4E9AF119" w14:textId="77777777" w:rsidR="00673C3C" w:rsidRPr="007671A3" w:rsidRDefault="00673C3C" w:rsidP="00673C3C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9202566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32" w:type="dxa"/>
            <w:gridSpan w:val="7"/>
          </w:tcPr>
          <w:p w14:paraId="51478150" w14:textId="78323DCA" w:rsidR="00673C3C" w:rsidRPr="007671A3" w:rsidRDefault="00D01F0F" w:rsidP="00673C3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673C3C"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B3AF2" w:rsidRPr="007671A3" w14:paraId="6FF57D7C" w14:textId="77777777" w:rsidTr="000C6478">
        <w:trPr>
          <w:trHeight w:hRule="exact" w:val="839"/>
        </w:trPr>
        <w:tc>
          <w:tcPr>
            <w:tcW w:w="3375" w:type="dxa"/>
          </w:tcPr>
          <w:p w14:paraId="253C0290" w14:textId="7AEF0E6A" w:rsidR="00A54E39" w:rsidRDefault="00F00F97" w:rsidP="000C6478">
            <w:pPr>
              <w:tabs>
                <w:tab w:val="clear" w:pos="227"/>
                <w:tab w:val="left" w:pos="0"/>
              </w:tabs>
              <w:ind w:left="252" w:hanging="2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A54E3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B3AF2" w:rsidRPr="007671A3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</w:p>
          <w:p w14:paraId="47EF54C9" w14:textId="23D91BEE" w:rsidR="000B3AF2" w:rsidRPr="007671A3" w:rsidRDefault="00A54E39" w:rsidP="00A54E39">
            <w:pPr>
              <w:tabs>
                <w:tab w:val="clear" w:pos="227"/>
                <w:tab w:val="left" w:pos="0"/>
              </w:tabs>
              <w:ind w:left="252" w:hanging="2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0B3AF2" w:rsidRPr="007671A3">
              <w:rPr>
                <w:rFonts w:ascii="Angsana New" w:hAnsi="Angsana New"/>
                <w:sz w:val="30"/>
                <w:szCs w:val="30"/>
                <w:cs/>
              </w:rPr>
              <w:t>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0B3AF2" w:rsidRPr="007671A3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</w:tcPr>
          <w:p w14:paraId="43948C25" w14:textId="77777777" w:rsidR="000B3AF2" w:rsidRPr="007671A3" w:rsidRDefault="000B3AF2" w:rsidP="000B3AF2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4D13B36" w14:textId="62243727" w:rsidR="000B3AF2" w:rsidRPr="007671A3" w:rsidRDefault="00031098" w:rsidP="000B3AF2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15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59D9634D" w14:textId="53C5932C" w:rsidR="000B3AF2" w:rsidRPr="00EB7834" w:rsidRDefault="00C655DE" w:rsidP="001B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655D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C655D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227</w:t>
            </w:r>
            <w:r w:rsidRPr="00C655D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3C37544" w14:textId="77777777" w:rsidR="000B3AF2" w:rsidRPr="00EB7834" w:rsidRDefault="000B3AF2" w:rsidP="000B3A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C766194" w14:textId="6BBE1959" w:rsidR="000B3AF2" w:rsidRPr="00EB7834" w:rsidRDefault="00F2180B" w:rsidP="000C6478">
            <w:pPr>
              <w:pStyle w:val="30"/>
              <w:tabs>
                <w:tab w:val="clear" w:pos="360"/>
                <w:tab w:val="clear" w:pos="720"/>
                <w:tab w:val="decimal" w:pos="705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315" w:type="dxa"/>
            <w:vAlign w:val="bottom"/>
          </w:tcPr>
          <w:p w14:paraId="648A6D97" w14:textId="77777777" w:rsidR="000B3AF2" w:rsidRPr="00EB7834" w:rsidRDefault="000B3AF2" w:rsidP="000B3A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14:paraId="2D9B1964" w14:textId="1DEF7C57" w:rsidR="000B3AF2" w:rsidRPr="00EB7834" w:rsidRDefault="00C655DE" w:rsidP="004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655D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C655D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140</w:t>
            </w:r>
            <w:r w:rsidRPr="00C655D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3229DB82" w14:textId="77777777" w:rsidR="000B3AF2" w:rsidRPr="00EB7834" w:rsidRDefault="000B3AF2" w:rsidP="000B3A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0AD6DD53" w14:textId="18820283" w:rsidR="000B3AF2" w:rsidRPr="00EB7834" w:rsidRDefault="00F2180B" w:rsidP="004A2919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B78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031098"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EB78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31098" w:rsidRPr="000310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024</w:t>
            </w:r>
            <w:r w:rsidRPr="00EB78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6777B61A" w14:textId="7691EA2B" w:rsidR="00E665BA" w:rsidRPr="000C6478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pacing w:val="-6"/>
          <w:sz w:val="28"/>
          <w:szCs w:val="28"/>
          <w:cs/>
        </w:rPr>
      </w:pPr>
    </w:p>
    <w:p w14:paraId="72CE6543" w14:textId="52F26419" w:rsidR="00E665BA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</w:p>
    <w:p w14:paraId="730FBD90" w14:textId="77777777" w:rsidR="00E665BA" w:rsidRPr="00DD599A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540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3DE831D4" w14:textId="32194DF2" w:rsidR="00E665BA" w:rsidRPr="00F8018A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27"/>
        <w:jc w:val="thaiDistribute"/>
        <w:rPr>
          <w:rFonts w:ascii="Angsana New" w:hAnsi="Angsana New"/>
          <w:sz w:val="30"/>
          <w:szCs w:val="30"/>
        </w:rPr>
      </w:pPr>
      <w:r w:rsidRPr="00F8018A">
        <w:rPr>
          <w:rFonts w:ascii="Angsana New" w:hAnsi="Angsana New"/>
          <w:spacing w:val="-6"/>
          <w:sz w:val="30"/>
          <w:szCs w:val="30"/>
          <w:cs/>
        </w:rPr>
        <w:t>อัตราภาษีเงินได้ที่แท้จริงของกลุ่มบริษัทไม่เท่ากับอัตราร้อยละ</w:t>
      </w:r>
      <w:r w:rsidRPr="00F8018A">
        <w:rPr>
          <w:rFonts w:ascii="Angsana New" w:hAnsi="Angsana New"/>
          <w:sz w:val="30"/>
          <w:szCs w:val="30"/>
          <w:cs/>
        </w:rPr>
        <w:t xml:space="preserve"> </w:t>
      </w:r>
      <w:r w:rsidR="00031098" w:rsidRPr="00031098">
        <w:rPr>
          <w:rFonts w:ascii="Angsana New" w:hAnsi="Angsana New"/>
          <w:sz w:val="30"/>
          <w:szCs w:val="30"/>
        </w:rPr>
        <w:t>20</w:t>
      </w:r>
      <w:r w:rsidRPr="00F8018A">
        <w:rPr>
          <w:rFonts w:ascii="Angsana New" w:hAnsi="Angsana New" w:hint="cs"/>
          <w:sz w:val="30"/>
          <w:szCs w:val="30"/>
          <w:cs/>
        </w:rPr>
        <w:t xml:space="preserve"> </w:t>
      </w:r>
      <w:r w:rsidRPr="00F8018A">
        <w:rPr>
          <w:rFonts w:ascii="Angsana New" w:hAnsi="Angsana New"/>
          <w:sz w:val="30"/>
          <w:szCs w:val="30"/>
          <w:cs/>
        </w:rPr>
        <w:t>ตามประมวลรัษฎากร เนื่องจากค่าใช้จ่ายภาษีเงินได้คำนวณจากกำไรทางบัญชีปรับปรุงด้วยรายการซึ่งไม่ถือเป็น</w:t>
      </w:r>
      <w:r w:rsidRPr="00E158D5">
        <w:rPr>
          <w:rFonts w:ascii="Angsana New" w:hAnsi="Angsana New"/>
          <w:spacing w:val="-2"/>
          <w:sz w:val="30"/>
          <w:szCs w:val="30"/>
          <w:cs/>
        </w:rPr>
        <w:t>ค่าใช้จ่ายและหักรายได้หรือค่าใช้จ่ายที่ได้รับการยกเว้นทางภาษีตามประมวลรัษฎากร</w:t>
      </w:r>
    </w:p>
    <w:p w14:paraId="72902E16" w14:textId="77777777" w:rsidR="00C47808" w:rsidRPr="00E665BA" w:rsidRDefault="00C47808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right="27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2A322E" w:rsidRPr="007671A3" w14:paraId="5D631AEB" w14:textId="77777777" w:rsidTr="004A2919">
        <w:tc>
          <w:tcPr>
            <w:tcW w:w="4230" w:type="dxa"/>
            <w:shd w:val="clear" w:color="auto" w:fill="auto"/>
          </w:tcPr>
          <w:p w14:paraId="20450438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  <w:shd w:val="clear" w:color="auto" w:fill="auto"/>
          </w:tcPr>
          <w:p w14:paraId="12BFA67F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322E" w:rsidRPr="007671A3" w14:paraId="471786BD" w14:textId="77777777" w:rsidTr="004A2919">
        <w:tc>
          <w:tcPr>
            <w:tcW w:w="4230" w:type="dxa"/>
            <w:shd w:val="clear" w:color="auto" w:fill="auto"/>
          </w:tcPr>
          <w:p w14:paraId="3E0C9FD5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55C8EE4" w14:textId="4FBE9C6B" w:rsidR="002A322E" w:rsidRPr="007671A3" w:rsidRDefault="00031098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AE27281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6C4FA91C" w14:textId="7AE96C8D" w:rsidR="002A322E" w:rsidRPr="007671A3" w:rsidRDefault="00031098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2A322E" w:rsidRPr="007671A3" w14:paraId="2D78B414" w14:textId="77777777" w:rsidTr="004A2919">
        <w:tc>
          <w:tcPr>
            <w:tcW w:w="4230" w:type="dxa"/>
            <w:shd w:val="clear" w:color="auto" w:fill="auto"/>
          </w:tcPr>
          <w:p w14:paraId="6C98EC54" w14:textId="77777777" w:rsidR="002A322E" w:rsidRPr="007671A3" w:rsidRDefault="002A322E" w:rsidP="001E77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AF5364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1F0D59" w14:textId="5FD67644" w:rsidR="002A322E" w:rsidRPr="007671A3" w:rsidRDefault="00D01F0F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50105D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906B2C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96C30FA" w14:textId="7F262F84" w:rsidR="002A322E" w:rsidRPr="007671A3" w:rsidRDefault="00D01F0F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9FD74A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D131502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9F9D7" w14:textId="67A49E85" w:rsidR="002A322E" w:rsidRPr="007671A3" w:rsidRDefault="00D01F0F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92A0B8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72C971A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4AD7546" w14:textId="1FF5F62B" w:rsidR="002A322E" w:rsidRPr="007671A3" w:rsidRDefault="00D01F0F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A1092" w:rsidRPr="007671A3" w14:paraId="75C9EAD7" w14:textId="77777777" w:rsidTr="006857A4">
        <w:tc>
          <w:tcPr>
            <w:tcW w:w="4230" w:type="dxa"/>
            <w:shd w:val="clear" w:color="auto" w:fill="auto"/>
          </w:tcPr>
          <w:p w14:paraId="0AA13F35" w14:textId="78228109" w:rsidR="00EA1092" w:rsidRPr="007671A3" w:rsidRDefault="00EA1092" w:rsidP="00EA109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70282DB" w14:textId="77777777" w:rsidR="00EA1092" w:rsidRPr="007671A3" w:rsidRDefault="00EA1092" w:rsidP="00EA10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630B02" w14:textId="77777777" w:rsidR="00EA1092" w:rsidRPr="007671A3" w:rsidRDefault="00EA1092" w:rsidP="00E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0AA4ACF" w14:textId="1A27A3B9" w:rsidR="00EA1092" w:rsidRPr="00C72EC2" w:rsidRDefault="00031098" w:rsidP="000C6478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CE3800" w:rsidRPr="00C72E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36" w:type="dxa"/>
            <w:shd w:val="clear" w:color="auto" w:fill="auto"/>
          </w:tcPr>
          <w:p w14:paraId="20049D13" w14:textId="77777777" w:rsidR="00EA1092" w:rsidRPr="007671A3" w:rsidRDefault="00EA1092" w:rsidP="00E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C0AAC61" w14:textId="77777777" w:rsidR="00EA1092" w:rsidRPr="007671A3" w:rsidRDefault="00EA1092" w:rsidP="00EA10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83FFB5" w14:textId="77777777" w:rsidR="00EA1092" w:rsidRPr="007671A3" w:rsidRDefault="00EA1092" w:rsidP="00E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12F5ABBB" w14:textId="4CF98BB4" w:rsidR="00EA1092" w:rsidRPr="00D83132" w:rsidRDefault="00031098" w:rsidP="000C647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  <w:r w:rsidR="00EA109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EA1092" w:rsidRPr="007671A3" w14:paraId="69EB3EEF" w14:textId="77777777" w:rsidTr="00E665BA">
        <w:tc>
          <w:tcPr>
            <w:tcW w:w="4230" w:type="dxa"/>
            <w:shd w:val="clear" w:color="auto" w:fill="auto"/>
          </w:tcPr>
          <w:p w14:paraId="5E432600" w14:textId="77777777" w:rsidR="00EA1092" w:rsidRPr="007671A3" w:rsidRDefault="00EA1092" w:rsidP="00EA10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15BD6B" w14:textId="67D361AF" w:rsidR="00EA1092" w:rsidRPr="007671A3" w:rsidRDefault="00031098" w:rsidP="00EA1092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A108F88" w14:textId="77777777" w:rsidR="00EA1092" w:rsidRPr="007671A3" w:rsidRDefault="00EA1092" w:rsidP="00E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85F3031" w14:textId="60A9CAEE" w:rsidR="00EA1092" w:rsidRPr="00C72EC2" w:rsidRDefault="00031098" w:rsidP="000C6478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EA6DFF" w:rsidRPr="00C72E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  <w:tc>
          <w:tcPr>
            <w:tcW w:w="236" w:type="dxa"/>
            <w:shd w:val="clear" w:color="auto" w:fill="auto"/>
          </w:tcPr>
          <w:p w14:paraId="76C8B531" w14:textId="77777777" w:rsidR="00EA1092" w:rsidRPr="007671A3" w:rsidRDefault="00EA1092" w:rsidP="00E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CDC2080" w14:textId="3530FBAE" w:rsidR="00EA1092" w:rsidRPr="007671A3" w:rsidRDefault="00031098" w:rsidP="00EA1092">
            <w:pPr>
              <w:pStyle w:val="acctfourfigures"/>
              <w:tabs>
                <w:tab w:val="clear" w:pos="765"/>
                <w:tab w:val="left" w:pos="50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3D7802D" w14:textId="77777777" w:rsidR="00EA1092" w:rsidRPr="007671A3" w:rsidRDefault="00EA1092" w:rsidP="00EA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2D5D2899" w14:textId="6DDBB96A" w:rsidR="00EA1092" w:rsidRPr="00D83132" w:rsidRDefault="00031098" w:rsidP="000C647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EA1092" w:rsidRPr="006857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</w:tr>
      <w:tr w:rsidR="003E6FE0" w:rsidRPr="007671A3" w14:paraId="429DE5E4" w14:textId="77777777" w:rsidTr="004A2919">
        <w:tc>
          <w:tcPr>
            <w:tcW w:w="4230" w:type="dxa"/>
            <w:shd w:val="clear" w:color="auto" w:fill="auto"/>
          </w:tcPr>
          <w:p w14:paraId="78142F8F" w14:textId="3E892389" w:rsidR="003E6FE0" w:rsidRPr="007671A3" w:rsidRDefault="003E6FE0" w:rsidP="003E6F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3971892B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81927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2D9C189" w14:textId="7FC79E14" w:rsidR="003E6FE0" w:rsidRPr="00C72EC2" w:rsidRDefault="003E6FE0" w:rsidP="000C6478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2EC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72E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  <w:r w:rsidRPr="00C72EC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E292D7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281580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CDAFB5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EDA9549" w14:textId="3BE54B1A" w:rsidR="003E6FE0" w:rsidRPr="00D83132" w:rsidRDefault="003E6FE0" w:rsidP="000C647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62C05" w:rsidRPr="007671A3" w14:paraId="77D42D9E" w14:textId="77777777" w:rsidTr="00796037">
        <w:tc>
          <w:tcPr>
            <w:tcW w:w="4230" w:type="dxa"/>
            <w:shd w:val="clear" w:color="auto" w:fill="auto"/>
          </w:tcPr>
          <w:p w14:paraId="35F93741" w14:textId="77777777" w:rsidR="00F85577" w:rsidRDefault="00B11D32" w:rsidP="00B11D32">
            <w:pPr>
              <w:ind w:left="186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ค่าใช้จ่ายปีก่อนที่บันทึกเป็นรายจ่ายทางภาษี</w:t>
            </w:r>
          </w:p>
          <w:p w14:paraId="65BBA23A" w14:textId="0DE56FA8" w:rsidR="00862C05" w:rsidRPr="007671A3" w:rsidRDefault="00B11D32" w:rsidP="00F85577">
            <w:pPr>
              <w:tabs>
                <w:tab w:val="clear" w:pos="227"/>
              </w:tabs>
              <w:ind w:left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</w:t>
            </w:r>
          </w:p>
        </w:tc>
        <w:tc>
          <w:tcPr>
            <w:tcW w:w="1080" w:type="dxa"/>
            <w:shd w:val="clear" w:color="auto" w:fill="auto"/>
          </w:tcPr>
          <w:p w14:paraId="6A4B7F35" w14:textId="77777777" w:rsidR="00862C05" w:rsidRPr="007671A3" w:rsidRDefault="00862C05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5C02EC" w14:textId="77777777" w:rsidR="00862C05" w:rsidRPr="007671A3" w:rsidRDefault="00862C05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DE8FC6F" w14:textId="0D011E33" w:rsidR="00862C05" w:rsidRPr="00C72EC2" w:rsidRDefault="00D0331F" w:rsidP="00D0331F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(1,813)</w:t>
            </w:r>
          </w:p>
        </w:tc>
        <w:tc>
          <w:tcPr>
            <w:tcW w:w="236" w:type="dxa"/>
            <w:shd w:val="clear" w:color="auto" w:fill="auto"/>
          </w:tcPr>
          <w:p w14:paraId="6E293352" w14:textId="77777777" w:rsidR="00862C05" w:rsidRPr="007671A3" w:rsidRDefault="00862C05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DA2BA83" w14:textId="77777777" w:rsidR="00862C05" w:rsidRPr="007671A3" w:rsidRDefault="00862C05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DA18D2" w14:textId="77777777" w:rsidR="00862C05" w:rsidRPr="007671A3" w:rsidRDefault="00862C05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7F6F2FA" w14:textId="72234FBC" w:rsidR="00862C05" w:rsidRDefault="00796037" w:rsidP="00796037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(490)</w:t>
            </w:r>
          </w:p>
        </w:tc>
      </w:tr>
      <w:tr w:rsidR="003E6FE0" w:rsidRPr="007671A3" w14:paraId="009D582A" w14:textId="77777777" w:rsidTr="004A2919">
        <w:tc>
          <w:tcPr>
            <w:tcW w:w="4230" w:type="dxa"/>
            <w:shd w:val="clear" w:color="auto" w:fill="auto"/>
          </w:tcPr>
          <w:p w14:paraId="5FEEC8F0" w14:textId="784B248C" w:rsidR="003E6FE0" w:rsidRPr="007671A3" w:rsidRDefault="003E6FE0" w:rsidP="003E6FE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669F7D98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A22B54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B64F9B3" w14:textId="643AEB00" w:rsidR="003E6FE0" w:rsidRPr="00C72EC2" w:rsidRDefault="00031098" w:rsidP="000C6478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9608B" w:rsidRPr="00C72E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443D7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</w:p>
        </w:tc>
        <w:tc>
          <w:tcPr>
            <w:tcW w:w="236" w:type="dxa"/>
            <w:shd w:val="clear" w:color="auto" w:fill="auto"/>
          </w:tcPr>
          <w:p w14:paraId="4BCC2D1B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EB3FEB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0015C7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0C50536E" w14:textId="2439B9E7" w:rsidR="003E6FE0" w:rsidRPr="00D83132" w:rsidRDefault="00796037" w:rsidP="000C647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5,094</w:t>
            </w:r>
          </w:p>
        </w:tc>
      </w:tr>
      <w:tr w:rsidR="003E6FE0" w:rsidRPr="007671A3" w14:paraId="1D2A6CF7" w14:textId="77777777" w:rsidTr="004A2919">
        <w:tc>
          <w:tcPr>
            <w:tcW w:w="4230" w:type="dxa"/>
            <w:shd w:val="clear" w:color="auto" w:fill="auto"/>
          </w:tcPr>
          <w:p w14:paraId="698D5639" w14:textId="730647F6" w:rsidR="003E6FE0" w:rsidRPr="00123ED3" w:rsidRDefault="003E6FE0" w:rsidP="003E6FE0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ขาดทุนทางภาษี</w:t>
            </w:r>
            <w:r w:rsidR="004340A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shd w:val="clear" w:color="auto" w:fill="auto"/>
          </w:tcPr>
          <w:p w14:paraId="6E31C589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740A24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CB5B3D0" w14:textId="132C4FEA" w:rsidR="003E6FE0" w:rsidRPr="00C72EC2" w:rsidRDefault="007075E9" w:rsidP="000C6478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2EC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5338F"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  <w:r w:rsidR="00C1549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BFF6E5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C6FA235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AE9E1F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2F5076B" w14:textId="4233F84D" w:rsidR="003E6FE0" w:rsidRPr="00D83132" w:rsidRDefault="003E6FE0" w:rsidP="000C647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E6FE0" w:rsidRPr="007671A3" w14:paraId="2FA18211" w14:textId="77777777" w:rsidTr="004A2919">
        <w:tc>
          <w:tcPr>
            <w:tcW w:w="4230" w:type="dxa"/>
            <w:shd w:val="clear" w:color="auto" w:fill="auto"/>
          </w:tcPr>
          <w:p w14:paraId="2F4BF563" w14:textId="77777777" w:rsidR="003E6FE0" w:rsidRPr="007671A3" w:rsidRDefault="003E6FE0" w:rsidP="003E6FE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10119E4D" w14:textId="77777777" w:rsidR="003E6FE0" w:rsidRPr="0027220A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F2ABF5" w14:textId="77777777" w:rsidR="003E6FE0" w:rsidRPr="0027220A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EBB85C6" w14:textId="134F727F" w:rsidR="003E6FE0" w:rsidRPr="00C72EC2" w:rsidRDefault="00031098" w:rsidP="000C6478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C2D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A673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6B5F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B07BBC2" w14:textId="77777777" w:rsidR="003E6FE0" w:rsidRPr="006857A4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2BAD3DD" w14:textId="77777777" w:rsidR="003E6FE0" w:rsidRPr="0027220A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E80ED" w14:textId="77777777" w:rsidR="003E6FE0" w:rsidRPr="0027220A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4884F46B" w14:textId="03469B4E" w:rsidR="003E6FE0" w:rsidRPr="0027220A" w:rsidRDefault="00031098" w:rsidP="000C647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3E6FE0" w:rsidRPr="001B20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077</w:t>
            </w:r>
          </w:p>
        </w:tc>
      </w:tr>
      <w:tr w:rsidR="003E6FE0" w:rsidRPr="007671A3" w14:paraId="11BBF3B0" w14:textId="77777777" w:rsidTr="004A2919">
        <w:tc>
          <w:tcPr>
            <w:tcW w:w="4230" w:type="dxa"/>
            <w:shd w:val="clear" w:color="auto" w:fill="auto"/>
          </w:tcPr>
          <w:p w14:paraId="3E4059A4" w14:textId="23D779FF" w:rsidR="003E6FE0" w:rsidRPr="004A2919" w:rsidRDefault="003E6FE0" w:rsidP="003E6FE0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5BBAC3D" w14:textId="77777777" w:rsidR="003E6FE0" w:rsidRPr="004A2919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CB7AD3" w14:textId="77777777" w:rsidR="003E6FE0" w:rsidRPr="004A2919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833C240" w14:textId="6FEAEB66" w:rsidR="003E6FE0" w:rsidRPr="00C72EC2" w:rsidRDefault="003E6FE0" w:rsidP="000C6478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2EC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  <w:r w:rsidRPr="00C72EC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4AFE3AC" w14:textId="77777777" w:rsidR="003E6FE0" w:rsidRPr="004A2919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ABE0FD4" w14:textId="77777777" w:rsidR="003E6FE0" w:rsidRPr="004A2919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7229C1" w14:textId="77777777" w:rsidR="003E6FE0" w:rsidRPr="004A2919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EB8C71F" w14:textId="4C107CDB" w:rsidR="003E6FE0" w:rsidRPr="004A2919" w:rsidRDefault="00031098" w:rsidP="000C647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551</w:t>
            </w:r>
          </w:p>
        </w:tc>
      </w:tr>
      <w:tr w:rsidR="003E6FE0" w:rsidRPr="007671A3" w14:paraId="010FA626" w14:textId="77777777" w:rsidTr="004C3C1D">
        <w:tc>
          <w:tcPr>
            <w:tcW w:w="4230" w:type="dxa"/>
            <w:shd w:val="clear" w:color="auto" w:fill="auto"/>
          </w:tcPr>
          <w:p w14:paraId="62078DCE" w14:textId="77777777" w:rsidR="003E6FE0" w:rsidRPr="007671A3" w:rsidRDefault="003E6FE0" w:rsidP="003E6FE0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56D80A8D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19A096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7325A68" w14:textId="62087084" w:rsidR="003E6FE0" w:rsidRPr="00C72EC2" w:rsidRDefault="003E6FE0" w:rsidP="000C6478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2EC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C2D9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668DF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6B5FE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9C2D9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C72EC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1C31F4C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5948671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F6831A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510656C" w14:textId="632618CE" w:rsidR="003E6FE0" w:rsidRPr="00D83132" w:rsidRDefault="003E6FE0" w:rsidP="000C647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E6FE0" w:rsidRPr="007671A3" w14:paraId="2BA167BC" w14:textId="77777777" w:rsidTr="004C3C1D">
        <w:tc>
          <w:tcPr>
            <w:tcW w:w="4230" w:type="dxa"/>
            <w:shd w:val="clear" w:color="auto" w:fill="auto"/>
          </w:tcPr>
          <w:p w14:paraId="50659EF9" w14:textId="0309F6C8" w:rsidR="003E6FE0" w:rsidRPr="007671A3" w:rsidRDefault="003E6FE0" w:rsidP="003E6FE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590A5E0" w14:textId="4A6FA5CC" w:rsidR="003E6FE0" w:rsidRPr="007671A3" w:rsidRDefault="0003109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79386B7F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E146" w14:textId="6B6A5249" w:rsidR="003E6FE0" w:rsidRPr="00EB601D" w:rsidRDefault="003E6FE0" w:rsidP="000C6478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2535">
              <w:t xml:space="preserve"> </w:t>
            </w:r>
            <w:r w:rsidR="00031098" w:rsidRPr="0003109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25</w:t>
            </w:r>
            <w:r w:rsidR="00E665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031098" w:rsidRPr="0003109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270</w:t>
            </w:r>
            <w:r w:rsidRPr="00EB6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F4EF0E7" w14:textId="77777777" w:rsidR="003E6FE0" w:rsidRPr="006857A4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727CA9C7" w14:textId="7ED072F4" w:rsidR="003E6FE0" w:rsidRPr="006857A4" w:rsidRDefault="003E6FE0" w:rsidP="003E6FE0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031098"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338A2BA8" w14:textId="77777777" w:rsidR="003E6FE0" w:rsidRPr="006857A4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A951" w14:textId="63EB581D" w:rsidR="003E6FE0" w:rsidRPr="006857A4" w:rsidRDefault="00031098" w:rsidP="000C647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3E6FE0" w:rsidRPr="006857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438</w:t>
            </w:r>
          </w:p>
        </w:tc>
      </w:tr>
      <w:tr w:rsidR="003E6FE0" w:rsidRPr="008357A6" w14:paraId="396E0D3C" w14:textId="77777777" w:rsidTr="004C3C1D">
        <w:tc>
          <w:tcPr>
            <w:tcW w:w="4230" w:type="dxa"/>
            <w:shd w:val="clear" w:color="auto" w:fill="auto"/>
          </w:tcPr>
          <w:p w14:paraId="03B16B9D" w14:textId="77777777" w:rsidR="003E6FE0" w:rsidRPr="008357A6" w:rsidRDefault="003E6FE0" w:rsidP="003E6FE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7A2234" w14:textId="77777777" w:rsidR="003E6FE0" w:rsidRPr="008357A6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7EF943" w14:textId="77777777" w:rsidR="003E6FE0" w:rsidRPr="008357A6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shd w:val="clear" w:color="auto" w:fill="auto"/>
          </w:tcPr>
          <w:p w14:paraId="722D470B" w14:textId="77777777" w:rsidR="003E6FE0" w:rsidRPr="008357A6" w:rsidRDefault="003E6FE0" w:rsidP="003E6FE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0B6AAE" w14:textId="77777777" w:rsidR="003E6FE0" w:rsidRPr="008357A6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27086E74" w14:textId="77777777" w:rsidR="003E6FE0" w:rsidRPr="008357A6" w:rsidRDefault="003E6FE0" w:rsidP="003E6FE0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82186F" w14:textId="77777777" w:rsidR="003E6FE0" w:rsidRPr="008357A6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shd w:val="clear" w:color="auto" w:fill="auto"/>
          </w:tcPr>
          <w:p w14:paraId="5EF007F4" w14:textId="77777777" w:rsidR="003E6FE0" w:rsidRPr="008357A6" w:rsidRDefault="003E6FE0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</w:tr>
      <w:tr w:rsidR="00E0038D" w:rsidRPr="008357A6" w14:paraId="7E468F3A" w14:textId="77777777" w:rsidTr="00E0038D">
        <w:tc>
          <w:tcPr>
            <w:tcW w:w="4230" w:type="dxa"/>
            <w:shd w:val="clear" w:color="auto" w:fill="auto"/>
          </w:tcPr>
          <w:p w14:paraId="455470FD" w14:textId="77777777" w:rsidR="00E0038D" w:rsidRPr="008357A6" w:rsidRDefault="00E0038D" w:rsidP="003E6FE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7F6DD4" w14:textId="77777777" w:rsidR="00E0038D" w:rsidRPr="008357A6" w:rsidRDefault="00E0038D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A548A3" w14:textId="77777777" w:rsidR="00E0038D" w:rsidRPr="008357A6" w:rsidRDefault="00E0038D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51" w:type="dxa"/>
            <w:shd w:val="clear" w:color="auto" w:fill="auto"/>
          </w:tcPr>
          <w:p w14:paraId="11E08144" w14:textId="77777777" w:rsidR="00E0038D" w:rsidRPr="008357A6" w:rsidRDefault="00E0038D" w:rsidP="003E6FE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CBBE54" w14:textId="77777777" w:rsidR="00E0038D" w:rsidRPr="008357A6" w:rsidRDefault="00E0038D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7" w:type="dxa"/>
            <w:shd w:val="clear" w:color="auto" w:fill="auto"/>
          </w:tcPr>
          <w:p w14:paraId="5F51984C" w14:textId="77777777" w:rsidR="00E0038D" w:rsidRPr="008357A6" w:rsidRDefault="00E0038D" w:rsidP="003E6FE0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4C7825" w14:textId="77777777" w:rsidR="00E0038D" w:rsidRPr="008357A6" w:rsidRDefault="00E0038D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33" w:type="dxa"/>
            <w:shd w:val="clear" w:color="auto" w:fill="auto"/>
          </w:tcPr>
          <w:p w14:paraId="08AA09CC" w14:textId="77777777" w:rsidR="00E0038D" w:rsidRPr="008357A6" w:rsidRDefault="00E0038D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</w:tr>
    </w:tbl>
    <w:p w14:paraId="187FBFDF" w14:textId="77777777" w:rsidR="00E0038D" w:rsidRDefault="00E0038D">
      <w:r>
        <w:br w:type="page"/>
      </w: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3E6FE0" w:rsidRPr="007671A3" w14:paraId="76CFBBD5" w14:textId="77777777" w:rsidTr="004A2919">
        <w:tc>
          <w:tcPr>
            <w:tcW w:w="4230" w:type="dxa"/>
            <w:shd w:val="clear" w:color="auto" w:fill="auto"/>
          </w:tcPr>
          <w:p w14:paraId="1AB82695" w14:textId="73F1A625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lastRenderedPageBreak/>
              <w:br w:type="page"/>
            </w:r>
            <w:r w:rsidRPr="007671A3">
              <w:br w:type="page"/>
            </w:r>
            <w:r w:rsidRPr="007671A3">
              <w:br w:type="page"/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4959" w:type="dxa"/>
            <w:gridSpan w:val="7"/>
            <w:shd w:val="clear" w:color="auto" w:fill="auto"/>
          </w:tcPr>
          <w:p w14:paraId="25ACF214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6FE0" w:rsidRPr="007671A3" w14:paraId="7AE25F47" w14:textId="77777777" w:rsidTr="004A2919">
        <w:tc>
          <w:tcPr>
            <w:tcW w:w="4230" w:type="dxa"/>
            <w:shd w:val="clear" w:color="auto" w:fill="auto"/>
          </w:tcPr>
          <w:p w14:paraId="1A65E107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51768CC1" w14:textId="5308C419" w:rsidR="003E6FE0" w:rsidRPr="007671A3" w:rsidRDefault="00031098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C029F54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1BA743D7" w14:textId="4DBC2723" w:rsidR="003E6FE0" w:rsidRPr="007671A3" w:rsidRDefault="00031098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3E6FE0" w:rsidRPr="007671A3" w14:paraId="0C9F78D1" w14:textId="77777777" w:rsidTr="004A2919">
        <w:tc>
          <w:tcPr>
            <w:tcW w:w="4230" w:type="dxa"/>
            <w:shd w:val="clear" w:color="auto" w:fill="auto"/>
          </w:tcPr>
          <w:p w14:paraId="596E0E45" w14:textId="77777777" w:rsidR="003E6FE0" w:rsidRPr="007671A3" w:rsidRDefault="003E6FE0" w:rsidP="003E6FE0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6410F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9ACE0A" w14:textId="05163B87" w:rsidR="003E6FE0" w:rsidRPr="007671A3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DF3D8E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4496E51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19EB54" w14:textId="47DE786F" w:rsidR="003E6FE0" w:rsidRPr="007671A3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659715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D61E8DB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2EF425" w14:textId="0AD41128" w:rsidR="003E6FE0" w:rsidRPr="007671A3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59206F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A3E18DD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4CCE9F" w14:textId="76A5A928" w:rsidR="003E6FE0" w:rsidRPr="007671A3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E6FE0" w:rsidRPr="007671A3" w14:paraId="07A0026A" w14:textId="77777777" w:rsidTr="006857A4">
        <w:tc>
          <w:tcPr>
            <w:tcW w:w="4230" w:type="dxa"/>
            <w:shd w:val="clear" w:color="auto" w:fill="auto"/>
          </w:tcPr>
          <w:p w14:paraId="5CEA8F3D" w14:textId="7E5A9BBF" w:rsidR="003E6FE0" w:rsidRPr="007671A3" w:rsidRDefault="003E6FE0" w:rsidP="005C2989">
            <w:pPr>
              <w:ind w:left="16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D860289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C006A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48904B" w14:textId="5BEABB00" w:rsidR="003E6FE0" w:rsidRPr="006857A4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  <w:r w:rsidR="003E6FE0" w:rsidRPr="004053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04D4400D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A9EC0B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D13A1C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7AF3564" w14:textId="194F6664" w:rsidR="003E6FE0" w:rsidRPr="00604674" w:rsidRDefault="00031098" w:rsidP="006670E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189</w:t>
            </w:r>
            <w:r w:rsidR="003E6FE0" w:rsidRPr="006046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3E6FE0" w:rsidRPr="007671A3" w14:paraId="1A4FECFC" w14:textId="77777777" w:rsidTr="003E6FE0">
        <w:tc>
          <w:tcPr>
            <w:tcW w:w="4230" w:type="dxa"/>
            <w:shd w:val="clear" w:color="auto" w:fill="auto"/>
          </w:tcPr>
          <w:p w14:paraId="2089621E" w14:textId="77777777" w:rsidR="003E6FE0" w:rsidRPr="007671A3" w:rsidRDefault="003E6FE0" w:rsidP="005C2989">
            <w:pPr>
              <w:ind w:left="16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85E8EC" w14:textId="7F971622" w:rsidR="003E6FE0" w:rsidRPr="007671A3" w:rsidRDefault="0003109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9457F47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A307C98" w14:textId="2B9F2E0E" w:rsidR="003E6FE0" w:rsidRPr="006857A4" w:rsidRDefault="00031098" w:rsidP="006670E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3E6FE0" w:rsidRPr="004053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36" w:type="dxa"/>
            <w:shd w:val="clear" w:color="auto" w:fill="auto"/>
          </w:tcPr>
          <w:p w14:paraId="512896BA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D2B50AA" w14:textId="39128166" w:rsidR="003E6FE0" w:rsidRPr="007671A3" w:rsidRDefault="0003109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1C23D3C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33B3F878" w14:textId="663227E6" w:rsidR="003E6FE0" w:rsidRPr="00604674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3E6FE0" w:rsidRPr="006046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</w:tr>
      <w:tr w:rsidR="003E6FE0" w:rsidRPr="007671A3" w14:paraId="76B0FC1E" w14:textId="77777777" w:rsidTr="003E6FE0">
        <w:tc>
          <w:tcPr>
            <w:tcW w:w="4230" w:type="dxa"/>
            <w:shd w:val="clear" w:color="auto" w:fill="auto"/>
          </w:tcPr>
          <w:p w14:paraId="7D381147" w14:textId="2230DFBC" w:rsidR="003E6FE0" w:rsidRPr="007671A3" w:rsidRDefault="003E6FE0" w:rsidP="005C2989">
            <w:pPr>
              <w:ind w:left="16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C103A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AFBCC6C" w14:textId="77777777" w:rsidR="003E6FE0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E4059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1576C93" w14:textId="5142D2AD" w:rsidR="003E6FE0" w:rsidRPr="004053A5" w:rsidRDefault="003E6FE0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3A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87DE8">
              <w:rPr>
                <w:rFonts w:ascii="Angsana New" w:hAnsi="Angsana New"/>
                <w:sz w:val="30"/>
                <w:szCs w:val="30"/>
                <w:lang w:val="en-US"/>
              </w:rPr>
              <w:t>6,048</w:t>
            </w:r>
            <w:r w:rsidRPr="004053A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ED1FDC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0EC40AC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79C2CD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443314C7" w14:textId="58843313" w:rsidR="003E6FE0" w:rsidRPr="00604674" w:rsidRDefault="003E6FE0" w:rsidP="006670EF">
            <w:pPr>
              <w:pStyle w:val="30"/>
              <w:tabs>
                <w:tab w:val="clear" w:pos="360"/>
                <w:tab w:val="clear" w:pos="720"/>
                <w:tab w:val="decimal" w:pos="496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67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E6FE0" w:rsidRPr="007671A3" w14:paraId="4CD1D2B4" w14:textId="77777777" w:rsidTr="004A2919">
        <w:tc>
          <w:tcPr>
            <w:tcW w:w="4230" w:type="dxa"/>
            <w:shd w:val="clear" w:color="auto" w:fill="auto"/>
          </w:tcPr>
          <w:p w14:paraId="78D1C10E" w14:textId="77777777" w:rsidR="003E6FE0" w:rsidRPr="007671A3" w:rsidRDefault="003E6FE0" w:rsidP="005C2989">
            <w:pPr>
              <w:ind w:left="16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21E8279B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441FFA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A8B9C46" w14:textId="3DE024C1" w:rsidR="003E6FE0" w:rsidRPr="006857A4" w:rsidRDefault="003E6FE0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3A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  <w:r w:rsidRPr="004053A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F71D33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B27D2FF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D62D39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0919A1A" w14:textId="0636E1BF" w:rsidR="003E6FE0" w:rsidRPr="00604674" w:rsidRDefault="003E6FE0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67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046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  <w:r w:rsidRPr="0060467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87DE8" w:rsidRPr="007671A3" w14:paraId="459A10B8" w14:textId="77777777" w:rsidTr="00C07294">
        <w:tc>
          <w:tcPr>
            <w:tcW w:w="4230" w:type="dxa"/>
            <w:shd w:val="clear" w:color="auto" w:fill="auto"/>
          </w:tcPr>
          <w:p w14:paraId="6F806E72" w14:textId="77777777" w:rsidR="00787DE8" w:rsidRDefault="00787DE8" w:rsidP="00787DE8">
            <w:pPr>
              <w:ind w:left="186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ค่าใช้จ่ายปีก่อนที่บันทึกเป็นรายจ่ายทางภาษี</w:t>
            </w:r>
          </w:p>
          <w:p w14:paraId="1AA3BD27" w14:textId="2D1A0792" w:rsidR="00787DE8" w:rsidRPr="007671A3" w:rsidRDefault="00787DE8" w:rsidP="00787DE8">
            <w:pPr>
              <w:ind w:left="162" w:firstLine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</w:t>
            </w:r>
          </w:p>
        </w:tc>
        <w:tc>
          <w:tcPr>
            <w:tcW w:w="1080" w:type="dxa"/>
            <w:shd w:val="clear" w:color="auto" w:fill="auto"/>
          </w:tcPr>
          <w:p w14:paraId="169C485A" w14:textId="77777777" w:rsidR="00787DE8" w:rsidRPr="007671A3" w:rsidRDefault="00787DE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06D9B" w14:textId="77777777" w:rsidR="00787DE8" w:rsidRPr="007671A3" w:rsidRDefault="00787DE8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3C97CAC" w14:textId="7726305B" w:rsidR="00787DE8" w:rsidRPr="004053A5" w:rsidRDefault="00C07294" w:rsidP="00C0729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(1,775)</w:t>
            </w:r>
          </w:p>
        </w:tc>
        <w:tc>
          <w:tcPr>
            <w:tcW w:w="236" w:type="dxa"/>
            <w:shd w:val="clear" w:color="auto" w:fill="auto"/>
          </w:tcPr>
          <w:p w14:paraId="53C09026" w14:textId="77777777" w:rsidR="00787DE8" w:rsidRPr="007671A3" w:rsidRDefault="00787DE8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D66EE74" w14:textId="77777777" w:rsidR="00787DE8" w:rsidRPr="007671A3" w:rsidRDefault="00787DE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D69A28" w14:textId="77777777" w:rsidR="00787DE8" w:rsidRPr="007671A3" w:rsidRDefault="00787DE8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3E4A4FC" w14:textId="66975EBC" w:rsidR="00787DE8" w:rsidRPr="00604674" w:rsidRDefault="00C07294" w:rsidP="00C0729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(486)</w:t>
            </w:r>
          </w:p>
        </w:tc>
      </w:tr>
      <w:tr w:rsidR="003E6FE0" w:rsidRPr="007671A3" w14:paraId="33455A41" w14:textId="77777777" w:rsidTr="004A2919">
        <w:tc>
          <w:tcPr>
            <w:tcW w:w="4230" w:type="dxa"/>
            <w:shd w:val="clear" w:color="auto" w:fill="auto"/>
          </w:tcPr>
          <w:p w14:paraId="3A558AD1" w14:textId="454A5598" w:rsidR="003E6FE0" w:rsidRPr="007671A3" w:rsidRDefault="003E6FE0" w:rsidP="005C2989">
            <w:pPr>
              <w:ind w:left="16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7EBB47C4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BD3438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8938AA" w14:textId="1BBF729D" w:rsidR="003E6FE0" w:rsidRPr="006857A4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90B6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36" w:type="dxa"/>
            <w:shd w:val="clear" w:color="auto" w:fill="auto"/>
          </w:tcPr>
          <w:p w14:paraId="654F9005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8550DD9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011C3E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FA54B44" w14:textId="0D06C439" w:rsidR="003E6FE0" w:rsidRPr="00604674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E6FE0" w:rsidRPr="006046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07294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</w:p>
        </w:tc>
      </w:tr>
      <w:tr w:rsidR="003E6FE0" w:rsidRPr="007671A3" w14:paraId="0C07AF2A" w14:textId="77777777" w:rsidTr="00C85292">
        <w:tc>
          <w:tcPr>
            <w:tcW w:w="4230" w:type="dxa"/>
            <w:shd w:val="clear" w:color="auto" w:fill="auto"/>
          </w:tcPr>
          <w:p w14:paraId="06A42E7B" w14:textId="77777777" w:rsidR="003E6FE0" w:rsidRPr="0027220A" w:rsidRDefault="003E6FE0" w:rsidP="005C2989">
            <w:pPr>
              <w:tabs>
                <w:tab w:val="clear" w:pos="227"/>
              </w:tabs>
              <w:ind w:left="162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2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6397E75E" w14:textId="77777777" w:rsidR="003E6FE0" w:rsidRPr="0027220A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3F450" w14:textId="77777777" w:rsidR="003E6FE0" w:rsidRPr="0027220A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81081DF" w14:textId="63634365" w:rsidR="003E6FE0" w:rsidRPr="006857A4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3E6FE0" w:rsidRPr="004053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236" w:type="dxa"/>
            <w:shd w:val="clear" w:color="auto" w:fill="auto"/>
          </w:tcPr>
          <w:p w14:paraId="1C531591" w14:textId="77777777" w:rsidR="003E6FE0" w:rsidRPr="006857A4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A6F0F14" w14:textId="77777777" w:rsidR="003E6FE0" w:rsidRPr="006857A4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A23CF8" w14:textId="77777777" w:rsidR="003E6FE0" w:rsidRPr="006857A4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5809D39A" w14:textId="2104FBA8" w:rsidR="003E6FE0" w:rsidRPr="00604674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3E6FE0" w:rsidRPr="006046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077</w:t>
            </w:r>
          </w:p>
        </w:tc>
      </w:tr>
      <w:tr w:rsidR="003E6FE0" w:rsidRPr="007671A3" w14:paraId="3C8EB502" w14:textId="77777777" w:rsidTr="00C85292">
        <w:tc>
          <w:tcPr>
            <w:tcW w:w="4230" w:type="dxa"/>
            <w:shd w:val="clear" w:color="auto" w:fill="auto"/>
          </w:tcPr>
          <w:p w14:paraId="353B8C04" w14:textId="1EFB2068" w:rsidR="003E6FE0" w:rsidRPr="0027220A" w:rsidRDefault="003E6FE0" w:rsidP="005C2989">
            <w:pPr>
              <w:tabs>
                <w:tab w:val="clear" w:pos="227"/>
              </w:tabs>
              <w:ind w:left="162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8774840" w14:textId="77777777" w:rsidR="003E6FE0" w:rsidRPr="0027220A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1B8E14" w14:textId="77777777" w:rsidR="003E6FE0" w:rsidRPr="0027220A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3264C09" w14:textId="16EE97E1" w:rsidR="003E6FE0" w:rsidRPr="004053A5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1F3FED02" w14:textId="77777777" w:rsidR="003E6FE0" w:rsidRPr="006857A4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742364" w14:textId="77777777" w:rsidR="003E6FE0" w:rsidRPr="006857A4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7E9FF9" w14:textId="77777777" w:rsidR="003E6FE0" w:rsidRPr="006857A4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0CBFBFB" w14:textId="4FD245EC" w:rsidR="003E6FE0" w:rsidRPr="00604674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/>
              </w:rPr>
              <w:t>551</w:t>
            </w:r>
          </w:p>
        </w:tc>
      </w:tr>
      <w:tr w:rsidR="003E6FE0" w:rsidRPr="007671A3" w14:paraId="1F5E1AA6" w14:textId="77777777" w:rsidTr="004C3C1D">
        <w:tc>
          <w:tcPr>
            <w:tcW w:w="4230" w:type="dxa"/>
            <w:shd w:val="clear" w:color="auto" w:fill="auto"/>
          </w:tcPr>
          <w:p w14:paraId="1DD7872C" w14:textId="77777777" w:rsidR="003E6FE0" w:rsidRPr="007671A3" w:rsidRDefault="003E6FE0" w:rsidP="005C2989">
            <w:pPr>
              <w:tabs>
                <w:tab w:val="clear" w:pos="227"/>
              </w:tabs>
              <w:ind w:left="162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70695D33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2972E7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229C7AE" w14:textId="59D3CA3B" w:rsidR="003E6FE0" w:rsidRPr="006857A4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E6FE0" w:rsidRPr="004053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36" w:type="dxa"/>
            <w:shd w:val="clear" w:color="auto" w:fill="auto"/>
          </w:tcPr>
          <w:p w14:paraId="47DE4E27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6691665" w14:textId="77777777" w:rsidR="003E6FE0" w:rsidRPr="007671A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CED91" w14:textId="77777777" w:rsidR="003E6FE0" w:rsidRPr="007671A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182BB73" w14:textId="45797701" w:rsidR="003E6FE0" w:rsidRPr="00604674" w:rsidRDefault="003E6FE0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67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046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  <w:r w:rsidRPr="0060467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E6FE0" w:rsidRPr="007671A3" w14:paraId="528FF9C0" w14:textId="77777777" w:rsidTr="004C3C1D">
        <w:tc>
          <w:tcPr>
            <w:tcW w:w="4230" w:type="dxa"/>
            <w:shd w:val="clear" w:color="auto" w:fill="auto"/>
          </w:tcPr>
          <w:p w14:paraId="78310D0C" w14:textId="19614A6B" w:rsidR="003E6FE0" w:rsidRPr="007671A3" w:rsidRDefault="003E6FE0" w:rsidP="005C2989">
            <w:pPr>
              <w:tabs>
                <w:tab w:val="clear" w:pos="227"/>
              </w:tabs>
              <w:ind w:left="162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CE6EC9" w14:textId="6E6EDA90" w:rsidR="003E6FE0" w:rsidRPr="006857A4" w:rsidRDefault="0003109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667CDE5F" w14:textId="77777777" w:rsidR="003E6FE0" w:rsidRPr="006857A4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DC0B" w14:textId="7640E10F" w:rsidR="003E6FE0" w:rsidRPr="006857A4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3E6FE0" w:rsidRPr="004053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47E583AA" w14:textId="77777777" w:rsidR="003E6FE0" w:rsidRPr="006857A4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4AF8D94A" w14:textId="1BC59B6F" w:rsidR="003E6FE0" w:rsidRPr="006857A4" w:rsidRDefault="0003109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7B4BF21" w14:textId="77777777" w:rsidR="003E6FE0" w:rsidRPr="006857A4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2742" w14:textId="0B7C6E34" w:rsidR="003E6FE0" w:rsidRPr="00604674" w:rsidRDefault="00031098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3E6FE0" w:rsidRPr="006046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740</w:t>
            </w:r>
          </w:p>
        </w:tc>
      </w:tr>
    </w:tbl>
    <w:p w14:paraId="125586E1" w14:textId="77F08D2C" w:rsidR="00AA0914" w:rsidRPr="00F02E5F" w:rsidRDefault="004F756D" w:rsidP="00E0038D">
      <w:pPr>
        <w:autoSpaceDE w:val="0"/>
        <w:autoSpaceDN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>
        <w:rPr>
          <w:rFonts w:ascii="Angsana New" w:hAnsi="Angsana New"/>
          <w:i/>
          <w:iCs/>
          <w:sz w:val="30"/>
          <w:szCs w:val="30"/>
          <w:cs/>
        </w:rPr>
        <w:tab/>
      </w:r>
    </w:p>
    <w:p w14:paraId="2ACEBEAB" w14:textId="4BFBADE6" w:rsidR="005B3B34" w:rsidRPr="00E8276F" w:rsidRDefault="008718D6" w:rsidP="00E0038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E8276F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</w:t>
      </w:r>
      <w:r w:rsidR="005B3B34" w:rsidRPr="00E8276F">
        <w:rPr>
          <w:rFonts w:ascii="Angsana New" w:hAnsi="Angsana New"/>
          <w:b/>
          <w:bCs/>
          <w:color w:val="000000"/>
          <w:sz w:val="30"/>
          <w:szCs w:val="30"/>
          <w:cs/>
        </w:rPr>
        <w:t>งินปันผล</w:t>
      </w:r>
    </w:p>
    <w:p w14:paraId="6465AAAC" w14:textId="77777777" w:rsidR="009D0C41" w:rsidRPr="00BB6F6F" w:rsidRDefault="009D0C41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8DD967" w14:textId="77777777" w:rsidR="00061492" w:rsidRPr="00BB6F6F" w:rsidRDefault="00061492" w:rsidP="00A53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  <w:tab w:val="left" w:pos="19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6F6F">
        <w:rPr>
          <w:rFonts w:ascii="Angsana New" w:hAnsi="Angsana New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3CDA1C4F" w14:textId="77777777" w:rsidR="00061492" w:rsidRPr="00585A5C" w:rsidRDefault="00061492" w:rsidP="00A53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yellow"/>
          <w:cs/>
        </w:rPr>
      </w:pPr>
    </w:p>
    <w:tbl>
      <w:tblPr>
        <w:tblW w:w="9273" w:type="dxa"/>
        <w:tblInd w:w="360" w:type="dxa"/>
        <w:tblLook w:val="04A0" w:firstRow="1" w:lastRow="0" w:firstColumn="1" w:lastColumn="0" w:noHBand="0" w:noVBand="1"/>
      </w:tblPr>
      <w:tblGrid>
        <w:gridCol w:w="2759"/>
        <w:gridCol w:w="1831"/>
        <w:gridCol w:w="1713"/>
        <w:gridCol w:w="1440"/>
        <w:gridCol w:w="270"/>
        <w:gridCol w:w="1260"/>
      </w:tblGrid>
      <w:tr w:rsidR="00061492" w:rsidRPr="000307FB" w14:paraId="7299868A" w14:textId="77777777" w:rsidTr="00A53FBA">
        <w:tc>
          <w:tcPr>
            <w:tcW w:w="2759" w:type="dxa"/>
            <w:shd w:val="clear" w:color="auto" w:fill="auto"/>
            <w:vAlign w:val="bottom"/>
          </w:tcPr>
          <w:p w14:paraId="167CDF04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4F844789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left="279"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20B93D9F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8" w:firstLine="2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D7DB0FC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1"/>
              </w:tabs>
              <w:spacing w:line="240" w:lineRule="auto"/>
              <w:ind w:left="341" w:right="31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BA48A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</w:p>
          <w:p w14:paraId="25E418AD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3A9376D2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22530" w14:textId="77777777" w:rsidR="00061492" w:rsidRPr="009F4166" w:rsidDel="00D43E7A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61492" w:rsidRPr="000307FB" w14:paraId="179D8E0D" w14:textId="77777777" w:rsidTr="00A53FBA">
        <w:tc>
          <w:tcPr>
            <w:tcW w:w="2759" w:type="dxa"/>
            <w:shd w:val="clear" w:color="auto" w:fill="auto"/>
          </w:tcPr>
          <w:p w14:paraId="06CB4FC0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40BF36B7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02A2ECA4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5D011B" w14:textId="4C585A8C" w:rsidR="00061492" w:rsidRPr="009F4166" w:rsidRDefault="00D01F0F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61492" w:rsidRPr="009F41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00451F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689EB7" w14:textId="4F949D5C" w:rsidR="00061492" w:rsidRPr="009F4166" w:rsidRDefault="00D01F0F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61492" w:rsidRPr="009F41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1492" w:rsidRPr="000307FB" w14:paraId="484FB933" w14:textId="77777777" w:rsidTr="00A53FBA">
        <w:tc>
          <w:tcPr>
            <w:tcW w:w="2759" w:type="dxa"/>
            <w:shd w:val="clear" w:color="auto" w:fill="auto"/>
          </w:tcPr>
          <w:p w14:paraId="125F4BB6" w14:textId="726F2FCC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F41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031098" w:rsidRPr="00031098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31" w:type="dxa"/>
            <w:shd w:val="clear" w:color="auto" w:fill="auto"/>
          </w:tcPr>
          <w:p w14:paraId="6CE8476D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26091749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CF1A92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3B1EB8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163DDB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492" w14:paraId="48823CAB" w14:textId="77777777" w:rsidTr="00A53FBA">
        <w:tc>
          <w:tcPr>
            <w:tcW w:w="2759" w:type="dxa"/>
            <w:shd w:val="clear" w:color="auto" w:fill="auto"/>
          </w:tcPr>
          <w:p w14:paraId="22F0B6CE" w14:textId="72A033E9" w:rsidR="00061492" w:rsidRPr="009F4166" w:rsidRDefault="00E2738C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2738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31" w:type="dxa"/>
            <w:shd w:val="clear" w:color="auto" w:fill="auto"/>
          </w:tcPr>
          <w:p w14:paraId="07A1CB11" w14:textId="16F5C548" w:rsidR="00061492" w:rsidRPr="009F4166" w:rsidRDefault="00031098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19</w:t>
            </w:r>
            <w:r w:rsidR="004B75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751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2738C" w:rsidRPr="00E273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3" w:type="dxa"/>
            <w:shd w:val="clear" w:color="auto" w:fill="auto"/>
          </w:tcPr>
          <w:p w14:paraId="64F7F090" w14:textId="6EB07CC2" w:rsidR="00061492" w:rsidRPr="009F4166" w:rsidRDefault="00031098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17</w:t>
            </w:r>
            <w:r w:rsidR="004B75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7514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E2738C" w:rsidRPr="00E273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D4B6A8" w14:textId="5E54D394" w:rsidR="00061492" w:rsidRPr="009F4166" w:rsidRDefault="00031098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C322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970058C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91C6BE" w14:textId="7091E705" w:rsidR="00061492" w:rsidRPr="009F4166" w:rsidRDefault="00031098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  <w:tr w:rsidR="00061492" w:rsidRPr="00526E2F" w14:paraId="66B5DED7" w14:textId="77777777" w:rsidTr="00A53FBA">
        <w:tc>
          <w:tcPr>
            <w:tcW w:w="2759" w:type="dxa"/>
            <w:shd w:val="clear" w:color="auto" w:fill="auto"/>
          </w:tcPr>
          <w:p w14:paraId="475E3733" w14:textId="77777777" w:rsidR="00061492" w:rsidRPr="00BB6F6F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04787985" w14:textId="77777777" w:rsidR="00061492" w:rsidRPr="00BB6F6F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shd w:val="clear" w:color="auto" w:fill="auto"/>
          </w:tcPr>
          <w:p w14:paraId="1CDA9C90" w14:textId="77777777" w:rsidR="00061492" w:rsidRPr="00BB6F6F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9B51177" w14:textId="77777777" w:rsidR="00061492" w:rsidRPr="00BB6F6F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26BAAD8" w14:textId="77777777" w:rsidR="00061492" w:rsidRPr="00BB6F6F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785E52D" w14:textId="77777777" w:rsidR="00061492" w:rsidRPr="00BB6F6F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61492" w:rsidRPr="000307FB" w14:paraId="7998E4B1" w14:textId="77777777" w:rsidTr="00A53FBA">
        <w:trPr>
          <w:trHeight w:val="80"/>
        </w:trPr>
        <w:tc>
          <w:tcPr>
            <w:tcW w:w="2759" w:type="dxa"/>
            <w:shd w:val="clear" w:color="auto" w:fill="auto"/>
          </w:tcPr>
          <w:p w14:paraId="6A32D9CF" w14:textId="1F3700CA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031098" w:rsidRPr="00031098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31" w:type="dxa"/>
            <w:shd w:val="clear" w:color="auto" w:fill="auto"/>
          </w:tcPr>
          <w:p w14:paraId="3BDAD622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55559A76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0137EFA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B1C0F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019C1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78E6" w:rsidRPr="000C3925" w14:paraId="5C2D21F1" w14:textId="77777777" w:rsidTr="00A53FBA">
        <w:tc>
          <w:tcPr>
            <w:tcW w:w="2759" w:type="dxa"/>
            <w:shd w:val="clear" w:color="auto" w:fill="auto"/>
          </w:tcPr>
          <w:p w14:paraId="7188589B" w14:textId="796F6E94" w:rsidR="000378E6" w:rsidRPr="009F4166" w:rsidRDefault="000378E6" w:rsidP="0003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F41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31" w:type="dxa"/>
            <w:shd w:val="clear" w:color="auto" w:fill="auto"/>
          </w:tcPr>
          <w:p w14:paraId="16BC1AFD" w14:textId="5F7D05B4" w:rsidR="000378E6" w:rsidRPr="009F4166" w:rsidRDefault="00031098" w:rsidP="0003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Pr="00031098">
              <w:rPr>
                <w:rFonts w:ascii="Angsana New" w:hAnsi="Angsana New" w:hint="cs"/>
                <w:sz w:val="30"/>
                <w:szCs w:val="30"/>
              </w:rPr>
              <w:t>2</w:t>
            </w:r>
            <w:r w:rsidR="000378E6" w:rsidRPr="009F416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3" w:type="dxa"/>
            <w:shd w:val="clear" w:color="auto" w:fill="auto"/>
          </w:tcPr>
          <w:p w14:paraId="49641CDF" w14:textId="67084777" w:rsidR="000378E6" w:rsidRPr="009F4166" w:rsidRDefault="00031098" w:rsidP="0003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19</w:t>
            </w:r>
            <w:r w:rsidR="000378E6" w:rsidRPr="009F41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78E6" w:rsidRPr="009F416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B4835C" w14:textId="24D9C727" w:rsidR="000378E6" w:rsidRPr="009F4166" w:rsidRDefault="00031098" w:rsidP="0003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0378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48202CEC" w14:textId="5A6F4BAC" w:rsidR="000378E6" w:rsidRPr="009F4166" w:rsidRDefault="000378E6" w:rsidP="0003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5684509" w14:textId="6AB649DB" w:rsidR="000378E6" w:rsidRPr="009F4166" w:rsidRDefault="00031098" w:rsidP="0003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</w:p>
        </w:tc>
      </w:tr>
    </w:tbl>
    <w:p w14:paraId="593C091C" w14:textId="77777777" w:rsidR="008A215D" w:rsidRPr="007671A3" w:rsidRDefault="008A215D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49BCCF6" w14:textId="77777777" w:rsidR="00C9767D" w:rsidRDefault="00C9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264DD1C6" w14:textId="79928240" w:rsidR="005B3B34" w:rsidRPr="00BB6F6F" w:rsidRDefault="005B3B34" w:rsidP="00E0038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B6F6F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เครื่องมือทางการเงิน</w:t>
      </w:r>
    </w:p>
    <w:p w14:paraId="016DF18F" w14:textId="18DFC247" w:rsidR="008118A1" w:rsidRPr="00654F06" w:rsidRDefault="008118A1" w:rsidP="00654F06">
      <w:pPr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2B6DB15" w14:textId="77777777" w:rsidR="009D6DE1" w:rsidRPr="0008622A" w:rsidRDefault="009D6DE1" w:rsidP="00654F06">
      <w:pPr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22A4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8622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6031BED" w14:textId="77777777" w:rsidR="00E530E1" w:rsidRPr="00654F06" w:rsidRDefault="00E530E1" w:rsidP="00654F06">
      <w:pPr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5226659" w14:textId="77777777" w:rsidR="00654F06" w:rsidRPr="00133AB8" w:rsidRDefault="00654F06" w:rsidP="00654F06">
      <w:pPr>
        <w:tabs>
          <w:tab w:val="left" w:pos="810"/>
        </w:tabs>
        <w:ind w:left="900" w:right="-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133AB8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กับมูลค่าตามบัญชี</w:t>
      </w:r>
    </w:p>
    <w:p w14:paraId="6E9FCB02" w14:textId="77777777" w:rsidR="00E530E1" w:rsidRPr="00654F06" w:rsidRDefault="00E530E1" w:rsidP="00654F06">
      <w:pPr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C5446E2" w14:textId="54DC7B3C" w:rsidR="005D1295" w:rsidRPr="00654F06" w:rsidRDefault="005D1295" w:rsidP="00654F06">
      <w:pPr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C7E3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DC7E3E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14:paraId="78303ED0" w14:textId="77777777" w:rsidR="005D1295" w:rsidRPr="00B725CC" w:rsidRDefault="005D1295" w:rsidP="005D1295">
      <w:pPr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13CBD38" w14:textId="77777777" w:rsidR="00454FD4" w:rsidRPr="00047321" w:rsidRDefault="00454FD4" w:rsidP="00454FD4">
      <w:pPr>
        <w:tabs>
          <w:tab w:val="clear" w:pos="454"/>
          <w:tab w:val="left" w:pos="810"/>
        </w:tabs>
        <w:ind w:left="90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047321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7233F890" w14:textId="77777777" w:rsidR="00454FD4" w:rsidRPr="00047321" w:rsidRDefault="00454FD4" w:rsidP="0045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p w14:paraId="4ED3A9BE" w14:textId="37C01D53" w:rsidR="00454FD4" w:rsidRPr="00DC7E3E" w:rsidRDefault="00454FD4" w:rsidP="00454FD4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DC7E3E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C7E3E">
        <w:rPr>
          <w:rFonts w:ascii="Angsana New" w:hAnsi="Angsana New"/>
          <w:sz w:val="30"/>
          <w:szCs w:val="30"/>
        </w:rPr>
        <w:t xml:space="preserve"> </w:t>
      </w:r>
      <w:r w:rsidRPr="00DC7E3E">
        <w:rPr>
          <w:rFonts w:ascii="Angsana New" w:hAnsi="Angsana New" w:hint="cs"/>
          <w:sz w:val="30"/>
          <w:szCs w:val="30"/>
          <w:cs/>
        </w:rPr>
        <w:t>คณะกรรมการบริษัทจัดตั้ง</w:t>
      </w:r>
      <w:r w:rsidRPr="00110B72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</w:t>
      </w:r>
      <w:r w:rsidR="00237B8F" w:rsidRPr="00110B72">
        <w:rPr>
          <w:rFonts w:ascii="Angsana New" w:hAnsi="Angsana New" w:hint="cs"/>
          <w:sz w:val="30"/>
          <w:szCs w:val="30"/>
          <w:cs/>
        </w:rPr>
        <w:t>และคณะกรรมการสินเชื่อ</w:t>
      </w:r>
      <w:r w:rsidRPr="00110B72">
        <w:rPr>
          <w:rFonts w:ascii="Angsana New" w:hAnsi="Angsana New" w:hint="cs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</w:t>
      </w:r>
      <w:r w:rsidRPr="00110B72">
        <w:rPr>
          <w:rFonts w:ascii="Angsana New" w:hAnsi="Angsana New"/>
          <w:sz w:val="30"/>
          <w:szCs w:val="30"/>
        </w:rPr>
        <w:t xml:space="preserve"> </w:t>
      </w:r>
      <w:r w:rsidRPr="00110B72">
        <w:rPr>
          <w:rFonts w:ascii="Angsana New" w:hAnsi="Angsana New" w:hint="cs"/>
          <w:sz w:val="30"/>
          <w:szCs w:val="30"/>
          <w:cs/>
        </w:rPr>
        <w:t>คณะกรรมการจะรายงาน</w:t>
      </w:r>
      <w:r w:rsidRPr="00DC7E3E">
        <w:rPr>
          <w:rFonts w:ascii="Angsana New" w:hAnsi="Angsana New" w:hint="cs"/>
          <w:sz w:val="30"/>
          <w:szCs w:val="30"/>
          <w:cs/>
        </w:rPr>
        <w:t>การดำเนินการดังกล่าวต่อคณะกรรมการบริษัทอย่างสม่ำเสมอ</w:t>
      </w:r>
    </w:p>
    <w:p w14:paraId="2923BA90" w14:textId="77777777" w:rsidR="00454FD4" w:rsidRPr="00DC7E3E" w:rsidRDefault="00454FD4" w:rsidP="00454FD4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20"/>
          <w:szCs w:val="20"/>
        </w:rPr>
      </w:pPr>
    </w:p>
    <w:p w14:paraId="5AB8E64D" w14:textId="77777777" w:rsidR="00454FD4" w:rsidRPr="00EA1013" w:rsidRDefault="00454FD4" w:rsidP="00454FD4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DC7E3E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C7E3E">
        <w:rPr>
          <w:rFonts w:ascii="Angsana New" w:hAnsi="Angsana New" w:hint="cs"/>
          <w:sz w:val="30"/>
          <w:szCs w:val="30"/>
        </w:rPr>
        <w:t xml:space="preserve"> </w:t>
      </w:r>
      <w:r w:rsidRPr="00DC7E3E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ACC2A9D" w14:textId="77777777" w:rsidR="005D1295" w:rsidRPr="000F06C4" w:rsidRDefault="005D1295" w:rsidP="005D1295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20"/>
          <w:szCs w:val="20"/>
        </w:rPr>
      </w:pPr>
    </w:p>
    <w:p w14:paraId="17F5B875" w14:textId="77777777" w:rsidR="00D25B03" w:rsidRPr="00DC7E3E" w:rsidRDefault="00D25B03" w:rsidP="00D25B03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DC7E3E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B24E6B">
        <w:rPr>
          <w:rFonts w:ascii="Angsana New" w:hAnsi="Angsana New" w:hint="cs"/>
          <w:spacing w:val="-6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</w:t>
      </w:r>
      <w:r w:rsidRPr="00F61B16">
        <w:rPr>
          <w:rFonts w:ascii="Angsana New" w:hAnsi="Angsana New" w:hint="cs"/>
          <w:spacing w:val="6"/>
          <w:sz w:val="30"/>
          <w:szCs w:val="30"/>
          <w:cs/>
        </w:rPr>
        <w:t>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DC7E3E">
        <w:rPr>
          <w:rFonts w:ascii="Angsana New" w:hAnsi="Angsana New" w:hint="cs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196A17BF" w14:textId="77777777" w:rsidR="005D1295" w:rsidRPr="00DC7E3E" w:rsidRDefault="005D1295" w:rsidP="005D1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10"/>
        </w:tabs>
        <w:ind w:left="90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AD13055" w14:textId="6CA9489A" w:rsidR="00475046" w:rsidRPr="00DC7E3E" w:rsidRDefault="00D01F0F" w:rsidP="00475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1F0F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654F0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5D1295" w:rsidRPr="00DC7E3E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1</w:t>
      </w:r>
      <w:proofErr w:type="gramStart"/>
      <w:r w:rsidRPr="00D01F0F">
        <w:rPr>
          <w:rFonts w:ascii="Angsana New" w:hAnsi="Angsana New" w:hint="cs"/>
          <w:b/>
          <w:bCs/>
          <w:i/>
          <w:iCs/>
          <w:sz w:val="30"/>
          <w:szCs w:val="30"/>
        </w:rPr>
        <w:t>)</w:t>
      </w:r>
      <w:r w:rsidR="005D1295" w:rsidRPr="00DC7E3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 w:rsidR="00475046" w:rsidRPr="00DC7E3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="00475046" w:rsidRPr="00DC7E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เครดิต</w:t>
      </w:r>
      <w:proofErr w:type="gramEnd"/>
    </w:p>
    <w:p w14:paraId="5637F901" w14:textId="77777777" w:rsidR="00475046" w:rsidRPr="00DC7E3E" w:rsidRDefault="00475046" w:rsidP="00475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588A2F" w14:textId="77777777" w:rsidR="00475046" w:rsidRPr="00DC7E3E" w:rsidRDefault="00475046" w:rsidP="00475046">
      <w:pPr>
        <w:tabs>
          <w:tab w:val="clear" w:pos="907"/>
          <w:tab w:val="left" w:pos="1080"/>
        </w:tabs>
        <w:ind w:left="135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DC7E3E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7DEF58A" w14:textId="2BB9F95A" w:rsidR="005D1295" w:rsidRPr="00DC7E3E" w:rsidRDefault="005D1295" w:rsidP="00475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p w14:paraId="17C19AFE" w14:textId="0221E83F" w:rsidR="00822B05" w:rsidRPr="00DC7E3E" w:rsidRDefault="005D1295" w:rsidP="00822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firstLine="783"/>
        <w:jc w:val="thaiDistribute"/>
        <w:rPr>
          <w:rFonts w:ascii="Angsana New" w:hAnsi="Angsana New"/>
          <w:sz w:val="30"/>
          <w:szCs w:val="30"/>
        </w:rPr>
      </w:pPr>
      <w:r w:rsidRPr="00DC7E3E">
        <w:rPr>
          <w:rFonts w:ascii="Angsana New" w:hAnsi="Angsana New"/>
          <w:sz w:val="30"/>
          <w:szCs w:val="30"/>
        </w:rPr>
        <w:lastRenderedPageBreak/>
        <w:t>(</w:t>
      </w:r>
      <w:r w:rsidR="00654F06">
        <w:rPr>
          <w:rFonts w:ascii="Angsana New" w:hAnsi="Angsana New" w:hint="cs"/>
          <w:sz w:val="30"/>
          <w:szCs w:val="30"/>
          <w:cs/>
        </w:rPr>
        <w:t>ข</w:t>
      </w:r>
      <w:r w:rsidRPr="00DC7E3E">
        <w:rPr>
          <w:rFonts w:ascii="Angsana New" w:hAnsi="Angsana New"/>
          <w:sz w:val="30"/>
          <w:szCs w:val="30"/>
        </w:rPr>
        <w:t>.</w:t>
      </w:r>
      <w:r w:rsidR="00031098" w:rsidRPr="00031098">
        <w:rPr>
          <w:rFonts w:ascii="Angsana New" w:hAnsi="Angsana New"/>
          <w:sz w:val="30"/>
          <w:szCs w:val="30"/>
        </w:rPr>
        <w:t>1</w:t>
      </w:r>
      <w:r w:rsidRPr="00DC7E3E">
        <w:rPr>
          <w:rFonts w:ascii="Angsana New" w:hAnsi="Angsana New"/>
          <w:sz w:val="30"/>
          <w:szCs w:val="30"/>
        </w:rPr>
        <w:t>.</w:t>
      </w:r>
      <w:r w:rsidR="00031098" w:rsidRPr="00031098">
        <w:rPr>
          <w:rFonts w:ascii="Angsana New" w:hAnsi="Angsana New"/>
          <w:sz w:val="30"/>
          <w:szCs w:val="30"/>
        </w:rPr>
        <w:t>1</w:t>
      </w:r>
      <w:proofErr w:type="gramStart"/>
      <w:r w:rsidRPr="00DC7E3E">
        <w:rPr>
          <w:rFonts w:ascii="Angsana New" w:hAnsi="Angsana New"/>
          <w:sz w:val="30"/>
          <w:szCs w:val="30"/>
        </w:rPr>
        <w:t>)</w:t>
      </w:r>
      <w:r w:rsidRPr="00DC7E3E">
        <w:rPr>
          <w:rFonts w:ascii="Angsana New" w:hAnsi="Angsana New"/>
          <w:i/>
          <w:iCs/>
          <w:sz w:val="30"/>
          <w:szCs w:val="30"/>
        </w:rPr>
        <w:t xml:space="preserve">  </w:t>
      </w:r>
      <w:r w:rsidR="00822B05" w:rsidRPr="00DC7E3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proofErr w:type="gramEnd"/>
      <w:r w:rsidR="00822B05" w:rsidRPr="00DC7E3E">
        <w:rPr>
          <w:rFonts w:ascii="Angsana New" w:hAnsi="Angsana New"/>
          <w:sz w:val="30"/>
          <w:szCs w:val="30"/>
          <w:cs/>
        </w:rPr>
        <w:t xml:space="preserve"> </w:t>
      </w:r>
    </w:p>
    <w:p w14:paraId="7963CEFF" w14:textId="77777777" w:rsidR="00822B05" w:rsidRPr="00DC7E3E" w:rsidRDefault="00822B05" w:rsidP="00822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05090CD8" w14:textId="77777777" w:rsidR="00822B05" w:rsidRDefault="00822B05" w:rsidP="00822B05">
      <w:pPr>
        <w:pStyle w:val="block"/>
        <w:spacing w:after="0" w:line="240" w:lineRule="auto"/>
        <w:ind w:left="1980" w:right="-7"/>
        <w:jc w:val="thaiDistribute"/>
        <w:rPr>
          <w:rFonts w:ascii="Angsana New" w:hAnsi="Angsana New"/>
          <w:sz w:val="30"/>
          <w:szCs w:val="30"/>
        </w:rPr>
      </w:pPr>
      <w:r w:rsidRPr="00DC7E3E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</w:t>
      </w:r>
      <w:r w:rsidRPr="00DC7E3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C7E3E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</w:t>
      </w:r>
      <w:r w:rsidRPr="00DC7E3E">
        <w:rPr>
          <w:rFonts w:ascii="Angsana New" w:hAnsi="Angsana New"/>
          <w:sz w:val="30"/>
          <w:szCs w:val="30"/>
          <w:cs/>
          <w:lang w:bidi="th-TH"/>
        </w:rPr>
        <w:t>ถูก</w:t>
      </w:r>
      <w:r w:rsidRPr="00DC7E3E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DC7E3E">
        <w:rPr>
          <w:rFonts w:ascii="Angsana New" w:hAnsi="Angsana New" w:hint="cs"/>
          <w:sz w:val="30"/>
          <w:szCs w:val="30"/>
          <w:cs/>
        </w:rPr>
        <w:t>อันดับ</w:t>
      </w:r>
      <w:r w:rsidRPr="00DC7E3E">
        <w:rPr>
          <w:rFonts w:ascii="Angsana New" w:hAnsi="Angsana New"/>
          <w:sz w:val="30"/>
          <w:szCs w:val="30"/>
          <w:cs/>
        </w:rPr>
        <w:t>ความน่าเชื่อถือ ซึ่ง</w:t>
      </w:r>
      <w:r w:rsidRPr="00DC7E3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C7E3E">
        <w:rPr>
          <w:rFonts w:ascii="Angsana New" w:hAnsi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65865AD4" w14:textId="473E65DA" w:rsidR="00654F06" w:rsidRDefault="00654F06" w:rsidP="00822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firstLine="783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1D5D404C" w14:textId="48B89B72" w:rsidR="00543AB1" w:rsidRPr="00436716" w:rsidRDefault="005D1295" w:rsidP="0054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5" w:firstLine="805"/>
        <w:jc w:val="thaiDistribute"/>
        <w:rPr>
          <w:rFonts w:ascii="Angsana New" w:hAnsi="Angsana New"/>
          <w:sz w:val="30"/>
          <w:szCs w:val="30"/>
        </w:rPr>
      </w:pPr>
      <w:r w:rsidRPr="00436716">
        <w:rPr>
          <w:rFonts w:ascii="Angsana New" w:hAnsi="Angsana New"/>
          <w:sz w:val="30"/>
          <w:szCs w:val="30"/>
        </w:rPr>
        <w:t>(</w:t>
      </w:r>
      <w:r w:rsidR="00654F06">
        <w:rPr>
          <w:rFonts w:ascii="Angsana New" w:hAnsi="Angsana New" w:hint="cs"/>
          <w:sz w:val="30"/>
          <w:szCs w:val="30"/>
          <w:cs/>
        </w:rPr>
        <w:t>ข</w:t>
      </w:r>
      <w:r w:rsidRPr="00436716">
        <w:rPr>
          <w:rFonts w:ascii="Angsana New" w:hAnsi="Angsana New"/>
          <w:sz w:val="30"/>
          <w:szCs w:val="30"/>
        </w:rPr>
        <w:t>.</w:t>
      </w:r>
      <w:r w:rsidR="00031098" w:rsidRPr="00031098">
        <w:rPr>
          <w:rFonts w:ascii="Angsana New" w:hAnsi="Angsana New"/>
          <w:sz w:val="30"/>
          <w:szCs w:val="30"/>
        </w:rPr>
        <w:t>1</w:t>
      </w:r>
      <w:r w:rsidRPr="00436716">
        <w:rPr>
          <w:rFonts w:ascii="Angsana New" w:hAnsi="Angsana New"/>
          <w:sz w:val="30"/>
          <w:szCs w:val="30"/>
        </w:rPr>
        <w:t>.</w:t>
      </w:r>
      <w:r w:rsidR="00031098" w:rsidRPr="00031098">
        <w:rPr>
          <w:rFonts w:ascii="Angsana New" w:hAnsi="Angsana New"/>
          <w:sz w:val="30"/>
          <w:szCs w:val="30"/>
        </w:rPr>
        <w:t>2</w:t>
      </w:r>
      <w:proofErr w:type="gramStart"/>
      <w:r w:rsidRPr="00436716">
        <w:rPr>
          <w:rFonts w:ascii="Angsana New" w:hAnsi="Angsana New"/>
          <w:sz w:val="30"/>
          <w:szCs w:val="30"/>
        </w:rPr>
        <w:t>)</w:t>
      </w:r>
      <w:r w:rsidRPr="00436716">
        <w:rPr>
          <w:rFonts w:ascii="Angsana New" w:hAnsi="Angsana New"/>
          <w:i/>
          <w:iCs/>
          <w:sz w:val="30"/>
          <w:szCs w:val="30"/>
        </w:rPr>
        <w:t xml:space="preserve">  </w:t>
      </w:r>
      <w:r w:rsidR="00543AB1" w:rsidRPr="001F619E">
        <w:rPr>
          <w:rFonts w:ascii="Angsana New" w:hAnsi="Angsana New"/>
          <w:sz w:val="30"/>
          <w:szCs w:val="30"/>
          <w:cs/>
        </w:rPr>
        <w:t>ลูกหนี้การค้าและ</w:t>
      </w:r>
      <w:r w:rsidR="00543AB1" w:rsidRPr="00D07F13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proofErr w:type="gramEnd"/>
      <w:r w:rsidR="00543AB1" w:rsidRPr="001F619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43AB1" w:rsidRPr="001F619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D786FDA" w14:textId="77777777" w:rsidR="00543AB1" w:rsidRPr="00436716" w:rsidRDefault="00543AB1" w:rsidP="0054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5" w:firstLine="805"/>
        <w:jc w:val="thaiDistribute"/>
        <w:rPr>
          <w:rFonts w:ascii="Angsana New" w:hAnsi="Angsana New"/>
          <w:sz w:val="24"/>
          <w:szCs w:val="24"/>
        </w:rPr>
      </w:pPr>
    </w:p>
    <w:p w14:paraId="3067BDEC" w14:textId="517E577E" w:rsidR="00543AB1" w:rsidRPr="00436716" w:rsidRDefault="00543AB1" w:rsidP="00543AB1">
      <w:pPr>
        <w:tabs>
          <w:tab w:val="clear" w:pos="907"/>
          <w:tab w:val="left" w:pos="1080"/>
        </w:tabs>
        <w:spacing w:line="240" w:lineRule="auto"/>
        <w:ind w:left="1980" w:right="-115"/>
        <w:jc w:val="thaiDistribute"/>
        <w:rPr>
          <w:rFonts w:ascii="Angsana New" w:hAnsi="Angsana New"/>
          <w:sz w:val="30"/>
          <w:szCs w:val="30"/>
        </w:rPr>
      </w:pPr>
      <w:r w:rsidRPr="00436716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</w:t>
      </w:r>
      <w:r w:rsidRPr="00436716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36716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36716">
        <w:rPr>
          <w:rFonts w:ascii="Angsana New" w:hAnsi="Angsana New"/>
          <w:sz w:val="30"/>
          <w:szCs w:val="30"/>
        </w:rPr>
        <w:t xml:space="preserve"> </w:t>
      </w:r>
      <w:r w:rsidRPr="00436716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031098" w:rsidRPr="00031098">
        <w:rPr>
          <w:rFonts w:ascii="Angsana New" w:hAnsi="Angsana New"/>
          <w:sz w:val="30"/>
          <w:szCs w:val="30"/>
        </w:rPr>
        <w:t>2</w:t>
      </w:r>
      <w:r w:rsidR="00916369">
        <w:rPr>
          <w:rFonts w:ascii="Angsana New" w:hAnsi="Angsana New"/>
          <w:sz w:val="30"/>
          <w:szCs w:val="30"/>
        </w:rPr>
        <w:t>0</w:t>
      </w:r>
    </w:p>
    <w:p w14:paraId="16EDE004" w14:textId="77777777" w:rsidR="00543AB1" w:rsidRPr="00436716" w:rsidRDefault="00543AB1" w:rsidP="0054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980" w:right="-11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EB7AA0B" w14:textId="3B0EC312" w:rsidR="00543AB1" w:rsidRPr="00E11DE4" w:rsidRDefault="00543AB1" w:rsidP="00543AB1">
      <w:pPr>
        <w:shd w:val="clear" w:color="auto" w:fill="FFFFFF" w:themeFill="background1"/>
        <w:tabs>
          <w:tab w:val="clear" w:pos="907"/>
          <w:tab w:val="left" w:pos="1080"/>
        </w:tabs>
        <w:spacing w:line="240" w:lineRule="auto"/>
        <w:ind w:left="1980" w:right="-115"/>
        <w:jc w:val="thaiDistribute"/>
        <w:rPr>
          <w:rFonts w:ascii="Times New Roman" w:hAnsi="Times New Roman"/>
          <w:sz w:val="30"/>
          <w:szCs w:val="30"/>
          <w:cs/>
        </w:rPr>
      </w:pPr>
      <w:r w:rsidRPr="009C56EB">
        <w:rPr>
          <w:rFonts w:ascii="Angsana New" w:hAnsi="Angsana New"/>
          <w:spacing w:val="2"/>
          <w:sz w:val="30"/>
          <w:szCs w:val="30"/>
          <w:cs/>
        </w:rPr>
        <w:t>คณะกรรมการ</w:t>
      </w:r>
      <w:r w:rsidR="00A41E14" w:rsidRPr="009C56EB">
        <w:rPr>
          <w:rFonts w:ascii="Angsana New" w:hAnsi="Angsana New" w:hint="cs"/>
          <w:spacing w:val="2"/>
          <w:sz w:val="30"/>
          <w:szCs w:val="30"/>
          <w:cs/>
        </w:rPr>
        <w:t>สินเชื่อ</w:t>
      </w:r>
      <w:r w:rsidRPr="009C56EB">
        <w:rPr>
          <w:rFonts w:ascii="Angsana New" w:hAnsi="Angsana New"/>
          <w:spacing w:val="2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Pr="009C56EB">
        <w:rPr>
          <w:rFonts w:ascii="Angsana New" w:hAnsi="Angsana New"/>
          <w:spacing w:val="-2"/>
          <w:sz w:val="30"/>
          <w:szCs w:val="30"/>
          <w:cs/>
        </w:rPr>
        <w:t>แต่ละรายก่อนที่</w:t>
      </w:r>
      <w:r w:rsidRPr="009C56EB">
        <w:rPr>
          <w:rFonts w:ascii="Angsana New" w:hAnsi="Angsana New" w:hint="cs"/>
          <w:spacing w:val="-2"/>
          <w:sz w:val="30"/>
          <w:szCs w:val="30"/>
          <w:shd w:val="clear" w:color="auto" w:fill="FFFFFF" w:themeFill="background1"/>
          <w:cs/>
        </w:rPr>
        <w:t>กลุ่มบริษัท</w:t>
      </w:r>
      <w:r w:rsidRPr="009C56EB">
        <w:rPr>
          <w:rFonts w:ascii="Angsana New" w:hAnsi="Angsana New"/>
          <w:spacing w:val="-2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9C56E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9C56EB">
        <w:rPr>
          <w:rFonts w:ascii="Angsana New" w:hAnsi="Angsana New" w:hint="cs"/>
          <w:spacing w:val="4"/>
          <w:sz w:val="30"/>
          <w:szCs w:val="30"/>
          <w:shd w:val="clear" w:color="auto" w:fill="FFFFFF" w:themeFill="background1"/>
          <w:cs/>
        </w:rPr>
        <w:t>กลุ่มบริษัท</w:t>
      </w:r>
      <w:r w:rsidRPr="009C56EB">
        <w:rPr>
          <w:rFonts w:ascii="Angsana New" w:hAnsi="Angsana New"/>
          <w:spacing w:val="4"/>
          <w:sz w:val="30"/>
          <w:szCs w:val="30"/>
          <w:cs/>
        </w:rPr>
        <w:t>จะทบทวน</w:t>
      </w:r>
      <w:r w:rsidRPr="009C56EB">
        <w:rPr>
          <w:rFonts w:ascii="Angsana New" w:hAnsi="Angsana New" w:hint="cs"/>
          <w:spacing w:val="4"/>
          <w:sz w:val="30"/>
          <w:szCs w:val="30"/>
          <w:shd w:val="clear" w:color="auto" w:fill="FFFFFF" w:themeFill="background1"/>
          <w:cs/>
        </w:rPr>
        <w:t>อันดับความน่าเชื่อถือภายนอก</w:t>
      </w:r>
      <w:r w:rsidRPr="009C56EB">
        <w:rPr>
          <w:rFonts w:ascii="Angsana New" w:hAnsi="Angsana New" w:hint="cs"/>
          <w:spacing w:val="4"/>
          <w:sz w:val="30"/>
          <w:szCs w:val="30"/>
          <w:shd w:val="clear" w:color="auto" w:fill="FFFFFF" w:themeFill="background1"/>
        </w:rPr>
        <w:t xml:space="preserve"> </w:t>
      </w:r>
      <w:r w:rsidRPr="009C56EB">
        <w:rPr>
          <w:rFonts w:ascii="Angsana New" w:hAnsi="Angsana New" w:hint="cs"/>
          <w:spacing w:val="4"/>
          <w:sz w:val="30"/>
          <w:szCs w:val="30"/>
          <w:shd w:val="clear" w:color="auto" w:fill="FFFFFF" w:themeFill="background1"/>
          <w:cs/>
        </w:rPr>
        <w:t>งบการเงิน ข้อมูลของสถาบันจัดอันดับ</w:t>
      </w:r>
      <w:r w:rsidRPr="009C56EB">
        <w:rPr>
          <w:rFonts w:ascii="Angsana New" w:hAnsi="Angsana New" w:hint="cs"/>
          <w:spacing w:val="-2"/>
          <w:sz w:val="30"/>
          <w:szCs w:val="30"/>
          <w:shd w:val="clear" w:color="auto" w:fill="FFFFFF" w:themeFill="background1"/>
          <w:cs/>
        </w:rPr>
        <w:t>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Pr="009C56EB">
        <w:rPr>
          <w:rFonts w:ascii="Angsana New" w:hAnsi="Angsana New" w:hint="cs"/>
          <w:sz w:val="30"/>
          <w:szCs w:val="30"/>
          <w:cs/>
        </w:rPr>
        <w:t xml:space="preserve"> </w:t>
      </w:r>
      <w:r w:rsidRPr="00E612C0">
        <w:rPr>
          <w:rFonts w:ascii="Angsana New" w:hAnsi="Angsana New"/>
          <w:spacing w:val="-2"/>
          <w:sz w:val="30"/>
          <w:szCs w:val="30"/>
          <w:cs/>
        </w:rPr>
        <w:t>วงเงินยอดขาย</w:t>
      </w:r>
      <w:r w:rsidRPr="00E612C0">
        <w:rPr>
          <w:rFonts w:ascii="Angsana New" w:hAnsi="Angsana New" w:hint="cs"/>
          <w:spacing w:val="-2"/>
          <w:sz w:val="30"/>
          <w:szCs w:val="30"/>
          <w:cs/>
        </w:rPr>
        <w:t>จะ</w:t>
      </w:r>
      <w:r w:rsidRPr="00E612C0">
        <w:rPr>
          <w:rFonts w:ascii="Angsana New" w:hAnsi="Angsana New"/>
          <w:spacing w:val="-2"/>
          <w:sz w:val="30"/>
          <w:szCs w:val="30"/>
          <w:cs/>
        </w:rPr>
        <w:t>กำหนด</w:t>
      </w:r>
      <w:r w:rsidRPr="00E612C0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E612C0">
        <w:rPr>
          <w:rFonts w:ascii="Angsana New" w:hAnsi="Angsana New"/>
          <w:spacing w:val="-2"/>
          <w:sz w:val="30"/>
          <w:szCs w:val="30"/>
          <w:cs/>
        </w:rPr>
        <w:t>สำหรับลูกค้าแต่ละรายและ</w:t>
      </w:r>
      <w:r w:rsidRPr="00E612C0">
        <w:rPr>
          <w:rFonts w:ascii="Angsana New" w:hAnsi="Angsana New" w:hint="cs"/>
          <w:spacing w:val="-2"/>
          <w:sz w:val="30"/>
          <w:szCs w:val="30"/>
          <w:cs/>
        </w:rPr>
        <w:t>จะ</w:t>
      </w:r>
      <w:r w:rsidRPr="00E612C0">
        <w:rPr>
          <w:rFonts w:ascii="Angsana New" w:hAnsi="Angsana New"/>
          <w:spacing w:val="-2"/>
          <w:sz w:val="30"/>
          <w:szCs w:val="30"/>
          <w:cs/>
        </w:rPr>
        <w:t>ทบทวนเป็นราย</w:t>
      </w:r>
      <w:r w:rsidRPr="00E612C0">
        <w:rPr>
          <w:rFonts w:ascii="Angsana New" w:hAnsi="Angsana New" w:hint="cs"/>
          <w:spacing w:val="-2"/>
          <w:sz w:val="30"/>
          <w:szCs w:val="30"/>
          <w:cs/>
        </w:rPr>
        <w:t xml:space="preserve">ไตรมาส </w:t>
      </w:r>
      <w:r w:rsidRPr="00E612C0">
        <w:rPr>
          <w:rFonts w:ascii="Angsana New" w:hAnsi="Angsana New"/>
          <w:spacing w:val="-2"/>
          <w:sz w:val="30"/>
          <w:szCs w:val="30"/>
          <w:cs/>
        </w:rPr>
        <w:t>ยอดขายที่เกินกว่า</w:t>
      </w:r>
      <w:r w:rsidRPr="009C56EB">
        <w:rPr>
          <w:rFonts w:ascii="Angsana New" w:hAnsi="Angsana New"/>
          <w:sz w:val="30"/>
          <w:szCs w:val="30"/>
          <w:cs/>
        </w:rPr>
        <w:t>วงเงินดังกล่าวต้องได้รับการอนุมัติจาก</w:t>
      </w:r>
      <w:r w:rsidRPr="009C56EB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คณะกรรมการ</w:t>
      </w:r>
      <w:r w:rsidR="00A41E14" w:rsidRPr="009C56EB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สินเชื่อ</w:t>
      </w:r>
    </w:p>
    <w:p w14:paraId="1E3FF8D7" w14:textId="27034D1D" w:rsidR="005D1295" w:rsidRPr="00543AB1" w:rsidRDefault="005D1295" w:rsidP="0054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5" w:firstLine="805"/>
        <w:jc w:val="thaiDistribute"/>
        <w:rPr>
          <w:rFonts w:ascii="Angsana New" w:hAnsi="Angsana New"/>
          <w:sz w:val="30"/>
          <w:szCs w:val="30"/>
        </w:rPr>
      </w:pPr>
    </w:p>
    <w:p w14:paraId="173A156B" w14:textId="2DCB84F9" w:rsidR="005D1295" w:rsidRPr="00AA0205" w:rsidRDefault="005D1295" w:rsidP="000E1C67">
      <w:pPr>
        <w:shd w:val="clear" w:color="auto" w:fill="FFFFFF" w:themeFill="background1"/>
        <w:tabs>
          <w:tab w:val="clear" w:pos="907"/>
          <w:tab w:val="left" w:pos="1080"/>
        </w:tabs>
        <w:spacing w:line="240" w:lineRule="auto"/>
        <w:ind w:left="1980" w:right="-115"/>
        <w:jc w:val="thaiDistribute"/>
        <w:rPr>
          <w:rFonts w:ascii="Angsana New" w:hAnsi="Angsana New"/>
          <w:sz w:val="30"/>
          <w:szCs w:val="30"/>
        </w:rPr>
      </w:pPr>
      <w:r w:rsidRPr="00AA020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A0205">
        <w:rPr>
          <w:rFonts w:ascii="Angsana New" w:hAnsi="Angsana New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AA0205">
        <w:rPr>
          <w:rFonts w:ascii="Angsana New" w:hAnsi="Angsana New" w:hint="cs"/>
          <w:sz w:val="30"/>
          <w:szCs w:val="30"/>
          <w:cs/>
        </w:rPr>
        <w:t xml:space="preserve"> </w:t>
      </w:r>
      <w:r w:rsidR="00031098" w:rsidRPr="00031098">
        <w:rPr>
          <w:rFonts w:ascii="Angsana New" w:hAnsi="Angsana New"/>
          <w:sz w:val="30"/>
          <w:szCs w:val="30"/>
        </w:rPr>
        <w:t>2</w:t>
      </w:r>
      <w:r w:rsidRPr="00600084">
        <w:rPr>
          <w:rFonts w:ascii="Angsana New" w:hAnsi="Angsana New" w:hint="cs"/>
          <w:sz w:val="30"/>
          <w:szCs w:val="30"/>
        </w:rPr>
        <w:t xml:space="preserve"> </w:t>
      </w:r>
      <w:r w:rsidRPr="00600084">
        <w:rPr>
          <w:rFonts w:ascii="Angsana New" w:hAnsi="Angsana New" w:hint="cs"/>
          <w:sz w:val="30"/>
          <w:szCs w:val="30"/>
          <w:cs/>
        </w:rPr>
        <w:t>เดือน</w:t>
      </w:r>
    </w:p>
    <w:p w14:paraId="2A545E06" w14:textId="77777777" w:rsidR="005D1295" w:rsidRPr="00AA0205" w:rsidRDefault="005D1295" w:rsidP="000E1C67">
      <w:pPr>
        <w:tabs>
          <w:tab w:val="clear" w:pos="907"/>
          <w:tab w:val="left" w:pos="1080"/>
        </w:tabs>
        <w:spacing w:line="240" w:lineRule="auto"/>
        <w:ind w:left="1980" w:right="-115"/>
        <w:jc w:val="thaiDistribute"/>
        <w:rPr>
          <w:rFonts w:ascii="Angsana New" w:hAnsi="Angsana New"/>
          <w:sz w:val="30"/>
          <w:szCs w:val="30"/>
        </w:rPr>
      </w:pPr>
    </w:p>
    <w:p w14:paraId="01A7CFD8" w14:textId="77777777" w:rsidR="005D1295" w:rsidRPr="00AA0205" w:rsidRDefault="005D1295" w:rsidP="000E1C67">
      <w:pPr>
        <w:tabs>
          <w:tab w:val="clear" w:pos="907"/>
          <w:tab w:val="left" w:pos="1080"/>
        </w:tabs>
        <w:spacing w:line="240" w:lineRule="auto"/>
        <w:ind w:left="1980" w:right="-115"/>
        <w:jc w:val="thaiDistribute"/>
        <w:rPr>
          <w:sz w:val="30"/>
          <w:szCs w:val="30"/>
        </w:rPr>
      </w:pPr>
      <w:r w:rsidRPr="00AA0205">
        <w:rPr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</w:t>
      </w:r>
      <w:r w:rsidRPr="00AA0205">
        <w:rPr>
          <w:sz w:val="30"/>
          <w:szCs w:val="30"/>
        </w:rPr>
        <w:br/>
      </w:r>
      <w:r w:rsidRPr="00AA0205">
        <w:rPr>
          <w:sz w:val="30"/>
          <w:szCs w:val="30"/>
          <w:cs/>
        </w:rPr>
        <w:t>คาดว่าจะเกิดขึ้นสำหรับลูกหนี้การค้า</w:t>
      </w:r>
    </w:p>
    <w:p w14:paraId="49EEF771" w14:textId="127340EC" w:rsidR="006E2856" w:rsidRDefault="00654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811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86"/>
        <w:gridCol w:w="804"/>
        <w:gridCol w:w="1084"/>
        <w:gridCol w:w="271"/>
        <w:gridCol w:w="1175"/>
        <w:gridCol w:w="270"/>
        <w:gridCol w:w="1080"/>
        <w:gridCol w:w="270"/>
        <w:gridCol w:w="1071"/>
      </w:tblGrid>
      <w:tr w:rsidR="00BC33E2" w:rsidRPr="00BC33E2" w14:paraId="24E72EEE" w14:textId="77777777" w:rsidTr="004A070E">
        <w:tc>
          <w:tcPr>
            <w:tcW w:w="1581" w:type="pct"/>
          </w:tcPr>
          <w:p w14:paraId="27BB5E69" w14:textId="77777777" w:rsidR="00BC33E2" w:rsidRPr="00BC33E2" w:rsidRDefault="00BC33E2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3" w:name="_Hlk63580468"/>
          </w:p>
        </w:tc>
        <w:tc>
          <w:tcPr>
            <w:tcW w:w="456" w:type="pct"/>
          </w:tcPr>
          <w:p w14:paraId="5A21B11E" w14:textId="77777777" w:rsidR="00BC33E2" w:rsidRPr="00BC33E2" w:rsidRDefault="00BC33E2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14:paraId="5994B6F8" w14:textId="77777777" w:rsidR="00BC33E2" w:rsidRPr="00BC33E2" w:rsidRDefault="00BC33E2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33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393C3796" w14:textId="77777777" w:rsidR="00BC33E2" w:rsidRPr="00BC33E2" w:rsidRDefault="00BC33E2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562D5A1F" w14:textId="77777777" w:rsidR="00BC33E2" w:rsidRPr="00BC33E2" w:rsidRDefault="00BC33E2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3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3E2" w:rsidRPr="00BC33E2" w14:paraId="507D8D22" w14:textId="77777777" w:rsidTr="004A070E">
        <w:tc>
          <w:tcPr>
            <w:tcW w:w="1581" w:type="pct"/>
          </w:tcPr>
          <w:p w14:paraId="540027DE" w14:textId="77777777" w:rsidR="00BC33E2" w:rsidRPr="00BC33E2" w:rsidRDefault="00BC33E2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25064D76" w14:textId="77777777" w:rsidR="00BC33E2" w:rsidRPr="00BC33E2" w:rsidRDefault="00BC33E2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C33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5" w:type="pct"/>
          </w:tcPr>
          <w:p w14:paraId="7DD66B39" w14:textId="6215E1FB" w:rsidR="00BC33E2" w:rsidRPr="00BC33E2" w:rsidRDefault="00031098" w:rsidP="00D01F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4" w:type="pct"/>
          </w:tcPr>
          <w:p w14:paraId="25DC753A" w14:textId="77777777" w:rsidR="00BC33E2" w:rsidRPr="00BC33E2" w:rsidRDefault="00BC33E2" w:rsidP="00D01F0F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589EDF1" w14:textId="0714D0CA" w:rsidR="00BC33E2" w:rsidRPr="00BC33E2" w:rsidRDefault="00031098" w:rsidP="00D01F0F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14:paraId="6779EF0B" w14:textId="77777777" w:rsidR="00BC33E2" w:rsidRPr="00BC33E2" w:rsidRDefault="00BC33E2" w:rsidP="00D01F0F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BD4778D" w14:textId="78C3231B" w:rsidR="00BC33E2" w:rsidRPr="00BC33E2" w:rsidRDefault="00031098" w:rsidP="00D01F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30FB2E0C" w14:textId="77777777" w:rsidR="00BC33E2" w:rsidRPr="00BC33E2" w:rsidRDefault="00BC33E2" w:rsidP="00D01F0F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F224353" w14:textId="76D4DEAE" w:rsidR="00BC33E2" w:rsidRPr="00BC33E2" w:rsidRDefault="00031098" w:rsidP="00D01F0F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33E2" w:rsidRPr="00BC33E2" w14:paraId="74EBFF47" w14:textId="77777777" w:rsidTr="004A070E">
        <w:tc>
          <w:tcPr>
            <w:tcW w:w="1581" w:type="pct"/>
          </w:tcPr>
          <w:p w14:paraId="7B9C4437" w14:textId="77777777" w:rsidR="00BC33E2" w:rsidRPr="00BC33E2" w:rsidRDefault="00BC33E2" w:rsidP="00654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1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6" w:type="pct"/>
          </w:tcPr>
          <w:p w14:paraId="34F1DD47" w14:textId="77777777" w:rsidR="00BC33E2" w:rsidRPr="00BC33E2" w:rsidRDefault="00BC33E2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3" w:type="pct"/>
            <w:gridSpan w:val="7"/>
          </w:tcPr>
          <w:p w14:paraId="3DC2CAD4" w14:textId="05818C7D" w:rsidR="00BC33E2" w:rsidRPr="00BC33E2" w:rsidRDefault="00D01F0F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BC33E2" w:rsidRPr="00BC33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C33E2" w:rsidRPr="00BC33E2" w14:paraId="53AFCD11" w14:textId="77777777" w:rsidTr="004A070E">
        <w:tc>
          <w:tcPr>
            <w:tcW w:w="1581" w:type="pct"/>
          </w:tcPr>
          <w:p w14:paraId="1CAD45F3" w14:textId="77777777" w:rsidR="00BC33E2" w:rsidRPr="00BC33E2" w:rsidRDefault="00BC33E2" w:rsidP="006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33E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6" w:type="pct"/>
          </w:tcPr>
          <w:p w14:paraId="3E613832" w14:textId="0C7FFD1E" w:rsidR="00BC33E2" w:rsidRPr="00BC33E2" w:rsidRDefault="00031098" w:rsidP="00D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15" w:type="pct"/>
          </w:tcPr>
          <w:p w14:paraId="32B5A37E" w14:textId="013EB201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BC33E2" w:rsidRPr="00BC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54" w:type="pct"/>
          </w:tcPr>
          <w:p w14:paraId="7D4DDDA1" w14:textId="77777777" w:rsidR="00BC33E2" w:rsidRPr="00BC33E2" w:rsidRDefault="00BC33E2" w:rsidP="00D01F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667" w:type="pct"/>
          </w:tcPr>
          <w:p w14:paraId="2F3C66EB" w14:textId="0FB17FB1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BC33E2" w:rsidRPr="00BC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  <w:tc>
          <w:tcPr>
            <w:tcW w:w="153" w:type="pct"/>
          </w:tcPr>
          <w:p w14:paraId="3B4521E8" w14:textId="77777777" w:rsidR="00BC33E2" w:rsidRPr="00BC33E2" w:rsidRDefault="00BC33E2" w:rsidP="00D01F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6632A7A2" w14:textId="1777C0DD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BC33E2" w:rsidRPr="00BC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</w:p>
        </w:tc>
        <w:tc>
          <w:tcPr>
            <w:tcW w:w="153" w:type="pct"/>
          </w:tcPr>
          <w:p w14:paraId="4055D056" w14:textId="77777777" w:rsidR="00BC33E2" w:rsidRPr="00BC33E2" w:rsidRDefault="00BC33E2" w:rsidP="00D01F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7264EF5" w14:textId="12945D05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BC33E2" w:rsidRPr="00BC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</w:tr>
      <w:tr w:rsidR="00BC33E2" w:rsidRPr="00BC33E2" w14:paraId="64BB2169" w14:textId="77777777" w:rsidTr="004A070E">
        <w:tc>
          <w:tcPr>
            <w:tcW w:w="1581" w:type="pct"/>
          </w:tcPr>
          <w:p w14:paraId="1A5AEAA2" w14:textId="77777777" w:rsidR="00BC33E2" w:rsidRPr="00BC33E2" w:rsidRDefault="00BC33E2" w:rsidP="006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33E2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56" w:type="pct"/>
          </w:tcPr>
          <w:p w14:paraId="2CE7FA15" w14:textId="77777777" w:rsidR="00BC33E2" w:rsidRPr="00BC33E2" w:rsidRDefault="00BC33E2" w:rsidP="00D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A71B811" w14:textId="68A9D3D8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BC33E2" w:rsidRPr="00BC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54" w:type="pct"/>
          </w:tcPr>
          <w:p w14:paraId="57AF461B" w14:textId="77777777" w:rsidR="00BC33E2" w:rsidRPr="00BC33E2" w:rsidRDefault="00BC33E2" w:rsidP="00D01F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A216328" w14:textId="59E6260A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  <w:r w:rsidR="00BC33E2" w:rsidRPr="00BC33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153" w:type="pct"/>
          </w:tcPr>
          <w:p w14:paraId="6DE5DE34" w14:textId="77777777" w:rsidR="00BC33E2" w:rsidRPr="00BC33E2" w:rsidRDefault="00BC33E2" w:rsidP="00D01F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68A67A7" w14:textId="6E6EEF09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BC33E2" w:rsidRPr="00BC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087</w:t>
            </w:r>
          </w:p>
        </w:tc>
        <w:tc>
          <w:tcPr>
            <w:tcW w:w="153" w:type="pct"/>
          </w:tcPr>
          <w:p w14:paraId="26B747C3" w14:textId="77777777" w:rsidR="00BC33E2" w:rsidRPr="00BC33E2" w:rsidRDefault="00BC33E2" w:rsidP="00D01F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048D25D" w14:textId="682D66BA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BC33E2" w:rsidRPr="00BC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</w:p>
        </w:tc>
      </w:tr>
      <w:tr w:rsidR="00BC33E2" w:rsidRPr="00BC33E2" w14:paraId="7B0E28C1" w14:textId="77777777" w:rsidTr="004A070E">
        <w:tc>
          <w:tcPr>
            <w:tcW w:w="1581" w:type="pct"/>
          </w:tcPr>
          <w:p w14:paraId="79FD9AFF" w14:textId="77777777" w:rsidR="00BC33E2" w:rsidRPr="00BC33E2" w:rsidRDefault="00BC33E2" w:rsidP="006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33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11303162" w14:textId="77777777" w:rsidR="00BC33E2" w:rsidRPr="00BC33E2" w:rsidRDefault="00BC33E2" w:rsidP="00D0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0E3431D" w14:textId="6FA129AF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</w:t>
            </w:r>
            <w:r w:rsidR="00BC33E2" w:rsidRPr="00BC33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54" w:type="pct"/>
          </w:tcPr>
          <w:p w14:paraId="29926017" w14:textId="77777777" w:rsidR="00BC33E2" w:rsidRPr="00BC33E2" w:rsidRDefault="00BC33E2" w:rsidP="00D01F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6F7D20CE" w14:textId="7F58D085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195</w:t>
            </w:r>
            <w:r w:rsidR="00BC33E2" w:rsidRPr="00BC33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53" w:type="pct"/>
          </w:tcPr>
          <w:p w14:paraId="2E606AFF" w14:textId="77777777" w:rsidR="00BC33E2" w:rsidRPr="00BC33E2" w:rsidRDefault="00BC33E2" w:rsidP="00D01F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43F586F0" w14:textId="678A85FF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  <w:r w:rsidR="00BC33E2" w:rsidRPr="00BC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153" w:type="pct"/>
          </w:tcPr>
          <w:p w14:paraId="3D4677E9" w14:textId="77777777" w:rsidR="00BC33E2" w:rsidRPr="00BC33E2" w:rsidRDefault="00BC33E2" w:rsidP="00D01F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372ED80" w14:textId="192F1533" w:rsidR="00BC33E2" w:rsidRPr="00BC33E2" w:rsidRDefault="00031098" w:rsidP="00D01F0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</w:t>
            </w:r>
            <w:r w:rsidR="00BC33E2" w:rsidRPr="00BC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</w:t>
            </w:r>
          </w:p>
        </w:tc>
      </w:tr>
      <w:tr w:rsidR="00BC33E2" w:rsidRPr="00BC33E2" w14:paraId="6E879804" w14:textId="77777777" w:rsidTr="004A070E">
        <w:trPr>
          <w:trHeight w:val="362"/>
        </w:trPr>
        <w:tc>
          <w:tcPr>
            <w:tcW w:w="1581" w:type="pct"/>
          </w:tcPr>
          <w:p w14:paraId="693E6B79" w14:textId="3C258BF5" w:rsidR="00BC33E2" w:rsidRPr="00BC33E2" w:rsidRDefault="00BC33E2" w:rsidP="006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33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C33E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456" w:type="pct"/>
          </w:tcPr>
          <w:p w14:paraId="1AADE870" w14:textId="77777777" w:rsidR="00BC33E2" w:rsidRPr="00BC33E2" w:rsidRDefault="00BC33E2" w:rsidP="00BC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CBABE3F" w14:textId="25F5CE64" w:rsidR="00BC33E2" w:rsidRPr="00BC33E2" w:rsidRDefault="00BC33E2" w:rsidP="00BC33E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43213B26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6CE6E67C" w14:textId="26B26C69" w:rsidR="00BC33E2" w:rsidRPr="00BC33E2" w:rsidRDefault="00BC33E2" w:rsidP="00BC33E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1252066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3858E4E9" w14:textId="1E4DB8AC" w:rsidR="00BC33E2" w:rsidRPr="00BC33E2" w:rsidRDefault="00BC33E2" w:rsidP="00BC33E2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552A239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E264DE9" w14:textId="2777142D" w:rsidR="00BC33E2" w:rsidRPr="00BC33E2" w:rsidRDefault="00BC33E2" w:rsidP="00BC33E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33E2" w:rsidRPr="00BC33E2" w14:paraId="7FB63F94" w14:textId="77777777" w:rsidTr="004A070E">
        <w:trPr>
          <w:trHeight w:val="362"/>
        </w:trPr>
        <w:tc>
          <w:tcPr>
            <w:tcW w:w="1581" w:type="pct"/>
          </w:tcPr>
          <w:p w14:paraId="70580DB1" w14:textId="37765DF9" w:rsidR="00BC33E2" w:rsidRPr="00BC33E2" w:rsidRDefault="00BC33E2" w:rsidP="006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9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C33E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56" w:type="pct"/>
          </w:tcPr>
          <w:p w14:paraId="7D123A68" w14:textId="77777777" w:rsidR="00BC33E2" w:rsidRPr="00BC33E2" w:rsidRDefault="00BC33E2" w:rsidP="00BC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3F579268" w14:textId="2A3FDFCB" w:rsidR="00BC33E2" w:rsidRPr="00BC33E2" w:rsidRDefault="00BC33E2" w:rsidP="00BC33E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3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1D98658B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7A7C3D17" w14:textId="6F794270" w:rsidR="00BC33E2" w:rsidRPr="00BC33E2" w:rsidRDefault="00BC33E2" w:rsidP="00BC33E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3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B409305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4754DD70" w14:textId="19F6BEC5" w:rsidR="00BC33E2" w:rsidRPr="00BC33E2" w:rsidRDefault="00BC33E2" w:rsidP="00BC33E2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3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DBFFB7D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91FB02B" w14:textId="2A015D9D" w:rsidR="00BC33E2" w:rsidRPr="00BC33E2" w:rsidRDefault="00BC33E2" w:rsidP="00BC33E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3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33E2" w:rsidRPr="00BC33E2" w14:paraId="513CAB38" w14:textId="77777777" w:rsidTr="004A070E">
        <w:tc>
          <w:tcPr>
            <w:tcW w:w="1581" w:type="pct"/>
          </w:tcPr>
          <w:p w14:paraId="62DFD061" w14:textId="77777777" w:rsidR="00BC33E2" w:rsidRPr="00BC33E2" w:rsidRDefault="00BC33E2" w:rsidP="006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33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3F4A0E0D" w14:textId="77777777" w:rsidR="00BC33E2" w:rsidRPr="00BC33E2" w:rsidRDefault="00BC33E2" w:rsidP="00BC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709E962" w14:textId="2B947A8B" w:rsidR="00BC33E2" w:rsidRPr="00BC33E2" w:rsidRDefault="00031098" w:rsidP="00BC33E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</w:t>
            </w:r>
            <w:r w:rsidR="00BC33E2" w:rsidRPr="00BC33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54" w:type="pct"/>
          </w:tcPr>
          <w:p w14:paraId="724B1437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55363FD" w14:textId="4FAAAD9D" w:rsidR="00BC33E2" w:rsidRPr="00BC33E2" w:rsidRDefault="00031098" w:rsidP="00BC33E2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</w:t>
            </w:r>
            <w:r w:rsidR="00BC33E2" w:rsidRPr="00BC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153" w:type="pct"/>
          </w:tcPr>
          <w:p w14:paraId="2B2FAADE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EBAC4D6" w14:textId="68FE24DF" w:rsidR="00BC33E2" w:rsidRPr="00BC33E2" w:rsidRDefault="00031098" w:rsidP="00BC33E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  <w:r w:rsidR="00BC33E2" w:rsidRPr="00BC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153" w:type="pct"/>
          </w:tcPr>
          <w:p w14:paraId="3E1E3CCE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90F765E" w14:textId="024B766D" w:rsidR="00BC33E2" w:rsidRPr="00BC33E2" w:rsidRDefault="00031098" w:rsidP="00BC33E2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</w:t>
            </w:r>
            <w:r w:rsidR="00BC33E2" w:rsidRPr="00BC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</w:t>
            </w:r>
          </w:p>
        </w:tc>
      </w:tr>
      <w:tr w:rsidR="00BC33E2" w:rsidRPr="00BC33E2" w14:paraId="02419BC3" w14:textId="77777777" w:rsidTr="004A070E">
        <w:tc>
          <w:tcPr>
            <w:tcW w:w="1581" w:type="pct"/>
          </w:tcPr>
          <w:p w14:paraId="1F817097" w14:textId="77777777" w:rsidR="00BC33E2" w:rsidRPr="00BC33E2" w:rsidRDefault="00BC33E2" w:rsidP="0065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3C92440" w14:textId="77777777" w:rsidR="00BC33E2" w:rsidRPr="00BC33E2" w:rsidRDefault="00BC33E2" w:rsidP="00BC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16808B76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54" w:type="pct"/>
          </w:tcPr>
          <w:p w14:paraId="5C72EA08" w14:textId="77777777" w:rsidR="00BC33E2" w:rsidRPr="00BC33E2" w:rsidRDefault="00BC33E2" w:rsidP="00BC33E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3F892FA4" w14:textId="77777777" w:rsidR="00BC33E2" w:rsidRPr="00BC33E2" w:rsidRDefault="00BC33E2" w:rsidP="00BC33E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53" w:type="pct"/>
          </w:tcPr>
          <w:p w14:paraId="0CF56E4A" w14:textId="77777777" w:rsidR="00BC33E2" w:rsidRPr="00BC33E2" w:rsidRDefault="00BC33E2" w:rsidP="00BC33E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613" w:type="pct"/>
          </w:tcPr>
          <w:p w14:paraId="3E94B9D7" w14:textId="77777777" w:rsidR="00BC33E2" w:rsidRPr="00BC33E2" w:rsidRDefault="00BC33E2" w:rsidP="00BC33E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AAA4658" w14:textId="77777777" w:rsidR="00BC33E2" w:rsidRPr="00BC33E2" w:rsidRDefault="00BC33E2" w:rsidP="00BC33E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</w:rPr>
            </w:pPr>
          </w:p>
        </w:tc>
        <w:tc>
          <w:tcPr>
            <w:tcW w:w="608" w:type="pct"/>
          </w:tcPr>
          <w:p w14:paraId="2159849F" w14:textId="77777777" w:rsidR="00BC33E2" w:rsidRPr="00BC33E2" w:rsidRDefault="00BC33E2" w:rsidP="00BC33E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bookmarkEnd w:id="3"/>
    </w:tbl>
    <w:p w14:paraId="4ABAB3B3" w14:textId="77777777" w:rsidR="00803035" w:rsidRDefault="00803035"/>
    <w:p w14:paraId="45081B83" w14:textId="77777777" w:rsidR="00251DAB" w:rsidRPr="003719B9" w:rsidRDefault="00251DAB" w:rsidP="00220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  <w:tab w:val="left" w:pos="1350"/>
        </w:tabs>
        <w:ind w:left="1170"/>
        <w:rPr>
          <w:rFonts w:ascii="Angsana New" w:hAnsi="Angsana New"/>
          <w:sz w:val="30"/>
          <w:szCs w:val="30"/>
        </w:rPr>
      </w:pPr>
      <w:r w:rsidRPr="00377B6E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63143E70" w14:textId="77777777" w:rsidR="00251DAB" w:rsidRPr="0031611D" w:rsidRDefault="00251DAB" w:rsidP="00251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tbl>
      <w:tblPr>
        <w:tblW w:w="8806" w:type="dxa"/>
        <w:tblInd w:w="999" w:type="dxa"/>
        <w:tblLayout w:type="fixed"/>
        <w:tblLook w:val="0000" w:firstRow="0" w:lastRow="0" w:firstColumn="0" w:lastColumn="0" w:noHBand="0" w:noVBand="0"/>
      </w:tblPr>
      <w:tblGrid>
        <w:gridCol w:w="3502"/>
        <w:gridCol w:w="1172"/>
        <w:gridCol w:w="269"/>
        <w:gridCol w:w="1171"/>
        <w:gridCol w:w="269"/>
        <w:gridCol w:w="1078"/>
        <w:gridCol w:w="269"/>
        <w:gridCol w:w="1076"/>
      </w:tblGrid>
      <w:tr w:rsidR="00251DAB" w:rsidRPr="003719B9" w14:paraId="42A7D3CF" w14:textId="77777777" w:rsidTr="00CC1183">
        <w:trPr>
          <w:trHeight w:val="434"/>
        </w:trPr>
        <w:tc>
          <w:tcPr>
            <w:tcW w:w="1988" w:type="pct"/>
          </w:tcPr>
          <w:p w14:paraId="1AAC4454" w14:textId="77777777" w:rsidR="00251DAB" w:rsidRPr="003719B9" w:rsidRDefault="00251DAB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pct"/>
            <w:gridSpan w:val="3"/>
          </w:tcPr>
          <w:p w14:paraId="5DC604BC" w14:textId="77777777" w:rsidR="00251DAB" w:rsidRPr="003719B9" w:rsidRDefault="00251DAB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10B07F4F" w14:textId="77777777" w:rsidR="00251DAB" w:rsidRPr="003719B9" w:rsidRDefault="00251DAB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5E10B976" w14:textId="77777777" w:rsidR="00251DAB" w:rsidRPr="003719B9" w:rsidRDefault="00251DAB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1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C67" w:rsidRPr="003719B9" w14:paraId="60790E73" w14:textId="77777777" w:rsidTr="00CC1183">
        <w:tc>
          <w:tcPr>
            <w:tcW w:w="1988" w:type="pct"/>
          </w:tcPr>
          <w:p w14:paraId="3B759446" w14:textId="77777777" w:rsidR="00251DAB" w:rsidRPr="003719B9" w:rsidRDefault="00251DAB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8C626BC" w14:textId="16036D60" w:rsidR="00251DAB" w:rsidRPr="003719B9" w:rsidRDefault="00031098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54C8C3F3" w14:textId="77777777" w:rsidR="00251DAB" w:rsidRPr="003719B9" w:rsidRDefault="00251DAB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5123052" w14:textId="1C85AFA0" w:rsidR="00251DAB" w:rsidRPr="003719B9" w:rsidRDefault="00031098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14:paraId="15D49AF9" w14:textId="77777777" w:rsidR="00251DAB" w:rsidRPr="003719B9" w:rsidRDefault="00251DAB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84A0C7D" w14:textId="11863319" w:rsidR="00251DAB" w:rsidRPr="003719B9" w:rsidRDefault="00031098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6BCDDC91" w14:textId="77777777" w:rsidR="00251DAB" w:rsidRPr="003719B9" w:rsidRDefault="00251DAB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393999D" w14:textId="464E7AA0" w:rsidR="00251DAB" w:rsidRPr="003719B9" w:rsidRDefault="00031098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51DAB" w:rsidRPr="003719B9" w14:paraId="1A07CB7C" w14:textId="77777777" w:rsidTr="00CC1183">
        <w:tc>
          <w:tcPr>
            <w:tcW w:w="1988" w:type="pct"/>
          </w:tcPr>
          <w:p w14:paraId="1F2C39A1" w14:textId="77777777" w:rsidR="00251DAB" w:rsidRPr="003719B9" w:rsidRDefault="00251DAB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2" w:type="pct"/>
            <w:gridSpan w:val="7"/>
          </w:tcPr>
          <w:p w14:paraId="7EABA5E2" w14:textId="0BDB2E50" w:rsidR="00251DAB" w:rsidRPr="003719B9" w:rsidRDefault="00D01F0F" w:rsidP="00D0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251DAB" w:rsidRPr="00371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1C67" w:rsidRPr="003719B9" w14:paraId="00E2F220" w14:textId="77777777" w:rsidTr="00CC1183">
        <w:tc>
          <w:tcPr>
            <w:tcW w:w="1988" w:type="pct"/>
          </w:tcPr>
          <w:p w14:paraId="739AF4CC" w14:textId="480636D7" w:rsidR="000E1C67" w:rsidRPr="003719B9" w:rsidRDefault="000E1C67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5" w:type="pct"/>
          </w:tcPr>
          <w:p w14:paraId="1AAE326B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7D0F389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61B9F3F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3CB8EA83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D096707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0CC23D4E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2B690F0" w14:textId="77777777" w:rsidR="000E1C67" w:rsidRPr="003719B9" w:rsidRDefault="000E1C67" w:rsidP="000E1C6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1C67" w:rsidRPr="003719B9" w14:paraId="7BC4BA1F" w14:textId="77777777" w:rsidTr="00CC1183">
        <w:tc>
          <w:tcPr>
            <w:tcW w:w="1988" w:type="pct"/>
          </w:tcPr>
          <w:p w14:paraId="45939A00" w14:textId="77777777" w:rsidR="000E1C67" w:rsidRPr="003719B9" w:rsidRDefault="000E1C67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19B9">
              <w:rPr>
                <w:rFonts w:ascii="Angsana New" w:hAnsi="Angsana New" w:hint="cs"/>
                <w:sz w:val="30"/>
                <w:szCs w:val="30"/>
                <w:cs/>
              </w:rPr>
              <w:t>ภายในวันที่</w:t>
            </w:r>
            <w:r w:rsidRPr="003719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65" w:type="pct"/>
          </w:tcPr>
          <w:p w14:paraId="4A87D86D" w14:textId="51A5D1B2" w:rsidR="000E1C67" w:rsidRPr="003719B9" w:rsidRDefault="00031098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4B0883" w:rsidRPr="001635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  <w:tc>
          <w:tcPr>
            <w:tcW w:w="153" w:type="pct"/>
          </w:tcPr>
          <w:p w14:paraId="5886B30D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28FD150" w14:textId="4A7C57F4" w:rsidR="000E1C67" w:rsidRPr="003719B9" w:rsidRDefault="00031098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4C207A" w:rsidRPr="004C20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  <w:tc>
          <w:tcPr>
            <w:tcW w:w="153" w:type="pct"/>
          </w:tcPr>
          <w:p w14:paraId="225DD0DE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4229038" w14:textId="0C5CCA5B" w:rsidR="000E1C67" w:rsidRPr="003719B9" w:rsidRDefault="00031098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135255" w:rsidRPr="001352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153" w:type="pct"/>
          </w:tcPr>
          <w:p w14:paraId="3D037755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905BA31" w14:textId="441BCC78" w:rsidR="000E1C67" w:rsidRPr="003719B9" w:rsidRDefault="00031098" w:rsidP="000E1C6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A610FB" w:rsidRPr="00A610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</w:tr>
      <w:tr w:rsidR="000E1C67" w:rsidRPr="003719B9" w14:paraId="1972380B" w14:textId="77777777" w:rsidTr="00CC1183">
        <w:tc>
          <w:tcPr>
            <w:tcW w:w="1988" w:type="pct"/>
          </w:tcPr>
          <w:p w14:paraId="45252CAD" w14:textId="77777777" w:rsidR="000E1C67" w:rsidRPr="003719B9" w:rsidRDefault="000E1C67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19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665" w:type="pct"/>
          </w:tcPr>
          <w:p w14:paraId="3E2FB49A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73043EC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1AA959E" w14:textId="77777777" w:rsidR="000E1C67" w:rsidRPr="003719B9" w:rsidRDefault="000E1C67" w:rsidP="00CC1183">
            <w:pPr>
              <w:pStyle w:val="acctfourfigures"/>
              <w:tabs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83AA2EB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C88E703" w14:textId="77777777" w:rsidR="000E1C67" w:rsidRPr="003719B9" w:rsidRDefault="000E1C67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B134F88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EDEEE8C" w14:textId="77777777" w:rsidR="000E1C67" w:rsidRPr="003719B9" w:rsidRDefault="000E1C67" w:rsidP="00777BA7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4C02" w:rsidRPr="003719B9" w14:paraId="15108F53" w14:textId="77777777" w:rsidTr="00CC1183">
        <w:tc>
          <w:tcPr>
            <w:tcW w:w="1988" w:type="pct"/>
          </w:tcPr>
          <w:p w14:paraId="6D91B49B" w14:textId="717F9EDC" w:rsidR="00DD4C02" w:rsidRPr="003719B9" w:rsidRDefault="00D6224C" w:rsidP="00D6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719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3719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5" w:type="pct"/>
          </w:tcPr>
          <w:p w14:paraId="09CA8005" w14:textId="3D8EB34A" w:rsidR="00DD4C02" w:rsidRPr="003719B9" w:rsidRDefault="00031098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53" w:type="pct"/>
          </w:tcPr>
          <w:p w14:paraId="389DEDE6" w14:textId="77777777" w:rsidR="00DD4C02" w:rsidRPr="003719B9" w:rsidRDefault="00DD4C02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DBC5F3B" w14:textId="31269B7E" w:rsidR="00DD4C02" w:rsidRPr="00CC1183" w:rsidRDefault="004C207A" w:rsidP="00CC118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11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E9E29A2" w14:textId="77777777" w:rsidR="00DD4C02" w:rsidRPr="003719B9" w:rsidRDefault="00DD4C02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4B00577" w14:textId="3A61E043" w:rsidR="00DD4C02" w:rsidRPr="003719B9" w:rsidRDefault="00031098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53" w:type="pct"/>
          </w:tcPr>
          <w:p w14:paraId="1FCE895D" w14:textId="77777777" w:rsidR="00DD4C02" w:rsidRPr="003719B9" w:rsidRDefault="00DD4C02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1787440" w14:textId="1E5A7816" w:rsidR="00DD4C02" w:rsidRPr="003719B9" w:rsidRDefault="00F34CD6" w:rsidP="00777BA7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50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1C67" w:rsidRPr="003719B9" w14:paraId="38D84F05" w14:textId="77777777" w:rsidTr="00CC1183">
        <w:tc>
          <w:tcPr>
            <w:tcW w:w="1988" w:type="pct"/>
          </w:tcPr>
          <w:p w14:paraId="77C244B9" w14:textId="043EDF0A" w:rsidR="000E1C67" w:rsidRPr="00B05B1F" w:rsidRDefault="001E588F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5B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2D36038" w14:textId="4DF7755A" w:rsidR="000E1C67" w:rsidRPr="003719B9" w:rsidRDefault="00031098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="00AE0A4F" w:rsidRPr="006044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</w:t>
            </w:r>
          </w:p>
        </w:tc>
        <w:tc>
          <w:tcPr>
            <w:tcW w:w="153" w:type="pct"/>
          </w:tcPr>
          <w:p w14:paraId="321F3DA7" w14:textId="77777777" w:rsidR="000E1C67" w:rsidRPr="003719B9" w:rsidRDefault="000E1C67" w:rsidP="000E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38D0C80" w14:textId="5170B7F6" w:rsidR="000E1C67" w:rsidRPr="003719B9" w:rsidRDefault="00031098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="006B1918" w:rsidRPr="006B19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</w:t>
            </w:r>
          </w:p>
        </w:tc>
        <w:tc>
          <w:tcPr>
            <w:tcW w:w="153" w:type="pct"/>
          </w:tcPr>
          <w:p w14:paraId="05258CBB" w14:textId="77777777" w:rsidR="000E1C67" w:rsidRPr="003719B9" w:rsidRDefault="000E1C67" w:rsidP="000E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0C9489B9" w14:textId="5FEDD65C" w:rsidR="000E1C67" w:rsidRPr="003719B9" w:rsidRDefault="00031098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5F0B8F" w:rsidRPr="005F0B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754</w:t>
            </w:r>
          </w:p>
        </w:tc>
        <w:tc>
          <w:tcPr>
            <w:tcW w:w="153" w:type="pct"/>
          </w:tcPr>
          <w:p w14:paraId="397442FE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3C3ADA5F" w14:textId="1BB9311A" w:rsidR="000E1C67" w:rsidRPr="003719B9" w:rsidRDefault="00031098" w:rsidP="000E1C6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 w:rsidR="00655908" w:rsidRPr="006559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337</w:t>
            </w:r>
          </w:p>
        </w:tc>
      </w:tr>
      <w:tr w:rsidR="000E1C67" w:rsidRPr="003719B9" w14:paraId="3B772EEF" w14:textId="77777777" w:rsidTr="00CC1183">
        <w:tc>
          <w:tcPr>
            <w:tcW w:w="1988" w:type="pct"/>
          </w:tcPr>
          <w:p w14:paraId="5D5C4ADB" w14:textId="0871BEE9" w:rsidR="000E1C67" w:rsidRPr="003719B9" w:rsidRDefault="000E1C67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9" w:hanging="288"/>
              <w:rPr>
                <w:rFonts w:ascii="Angsana New" w:hAnsi="Angsana New"/>
                <w:sz w:val="30"/>
                <w:szCs w:val="30"/>
              </w:rPr>
            </w:pPr>
            <w:r w:rsidRPr="00371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719B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719B9">
              <w:rPr>
                <w:rFonts w:ascii="Angsana New" w:hAnsi="Angsana New"/>
                <w:sz w:val="30"/>
                <w:szCs w:val="30"/>
              </w:rPr>
              <w:br/>
            </w:r>
            <w:r w:rsidRPr="003719B9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7DE7B3F7" w14:textId="77777777" w:rsidR="00565EDB" w:rsidRPr="003719B9" w:rsidRDefault="00565EDB" w:rsidP="000E1C6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B09DCF" w14:textId="51F34D42" w:rsidR="000E1C67" w:rsidRPr="003719B9" w:rsidRDefault="000E1C67" w:rsidP="000E1C6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371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AA2D767" w14:textId="77777777" w:rsidR="000E1C67" w:rsidRPr="003719B9" w:rsidRDefault="000E1C67" w:rsidP="000E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5F36AC20" w14:textId="77777777" w:rsidR="00565EDB" w:rsidRPr="003719B9" w:rsidRDefault="00565EDB" w:rsidP="00CC1183">
            <w:pPr>
              <w:pStyle w:val="acctfourfigures"/>
              <w:tabs>
                <w:tab w:val="clear" w:pos="765"/>
                <w:tab w:val="decimal" w:pos="524"/>
                <w:tab w:val="decimal" w:pos="82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42E7605" w14:textId="3CF00683" w:rsidR="000E1C67" w:rsidRPr="003719B9" w:rsidRDefault="000E1C67" w:rsidP="00CC118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71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5724B01" w14:textId="77777777" w:rsidR="000E1C67" w:rsidRPr="003719B9" w:rsidRDefault="000E1C67" w:rsidP="000E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3CEAE4F" w14:textId="77777777" w:rsidR="00565EDB" w:rsidRPr="003719B9" w:rsidRDefault="00565EDB" w:rsidP="000309CA">
            <w:pPr>
              <w:pStyle w:val="acctfourfigures"/>
              <w:tabs>
                <w:tab w:val="decimal" w:pos="61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B406C9" w14:textId="4F762DFA" w:rsidR="000E1C67" w:rsidRPr="003719B9" w:rsidRDefault="000E1C67" w:rsidP="000309CA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17500F1" w14:textId="77777777" w:rsidR="000E1C67" w:rsidRPr="003719B9" w:rsidRDefault="000E1C67" w:rsidP="000E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D7E2CC8" w14:textId="77777777" w:rsidR="00565EDB" w:rsidRPr="003719B9" w:rsidRDefault="00565EDB" w:rsidP="000E1C67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0B21909" w14:textId="2B01C20D" w:rsidR="000E1C67" w:rsidRPr="003719B9" w:rsidRDefault="000E1C67" w:rsidP="000E1C67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1C67" w:rsidRPr="003719B9" w14:paraId="63E4CA9C" w14:textId="77777777" w:rsidTr="00CC1183">
        <w:tc>
          <w:tcPr>
            <w:tcW w:w="1988" w:type="pct"/>
          </w:tcPr>
          <w:p w14:paraId="6650574C" w14:textId="50598F12" w:rsidR="000E1C67" w:rsidRPr="003719B9" w:rsidRDefault="00565EDB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3331DB99" w14:textId="0F8FDB0A" w:rsidR="000E1C67" w:rsidRPr="003719B9" w:rsidRDefault="00031098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="00A172D0" w:rsidRPr="00A172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</w:t>
            </w:r>
          </w:p>
        </w:tc>
        <w:tc>
          <w:tcPr>
            <w:tcW w:w="153" w:type="pct"/>
          </w:tcPr>
          <w:p w14:paraId="1AC24005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291EC594" w14:textId="005307F7" w:rsidR="000E1C67" w:rsidRPr="003719B9" w:rsidRDefault="00031098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="002621D7" w:rsidRPr="002621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</w:t>
            </w:r>
          </w:p>
        </w:tc>
        <w:tc>
          <w:tcPr>
            <w:tcW w:w="153" w:type="pct"/>
          </w:tcPr>
          <w:p w14:paraId="1C8E765D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205F9F16" w14:textId="02C0AD82" w:rsidR="000E1C67" w:rsidRPr="003719B9" w:rsidRDefault="00031098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405474" w:rsidRPr="004054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754</w:t>
            </w:r>
          </w:p>
        </w:tc>
        <w:tc>
          <w:tcPr>
            <w:tcW w:w="153" w:type="pct"/>
          </w:tcPr>
          <w:p w14:paraId="0F66C58B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74B521F6" w14:textId="2CB5BF4D" w:rsidR="000E1C67" w:rsidRPr="003719B9" w:rsidRDefault="00031098" w:rsidP="000E1C6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 w:rsidR="00425DDE" w:rsidRPr="00425D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337</w:t>
            </w:r>
          </w:p>
        </w:tc>
      </w:tr>
      <w:tr w:rsidR="000E1C67" w:rsidRPr="003719B9" w14:paraId="737F5029" w14:textId="77777777" w:rsidTr="00CC1183">
        <w:tc>
          <w:tcPr>
            <w:tcW w:w="1988" w:type="pct"/>
          </w:tcPr>
          <w:p w14:paraId="0545482C" w14:textId="77777777" w:rsidR="000E1C67" w:rsidRPr="003719B9" w:rsidRDefault="000E1C67" w:rsidP="000E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4DEE7B41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0FB3A17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50F05727" w14:textId="77777777" w:rsidR="000E1C67" w:rsidRPr="003719B9" w:rsidRDefault="000E1C67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F4C41FE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1B8C8A69" w14:textId="77777777" w:rsidR="000E1C67" w:rsidRPr="003719B9" w:rsidRDefault="000E1C67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9A6AF83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AA83ED6" w14:textId="77777777" w:rsidR="000E1C67" w:rsidRPr="003719B9" w:rsidRDefault="000E1C67" w:rsidP="000E1C6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212825A" w14:textId="6D2B0DD2" w:rsidR="001B0E40" w:rsidRDefault="001B0E40"/>
    <w:p w14:paraId="27BE2821" w14:textId="77777777" w:rsidR="001B0E40" w:rsidRDefault="001B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806" w:type="dxa"/>
        <w:tblInd w:w="999" w:type="dxa"/>
        <w:tblLayout w:type="fixed"/>
        <w:tblLook w:val="0000" w:firstRow="0" w:lastRow="0" w:firstColumn="0" w:lastColumn="0" w:noHBand="0" w:noVBand="0"/>
      </w:tblPr>
      <w:tblGrid>
        <w:gridCol w:w="3502"/>
        <w:gridCol w:w="1172"/>
        <w:gridCol w:w="269"/>
        <w:gridCol w:w="1171"/>
        <w:gridCol w:w="269"/>
        <w:gridCol w:w="1078"/>
        <w:gridCol w:w="269"/>
        <w:gridCol w:w="1076"/>
      </w:tblGrid>
      <w:tr w:rsidR="001B0E40" w:rsidRPr="003719B9" w14:paraId="4F490F05" w14:textId="77777777" w:rsidTr="001B0E40">
        <w:tc>
          <w:tcPr>
            <w:tcW w:w="1988" w:type="pct"/>
          </w:tcPr>
          <w:p w14:paraId="5B6D891B" w14:textId="5052B700" w:rsidR="001B0E40" w:rsidRPr="003719B9" w:rsidRDefault="001B0E40" w:rsidP="001B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3"/>
          </w:tcPr>
          <w:p w14:paraId="1EEFF57A" w14:textId="11C7F081" w:rsidR="001B0E40" w:rsidRPr="003719B9" w:rsidRDefault="001B0E40" w:rsidP="001B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6A908EE" w14:textId="77777777" w:rsidR="001B0E40" w:rsidRPr="003719B9" w:rsidRDefault="001B0E40" w:rsidP="001B0E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2F684C6F" w14:textId="3E624E4B" w:rsidR="001B0E40" w:rsidRPr="003719B9" w:rsidRDefault="001B0E40" w:rsidP="001B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E40" w:rsidRPr="003719B9" w14:paraId="0DFDF458" w14:textId="77777777" w:rsidTr="00CC1183">
        <w:tc>
          <w:tcPr>
            <w:tcW w:w="1988" w:type="pct"/>
          </w:tcPr>
          <w:p w14:paraId="054318BD" w14:textId="77777777" w:rsidR="001B0E40" w:rsidRPr="003719B9" w:rsidRDefault="001B0E40" w:rsidP="001B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7A18C4CD" w14:textId="5C80EDB2" w:rsidR="001B0E40" w:rsidRPr="003719B9" w:rsidRDefault="00031098" w:rsidP="001B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2342EAE1" w14:textId="77777777" w:rsidR="001B0E40" w:rsidRPr="003719B9" w:rsidRDefault="001B0E40" w:rsidP="001B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59397DB2" w14:textId="7AA11D60" w:rsidR="001B0E40" w:rsidRPr="003719B9" w:rsidRDefault="00031098" w:rsidP="001B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14:paraId="0D980C34" w14:textId="433E6E4A" w:rsidR="001B0E40" w:rsidRPr="003719B9" w:rsidRDefault="001B0E40" w:rsidP="001B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D18E801" w14:textId="61FC9441" w:rsidR="001B0E40" w:rsidRPr="003719B9" w:rsidRDefault="00031098" w:rsidP="001B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5F894248" w14:textId="5FE51CC5" w:rsidR="001B0E40" w:rsidRPr="003719B9" w:rsidRDefault="001B0E40" w:rsidP="001B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2FC0AEC8" w14:textId="22625687" w:rsidR="001B0E40" w:rsidRPr="003719B9" w:rsidRDefault="00031098" w:rsidP="001B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B0E40" w:rsidRPr="003719B9" w14:paraId="2ED268F1" w14:textId="77777777" w:rsidTr="001B0E40">
        <w:tc>
          <w:tcPr>
            <w:tcW w:w="1988" w:type="pct"/>
          </w:tcPr>
          <w:p w14:paraId="51874ABA" w14:textId="77777777" w:rsidR="001B0E40" w:rsidRPr="003719B9" w:rsidRDefault="001B0E40" w:rsidP="001B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36BEF92" w14:textId="6E4F8D6E" w:rsidR="001B0E40" w:rsidRPr="003719B9" w:rsidRDefault="001B0E40" w:rsidP="001B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71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1F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B0E40" w:rsidRPr="003719B9" w14:paraId="7934CF69" w14:textId="77777777" w:rsidTr="00CC1183">
        <w:tc>
          <w:tcPr>
            <w:tcW w:w="1988" w:type="pct"/>
          </w:tcPr>
          <w:p w14:paraId="08427193" w14:textId="1043578A" w:rsidR="001B0E40" w:rsidRPr="003719B9" w:rsidRDefault="001B0E40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65" w:type="pct"/>
          </w:tcPr>
          <w:p w14:paraId="780BBA2A" w14:textId="77777777" w:rsidR="001B0E40" w:rsidRPr="003719B9" w:rsidRDefault="001B0E40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4F1CC13" w14:textId="77777777" w:rsidR="001B0E40" w:rsidRPr="003719B9" w:rsidRDefault="001B0E40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B2EE79D" w14:textId="77777777" w:rsidR="001B0E40" w:rsidRPr="003719B9" w:rsidRDefault="001B0E40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17875D5" w14:textId="77777777" w:rsidR="001B0E40" w:rsidRPr="003719B9" w:rsidRDefault="001B0E40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54D59B4" w14:textId="77777777" w:rsidR="001B0E40" w:rsidRPr="003719B9" w:rsidRDefault="001B0E40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53770264" w14:textId="77777777" w:rsidR="001B0E40" w:rsidRPr="003719B9" w:rsidRDefault="001B0E40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7A3926B" w14:textId="77777777" w:rsidR="001B0E40" w:rsidRPr="003719B9" w:rsidRDefault="001B0E40" w:rsidP="000E1C6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1C67" w:rsidRPr="003719B9" w14:paraId="7FA1F54B" w14:textId="77777777" w:rsidTr="00CC1183">
        <w:tc>
          <w:tcPr>
            <w:tcW w:w="1988" w:type="pct"/>
          </w:tcPr>
          <w:p w14:paraId="38161B9B" w14:textId="77777777" w:rsidR="000E1C67" w:rsidRPr="003719B9" w:rsidRDefault="000E1C67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19B9">
              <w:rPr>
                <w:rFonts w:ascii="Angsana New" w:hAnsi="Angsana New" w:hint="cs"/>
                <w:sz w:val="30"/>
                <w:szCs w:val="30"/>
                <w:cs/>
              </w:rPr>
              <w:t>ภายในวันที่</w:t>
            </w:r>
            <w:r w:rsidRPr="003719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65" w:type="pct"/>
          </w:tcPr>
          <w:p w14:paraId="432DCEB1" w14:textId="28132A88" w:rsidR="000E1C67" w:rsidRPr="003719B9" w:rsidRDefault="00031098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AA0D8E" w:rsidRPr="00AA0D8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153" w:type="pct"/>
          </w:tcPr>
          <w:p w14:paraId="4F5F3DC8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3D20790" w14:textId="209F6821" w:rsidR="000E1C67" w:rsidRPr="003719B9" w:rsidRDefault="00031098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D65647" w:rsidRPr="00D656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056</w:t>
            </w:r>
          </w:p>
        </w:tc>
        <w:tc>
          <w:tcPr>
            <w:tcW w:w="153" w:type="pct"/>
          </w:tcPr>
          <w:p w14:paraId="7B78D3FC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5695EFC" w14:textId="53C59BED" w:rsidR="000E1C67" w:rsidRPr="003719B9" w:rsidRDefault="00031098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="00BA6B97" w:rsidRPr="00BA6B9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153" w:type="pct"/>
          </w:tcPr>
          <w:p w14:paraId="166DCDE1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D7FEC89" w14:textId="260561C5" w:rsidR="000E1C67" w:rsidRPr="003719B9" w:rsidRDefault="00031098" w:rsidP="000E1C6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="006C24F1" w:rsidRPr="006C2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860</w:t>
            </w:r>
          </w:p>
        </w:tc>
      </w:tr>
      <w:tr w:rsidR="000E1C67" w:rsidRPr="003719B9" w14:paraId="6F45EE5A" w14:textId="77777777" w:rsidTr="00CC1183">
        <w:tc>
          <w:tcPr>
            <w:tcW w:w="1988" w:type="pct"/>
          </w:tcPr>
          <w:p w14:paraId="034C40ED" w14:textId="77777777" w:rsidR="000E1C67" w:rsidRPr="003719B9" w:rsidRDefault="000E1C67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19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665" w:type="pct"/>
          </w:tcPr>
          <w:p w14:paraId="1F636F2F" w14:textId="77777777" w:rsidR="000E1C67" w:rsidRPr="003719B9" w:rsidRDefault="000E1C67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4AD2290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113B98A" w14:textId="77777777" w:rsidR="000E1C67" w:rsidRPr="003719B9" w:rsidRDefault="000E1C67" w:rsidP="00CC1183">
            <w:pPr>
              <w:pStyle w:val="acctfourfigures"/>
              <w:tabs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CC1CB0F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197D5D1" w14:textId="77777777" w:rsidR="000E1C67" w:rsidRPr="003719B9" w:rsidRDefault="000E1C67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8F284D2" w14:textId="77777777" w:rsidR="000E1C67" w:rsidRPr="003719B9" w:rsidRDefault="000E1C67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ADE5A95" w14:textId="77777777" w:rsidR="000E1C67" w:rsidRPr="003719B9" w:rsidRDefault="000E1C67" w:rsidP="000E1C6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172D" w:rsidRPr="003719B9" w14:paraId="5BD96242" w14:textId="77777777" w:rsidTr="00CC1183">
        <w:tc>
          <w:tcPr>
            <w:tcW w:w="1988" w:type="pct"/>
          </w:tcPr>
          <w:p w14:paraId="32DA4328" w14:textId="6B155B8A" w:rsidR="00B0172D" w:rsidRPr="003719B9" w:rsidRDefault="00540470" w:rsidP="0054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719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Pr="003719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5" w:type="pct"/>
          </w:tcPr>
          <w:p w14:paraId="7A4F2A59" w14:textId="74514469" w:rsidR="00B0172D" w:rsidRPr="003719B9" w:rsidRDefault="00031098" w:rsidP="000E1C6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652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153" w:type="pct"/>
          </w:tcPr>
          <w:p w14:paraId="4A1889D9" w14:textId="77777777" w:rsidR="00B0172D" w:rsidRPr="003719B9" w:rsidRDefault="00B0172D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A6D2ADE" w14:textId="5EB79D59" w:rsidR="00B0172D" w:rsidRPr="003719B9" w:rsidRDefault="00031098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65647" w:rsidRPr="00D656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53" w:type="pct"/>
          </w:tcPr>
          <w:p w14:paraId="391242BE" w14:textId="77777777" w:rsidR="00B0172D" w:rsidRPr="003719B9" w:rsidRDefault="00B0172D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C97406E" w14:textId="3E66552F" w:rsidR="00B0172D" w:rsidRPr="003719B9" w:rsidRDefault="00031098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27F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  <w:tc>
          <w:tcPr>
            <w:tcW w:w="153" w:type="pct"/>
          </w:tcPr>
          <w:p w14:paraId="218F616D" w14:textId="77777777" w:rsidR="00B0172D" w:rsidRPr="003719B9" w:rsidRDefault="00B0172D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499658C" w14:textId="5D35BE57" w:rsidR="00B0172D" w:rsidRPr="003719B9" w:rsidRDefault="00031098" w:rsidP="000E1C6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46C2B" w:rsidRPr="00346C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</w:tr>
      <w:tr w:rsidR="00B0172D" w:rsidRPr="003719B9" w14:paraId="655BA0AA" w14:textId="77777777" w:rsidTr="00CC1183">
        <w:tc>
          <w:tcPr>
            <w:tcW w:w="1988" w:type="pct"/>
          </w:tcPr>
          <w:p w14:paraId="262EE6F7" w14:textId="256B8DE1" w:rsidR="00B0172D" w:rsidRPr="003719B9" w:rsidRDefault="00031098" w:rsidP="0054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</w:t>
            </w:r>
            <w:r w:rsidR="00540470" w:rsidRPr="001D2A9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031098">
              <w:rPr>
                <w:rFonts w:ascii="Angsana New" w:hAnsi="Angsana New"/>
                <w:sz w:val="30"/>
                <w:szCs w:val="30"/>
              </w:rPr>
              <w:t>3</w:t>
            </w:r>
            <w:r w:rsidR="00540470" w:rsidRPr="001D2A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5" w:type="pct"/>
          </w:tcPr>
          <w:p w14:paraId="705F51DE" w14:textId="54994703" w:rsidR="00B0172D" w:rsidRPr="003719B9" w:rsidRDefault="008B2EC4" w:rsidP="008B2E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3D49E13" w14:textId="77777777" w:rsidR="00B0172D" w:rsidRPr="003719B9" w:rsidRDefault="00B0172D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5EC0EC15" w14:textId="1F383639" w:rsidR="00B0172D" w:rsidRPr="003719B9" w:rsidRDefault="00031098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  <w:tc>
          <w:tcPr>
            <w:tcW w:w="153" w:type="pct"/>
          </w:tcPr>
          <w:p w14:paraId="2A2DCFC6" w14:textId="77777777" w:rsidR="00B0172D" w:rsidRPr="003719B9" w:rsidRDefault="00B0172D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A88B938" w14:textId="2DB8793F" w:rsidR="00B0172D" w:rsidRPr="003719B9" w:rsidRDefault="001861ED" w:rsidP="000309CA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1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A366E77" w14:textId="77777777" w:rsidR="00B0172D" w:rsidRPr="003719B9" w:rsidRDefault="00B0172D" w:rsidP="000E1C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5388BE6" w14:textId="081DBC7C" w:rsidR="00B0172D" w:rsidRPr="003719B9" w:rsidRDefault="00031098" w:rsidP="000E1C6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</w:tr>
      <w:tr w:rsidR="00CC1183" w:rsidRPr="003719B9" w14:paraId="5FD52CA9" w14:textId="77777777" w:rsidTr="00CC1183">
        <w:tc>
          <w:tcPr>
            <w:tcW w:w="1988" w:type="pct"/>
          </w:tcPr>
          <w:p w14:paraId="30098351" w14:textId="70B69A1D" w:rsidR="00CC1183" w:rsidRPr="003719B9" w:rsidRDefault="00A51128" w:rsidP="00A5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B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7FF966F" w14:textId="433EE880" w:rsidR="00CC1183" w:rsidRPr="003719B9" w:rsidRDefault="00031098" w:rsidP="00CC11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="00CC1183" w:rsidRPr="00D861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</w:p>
        </w:tc>
        <w:tc>
          <w:tcPr>
            <w:tcW w:w="153" w:type="pct"/>
          </w:tcPr>
          <w:p w14:paraId="233B22A0" w14:textId="77777777" w:rsidR="00CC1183" w:rsidRPr="003719B9" w:rsidRDefault="00CC1183" w:rsidP="00CC1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EAC292C" w14:textId="5B75A1AF" w:rsidR="00CC1183" w:rsidRPr="003719B9" w:rsidRDefault="00031098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="00CC11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153" w:type="pct"/>
          </w:tcPr>
          <w:p w14:paraId="1DB436AE" w14:textId="77777777" w:rsidR="00CC1183" w:rsidRPr="003719B9" w:rsidRDefault="00CC1183" w:rsidP="00CC1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25A285CF" w14:textId="0FD6D074" w:rsidR="00CC1183" w:rsidRPr="003719B9" w:rsidRDefault="00031098" w:rsidP="00CC1183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CC1183" w:rsidRPr="004509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153" w:type="pct"/>
          </w:tcPr>
          <w:p w14:paraId="66F40C72" w14:textId="77777777" w:rsidR="00CC1183" w:rsidRPr="003719B9" w:rsidRDefault="00CC1183" w:rsidP="00CC118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3B8E5EBC" w14:textId="5F1C7EEF" w:rsidR="00CC1183" w:rsidRPr="003719B9" w:rsidRDefault="00031098" w:rsidP="00CC1183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</w:t>
            </w:r>
            <w:r w:rsidR="00CC1183" w:rsidRPr="00733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</w:tr>
      <w:tr w:rsidR="009F7F58" w:rsidRPr="003719B9" w14:paraId="295CD734" w14:textId="77777777" w:rsidTr="00CC1183">
        <w:tc>
          <w:tcPr>
            <w:tcW w:w="1988" w:type="pct"/>
          </w:tcPr>
          <w:p w14:paraId="73C7D6E8" w14:textId="77777777" w:rsidR="009F7F58" w:rsidRPr="003719B9" w:rsidRDefault="009F7F58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9" w:hanging="288"/>
              <w:rPr>
                <w:rFonts w:ascii="Angsana New" w:hAnsi="Angsana New"/>
                <w:sz w:val="30"/>
                <w:szCs w:val="30"/>
              </w:rPr>
            </w:pPr>
            <w:r w:rsidRPr="00371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719B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719B9">
              <w:rPr>
                <w:rFonts w:ascii="Angsana New" w:hAnsi="Angsana New"/>
                <w:sz w:val="30"/>
                <w:szCs w:val="30"/>
              </w:rPr>
              <w:br/>
            </w:r>
            <w:r w:rsidRPr="003719B9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7143CAF4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8C6DA7" w14:textId="70225C82" w:rsidR="009F7F58" w:rsidRPr="003719B9" w:rsidRDefault="009F7F58" w:rsidP="009F7F5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371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A5784BF" w14:textId="77777777" w:rsidR="009F7F58" w:rsidRPr="003719B9" w:rsidRDefault="009F7F58" w:rsidP="009F7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69129BD" w14:textId="77777777" w:rsidR="009F7F58" w:rsidRPr="003719B9" w:rsidRDefault="009F7F58" w:rsidP="00CC1183">
            <w:pPr>
              <w:pStyle w:val="acctfourfigures"/>
              <w:tabs>
                <w:tab w:val="clear" w:pos="765"/>
                <w:tab w:val="decimal" w:pos="524"/>
                <w:tab w:val="decimal" w:pos="82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A8C6E7F" w14:textId="50CDE9DA" w:rsidR="009F7F58" w:rsidRPr="003719B9" w:rsidRDefault="009F7F58" w:rsidP="00CC118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71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877F98A" w14:textId="77777777" w:rsidR="009F7F58" w:rsidRPr="003719B9" w:rsidRDefault="009F7F58" w:rsidP="009F7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A748B60" w14:textId="77777777" w:rsidR="009F7F58" w:rsidRPr="003719B9" w:rsidRDefault="009F7F58" w:rsidP="000309CA">
            <w:pPr>
              <w:pStyle w:val="acctfourfigures"/>
              <w:tabs>
                <w:tab w:val="decimal" w:pos="61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DAD29A1" w14:textId="09FAED76" w:rsidR="009F7F58" w:rsidRPr="003719B9" w:rsidRDefault="009F7F58" w:rsidP="000309CA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722E120" w14:textId="77777777" w:rsidR="009F7F58" w:rsidRPr="003719B9" w:rsidRDefault="009F7F58" w:rsidP="009F7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7DDE191" w14:textId="77777777" w:rsidR="009F7F58" w:rsidRPr="003719B9" w:rsidRDefault="009F7F58" w:rsidP="00BD4274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0236815" w14:textId="6413D4F7" w:rsidR="009F7F58" w:rsidRPr="003719B9" w:rsidRDefault="009F7F58" w:rsidP="00BD4274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9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7F58" w:rsidRPr="003719B9" w14:paraId="39636F7A" w14:textId="77777777" w:rsidTr="00CC1183">
        <w:tc>
          <w:tcPr>
            <w:tcW w:w="1988" w:type="pct"/>
          </w:tcPr>
          <w:p w14:paraId="2040502C" w14:textId="77777777" w:rsidR="009F7F58" w:rsidRPr="003719B9" w:rsidRDefault="009F7F58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5E5069B2" w14:textId="23862EC7" w:rsidR="009F7F58" w:rsidRPr="003719B9" w:rsidRDefault="00031098" w:rsidP="009F7F5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="004543EC" w:rsidRPr="00D861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</w:p>
        </w:tc>
        <w:tc>
          <w:tcPr>
            <w:tcW w:w="153" w:type="pct"/>
          </w:tcPr>
          <w:p w14:paraId="4DF3B6F7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19BF11C0" w14:textId="5878AD15" w:rsidR="009F7F58" w:rsidRPr="00D6109C" w:rsidRDefault="00031098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="00D610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153" w:type="pct"/>
          </w:tcPr>
          <w:p w14:paraId="5218BB6E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19DB4C25" w14:textId="73E1E700" w:rsidR="009F7F58" w:rsidRPr="003719B9" w:rsidRDefault="00031098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2F6E73" w:rsidRPr="004509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153" w:type="pct"/>
          </w:tcPr>
          <w:p w14:paraId="0D04F179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11B0741E" w14:textId="6F43C69B" w:rsidR="009F7F58" w:rsidRPr="003719B9" w:rsidRDefault="00031098" w:rsidP="009F7F58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</w:t>
            </w:r>
            <w:r w:rsidR="00733C35" w:rsidRPr="00733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</w:tr>
      <w:tr w:rsidR="009F7F58" w:rsidRPr="003719B9" w14:paraId="58615EBD" w14:textId="77777777" w:rsidTr="00CC1183">
        <w:tc>
          <w:tcPr>
            <w:tcW w:w="1988" w:type="pct"/>
          </w:tcPr>
          <w:p w14:paraId="5DD2E98C" w14:textId="77777777" w:rsidR="009F7F58" w:rsidRPr="003719B9" w:rsidRDefault="009F7F58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7F567B6C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33C9CDBB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</w:tcPr>
          <w:p w14:paraId="5FE63D33" w14:textId="77777777" w:rsidR="009F7F58" w:rsidRPr="003719B9" w:rsidRDefault="009F7F58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EC6A532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5BC3692" w14:textId="77777777" w:rsidR="009F7F58" w:rsidRPr="003719B9" w:rsidRDefault="009F7F58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0865CD9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DA4DA8F" w14:textId="77777777" w:rsidR="009F7F58" w:rsidRPr="003719B9" w:rsidRDefault="009F7F58" w:rsidP="009F7F58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7F58" w:rsidRPr="0031611D" w14:paraId="3966BAC8" w14:textId="77777777" w:rsidTr="00CC1183">
        <w:tc>
          <w:tcPr>
            <w:tcW w:w="1988" w:type="pct"/>
          </w:tcPr>
          <w:p w14:paraId="3E6D7720" w14:textId="36F1F53B" w:rsidR="009F7F58" w:rsidRPr="003719B9" w:rsidRDefault="009F7F58" w:rsidP="00C0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087FE6D6" w14:textId="7586AFB6" w:rsidR="009F7F58" w:rsidRPr="003719B9" w:rsidRDefault="00031098" w:rsidP="009F7F5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  <w:r w:rsidR="00A80338" w:rsidRPr="003A59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798</w:t>
            </w:r>
          </w:p>
        </w:tc>
        <w:tc>
          <w:tcPr>
            <w:tcW w:w="153" w:type="pct"/>
          </w:tcPr>
          <w:p w14:paraId="2DC75BE9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541DCE03" w14:textId="3B500242" w:rsidR="009F7F58" w:rsidRPr="003719B9" w:rsidRDefault="00031098" w:rsidP="00CC118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</w:t>
            </w:r>
            <w:r w:rsidR="003F00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153" w:type="pct"/>
          </w:tcPr>
          <w:p w14:paraId="1675372A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9D1F337" w14:textId="1074B28F" w:rsidR="009F7F58" w:rsidRPr="003719B9" w:rsidRDefault="00031098" w:rsidP="000309CA">
            <w:pPr>
              <w:pStyle w:val="acctfourfigures"/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  <w:r w:rsidR="009F7F58" w:rsidRPr="0037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153" w:type="pct"/>
          </w:tcPr>
          <w:p w14:paraId="766C5E38" w14:textId="77777777" w:rsidR="009F7F58" w:rsidRPr="003719B9" w:rsidRDefault="009F7F58" w:rsidP="009F7F5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14:paraId="366770FF" w14:textId="707E247D" w:rsidR="009F7F58" w:rsidRPr="003719B9" w:rsidRDefault="00031098" w:rsidP="009F7F58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</w:t>
            </w:r>
            <w:r w:rsidR="009F7F58" w:rsidRPr="0037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</w:t>
            </w:r>
          </w:p>
        </w:tc>
      </w:tr>
    </w:tbl>
    <w:p w14:paraId="2AE1CB5A" w14:textId="77777777" w:rsidR="005D1295" w:rsidRDefault="005D1295" w:rsidP="005D12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E61C8AB" w14:textId="727B4500" w:rsidR="005D1295" w:rsidRDefault="002278EE" w:rsidP="000E1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980" w:right="-162"/>
        <w:jc w:val="thaiDistribute"/>
        <w:rPr>
          <w:rFonts w:ascii="Angsana New" w:hAnsi="Angsana New"/>
          <w:sz w:val="30"/>
          <w:szCs w:val="30"/>
        </w:rPr>
      </w:pPr>
      <w:r w:rsidRPr="002278EE">
        <w:rPr>
          <w:rFonts w:ascii="Angsana New" w:hAnsi="Angsana New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031098" w:rsidRPr="00031098">
        <w:rPr>
          <w:rFonts w:ascii="Angsana New" w:hAnsi="Angsana New"/>
          <w:sz w:val="30"/>
          <w:szCs w:val="30"/>
        </w:rPr>
        <w:t>3</w:t>
      </w:r>
      <w:r w:rsidRPr="002278EE">
        <w:rPr>
          <w:rFonts w:ascii="Angsana New" w:hAnsi="Angsana New"/>
          <w:sz w:val="30"/>
          <w:szCs w:val="30"/>
          <w:cs/>
        </w:rPr>
        <w:t xml:space="preserve"> ปีย้อนหลัง อัตรา</w:t>
      </w:r>
      <w:r w:rsidRPr="007455FF">
        <w:rPr>
          <w:rFonts w:ascii="Angsana New" w:hAnsi="Angsana New"/>
          <w:spacing w:val="8"/>
          <w:sz w:val="30"/>
          <w:szCs w:val="30"/>
          <w:cs/>
        </w:rPr>
        <w:t>เหล่านี้คูณกับสเกลแฟคเตอร์เพื่อสะท้อนผลแตกต่างระหว่างสภาวะเศรษฐกิจในระหว่างงวด</w:t>
      </w:r>
      <w:r w:rsidRPr="002278EE">
        <w:rPr>
          <w:rFonts w:ascii="Angsana New" w:hAnsi="Angsana New"/>
          <w:sz w:val="30"/>
          <w:szCs w:val="30"/>
          <w:cs/>
        </w:rPr>
        <w:t>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FDF2D2F" w14:textId="77777777" w:rsidR="002278EE" w:rsidRPr="00590B23" w:rsidRDefault="002278EE" w:rsidP="000E1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980" w:right="-162"/>
        <w:jc w:val="thaiDistribute"/>
        <w:rPr>
          <w:rFonts w:ascii="Angsana New" w:hAnsi="Angsana New"/>
          <w:sz w:val="28"/>
          <w:szCs w:val="28"/>
        </w:rPr>
      </w:pPr>
    </w:p>
    <w:p w14:paraId="785C1A77" w14:textId="600BAB69" w:rsidR="005D1295" w:rsidRDefault="005D1295" w:rsidP="000E1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980" w:right="-162"/>
        <w:jc w:val="thaiDistribute"/>
        <w:rPr>
          <w:rFonts w:ascii="Angsana New" w:hAnsi="Angsana New"/>
          <w:sz w:val="30"/>
          <w:szCs w:val="30"/>
        </w:rPr>
      </w:pPr>
      <w:r w:rsidRPr="00744B0E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="00031098" w:rsidRPr="00031098">
        <w:rPr>
          <w:rFonts w:ascii="Angsana New" w:hAnsi="Angsana New"/>
          <w:sz w:val="30"/>
          <w:szCs w:val="30"/>
        </w:rPr>
        <w:t>15</w:t>
      </w:r>
      <w:r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</w:rPr>
        <w:t>-</w:t>
      </w:r>
      <w:r w:rsidRPr="00744B0E">
        <w:rPr>
          <w:rFonts w:ascii="Angsana New" w:hAnsi="Angsana New"/>
          <w:sz w:val="30"/>
          <w:szCs w:val="30"/>
          <w:cs/>
        </w:rPr>
        <w:t xml:space="preserve"> </w:t>
      </w:r>
      <w:r w:rsidR="00031098" w:rsidRPr="00031098">
        <w:rPr>
          <w:rFonts w:ascii="Angsana New" w:hAnsi="Angsana New"/>
          <w:sz w:val="30"/>
          <w:szCs w:val="30"/>
        </w:rPr>
        <w:t>60</w:t>
      </w:r>
      <w:r w:rsidRPr="00744B0E">
        <w:rPr>
          <w:rFonts w:ascii="Angsana New" w:hAnsi="Angsana New"/>
          <w:sz w:val="30"/>
          <w:szCs w:val="30"/>
          <w:cs/>
        </w:rPr>
        <w:t xml:space="preserve"> วัน </w:t>
      </w:r>
    </w:p>
    <w:p w14:paraId="2AE1F488" w14:textId="77777777" w:rsidR="005D1295" w:rsidRPr="00590B23" w:rsidRDefault="005D1295" w:rsidP="000E1C6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-162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5642467B" w14:textId="06B3EAA2" w:rsidR="0010422A" w:rsidRDefault="0010422A" w:rsidP="001042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980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ณ </w:t>
      </w:r>
      <w:r w:rsidRPr="001D23EF">
        <w:rPr>
          <w:rFonts w:ascii="Angsana New" w:hAnsi="Angsana New"/>
          <w:sz w:val="30"/>
          <w:szCs w:val="30"/>
          <w:cs/>
        </w:rPr>
        <w:t xml:space="preserve">วันที่ </w:t>
      </w:r>
      <w:r w:rsidR="00031098" w:rsidRPr="001D23EF">
        <w:rPr>
          <w:rFonts w:ascii="Angsana New" w:hAnsi="Angsana New"/>
          <w:sz w:val="30"/>
          <w:szCs w:val="30"/>
        </w:rPr>
        <w:t>31</w:t>
      </w:r>
      <w:r w:rsidRPr="001D23E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31098" w:rsidRPr="001D23EF">
        <w:rPr>
          <w:rFonts w:ascii="Angsana New" w:hAnsi="Angsana New"/>
          <w:sz w:val="30"/>
          <w:szCs w:val="30"/>
        </w:rPr>
        <w:t>2563</w:t>
      </w:r>
      <w:r w:rsidRPr="001D23EF">
        <w:rPr>
          <w:rFonts w:ascii="Angsana New" w:hAnsi="Angsana New"/>
          <w:sz w:val="30"/>
          <w:szCs w:val="30"/>
          <w:cs/>
        </w:rPr>
        <w:t xml:space="preserve"> ลูกหนี้การค้าที่ค้างชำระ</w:t>
      </w:r>
      <w:r w:rsidRPr="001D23EF">
        <w:rPr>
          <w:rFonts w:ascii="Angsana New" w:hAnsi="Angsana New" w:hint="cs"/>
          <w:sz w:val="30"/>
          <w:szCs w:val="30"/>
          <w:cs/>
        </w:rPr>
        <w:t>เกินวันครบกำหนดชำระ</w:t>
      </w:r>
      <w:r w:rsidRPr="001D23EF">
        <w:rPr>
          <w:rFonts w:ascii="Angsana New" w:hAnsi="Angsana New"/>
          <w:sz w:val="30"/>
          <w:szCs w:val="30"/>
          <w:cs/>
        </w:rPr>
        <w:t>ของกลุ่มบริษัท</w:t>
      </w:r>
      <w:r w:rsidR="00B55AD5" w:rsidRPr="001D23EF">
        <w:rPr>
          <w:rFonts w:ascii="Angsana New" w:hAnsi="Angsana New" w:hint="cs"/>
          <w:sz w:val="30"/>
          <w:szCs w:val="30"/>
          <w:cs/>
        </w:rPr>
        <w:t>และ</w:t>
      </w:r>
      <w:r w:rsidR="007C34A3" w:rsidRPr="001D23EF">
        <w:rPr>
          <w:rFonts w:ascii="Angsana New" w:hAnsi="Angsana New" w:hint="cs"/>
          <w:sz w:val="30"/>
          <w:szCs w:val="30"/>
          <w:cs/>
        </w:rPr>
        <w:t>บริษัท</w:t>
      </w:r>
      <w:r w:rsidRPr="001D23EF">
        <w:rPr>
          <w:rFonts w:ascii="Angsana New" w:hAnsi="Angsana New"/>
          <w:sz w:val="30"/>
          <w:szCs w:val="30"/>
          <w:cs/>
        </w:rPr>
        <w:t xml:space="preserve">มีการค้ำประกันโดยสถาบันการเงินในวงเงินจำนวน </w:t>
      </w:r>
      <w:r w:rsidR="001D23EF" w:rsidRPr="001D23EF">
        <w:rPr>
          <w:rFonts w:ascii="Angsana New" w:hAnsi="Angsana New"/>
          <w:sz w:val="30"/>
          <w:szCs w:val="30"/>
        </w:rPr>
        <w:t>6</w:t>
      </w:r>
      <w:r w:rsidR="006065AF" w:rsidRPr="001D23EF">
        <w:rPr>
          <w:rFonts w:ascii="Angsana New" w:hAnsi="Angsana New"/>
          <w:sz w:val="30"/>
          <w:szCs w:val="30"/>
        </w:rPr>
        <w:t>.</w:t>
      </w:r>
      <w:r w:rsidR="00031098" w:rsidRPr="001D23EF">
        <w:rPr>
          <w:rFonts w:ascii="Angsana New" w:hAnsi="Angsana New"/>
          <w:sz w:val="30"/>
          <w:szCs w:val="30"/>
        </w:rPr>
        <w:t>5</w:t>
      </w:r>
      <w:r w:rsidRPr="001D23EF">
        <w:rPr>
          <w:rFonts w:ascii="Angsana New" w:hAnsi="Angsana New"/>
          <w:sz w:val="30"/>
          <w:szCs w:val="30"/>
        </w:rPr>
        <w:t xml:space="preserve"> </w:t>
      </w:r>
      <w:r w:rsidRPr="001D23EF">
        <w:rPr>
          <w:rFonts w:ascii="Angsana New" w:hAnsi="Angsana New"/>
          <w:sz w:val="30"/>
          <w:szCs w:val="30"/>
          <w:cs/>
        </w:rPr>
        <w:t>ล้านบาท</w:t>
      </w:r>
      <w:r w:rsidR="00B55AD5" w:rsidRPr="001D23EF">
        <w:rPr>
          <w:rFonts w:ascii="Angsana New" w:hAnsi="Angsana New" w:hint="cs"/>
          <w:sz w:val="30"/>
          <w:szCs w:val="30"/>
          <w:cs/>
        </w:rPr>
        <w:t>และ</w:t>
      </w:r>
      <w:r w:rsidR="006065AF" w:rsidRPr="001D23EF">
        <w:rPr>
          <w:rFonts w:ascii="Angsana New" w:hAnsi="Angsana New"/>
          <w:sz w:val="30"/>
          <w:szCs w:val="30"/>
        </w:rPr>
        <w:t xml:space="preserve"> </w:t>
      </w:r>
      <w:r w:rsidR="00031098" w:rsidRPr="001D23EF">
        <w:rPr>
          <w:rFonts w:ascii="Angsana New" w:hAnsi="Angsana New"/>
          <w:sz w:val="30"/>
          <w:szCs w:val="30"/>
        </w:rPr>
        <w:t>3</w:t>
      </w:r>
      <w:r w:rsidR="006065AF" w:rsidRPr="001D23EF">
        <w:rPr>
          <w:rFonts w:ascii="Angsana New" w:hAnsi="Angsana New"/>
          <w:sz w:val="30"/>
          <w:szCs w:val="30"/>
        </w:rPr>
        <w:t>.</w:t>
      </w:r>
      <w:r w:rsidR="00031098" w:rsidRPr="001D23EF">
        <w:rPr>
          <w:rFonts w:ascii="Angsana New" w:hAnsi="Angsana New"/>
          <w:sz w:val="30"/>
          <w:szCs w:val="30"/>
        </w:rPr>
        <w:t>5</w:t>
      </w:r>
      <w:r w:rsidR="007C34A3" w:rsidRPr="001D23EF">
        <w:rPr>
          <w:rFonts w:ascii="Angsana New" w:hAnsi="Angsana New" w:hint="cs"/>
          <w:sz w:val="30"/>
          <w:szCs w:val="30"/>
          <w:cs/>
        </w:rPr>
        <w:t xml:space="preserve"> </w:t>
      </w:r>
      <w:r w:rsidR="001D748B" w:rsidRPr="001D23EF">
        <w:rPr>
          <w:rFonts w:ascii="Angsana New" w:hAnsi="Angsana New"/>
          <w:sz w:val="30"/>
          <w:szCs w:val="30"/>
          <w:cs/>
        </w:rPr>
        <w:t>ล้านบาท</w:t>
      </w:r>
      <w:r w:rsidR="007C34A3" w:rsidRPr="001D23EF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94265B7" w14:textId="77777777" w:rsidR="0010422A" w:rsidRPr="00590B23" w:rsidRDefault="0010422A" w:rsidP="004F2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trike/>
          <w:sz w:val="28"/>
          <w:szCs w:val="28"/>
          <w:lang w:bidi="ar-SA"/>
        </w:rPr>
      </w:pPr>
    </w:p>
    <w:p w14:paraId="6344F0B9" w14:textId="1CA8DD1B" w:rsidR="0010422A" w:rsidRPr="004F2D7B" w:rsidRDefault="0010422A" w:rsidP="00562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900"/>
        <w:jc w:val="thaiDistribute"/>
        <w:rPr>
          <w:rFonts w:ascii="Times New Roman" w:hAnsi="Times New Roman"/>
          <w:b/>
          <w:bCs/>
          <w:sz w:val="30"/>
          <w:szCs w:val="30"/>
        </w:rPr>
      </w:pPr>
      <w:r w:rsidRPr="004F2D7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562B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4F2D7B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F2D7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4F2D7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4F2D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4F2D7B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66D3E1D7" w14:textId="77777777" w:rsidR="0010422A" w:rsidRPr="00590B23" w:rsidRDefault="0010422A" w:rsidP="0037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14:paraId="698BDFE0" w14:textId="77777777" w:rsidR="0010422A" w:rsidRPr="00AA0205" w:rsidRDefault="0010422A" w:rsidP="003719B9">
      <w:pPr>
        <w:tabs>
          <w:tab w:val="clear" w:pos="907"/>
          <w:tab w:val="left" w:pos="990"/>
        </w:tabs>
        <w:spacing w:line="240" w:lineRule="auto"/>
        <w:ind w:left="1350" w:right="-162"/>
        <w:jc w:val="thaiDistribute"/>
        <w:rPr>
          <w:rFonts w:ascii="Angsana New" w:hAnsi="Angsana New"/>
          <w:sz w:val="30"/>
          <w:szCs w:val="30"/>
        </w:rPr>
      </w:pPr>
      <w:r w:rsidRPr="004F2D7B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F2D7B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4F2D7B">
        <w:rPr>
          <w:rFonts w:ascii="Angsana New" w:hAnsi="Angsana New" w:hint="cs"/>
          <w:sz w:val="30"/>
          <w:szCs w:val="30"/>
          <w:cs/>
        </w:rPr>
        <w:t>ด้าน</w:t>
      </w:r>
      <w:r w:rsidRPr="004F2D7B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</w:t>
      </w:r>
      <w:r w:rsidRPr="00AA0205">
        <w:rPr>
          <w:rFonts w:ascii="Angsana New" w:hAnsi="Angsana New"/>
          <w:sz w:val="30"/>
          <w:szCs w:val="30"/>
          <w:cs/>
        </w:rPr>
        <w:t>ผู้บริหารพิจารณาว่าเพียงพอในการจัดหาเงินเพื่อใช้ในการดำเนินงานของ</w:t>
      </w:r>
      <w:r w:rsidRPr="00AA0205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กลุ่มบริษัท</w:t>
      </w:r>
      <w:r w:rsidRPr="00EA6FE8">
        <w:rPr>
          <w:rFonts w:ascii="Angsana New" w:hAnsi="Angsana New"/>
          <w:sz w:val="30"/>
          <w:szCs w:val="30"/>
        </w:rPr>
        <w:t xml:space="preserve"> </w:t>
      </w:r>
      <w:r w:rsidRPr="00AA0205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AA020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188E5C" w14:textId="77777777" w:rsidR="0010422A" w:rsidRPr="00590B23" w:rsidRDefault="0010422A" w:rsidP="0037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14:paraId="726A2426" w14:textId="77777777" w:rsidR="0010422A" w:rsidRPr="00590B23" w:rsidRDefault="0010422A" w:rsidP="0010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B5E3046" w14:textId="6DC9C670" w:rsidR="0010422A" w:rsidRDefault="0010422A" w:rsidP="00A36CD6">
      <w:pPr>
        <w:tabs>
          <w:tab w:val="clear" w:pos="454"/>
          <w:tab w:val="clear" w:pos="907"/>
          <w:tab w:val="left" w:pos="1170"/>
        </w:tabs>
        <w:spacing w:line="240" w:lineRule="auto"/>
        <w:ind w:left="1260" w:right="-162"/>
        <w:jc w:val="thaiDistribute"/>
        <w:rPr>
          <w:rFonts w:ascii="Angsana New" w:hAnsi="Angsana New"/>
          <w:sz w:val="30"/>
          <w:szCs w:val="30"/>
        </w:rPr>
      </w:pPr>
      <w:r w:rsidRPr="00A36CD6">
        <w:rPr>
          <w:rFonts w:ascii="Angsana New" w:hAnsi="Angsana New" w:hint="cs"/>
          <w:sz w:val="30"/>
          <w:szCs w:val="30"/>
          <w:cs/>
        </w:rPr>
        <w:lastRenderedPageBreak/>
        <w:t xml:space="preserve">อัตราผลตอบแทนที่แท้จริงของเงินให้กู้ยืมและหนี้สินทางการเงินที่มีภาระดอกเบี้ย ณ วันที่ </w:t>
      </w:r>
      <w:r w:rsidR="00031098" w:rsidRPr="00031098">
        <w:rPr>
          <w:rFonts w:ascii="Angsana New" w:hAnsi="Angsana New"/>
          <w:sz w:val="30"/>
          <w:szCs w:val="30"/>
        </w:rPr>
        <w:t>31</w:t>
      </w:r>
      <w:r w:rsidRPr="00A36CD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83078">
        <w:rPr>
          <w:rFonts w:ascii="Angsana New" w:hAnsi="Angsana New"/>
          <w:sz w:val="30"/>
          <w:szCs w:val="30"/>
        </w:rPr>
        <w:t xml:space="preserve"> </w:t>
      </w:r>
      <w:r w:rsidRPr="00A36CD6">
        <w:rPr>
          <w:rFonts w:ascii="Angsana New" w:hAnsi="Angsana New" w:hint="cs"/>
          <w:sz w:val="30"/>
          <w:szCs w:val="30"/>
          <w:cs/>
        </w:rPr>
        <w:t>และระยะเวลาที่ครบ</w:t>
      </w:r>
      <w:r w:rsidRPr="00EF688A">
        <w:rPr>
          <w:rFonts w:ascii="Angsana New" w:hAnsi="Angsana New" w:hint="cs"/>
          <w:sz w:val="30"/>
          <w:szCs w:val="30"/>
          <w:cs/>
        </w:rPr>
        <w:t>กำหนดชำระ</w:t>
      </w:r>
      <w:r w:rsidRPr="00EF688A">
        <w:rPr>
          <w:rFonts w:ascii="Angsana New" w:hAnsi="Angsana New"/>
          <w:sz w:val="30"/>
          <w:szCs w:val="30"/>
        </w:rPr>
        <w:t xml:space="preserve"> </w:t>
      </w:r>
      <w:r w:rsidR="00FF5BBC">
        <w:rPr>
          <w:rFonts w:ascii="Angsana New" w:hAnsi="Angsana New" w:hint="cs"/>
          <w:sz w:val="30"/>
          <w:szCs w:val="30"/>
          <w:cs/>
        </w:rPr>
        <w:t>มี</w:t>
      </w:r>
      <w:r w:rsidR="00EB2F87">
        <w:rPr>
          <w:rFonts w:ascii="Angsana New" w:hAnsi="Angsana New" w:hint="cs"/>
          <w:sz w:val="30"/>
          <w:szCs w:val="30"/>
          <w:cs/>
        </w:rPr>
        <w:t>ดังนี้</w:t>
      </w:r>
    </w:p>
    <w:p w14:paraId="5976FDE6" w14:textId="545DB407" w:rsidR="00956402" w:rsidRDefault="00956402" w:rsidP="00A36CD6">
      <w:pPr>
        <w:tabs>
          <w:tab w:val="clear" w:pos="454"/>
          <w:tab w:val="clear" w:pos="907"/>
          <w:tab w:val="left" w:pos="1170"/>
        </w:tabs>
        <w:spacing w:line="240" w:lineRule="auto"/>
        <w:ind w:left="1260" w:right="-162"/>
        <w:jc w:val="thaiDistribute"/>
        <w:rPr>
          <w:rFonts w:ascii="Angsana New" w:hAnsi="Angsana New"/>
          <w:sz w:val="30"/>
          <w:szCs w:val="30"/>
        </w:rPr>
      </w:pPr>
    </w:p>
    <w:tbl>
      <w:tblPr>
        <w:tblW w:w="8622" w:type="dxa"/>
        <w:tblInd w:w="1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2"/>
        <w:gridCol w:w="1350"/>
        <w:gridCol w:w="1170"/>
        <w:gridCol w:w="180"/>
        <w:gridCol w:w="1080"/>
        <w:gridCol w:w="185"/>
        <w:gridCol w:w="1165"/>
      </w:tblGrid>
      <w:tr w:rsidR="007C0BAB" w:rsidRPr="007671A3" w14:paraId="70F2363D" w14:textId="77777777" w:rsidTr="00336961">
        <w:trPr>
          <w:cantSplit/>
        </w:trPr>
        <w:tc>
          <w:tcPr>
            <w:tcW w:w="3492" w:type="dxa"/>
          </w:tcPr>
          <w:p w14:paraId="251A3D1A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AA6D46D" w14:textId="77777777" w:rsidR="007C0BAB" w:rsidRPr="008B0555" w:rsidRDefault="007C0BAB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80" w:type="dxa"/>
            <w:gridSpan w:val="5"/>
          </w:tcPr>
          <w:p w14:paraId="6D304C76" w14:textId="77777777" w:rsidR="007C0BAB" w:rsidRPr="00EC7FFA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C7F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C0BAB" w:rsidRPr="007671A3" w14:paraId="76E3FB0C" w14:textId="77777777" w:rsidTr="00336961">
        <w:trPr>
          <w:cantSplit/>
        </w:trPr>
        <w:tc>
          <w:tcPr>
            <w:tcW w:w="3492" w:type="dxa"/>
          </w:tcPr>
          <w:p w14:paraId="1717A73E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0177AA5A" w14:textId="77777777" w:rsidR="007C0BAB" w:rsidRPr="008B0555" w:rsidRDefault="007C0BAB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05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66CEF458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C80AFE9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5FE937B6" w14:textId="77777777" w:rsidR="007C0BAB" w:rsidRPr="00A40940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110B388E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76856797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C0BAB" w:rsidRPr="007671A3" w14:paraId="008EFDE9" w14:textId="77777777" w:rsidTr="00336961">
        <w:trPr>
          <w:cantSplit/>
        </w:trPr>
        <w:tc>
          <w:tcPr>
            <w:tcW w:w="3492" w:type="dxa"/>
          </w:tcPr>
          <w:p w14:paraId="2322EA7B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0D8A328D" w14:textId="77777777" w:rsidR="007C0BAB" w:rsidRPr="00887D5C" w:rsidRDefault="007C0BAB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B05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09C1F1BD" w14:textId="624C41DC" w:rsidR="007C0BAB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63A112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9271F55" w14:textId="27FA7625" w:rsidR="007C0BAB" w:rsidRPr="00A40940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2CE9DA05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225DB900" w14:textId="77777777" w:rsidR="007C0BAB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C0BAB" w:rsidRPr="007671A3" w14:paraId="50B65238" w14:textId="77777777" w:rsidTr="00336961">
        <w:trPr>
          <w:cantSplit/>
        </w:trPr>
        <w:tc>
          <w:tcPr>
            <w:tcW w:w="3492" w:type="dxa"/>
          </w:tcPr>
          <w:p w14:paraId="08AF7D02" w14:textId="77777777" w:rsidR="007C0BAB" w:rsidRPr="004A0D5D" w:rsidRDefault="007C0BAB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4F5B7365" w14:textId="77777777" w:rsidR="007C0BAB" w:rsidRPr="00072E0B" w:rsidRDefault="007C0BAB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87D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0266BB7B" w14:textId="7DC069EB" w:rsidR="007C0BAB" w:rsidRDefault="00AA4FEC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3A3307F2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52C4937A" w14:textId="2DC36E12" w:rsidR="007C0BAB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5A5A8184" w14:textId="77777777" w:rsidR="007C0BAB" w:rsidRPr="007671A3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5D2788C2" w14:textId="77777777" w:rsidR="007C0BAB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C0BAB" w:rsidRPr="007671A3" w14:paraId="72270D5D" w14:textId="77777777" w:rsidTr="00336961">
        <w:trPr>
          <w:cantSplit/>
        </w:trPr>
        <w:tc>
          <w:tcPr>
            <w:tcW w:w="3492" w:type="dxa"/>
          </w:tcPr>
          <w:p w14:paraId="7D7CFCB7" w14:textId="30886F80" w:rsidR="007C0BAB" w:rsidRDefault="007C0BAB" w:rsidP="00336961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EF7F889" w14:textId="77777777" w:rsidR="007C0BAB" w:rsidRPr="007C0BAB" w:rsidRDefault="007C0BAB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C0BA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7C0B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7C0BA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4A066394" w14:textId="77777777" w:rsidR="007C0BAB" w:rsidRPr="00EC7FFA" w:rsidRDefault="007C0BA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C7F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7F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C7F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C0BAB" w:rsidRPr="007671A3" w14:paraId="22D8423C" w14:textId="77777777" w:rsidTr="00336961">
        <w:trPr>
          <w:cantSplit/>
        </w:trPr>
        <w:tc>
          <w:tcPr>
            <w:tcW w:w="3492" w:type="dxa"/>
          </w:tcPr>
          <w:p w14:paraId="5F389880" w14:textId="3FF88DC7" w:rsidR="007C0BAB" w:rsidRPr="00FF23F4" w:rsidRDefault="007C0BAB" w:rsidP="00336961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</w:t>
            </w:r>
            <w:r w:rsidR="004E51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ช่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193F601C" w14:textId="77777777" w:rsidR="007C0BAB" w:rsidRPr="007671A3" w:rsidRDefault="007C0BAB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56E472" w14:textId="77777777" w:rsidR="007C0BAB" w:rsidRPr="007671A3" w:rsidRDefault="007C0BA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86ADD3" w14:textId="77777777" w:rsidR="007C0BAB" w:rsidRPr="007671A3" w:rsidRDefault="007C0BA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74B46" w14:textId="77777777" w:rsidR="007C0BAB" w:rsidRPr="007671A3" w:rsidRDefault="007C0BA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089F8B2F" w14:textId="77777777" w:rsidR="007C0BAB" w:rsidRPr="007671A3" w:rsidRDefault="007C0BA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AB39E0" w14:textId="77777777" w:rsidR="007C0BAB" w:rsidRPr="007671A3" w:rsidRDefault="007C0BA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7C0BAB" w:rsidRPr="007671A3" w14:paraId="15B47B86" w14:textId="77777777" w:rsidTr="00336961">
        <w:trPr>
          <w:cantSplit/>
        </w:trPr>
        <w:tc>
          <w:tcPr>
            <w:tcW w:w="3492" w:type="dxa"/>
          </w:tcPr>
          <w:p w14:paraId="5D71B503" w14:textId="77777777" w:rsidR="007C0BAB" w:rsidRPr="00DF0E3A" w:rsidRDefault="007C0BAB" w:rsidP="00336961">
            <w:pPr>
              <w:spacing w:line="240" w:lineRule="auto"/>
              <w:ind w:left="17" w:right="-24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248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AD248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3A1D49" w14:textId="4A12DE07" w:rsidR="007C0BAB" w:rsidRPr="007671A3" w:rsidRDefault="00237B8F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170" w:type="dxa"/>
          </w:tcPr>
          <w:p w14:paraId="46827A9F" w14:textId="77F50F45" w:rsidR="007C0BAB" w:rsidRPr="007671A3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AA4F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091</w:t>
            </w:r>
          </w:p>
        </w:tc>
        <w:tc>
          <w:tcPr>
            <w:tcW w:w="180" w:type="dxa"/>
          </w:tcPr>
          <w:p w14:paraId="16A6FE68" w14:textId="77777777" w:rsidR="007C0BAB" w:rsidRPr="007671A3" w:rsidRDefault="007C0BA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A8AB0" w14:textId="77777777" w:rsidR="007C0BAB" w:rsidRPr="007671A3" w:rsidRDefault="007C0BAB" w:rsidP="0003109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B27508A" w14:textId="77777777" w:rsidR="007C0BAB" w:rsidRPr="007671A3" w:rsidRDefault="007C0BA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E49865C" w14:textId="3342CA0F" w:rsidR="007C0BAB" w:rsidRPr="007671A3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AA4F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091</w:t>
            </w:r>
          </w:p>
        </w:tc>
      </w:tr>
      <w:tr w:rsidR="007C0BAB" w:rsidRPr="000D62EC" w14:paraId="0E075A76" w14:textId="77777777" w:rsidTr="00336961">
        <w:trPr>
          <w:cantSplit/>
        </w:trPr>
        <w:tc>
          <w:tcPr>
            <w:tcW w:w="3492" w:type="dxa"/>
          </w:tcPr>
          <w:p w14:paraId="47F38026" w14:textId="5BBF1B02" w:rsidR="007C0BAB" w:rsidRPr="00FF23F4" w:rsidRDefault="00B16D62" w:rsidP="00336961">
            <w:pPr>
              <w:spacing w:line="240" w:lineRule="auto"/>
              <w:ind w:left="17" w:right="-24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387FBAF" w14:textId="332CB31C" w:rsidR="007C0BAB" w:rsidRPr="00154801" w:rsidRDefault="00031098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4C50F9" w:rsidRPr="0015480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20</w:t>
            </w:r>
            <w:r w:rsidR="004C50F9" w:rsidRPr="0015480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- 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4C50F9" w:rsidRPr="0015480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.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CF4628" w14:textId="18142A33" w:rsidR="007C0BAB" w:rsidRPr="00B16D62" w:rsidRDefault="00B16D62" w:rsidP="004E51F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4C367B7" w14:textId="77777777" w:rsidR="007C0BAB" w:rsidRPr="00B16D62" w:rsidRDefault="007C0BA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6EA2A3" w14:textId="35A2759E" w:rsidR="007C0BAB" w:rsidRPr="00B16D62" w:rsidRDefault="00B16D62" w:rsidP="0055127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51278">
              <w:rPr>
                <w:rFonts w:asciiTheme="majorBidi" w:hAnsiTheme="majorBidi" w:cstheme="majorBidi"/>
                <w:sz w:val="28"/>
                <w:szCs w:val="24"/>
                <w:lang w:val="en-US"/>
              </w:rPr>
              <w:t>-</w:t>
            </w:r>
          </w:p>
        </w:tc>
        <w:tc>
          <w:tcPr>
            <w:tcW w:w="185" w:type="dxa"/>
          </w:tcPr>
          <w:p w14:paraId="5A6201CF" w14:textId="77777777" w:rsidR="007C0BAB" w:rsidRPr="00B16D62" w:rsidRDefault="007C0BA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CEC3DAF" w14:textId="0B6BFD67" w:rsidR="007C0BAB" w:rsidRPr="00B16D62" w:rsidRDefault="00B16D62" w:rsidP="0033696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6D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51F3" w:rsidRPr="000D62EC" w14:paraId="5BEF2804" w14:textId="77777777" w:rsidTr="00336961">
        <w:trPr>
          <w:cantSplit/>
        </w:trPr>
        <w:tc>
          <w:tcPr>
            <w:tcW w:w="3492" w:type="dxa"/>
          </w:tcPr>
          <w:p w14:paraId="4B262C52" w14:textId="77777777" w:rsidR="004E51F3" w:rsidRPr="00AD248A" w:rsidRDefault="004E51F3" w:rsidP="004E51F3">
            <w:pPr>
              <w:spacing w:line="240" w:lineRule="auto"/>
              <w:ind w:left="-1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27F1C42" w14:textId="77777777" w:rsidR="004E51F3" w:rsidRPr="00262935" w:rsidRDefault="004E51F3" w:rsidP="004E51F3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6BDAFB" w14:textId="6D7E69DC" w:rsidR="004E51F3" w:rsidRPr="000D62EC" w:rsidRDefault="00031098" w:rsidP="004E51F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="004E51F3" w:rsidRPr="00336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6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091</w:t>
            </w:r>
          </w:p>
        </w:tc>
        <w:tc>
          <w:tcPr>
            <w:tcW w:w="180" w:type="dxa"/>
          </w:tcPr>
          <w:p w14:paraId="11BCA235" w14:textId="77777777" w:rsidR="004E51F3" w:rsidRPr="000D62EC" w:rsidRDefault="004E51F3" w:rsidP="004E51F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A788A0" w14:textId="5617597A" w:rsidR="004E51F3" w:rsidRPr="00D01F0F" w:rsidRDefault="004E51F3" w:rsidP="004E51F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3696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12310C8A" w14:textId="77777777" w:rsidR="004E51F3" w:rsidRPr="000D62EC" w:rsidRDefault="004E51F3" w:rsidP="004E51F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EBAB643" w14:textId="6F0F952B" w:rsidR="004E51F3" w:rsidRPr="000D62EC" w:rsidRDefault="00031098" w:rsidP="004E51F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="004E51F3" w:rsidRPr="00336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6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091</w:t>
            </w:r>
          </w:p>
        </w:tc>
      </w:tr>
    </w:tbl>
    <w:p w14:paraId="29D04F67" w14:textId="484C8C2D" w:rsidR="007C0BAB" w:rsidRDefault="007C0BAB" w:rsidP="00A36CD6">
      <w:pPr>
        <w:tabs>
          <w:tab w:val="clear" w:pos="454"/>
          <w:tab w:val="clear" w:pos="907"/>
          <w:tab w:val="left" w:pos="1170"/>
        </w:tabs>
        <w:spacing w:line="240" w:lineRule="auto"/>
        <w:ind w:left="1260" w:right="-162"/>
        <w:jc w:val="thaiDistribute"/>
        <w:rPr>
          <w:rFonts w:ascii="Angsana New" w:hAnsi="Angsana New"/>
          <w:sz w:val="30"/>
          <w:szCs w:val="30"/>
        </w:rPr>
      </w:pPr>
    </w:p>
    <w:tbl>
      <w:tblPr>
        <w:tblW w:w="8622" w:type="dxa"/>
        <w:tblInd w:w="1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2"/>
        <w:gridCol w:w="1350"/>
        <w:gridCol w:w="1170"/>
        <w:gridCol w:w="180"/>
        <w:gridCol w:w="1080"/>
        <w:gridCol w:w="185"/>
        <w:gridCol w:w="1165"/>
      </w:tblGrid>
      <w:tr w:rsidR="000538AA" w:rsidRPr="007671A3" w14:paraId="38481B34" w14:textId="77777777" w:rsidTr="00336961">
        <w:trPr>
          <w:cantSplit/>
        </w:trPr>
        <w:tc>
          <w:tcPr>
            <w:tcW w:w="3492" w:type="dxa"/>
          </w:tcPr>
          <w:p w14:paraId="6E78A254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4F86CAD" w14:textId="77777777" w:rsidR="000538AA" w:rsidRPr="008B0555" w:rsidRDefault="000538AA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80" w:type="dxa"/>
            <w:gridSpan w:val="5"/>
          </w:tcPr>
          <w:p w14:paraId="696DE71C" w14:textId="77777777" w:rsidR="000538AA" w:rsidRPr="00EC7FFA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C7F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538AA" w:rsidRPr="007671A3" w14:paraId="400835AA" w14:textId="77777777" w:rsidTr="00336961">
        <w:trPr>
          <w:cantSplit/>
        </w:trPr>
        <w:tc>
          <w:tcPr>
            <w:tcW w:w="3492" w:type="dxa"/>
          </w:tcPr>
          <w:p w14:paraId="4148614C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10C97E6C" w14:textId="77777777" w:rsidR="000538AA" w:rsidRPr="008B0555" w:rsidRDefault="000538AA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05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1D03B899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2CD8460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15C1299" w14:textId="77777777" w:rsidR="000538AA" w:rsidRPr="00A40940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14422225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48249F83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538AA" w:rsidRPr="007671A3" w14:paraId="0BAFD156" w14:textId="77777777" w:rsidTr="00336961">
        <w:trPr>
          <w:cantSplit/>
        </w:trPr>
        <w:tc>
          <w:tcPr>
            <w:tcW w:w="3492" w:type="dxa"/>
          </w:tcPr>
          <w:p w14:paraId="15FF82C4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0648620A" w14:textId="77777777" w:rsidR="000538AA" w:rsidRPr="00887D5C" w:rsidRDefault="000538AA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B05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21E5BC07" w14:textId="6C7A2753" w:rsidR="000538AA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56B1A55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78DDF4C9" w14:textId="2666EE32" w:rsidR="000538AA" w:rsidRPr="00A40940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7604AEEA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2CB7366D" w14:textId="77777777" w:rsidR="000538AA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538AA" w:rsidRPr="007671A3" w14:paraId="542C27FF" w14:textId="77777777" w:rsidTr="00336961">
        <w:trPr>
          <w:cantSplit/>
        </w:trPr>
        <w:tc>
          <w:tcPr>
            <w:tcW w:w="3492" w:type="dxa"/>
          </w:tcPr>
          <w:p w14:paraId="72FE8CA2" w14:textId="77777777" w:rsidR="000538AA" w:rsidRPr="004A0D5D" w:rsidRDefault="000538AA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2A660C21" w14:textId="77777777" w:rsidR="000538AA" w:rsidRPr="00072E0B" w:rsidRDefault="000538AA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87D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27EC0969" w14:textId="2D0D8DC7" w:rsidR="003050D4" w:rsidRDefault="003050D4" w:rsidP="003050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2531B632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7F2766B7" w14:textId="304F4DE8" w:rsidR="000538AA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259C706B" w14:textId="77777777" w:rsidR="000538AA" w:rsidRPr="007671A3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7D918F1C" w14:textId="77777777" w:rsidR="000538AA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38AA" w:rsidRPr="007671A3" w14:paraId="65FE8464" w14:textId="77777777" w:rsidTr="00336961">
        <w:trPr>
          <w:cantSplit/>
        </w:trPr>
        <w:tc>
          <w:tcPr>
            <w:tcW w:w="3492" w:type="dxa"/>
          </w:tcPr>
          <w:p w14:paraId="3D07412C" w14:textId="5BBA18E4" w:rsidR="000538AA" w:rsidRDefault="000538AA" w:rsidP="00336961">
            <w:pPr>
              <w:tabs>
                <w:tab w:val="left" w:pos="360"/>
              </w:tabs>
              <w:spacing w:line="240" w:lineRule="auto"/>
              <w:ind w:left="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5A5BFF29" w14:textId="77777777" w:rsidR="000538AA" w:rsidRPr="00154801" w:rsidRDefault="000538AA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54801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15480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154801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1658C15B" w14:textId="77777777" w:rsidR="000538AA" w:rsidRPr="00EC7FFA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C7F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7F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C7F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538AA" w:rsidRPr="007671A3" w14:paraId="00A083EA" w14:textId="77777777" w:rsidTr="00336961">
        <w:trPr>
          <w:cantSplit/>
        </w:trPr>
        <w:tc>
          <w:tcPr>
            <w:tcW w:w="3492" w:type="dxa"/>
          </w:tcPr>
          <w:p w14:paraId="7029E357" w14:textId="0F840F30" w:rsidR="000538AA" w:rsidRPr="00FF23F4" w:rsidRDefault="000538AA" w:rsidP="00336961">
            <w:pPr>
              <w:tabs>
                <w:tab w:val="left" w:pos="360"/>
              </w:tabs>
              <w:spacing w:line="240" w:lineRule="auto"/>
              <w:ind w:left="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703C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120379D8" w14:textId="77777777" w:rsidR="000538AA" w:rsidRPr="00154801" w:rsidRDefault="000538AA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6030D" w14:textId="77777777" w:rsidR="000538AA" w:rsidRPr="007671A3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8FCA50" w14:textId="77777777" w:rsidR="000538AA" w:rsidRPr="007671A3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12890" w14:textId="77777777" w:rsidR="000538AA" w:rsidRPr="007671A3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458E23C8" w14:textId="77777777" w:rsidR="000538AA" w:rsidRPr="007671A3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8FF9914" w14:textId="77777777" w:rsidR="000538AA" w:rsidRPr="007671A3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0538AA" w:rsidRPr="007671A3" w14:paraId="7099A5FB" w14:textId="77777777" w:rsidTr="00336961">
        <w:trPr>
          <w:cantSplit/>
        </w:trPr>
        <w:tc>
          <w:tcPr>
            <w:tcW w:w="3492" w:type="dxa"/>
          </w:tcPr>
          <w:p w14:paraId="28F14E00" w14:textId="77777777" w:rsidR="000538AA" w:rsidRPr="00336961" w:rsidRDefault="000538AA" w:rsidP="00336961">
            <w:pPr>
              <w:spacing w:line="240" w:lineRule="auto"/>
              <w:ind w:left="17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AD248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AD248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C4A0D00" w14:textId="1A9A5EAA" w:rsidR="000538AA" w:rsidRPr="00154801" w:rsidRDefault="00237B8F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170" w:type="dxa"/>
          </w:tcPr>
          <w:p w14:paraId="4FE1846A" w14:textId="6BA52BE9" w:rsidR="000538AA" w:rsidRPr="007671A3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0538AA" w:rsidRPr="00F121F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180" w:type="dxa"/>
          </w:tcPr>
          <w:p w14:paraId="19A1BCB6" w14:textId="77777777" w:rsidR="000538AA" w:rsidRPr="007671A3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162AA" w14:textId="77777777" w:rsidR="000538AA" w:rsidRPr="007671A3" w:rsidRDefault="000538AA" w:rsidP="0003109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7C2F7B7" w14:textId="77777777" w:rsidR="000538AA" w:rsidRPr="007671A3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DA5E6F2" w14:textId="20AE3361" w:rsidR="000538AA" w:rsidRPr="007671A3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0538AA" w:rsidRPr="00F121F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</w:tr>
      <w:tr w:rsidR="000538AA" w:rsidRPr="000D62EC" w14:paraId="23DA2266" w14:textId="77777777" w:rsidTr="00336961">
        <w:trPr>
          <w:cantSplit/>
        </w:trPr>
        <w:tc>
          <w:tcPr>
            <w:tcW w:w="3492" w:type="dxa"/>
          </w:tcPr>
          <w:p w14:paraId="518186BE" w14:textId="77777777" w:rsidR="000538AA" w:rsidRPr="00336961" w:rsidRDefault="000538AA" w:rsidP="00336961">
            <w:pPr>
              <w:spacing w:line="240" w:lineRule="auto"/>
              <w:ind w:left="17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AD248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11B0AE6" w14:textId="5003396B" w:rsidR="000538AA" w:rsidRPr="00154801" w:rsidRDefault="00031098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0538AA" w:rsidRPr="00154801">
              <w:rPr>
                <w:rFonts w:ascii="Angsana New" w:hAnsi="Angsana New"/>
                <w:i/>
                <w:iCs/>
                <w:sz w:val="30"/>
                <w:szCs w:val="30"/>
              </w:rPr>
              <w:t>.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81</w:t>
            </w:r>
            <w:r w:rsidR="000538AA" w:rsidRPr="0015480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0538AA" w:rsidRPr="00154801">
              <w:rPr>
                <w:rFonts w:ascii="Angsana New" w:hAnsi="Angsana New"/>
                <w:i/>
                <w:iCs/>
                <w:sz w:val="30"/>
                <w:szCs w:val="30"/>
              </w:rPr>
              <w:t>.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7E1EA1" w14:textId="2F76C60F" w:rsidR="000538AA" w:rsidRPr="00551278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031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538AA" w:rsidRPr="00551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180" w:type="dxa"/>
          </w:tcPr>
          <w:p w14:paraId="4269D0BE" w14:textId="77777777" w:rsidR="000538AA" w:rsidRPr="00551278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79E316" w14:textId="7BDFAF7B" w:rsidR="000538AA" w:rsidRPr="00551278" w:rsidRDefault="00031098" w:rsidP="0003109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31098">
              <w:rPr>
                <w:rFonts w:asciiTheme="majorBidi" w:hAnsiTheme="majorBidi" w:cstheme="majorBidi" w:hint="cs"/>
                <w:lang w:val="en-US"/>
              </w:rPr>
              <w:t>22</w:t>
            </w:r>
            <w:r w:rsidR="000538AA" w:rsidRPr="00551278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031098">
              <w:rPr>
                <w:rFonts w:asciiTheme="majorBidi" w:hAnsiTheme="majorBidi" w:cstheme="majorBidi" w:hint="cs"/>
                <w:lang w:val="en-US"/>
              </w:rPr>
              <w:t>185</w:t>
            </w:r>
          </w:p>
        </w:tc>
        <w:tc>
          <w:tcPr>
            <w:tcW w:w="185" w:type="dxa"/>
          </w:tcPr>
          <w:p w14:paraId="0F09A993" w14:textId="77777777" w:rsidR="000538AA" w:rsidRPr="00551278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0BB1325" w14:textId="6A666DE3" w:rsidR="000538AA" w:rsidRPr="00551278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31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0538AA" w:rsidRPr="00551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</w:tr>
      <w:tr w:rsidR="000538AA" w:rsidRPr="000D62EC" w14:paraId="3D8FFDC4" w14:textId="77777777" w:rsidTr="00336961">
        <w:trPr>
          <w:cantSplit/>
        </w:trPr>
        <w:tc>
          <w:tcPr>
            <w:tcW w:w="3492" w:type="dxa"/>
          </w:tcPr>
          <w:p w14:paraId="02666020" w14:textId="77777777" w:rsidR="000538AA" w:rsidRPr="00AD248A" w:rsidRDefault="000538AA" w:rsidP="00031098">
            <w:pPr>
              <w:spacing w:line="240" w:lineRule="auto"/>
              <w:ind w:left="-1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C826C07" w14:textId="77777777" w:rsidR="000538AA" w:rsidRPr="00262935" w:rsidRDefault="000538AA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713D0" w14:textId="15CFE9AA" w:rsidR="000538AA" w:rsidRPr="000D62E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  <w:r w:rsidR="00053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180" w:type="dxa"/>
          </w:tcPr>
          <w:p w14:paraId="4D3FDB6E" w14:textId="77777777" w:rsidR="000538AA" w:rsidRPr="000D62E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D1EA62" w14:textId="18863DBD" w:rsidR="000538AA" w:rsidRPr="00D01F0F" w:rsidRDefault="00031098" w:rsidP="0003109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31098">
              <w:rPr>
                <w:rFonts w:asciiTheme="majorBidi" w:hAnsiTheme="majorBidi" w:cstheme="majorBidi"/>
                <w:b/>
                <w:bCs/>
                <w:lang w:val="en-US"/>
              </w:rPr>
              <w:t>22</w:t>
            </w:r>
            <w:r w:rsidR="000538A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031098">
              <w:rPr>
                <w:rFonts w:asciiTheme="majorBidi" w:hAnsiTheme="majorBidi" w:cstheme="majorBidi"/>
                <w:b/>
                <w:bCs/>
                <w:lang w:val="en-US"/>
              </w:rPr>
              <w:t>185</w:t>
            </w:r>
          </w:p>
        </w:tc>
        <w:tc>
          <w:tcPr>
            <w:tcW w:w="185" w:type="dxa"/>
          </w:tcPr>
          <w:p w14:paraId="0119847A" w14:textId="77777777" w:rsidR="000538AA" w:rsidRPr="000D62E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AFBEBC0" w14:textId="5927312B" w:rsidR="000538AA" w:rsidRPr="000D62E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="000538AA" w:rsidRPr="006315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910</w:t>
            </w:r>
          </w:p>
        </w:tc>
      </w:tr>
    </w:tbl>
    <w:p w14:paraId="00FC69EF" w14:textId="268B1246" w:rsidR="000538AA" w:rsidRDefault="000538AA" w:rsidP="00A36CD6">
      <w:pPr>
        <w:tabs>
          <w:tab w:val="clear" w:pos="454"/>
          <w:tab w:val="clear" w:pos="907"/>
          <w:tab w:val="left" w:pos="1170"/>
        </w:tabs>
        <w:spacing w:line="240" w:lineRule="auto"/>
        <w:ind w:left="1260" w:right="-162"/>
        <w:jc w:val="thaiDistribute"/>
        <w:rPr>
          <w:rFonts w:ascii="Angsana New" w:hAnsi="Angsana New"/>
          <w:sz w:val="30"/>
          <w:szCs w:val="30"/>
        </w:rPr>
      </w:pPr>
    </w:p>
    <w:p w14:paraId="4048C2D9" w14:textId="77777777" w:rsidR="000538AA" w:rsidRDefault="00053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55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1170"/>
        <w:gridCol w:w="180"/>
        <w:gridCol w:w="1080"/>
        <w:gridCol w:w="185"/>
        <w:gridCol w:w="1165"/>
      </w:tblGrid>
      <w:tr w:rsidR="0028456D" w:rsidRPr="007671A3" w14:paraId="664677B8" w14:textId="77777777" w:rsidTr="00031098">
        <w:trPr>
          <w:cantSplit/>
        </w:trPr>
        <w:tc>
          <w:tcPr>
            <w:tcW w:w="3420" w:type="dxa"/>
          </w:tcPr>
          <w:p w14:paraId="4F071128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5D2A1029" w14:textId="77777777" w:rsidR="0028456D" w:rsidRPr="008B0555" w:rsidRDefault="0028456D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80" w:type="dxa"/>
            <w:gridSpan w:val="5"/>
          </w:tcPr>
          <w:p w14:paraId="31BACC90" w14:textId="1E9CFF6A" w:rsidR="0028456D" w:rsidRPr="00EC7FFA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C7F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8456D" w:rsidRPr="007671A3" w14:paraId="1F8F0CE4" w14:textId="77777777" w:rsidTr="00031098">
        <w:trPr>
          <w:cantSplit/>
        </w:trPr>
        <w:tc>
          <w:tcPr>
            <w:tcW w:w="3420" w:type="dxa"/>
          </w:tcPr>
          <w:p w14:paraId="386BABA8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15A50F65" w14:textId="77777777" w:rsidR="0028456D" w:rsidRPr="008B0555" w:rsidRDefault="0028456D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05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784C547A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351D4C4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55C3434" w14:textId="77777777" w:rsidR="0028456D" w:rsidRPr="00A40940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0D4B6FEF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2211CA6A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8456D" w:rsidRPr="007671A3" w14:paraId="36A46BE9" w14:textId="77777777" w:rsidTr="00031098">
        <w:trPr>
          <w:cantSplit/>
        </w:trPr>
        <w:tc>
          <w:tcPr>
            <w:tcW w:w="3420" w:type="dxa"/>
          </w:tcPr>
          <w:p w14:paraId="4DEE4C23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49EBB53A" w14:textId="77777777" w:rsidR="0028456D" w:rsidRPr="00887D5C" w:rsidRDefault="0028456D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B05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72945C17" w14:textId="77777777" w:rsidR="0028456D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9DDF62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038F845A" w14:textId="77664F94" w:rsidR="0028456D" w:rsidRPr="00A40940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33D52AB1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13D39268" w14:textId="77777777" w:rsidR="0028456D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8456D" w:rsidRPr="007671A3" w14:paraId="30F8246B" w14:textId="77777777" w:rsidTr="00031098">
        <w:trPr>
          <w:cantSplit/>
        </w:trPr>
        <w:tc>
          <w:tcPr>
            <w:tcW w:w="3420" w:type="dxa"/>
          </w:tcPr>
          <w:p w14:paraId="5CCC9219" w14:textId="77777777" w:rsidR="0028456D" w:rsidRPr="004A0D5D" w:rsidRDefault="0028456D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2F0DBBB9" w14:textId="77777777" w:rsidR="0028456D" w:rsidRPr="00072E0B" w:rsidRDefault="0028456D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87D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3CE77E9A" w14:textId="66B06E76" w:rsidR="0028456D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17F09DFC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04E97D54" w14:textId="7E1180A4" w:rsidR="0028456D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0C79BC83" w14:textId="77777777" w:rsidR="0028456D" w:rsidRPr="007671A3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35419B86" w14:textId="77777777" w:rsidR="0028456D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8456D" w:rsidRPr="007671A3" w14:paraId="3A6536AB" w14:textId="77777777" w:rsidTr="00031098">
        <w:trPr>
          <w:cantSplit/>
        </w:trPr>
        <w:tc>
          <w:tcPr>
            <w:tcW w:w="3420" w:type="dxa"/>
          </w:tcPr>
          <w:p w14:paraId="3A99F450" w14:textId="47657542" w:rsidR="0028456D" w:rsidRDefault="0028456D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F3E79EE" w14:textId="77777777" w:rsidR="0028456D" w:rsidRPr="007C0BAB" w:rsidRDefault="0028456D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C0BA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7C0B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7C0BA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5AD86345" w14:textId="77777777" w:rsidR="0028456D" w:rsidRPr="00EC7FFA" w:rsidRDefault="0028456D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C7F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7F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C7F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8456D" w:rsidRPr="007671A3" w14:paraId="387F333F" w14:textId="77777777" w:rsidTr="00031098">
        <w:trPr>
          <w:cantSplit/>
        </w:trPr>
        <w:tc>
          <w:tcPr>
            <w:tcW w:w="3420" w:type="dxa"/>
          </w:tcPr>
          <w:p w14:paraId="57EF077A" w14:textId="77777777" w:rsidR="0028456D" w:rsidRPr="00FF23F4" w:rsidRDefault="0028456D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14:paraId="07FEA67F" w14:textId="77777777" w:rsidR="0028456D" w:rsidRPr="007671A3" w:rsidRDefault="0028456D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5FB13" w14:textId="77777777" w:rsidR="0028456D" w:rsidRPr="007671A3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BDF6CC" w14:textId="77777777" w:rsidR="0028456D" w:rsidRPr="007671A3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1C35A" w14:textId="77777777" w:rsidR="0028456D" w:rsidRPr="007671A3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62A04C54" w14:textId="77777777" w:rsidR="0028456D" w:rsidRPr="007671A3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9D1D70" w14:textId="77777777" w:rsidR="0028456D" w:rsidRPr="007671A3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28456D" w:rsidRPr="007671A3" w14:paraId="7DF0C7EE" w14:textId="77777777" w:rsidTr="00031098">
        <w:trPr>
          <w:cantSplit/>
        </w:trPr>
        <w:tc>
          <w:tcPr>
            <w:tcW w:w="3420" w:type="dxa"/>
          </w:tcPr>
          <w:p w14:paraId="02DDBE66" w14:textId="77777777" w:rsidR="0028456D" w:rsidRPr="00DF0E3A" w:rsidRDefault="0028456D" w:rsidP="00031098">
            <w:pPr>
              <w:spacing w:line="240" w:lineRule="auto"/>
              <w:ind w:left="-11" w:right="-24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248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AD248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FDDFF9D" w14:textId="37B7A0A3" w:rsidR="0028456D" w:rsidRPr="007671A3" w:rsidRDefault="00237B8F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170" w:type="dxa"/>
          </w:tcPr>
          <w:p w14:paraId="52A3D220" w14:textId="4484BB54" w:rsidR="0028456D" w:rsidRPr="007671A3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762F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180" w:type="dxa"/>
          </w:tcPr>
          <w:p w14:paraId="71C0E6EB" w14:textId="77777777" w:rsidR="0028456D" w:rsidRPr="007671A3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7C8A6" w14:textId="77777777" w:rsidR="0028456D" w:rsidRPr="007671A3" w:rsidRDefault="0028456D" w:rsidP="0003109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788944C5" w14:textId="77777777" w:rsidR="0028456D" w:rsidRPr="007671A3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52029CF" w14:textId="5BF89610" w:rsidR="0028456D" w:rsidRPr="007671A3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762F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</w:p>
        </w:tc>
      </w:tr>
      <w:tr w:rsidR="0028456D" w:rsidRPr="000D62EC" w14:paraId="0E60ACAA" w14:textId="77777777" w:rsidTr="00031098">
        <w:trPr>
          <w:cantSplit/>
        </w:trPr>
        <w:tc>
          <w:tcPr>
            <w:tcW w:w="3420" w:type="dxa"/>
          </w:tcPr>
          <w:p w14:paraId="1932FE95" w14:textId="77777777" w:rsidR="0028456D" w:rsidRPr="00FF23F4" w:rsidRDefault="0028456D" w:rsidP="00031098">
            <w:pPr>
              <w:spacing w:line="240" w:lineRule="auto"/>
              <w:ind w:left="-11" w:right="-24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45D5D30" w14:textId="503646C4" w:rsidR="0028456D" w:rsidRPr="006B2B7A" w:rsidRDefault="00031098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6B2B7A" w:rsidRPr="006B2B7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.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20</w:t>
            </w:r>
            <w:r w:rsidR="006B2B7A" w:rsidRPr="006B2B7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6B2B7A" w:rsidRPr="006B2B7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- 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  <w:r w:rsidR="006B2B7A" w:rsidRPr="006B2B7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.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CCEA15" w14:textId="77777777" w:rsidR="0028456D" w:rsidRPr="00B16D62" w:rsidRDefault="0028456D" w:rsidP="0003109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D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C3CF3D4" w14:textId="77777777" w:rsidR="0028456D" w:rsidRPr="00B16D62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6301CD" w14:textId="77777777" w:rsidR="0028456D" w:rsidRPr="00183078" w:rsidRDefault="0028456D" w:rsidP="0003109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30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</w:tcPr>
          <w:p w14:paraId="764903FD" w14:textId="77777777" w:rsidR="0028456D" w:rsidRPr="00B16D62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A2AFE0A" w14:textId="77777777" w:rsidR="0028456D" w:rsidRPr="00336961" w:rsidRDefault="0028456D" w:rsidP="00336961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33696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456D" w:rsidRPr="000D62EC" w14:paraId="5A987437" w14:textId="77777777" w:rsidTr="00031098">
        <w:trPr>
          <w:cantSplit/>
        </w:trPr>
        <w:tc>
          <w:tcPr>
            <w:tcW w:w="3420" w:type="dxa"/>
          </w:tcPr>
          <w:p w14:paraId="2DCC9FDE" w14:textId="77777777" w:rsidR="0028456D" w:rsidRPr="00AD248A" w:rsidRDefault="0028456D" w:rsidP="00031098">
            <w:pPr>
              <w:spacing w:line="240" w:lineRule="auto"/>
              <w:ind w:left="-1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E1DE4A3" w14:textId="77777777" w:rsidR="0028456D" w:rsidRPr="00262935" w:rsidRDefault="0028456D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D904A6" w14:textId="6466CF23" w:rsidR="0028456D" w:rsidRPr="00762FA3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="00762FA3" w:rsidRPr="00762F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180" w:type="dxa"/>
          </w:tcPr>
          <w:p w14:paraId="4F94406D" w14:textId="77777777" w:rsidR="0028456D" w:rsidRPr="00762FA3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7873A3" w14:textId="77777777" w:rsidR="0028456D" w:rsidRPr="00762FA3" w:rsidRDefault="0028456D" w:rsidP="0003109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62F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78F8E61D" w14:textId="77777777" w:rsidR="0028456D" w:rsidRPr="00762FA3" w:rsidRDefault="0028456D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FA0E5AF" w14:textId="72D3EF2C" w:rsidR="0028456D" w:rsidRPr="00762FA3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="00762FA3" w:rsidRPr="00762F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771</w:t>
            </w:r>
          </w:p>
        </w:tc>
      </w:tr>
    </w:tbl>
    <w:p w14:paraId="61DBF9B2" w14:textId="77777777" w:rsidR="0028456D" w:rsidRDefault="0028456D" w:rsidP="00A36CD6">
      <w:pPr>
        <w:tabs>
          <w:tab w:val="clear" w:pos="454"/>
          <w:tab w:val="clear" w:pos="907"/>
          <w:tab w:val="left" w:pos="1170"/>
        </w:tabs>
        <w:spacing w:line="240" w:lineRule="auto"/>
        <w:ind w:left="1260" w:right="-162"/>
        <w:jc w:val="thaiDistribute"/>
        <w:rPr>
          <w:rFonts w:ascii="Angsana New" w:hAnsi="Angsana New"/>
          <w:sz w:val="30"/>
          <w:szCs w:val="30"/>
        </w:rPr>
      </w:pPr>
    </w:p>
    <w:tbl>
      <w:tblPr>
        <w:tblW w:w="855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1170"/>
        <w:gridCol w:w="180"/>
        <w:gridCol w:w="1080"/>
        <w:gridCol w:w="185"/>
        <w:gridCol w:w="1165"/>
      </w:tblGrid>
      <w:tr w:rsidR="00B709BB" w:rsidRPr="007671A3" w14:paraId="130C53FD" w14:textId="77777777" w:rsidTr="00031098">
        <w:trPr>
          <w:cantSplit/>
        </w:trPr>
        <w:tc>
          <w:tcPr>
            <w:tcW w:w="3420" w:type="dxa"/>
          </w:tcPr>
          <w:p w14:paraId="2F998B7B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3088BEAF" w14:textId="77777777" w:rsidR="00B709BB" w:rsidRPr="008B0555" w:rsidRDefault="00B709BB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80" w:type="dxa"/>
            <w:gridSpan w:val="5"/>
          </w:tcPr>
          <w:p w14:paraId="0908009E" w14:textId="7CF002D1" w:rsidR="00B709BB" w:rsidRPr="00EC7FFA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C7F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709BB" w:rsidRPr="007671A3" w14:paraId="08774883" w14:textId="77777777" w:rsidTr="00031098">
        <w:trPr>
          <w:cantSplit/>
        </w:trPr>
        <w:tc>
          <w:tcPr>
            <w:tcW w:w="3420" w:type="dxa"/>
          </w:tcPr>
          <w:p w14:paraId="5AFED94A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DE2D78D" w14:textId="77777777" w:rsidR="00B709BB" w:rsidRPr="008B0555" w:rsidRDefault="00B709BB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05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02743D1A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058D21B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A81307A" w14:textId="77777777" w:rsidR="00B709BB" w:rsidRPr="00A40940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392D7A8F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20C3894E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709BB" w:rsidRPr="007671A3" w14:paraId="6219AE03" w14:textId="77777777" w:rsidTr="00031098">
        <w:trPr>
          <w:cantSplit/>
        </w:trPr>
        <w:tc>
          <w:tcPr>
            <w:tcW w:w="3420" w:type="dxa"/>
          </w:tcPr>
          <w:p w14:paraId="63256E87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E0E1FF0" w14:textId="77777777" w:rsidR="00B709BB" w:rsidRPr="00887D5C" w:rsidRDefault="00B709BB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B05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6EEC0D6E" w14:textId="49C092C2" w:rsidR="00B709BB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CC2D98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3FE0B24" w14:textId="2A2BF147" w:rsidR="00B709BB" w:rsidRPr="00A40940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23FE45B6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6CC52497" w14:textId="77777777" w:rsidR="00B709BB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709BB" w:rsidRPr="007671A3" w14:paraId="73BD3730" w14:textId="77777777" w:rsidTr="00031098">
        <w:trPr>
          <w:cantSplit/>
        </w:trPr>
        <w:tc>
          <w:tcPr>
            <w:tcW w:w="3420" w:type="dxa"/>
          </w:tcPr>
          <w:p w14:paraId="0E359E5B" w14:textId="69F1F161" w:rsidR="00B709BB" w:rsidRPr="004A0D5D" w:rsidRDefault="00B709BB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3A08C6CD" w14:textId="77777777" w:rsidR="00B709BB" w:rsidRPr="00072E0B" w:rsidRDefault="00B709BB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87D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7DBF73B8" w14:textId="4AA0466C" w:rsidR="00B709BB" w:rsidRDefault="00BF3E04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34C76476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065DE34" w14:textId="0611AC8F" w:rsidR="00B709BB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="00031098"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3F0A5AD7" w14:textId="77777777" w:rsidR="00B709BB" w:rsidRPr="007671A3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0B4BBDCE" w14:textId="77777777" w:rsidR="00B709BB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709BB" w:rsidRPr="007671A3" w14:paraId="54670F9B" w14:textId="77777777" w:rsidTr="00031098">
        <w:trPr>
          <w:cantSplit/>
        </w:trPr>
        <w:tc>
          <w:tcPr>
            <w:tcW w:w="3420" w:type="dxa"/>
          </w:tcPr>
          <w:p w14:paraId="3CFB24D9" w14:textId="77777777" w:rsidR="00B709BB" w:rsidRDefault="00B709BB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C16EC7" w14:textId="77777777" w:rsidR="00B709BB" w:rsidRPr="00762FA3" w:rsidRDefault="00B709BB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62FA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762FA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762FA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5CC388E1" w14:textId="77777777" w:rsidR="00B709BB" w:rsidRPr="00EC7FFA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C7F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7F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C7F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33C82" w:rsidRPr="007671A3" w14:paraId="1F388A31" w14:textId="77777777" w:rsidTr="00031098">
        <w:trPr>
          <w:cantSplit/>
        </w:trPr>
        <w:tc>
          <w:tcPr>
            <w:tcW w:w="3420" w:type="dxa"/>
          </w:tcPr>
          <w:p w14:paraId="4D3FD78D" w14:textId="12F13053" w:rsidR="00933C82" w:rsidRDefault="00933C82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31098" w:rsidRPr="00031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53D19A9" w14:textId="77777777" w:rsidR="00933C82" w:rsidRPr="00762FA3" w:rsidRDefault="00933C82" w:rsidP="00031098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  <w:gridSpan w:val="5"/>
          </w:tcPr>
          <w:p w14:paraId="340E2F47" w14:textId="77777777" w:rsidR="00933C82" w:rsidRPr="00EC7FFA" w:rsidRDefault="00933C82" w:rsidP="0003109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709BB" w:rsidRPr="007671A3" w14:paraId="108962F0" w14:textId="77777777" w:rsidTr="00031098">
        <w:trPr>
          <w:cantSplit/>
        </w:trPr>
        <w:tc>
          <w:tcPr>
            <w:tcW w:w="3420" w:type="dxa"/>
          </w:tcPr>
          <w:p w14:paraId="10CE8E6B" w14:textId="7817FA1D" w:rsidR="00B709BB" w:rsidRPr="00FF23F4" w:rsidRDefault="00B709BB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BF3E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5F3A61EE" w14:textId="77777777" w:rsidR="00B709BB" w:rsidRPr="00FE3201" w:rsidRDefault="00B709BB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CBD71A" w14:textId="77777777" w:rsidR="00B709BB" w:rsidRPr="007671A3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07F302" w14:textId="77777777" w:rsidR="00B709BB" w:rsidRPr="007671A3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28983" w14:textId="77777777" w:rsidR="00B709BB" w:rsidRPr="007671A3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0862551D" w14:textId="77777777" w:rsidR="00B709BB" w:rsidRPr="007671A3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F67EA04" w14:textId="77777777" w:rsidR="00B709BB" w:rsidRPr="007671A3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709BB" w:rsidRPr="007671A3" w14:paraId="2D4D6F5D" w14:textId="77777777" w:rsidTr="00031098">
        <w:trPr>
          <w:cantSplit/>
        </w:trPr>
        <w:tc>
          <w:tcPr>
            <w:tcW w:w="3420" w:type="dxa"/>
          </w:tcPr>
          <w:p w14:paraId="01A54F9B" w14:textId="77777777" w:rsidR="00B709BB" w:rsidRPr="00DF0E3A" w:rsidRDefault="00B709BB" w:rsidP="00031098">
            <w:pPr>
              <w:spacing w:line="240" w:lineRule="auto"/>
              <w:ind w:left="-11" w:right="-24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248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AD248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EBAC8C" w14:textId="50DC8A6F" w:rsidR="00B709BB" w:rsidRPr="00762FA3" w:rsidRDefault="00237B8F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170" w:type="dxa"/>
          </w:tcPr>
          <w:p w14:paraId="15475C64" w14:textId="725CE014" w:rsidR="00B709BB" w:rsidRPr="007671A3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81520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6DB02BFC" w14:textId="77777777" w:rsidR="00B709BB" w:rsidRPr="007671A3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46393" w14:textId="77777777" w:rsidR="00B709BB" w:rsidRPr="007671A3" w:rsidRDefault="00B709BB" w:rsidP="0003109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49BCD026" w14:textId="77777777" w:rsidR="00B709BB" w:rsidRPr="007671A3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8A2229" w14:textId="4A25E696" w:rsidR="00B709BB" w:rsidRPr="007671A3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81520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</w:tr>
      <w:tr w:rsidR="00B709BB" w:rsidRPr="000D62EC" w14:paraId="5E7E1E19" w14:textId="77777777" w:rsidTr="00031098">
        <w:trPr>
          <w:cantSplit/>
        </w:trPr>
        <w:tc>
          <w:tcPr>
            <w:tcW w:w="3420" w:type="dxa"/>
          </w:tcPr>
          <w:p w14:paraId="0EB60EFE" w14:textId="77777777" w:rsidR="00B709BB" w:rsidRPr="00FF23F4" w:rsidRDefault="00B709BB" w:rsidP="00031098">
            <w:pPr>
              <w:spacing w:line="240" w:lineRule="auto"/>
              <w:ind w:left="-11" w:right="-24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248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969CF55" w14:textId="7FF13FD3" w:rsidR="00B709BB" w:rsidRPr="00762FA3" w:rsidRDefault="00031098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B709BB" w:rsidRPr="00762FA3">
              <w:rPr>
                <w:rFonts w:ascii="Angsana New" w:hAnsi="Angsana New"/>
                <w:i/>
                <w:iCs/>
                <w:sz w:val="30"/>
                <w:szCs w:val="30"/>
              </w:rPr>
              <w:t>.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81</w:t>
            </w:r>
            <w:r w:rsidR="00B709BB" w:rsidRPr="00762FA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B709BB" w:rsidRPr="00762FA3">
              <w:rPr>
                <w:rFonts w:ascii="Angsana New" w:hAnsi="Angsana New"/>
                <w:i/>
                <w:iCs/>
                <w:sz w:val="30"/>
                <w:szCs w:val="30"/>
              </w:rPr>
              <w:t>.</w:t>
            </w:r>
            <w:r w:rsidRPr="0003109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43DE65" w14:textId="3E82CF33" w:rsidR="00B709BB" w:rsidRPr="00BF3E04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031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670C0A" w:rsidRPr="00BF3E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80" w:type="dxa"/>
          </w:tcPr>
          <w:p w14:paraId="25B7C5E6" w14:textId="77777777" w:rsidR="00B709BB" w:rsidRPr="00BF3E04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2FD01D" w14:textId="68AA4B6F" w:rsidR="00B709BB" w:rsidRPr="00BF3E04" w:rsidRDefault="00031098" w:rsidP="0013600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31098">
              <w:rPr>
                <w:rFonts w:asciiTheme="majorBidi" w:hAnsiTheme="majorBidi" w:cstheme="majorBidi"/>
                <w:lang w:val="en-US"/>
              </w:rPr>
              <w:t>20</w:t>
            </w:r>
            <w:r w:rsidR="00136007" w:rsidRPr="00BF3E04">
              <w:rPr>
                <w:rFonts w:asciiTheme="majorBidi" w:hAnsiTheme="majorBidi" w:cstheme="majorBidi"/>
                <w:lang w:val="en-US"/>
              </w:rPr>
              <w:t>,</w:t>
            </w:r>
            <w:r w:rsidRPr="00031098">
              <w:rPr>
                <w:rFonts w:asciiTheme="majorBidi" w:hAnsiTheme="majorBidi" w:cstheme="majorBidi"/>
                <w:lang w:val="en-US"/>
              </w:rPr>
              <w:t>300</w:t>
            </w:r>
          </w:p>
        </w:tc>
        <w:tc>
          <w:tcPr>
            <w:tcW w:w="185" w:type="dxa"/>
          </w:tcPr>
          <w:p w14:paraId="434FADEB" w14:textId="77777777" w:rsidR="00B709BB" w:rsidRPr="00BF3E04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2CFF1DA" w14:textId="1252B125" w:rsidR="00B709BB" w:rsidRPr="00BF3E04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31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474CDE" w:rsidRPr="00BF3E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</w:tr>
      <w:tr w:rsidR="00B709BB" w:rsidRPr="000D62EC" w14:paraId="691944FF" w14:textId="77777777" w:rsidTr="00031098">
        <w:trPr>
          <w:cantSplit/>
        </w:trPr>
        <w:tc>
          <w:tcPr>
            <w:tcW w:w="3420" w:type="dxa"/>
          </w:tcPr>
          <w:p w14:paraId="2755801F" w14:textId="77777777" w:rsidR="00B709BB" w:rsidRPr="00AD248A" w:rsidRDefault="00B709BB" w:rsidP="00031098">
            <w:pPr>
              <w:spacing w:line="240" w:lineRule="auto"/>
              <w:ind w:left="-1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620F357" w14:textId="77777777" w:rsidR="00B709BB" w:rsidRPr="00262935" w:rsidRDefault="00B709BB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40E6D" w14:textId="4F99517B" w:rsidR="00B709BB" w:rsidRPr="000D62E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670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1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953</w:t>
            </w:r>
          </w:p>
        </w:tc>
        <w:tc>
          <w:tcPr>
            <w:tcW w:w="180" w:type="dxa"/>
          </w:tcPr>
          <w:p w14:paraId="474A1974" w14:textId="77777777" w:rsidR="00B709BB" w:rsidRPr="000D62E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BF5747" w14:textId="2FA0BFB6" w:rsidR="00B709BB" w:rsidRPr="00D01F0F" w:rsidRDefault="00031098" w:rsidP="0003109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31098">
              <w:rPr>
                <w:rFonts w:asciiTheme="majorBidi" w:hAnsiTheme="majorBidi" w:cstheme="majorBidi"/>
                <w:b/>
                <w:bCs/>
                <w:lang w:val="en-US"/>
              </w:rPr>
              <w:t>20</w:t>
            </w:r>
            <w:r w:rsidR="0013600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031098">
              <w:rPr>
                <w:rFonts w:asciiTheme="majorBidi" w:hAnsiTheme="majorBidi" w:cstheme="majorBidi"/>
                <w:b/>
                <w:bCs/>
                <w:lang w:val="en-US"/>
              </w:rPr>
              <w:t>300</w:t>
            </w:r>
          </w:p>
        </w:tc>
        <w:tc>
          <w:tcPr>
            <w:tcW w:w="185" w:type="dxa"/>
          </w:tcPr>
          <w:p w14:paraId="4783F3FE" w14:textId="77777777" w:rsidR="00B709BB" w:rsidRPr="000D62E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C342FC4" w14:textId="2CA1AAD7" w:rsidR="00B709BB" w:rsidRPr="000D62E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="00670C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</w:tbl>
    <w:p w14:paraId="7C72C53D" w14:textId="77777777" w:rsidR="0010422A" w:rsidRPr="005F089B" w:rsidRDefault="0010422A" w:rsidP="00A3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4A614AA" w14:textId="77108AA9" w:rsidR="00A45C9C" w:rsidRPr="00EE6D22" w:rsidRDefault="00A45C9C" w:rsidP="00B20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16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E6D22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331E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E6D22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031098" w:rsidRPr="00031098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EE6D22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EE6D2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EE6D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ด้านตลาด</w:t>
      </w:r>
    </w:p>
    <w:p w14:paraId="5273A2E9" w14:textId="77777777" w:rsidR="00A45C9C" w:rsidRPr="005F089B" w:rsidRDefault="00A45C9C" w:rsidP="00A3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pacing w:val="2"/>
          <w:sz w:val="30"/>
          <w:szCs w:val="30"/>
        </w:rPr>
      </w:pPr>
      <w:r w:rsidRPr="00A36CD6">
        <w:rPr>
          <w:rFonts w:ascii="Angsana New" w:hAnsi="Angsana New" w:hint="cs"/>
          <w:spacing w:val="2"/>
          <w:sz w:val="30"/>
          <w:szCs w:val="30"/>
          <w:cs/>
        </w:rPr>
        <w:tab/>
      </w:r>
    </w:p>
    <w:p w14:paraId="393DA6BA" w14:textId="77777777" w:rsidR="00A45C9C" w:rsidRPr="00A24414" w:rsidRDefault="00A45C9C" w:rsidP="00B20785">
      <w:pPr>
        <w:tabs>
          <w:tab w:val="clear" w:pos="454"/>
          <w:tab w:val="clear" w:pos="907"/>
          <w:tab w:val="left" w:pos="1170"/>
        </w:tabs>
        <w:spacing w:line="240" w:lineRule="auto"/>
        <w:ind w:left="1350" w:right="-162"/>
        <w:jc w:val="thaiDistribute"/>
        <w:rPr>
          <w:rFonts w:ascii="Times New Roman" w:hAnsi="Times New Roman"/>
          <w:sz w:val="30"/>
          <w:szCs w:val="30"/>
        </w:rPr>
      </w:pPr>
      <w:r w:rsidRPr="00A24414">
        <w:rPr>
          <w:rFonts w:ascii="Angsana New" w:hAnsi="Angsana New" w:hint="cs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0B7A72F1" w14:textId="77777777" w:rsidR="00512C0D" w:rsidRPr="005F089B" w:rsidRDefault="00512C0D" w:rsidP="003719B9">
      <w:pPr>
        <w:pStyle w:val="block"/>
        <w:tabs>
          <w:tab w:val="left" w:pos="900"/>
        </w:tabs>
        <w:spacing w:after="0" w:line="240" w:lineRule="auto"/>
        <w:ind w:left="900" w:right="-162" w:firstLine="360"/>
        <w:jc w:val="both"/>
        <w:rPr>
          <w:rFonts w:ascii="Angsana New" w:hAnsi="Angsana New"/>
          <w:sz w:val="30"/>
          <w:szCs w:val="30"/>
        </w:rPr>
      </w:pPr>
    </w:p>
    <w:p w14:paraId="7080F88D" w14:textId="77777777" w:rsidR="00324563" w:rsidRDefault="00324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1FD0835" w14:textId="4CA869B6" w:rsidR="00A45C9C" w:rsidRPr="00A24414" w:rsidRDefault="00A45C9C" w:rsidP="003719B9">
      <w:pPr>
        <w:pStyle w:val="block"/>
        <w:tabs>
          <w:tab w:val="left" w:pos="900"/>
        </w:tabs>
        <w:spacing w:after="0" w:line="240" w:lineRule="auto"/>
        <w:ind w:left="900" w:right="-162" w:firstLine="360"/>
        <w:jc w:val="both"/>
        <w:rPr>
          <w:rFonts w:ascii="Angsana New" w:hAnsi="Angsana New"/>
          <w:sz w:val="30"/>
          <w:szCs w:val="30"/>
        </w:rPr>
      </w:pPr>
      <w:r w:rsidRPr="00A24414">
        <w:rPr>
          <w:rFonts w:ascii="Angsana New" w:hAnsi="Angsana New"/>
          <w:sz w:val="30"/>
          <w:szCs w:val="30"/>
        </w:rPr>
        <w:lastRenderedPageBreak/>
        <w:t>(</w:t>
      </w:r>
      <w:r w:rsidR="00324563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A24414">
        <w:rPr>
          <w:rFonts w:ascii="Angsana New" w:hAnsi="Angsana New"/>
          <w:sz w:val="30"/>
          <w:szCs w:val="30"/>
        </w:rPr>
        <w:t>.</w:t>
      </w:r>
      <w:r w:rsidR="00031098" w:rsidRPr="00031098">
        <w:rPr>
          <w:rFonts w:ascii="Angsana New" w:hAnsi="Angsana New"/>
          <w:sz w:val="30"/>
          <w:szCs w:val="30"/>
          <w:lang w:val="en-US"/>
        </w:rPr>
        <w:t>3</w:t>
      </w:r>
      <w:r w:rsidRPr="00A24414">
        <w:rPr>
          <w:rFonts w:ascii="Angsana New" w:hAnsi="Angsana New"/>
          <w:sz w:val="30"/>
          <w:szCs w:val="30"/>
        </w:rPr>
        <w:t>.</w:t>
      </w:r>
      <w:r w:rsidR="00031098" w:rsidRPr="00031098">
        <w:rPr>
          <w:rFonts w:ascii="Angsana New" w:hAnsi="Angsana New"/>
          <w:sz w:val="30"/>
          <w:szCs w:val="30"/>
          <w:lang w:val="en-US"/>
        </w:rPr>
        <w:t>1</w:t>
      </w:r>
      <w:r w:rsidRPr="00A24414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A24414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7330AA53" w14:textId="77777777" w:rsidR="00A45C9C" w:rsidRPr="005F089B" w:rsidRDefault="00A45C9C" w:rsidP="0037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rPr>
          <w:rFonts w:ascii="Angsana New" w:hAnsi="Angsana New"/>
          <w:i/>
          <w:iCs/>
          <w:sz w:val="30"/>
          <w:szCs w:val="30"/>
          <w:lang w:bidi="ar-SA"/>
        </w:rPr>
      </w:pPr>
    </w:p>
    <w:p w14:paraId="2D032086" w14:textId="77777777" w:rsidR="00A45C9C" w:rsidRPr="00A24414" w:rsidRDefault="00A45C9C" w:rsidP="00336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63" w:firstLine="1890"/>
        <w:jc w:val="thaiDistribute"/>
        <w:rPr>
          <w:rFonts w:ascii="Angsana New" w:hAnsi="Angsana New"/>
          <w:sz w:val="30"/>
          <w:szCs w:val="30"/>
        </w:rPr>
      </w:pPr>
      <w:r w:rsidRPr="00A24414">
        <w:rPr>
          <w:rFonts w:ascii="Angsana New" w:hAnsi="Angsana New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6C037D95" w14:textId="77777777" w:rsidR="00A45C9C" w:rsidRPr="005F089B" w:rsidRDefault="00A45C9C" w:rsidP="00336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63"/>
        <w:jc w:val="thaiDistribute"/>
        <w:rPr>
          <w:rFonts w:ascii="Angsana New" w:hAnsi="Angsana New"/>
          <w:sz w:val="30"/>
          <w:szCs w:val="30"/>
        </w:rPr>
      </w:pPr>
    </w:p>
    <w:p w14:paraId="76A44A20" w14:textId="77C28150" w:rsidR="00BD7CDA" w:rsidRPr="00A24414" w:rsidRDefault="0053237C" w:rsidP="00336961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890" w:right="63"/>
        <w:jc w:val="thaiDistribute"/>
        <w:rPr>
          <w:rFonts w:ascii="Angsana New" w:hAnsi="Angsana New"/>
          <w:sz w:val="30"/>
          <w:szCs w:val="30"/>
        </w:rPr>
      </w:pPr>
      <w:r w:rsidRPr="00A24414">
        <w:rPr>
          <w:rFonts w:ascii="Angsana New" w:hAnsi="Angsana New" w:hint="cs"/>
          <w:sz w:val="30"/>
          <w:szCs w:val="30"/>
          <w:cs/>
        </w:rPr>
        <w:t>ก</w:t>
      </w:r>
      <w:r w:rsidR="00A45C9C" w:rsidRPr="00A24414">
        <w:rPr>
          <w:rFonts w:ascii="Angsana New" w:hAnsi="Angsana New" w:hint="cs"/>
          <w:sz w:val="30"/>
          <w:szCs w:val="30"/>
          <w:cs/>
        </w:rPr>
        <w:t>ลุ่ม</w:t>
      </w:r>
      <w:r w:rsidR="00BD7CDA" w:rsidRPr="00A24414">
        <w:rPr>
          <w:rFonts w:ascii="Angsana New" w:hAnsi="Angsana New" w:hint="cs"/>
          <w:sz w:val="30"/>
          <w:szCs w:val="30"/>
          <w:cs/>
        </w:rPr>
        <w:t xml:space="preserve">บริษัทมีความเสี่ยงจากอัตราแลกเปลี่ยนเงินตราต่างประเทศจากความผันผวนของอัตราแลกเปลี่ยน </w:t>
      </w:r>
      <w:r w:rsidR="00A6301B" w:rsidRPr="00A24414">
        <w:rPr>
          <w:rFonts w:ascii="Angsana New" w:hAnsi="Angsana New" w:hint="cs"/>
          <w:sz w:val="30"/>
          <w:szCs w:val="30"/>
          <w:cs/>
        </w:rPr>
        <w:t>ซึ่ง</w:t>
      </w:r>
      <w:r w:rsidR="00BD7CDA" w:rsidRPr="00A24414">
        <w:rPr>
          <w:rFonts w:ascii="Angsana New" w:hAnsi="Angsana New" w:hint="cs"/>
          <w:sz w:val="30"/>
          <w:szCs w:val="30"/>
          <w:cs/>
        </w:rPr>
        <w:t>เกิดจากการซื้อและการขายที่เป็นสกุลเงินตราต่างประเทศ</w:t>
      </w:r>
    </w:p>
    <w:p w14:paraId="58E92902" w14:textId="17BCAE5B" w:rsidR="00A45C9C" w:rsidRPr="005F089B" w:rsidRDefault="00A45C9C" w:rsidP="00336961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890" w:right="63"/>
        <w:jc w:val="thaiDistribute"/>
        <w:rPr>
          <w:rFonts w:ascii="Angsana New" w:hAnsi="Angsana New"/>
          <w:sz w:val="30"/>
          <w:szCs w:val="30"/>
        </w:rPr>
      </w:pPr>
    </w:p>
    <w:p w14:paraId="03D71E60" w14:textId="52FC4A9F" w:rsidR="00A45C9C" w:rsidRDefault="00A45C9C" w:rsidP="00336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890" w:right="63"/>
        <w:jc w:val="thaiDistribute"/>
        <w:rPr>
          <w:rFonts w:ascii="Angsana New" w:hAnsi="Angsana New"/>
          <w:sz w:val="30"/>
          <w:szCs w:val="30"/>
        </w:rPr>
      </w:pPr>
      <w:r w:rsidRPr="00A244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31098" w:rsidRPr="00031098">
        <w:rPr>
          <w:rFonts w:ascii="Angsana New" w:hAnsi="Angsana New"/>
          <w:sz w:val="30"/>
          <w:szCs w:val="30"/>
        </w:rPr>
        <w:t>31</w:t>
      </w:r>
      <w:r w:rsidRPr="00A2441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A24414">
        <w:rPr>
          <w:rFonts w:ascii="Angsana New" w:hAnsi="Angsana New"/>
          <w:sz w:val="30"/>
          <w:szCs w:val="30"/>
        </w:rPr>
        <w:t xml:space="preserve"> </w:t>
      </w:r>
      <w:r w:rsidRPr="00A24414">
        <w:rPr>
          <w:rFonts w:ascii="Angsana New" w:hAnsi="Angsana New"/>
          <w:sz w:val="30"/>
          <w:szCs w:val="30"/>
          <w:cs/>
        </w:rPr>
        <w:t>กลุ่มบริษัท</w:t>
      </w:r>
      <w:r w:rsidRPr="00A24414">
        <w:rPr>
          <w:rFonts w:ascii="Angsana New" w:hAnsi="Angsana New" w:hint="cs"/>
          <w:sz w:val="30"/>
          <w:szCs w:val="30"/>
          <w:cs/>
        </w:rPr>
        <w:t>มีฐานะเปิดต่อความเสี่ยงจากอัตราแลกเปลี่ยนเงินตราต่างประเทศ</w:t>
      </w:r>
      <w:r w:rsidRPr="007B2749">
        <w:rPr>
          <w:rFonts w:ascii="Angsana New" w:hAnsi="Angsana New" w:hint="cs"/>
          <w:sz w:val="30"/>
          <w:szCs w:val="30"/>
          <w:cs/>
        </w:rPr>
        <w:t>จากการมีหนี้สินที่เป็นเงินตราต่างประเทศดังนี้</w:t>
      </w:r>
    </w:p>
    <w:p w14:paraId="6EB50AE2" w14:textId="77777777" w:rsidR="00A45C9C" w:rsidRPr="005F089B" w:rsidRDefault="00A45C9C" w:rsidP="00A4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tbl>
      <w:tblPr>
        <w:tblW w:w="7796" w:type="dxa"/>
        <w:tblInd w:w="1800" w:type="dxa"/>
        <w:tblLayout w:type="fixed"/>
        <w:tblLook w:val="01E0" w:firstRow="1" w:lastRow="1" w:firstColumn="1" w:lastColumn="1" w:noHBand="0" w:noVBand="0"/>
      </w:tblPr>
      <w:tblGrid>
        <w:gridCol w:w="4608"/>
        <w:gridCol w:w="1485"/>
        <w:gridCol w:w="236"/>
        <w:gridCol w:w="1467"/>
      </w:tblGrid>
      <w:tr w:rsidR="00313887" w:rsidRPr="005F089B" w14:paraId="1D994189" w14:textId="77777777" w:rsidTr="00336961">
        <w:trPr>
          <w:tblHeader/>
        </w:trPr>
        <w:tc>
          <w:tcPr>
            <w:tcW w:w="4608" w:type="dxa"/>
            <w:vAlign w:val="bottom"/>
            <w:hideMark/>
          </w:tcPr>
          <w:p w14:paraId="01C1BFEA" w14:textId="5BF9BA7F" w:rsidR="00313887" w:rsidRPr="005F089B" w:rsidRDefault="00313887" w:rsidP="00D01F0F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  <w:hideMark/>
          </w:tcPr>
          <w:p w14:paraId="00EC1FEC" w14:textId="34596228" w:rsidR="00313887" w:rsidRPr="005F089B" w:rsidRDefault="00313887" w:rsidP="00313887">
            <w:pPr>
              <w:pStyle w:val="BodyText"/>
              <w:tabs>
                <w:tab w:val="clear" w:pos="227"/>
                <w:tab w:val="clear" w:pos="2807"/>
                <w:tab w:val="left" w:pos="876"/>
              </w:tabs>
              <w:spacing w:after="0"/>
              <w:ind w:right="-108" w:hanging="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08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D913EC8" w14:textId="77777777" w:rsidR="00313887" w:rsidRPr="005F089B" w:rsidRDefault="00313887" w:rsidP="0031388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058A000" w14:textId="77777777" w:rsidR="00CB2C31" w:rsidRDefault="00313887" w:rsidP="0031388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08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B2D7B5E" w14:textId="21FA749E" w:rsidR="00313887" w:rsidRPr="005F089B" w:rsidRDefault="00313887" w:rsidP="0031388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08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13887" w:rsidRPr="005F089B" w14:paraId="5E741F19" w14:textId="52BAAA8B" w:rsidTr="00336961">
        <w:tc>
          <w:tcPr>
            <w:tcW w:w="4608" w:type="dxa"/>
          </w:tcPr>
          <w:p w14:paraId="1B73EA3B" w14:textId="00FF44A9" w:rsidR="00313887" w:rsidRPr="005F089B" w:rsidRDefault="00313887" w:rsidP="00D01F0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86" w:type="dxa"/>
            <w:gridSpan w:val="3"/>
            <w:vAlign w:val="bottom"/>
          </w:tcPr>
          <w:p w14:paraId="48ED9B85" w14:textId="3DF79DBC" w:rsidR="00313887" w:rsidRPr="005F089B" w:rsidRDefault="00313887" w:rsidP="00D01F0F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089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F089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F089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F089B" w:rsidRPr="005F089B" w14:paraId="5574E685" w14:textId="77777777" w:rsidTr="00336961">
        <w:tc>
          <w:tcPr>
            <w:tcW w:w="4608" w:type="dxa"/>
          </w:tcPr>
          <w:p w14:paraId="49CB975D" w14:textId="434F6760" w:rsidR="005F089B" w:rsidRPr="005F089B" w:rsidRDefault="005F089B" w:rsidP="008D7566">
            <w:pPr>
              <w:pStyle w:val="BodyText"/>
              <w:spacing w:after="0"/>
              <w:ind w:left="146" w:right="-405" w:hanging="1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5F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031098" w:rsidRPr="000310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186" w:type="dxa"/>
            <w:gridSpan w:val="3"/>
            <w:vAlign w:val="bottom"/>
          </w:tcPr>
          <w:p w14:paraId="227AA0BB" w14:textId="77777777" w:rsidR="005F089B" w:rsidRPr="005F089B" w:rsidRDefault="005F089B" w:rsidP="00D01F0F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13887" w:rsidRPr="005F089B" w14:paraId="6715646F" w14:textId="3A892676" w:rsidTr="00336961">
        <w:tc>
          <w:tcPr>
            <w:tcW w:w="4608" w:type="dxa"/>
          </w:tcPr>
          <w:p w14:paraId="67FE7A00" w14:textId="2F0573CC" w:rsidR="00313887" w:rsidRPr="005F089B" w:rsidRDefault="00313887" w:rsidP="008D7566">
            <w:pPr>
              <w:pStyle w:val="BodyText"/>
              <w:spacing w:after="0"/>
              <w:ind w:left="146" w:right="-405" w:hanging="14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3186" w:type="dxa"/>
            <w:gridSpan w:val="3"/>
            <w:vAlign w:val="bottom"/>
          </w:tcPr>
          <w:p w14:paraId="289B40E5" w14:textId="77777777" w:rsidR="00313887" w:rsidRPr="005F089B" w:rsidRDefault="00313887" w:rsidP="00D01F0F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4697E" w:rsidRPr="005F089B" w14:paraId="0382016A" w14:textId="77777777" w:rsidTr="00336961">
        <w:tc>
          <w:tcPr>
            <w:tcW w:w="4608" w:type="dxa"/>
            <w:hideMark/>
          </w:tcPr>
          <w:p w14:paraId="3AE32ECB" w14:textId="77777777" w:rsidR="00E4697E" w:rsidRPr="005F089B" w:rsidRDefault="00E4697E" w:rsidP="008D7566">
            <w:pPr>
              <w:pStyle w:val="BodyText"/>
              <w:spacing w:after="0"/>
              <w:ind w:left="146" w:right="-405" w:hanging="1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089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hideMark/>
          </w:tcPr>
          <w:p w14:paraId="3886F18C" w14:textId="62B8486D" w:rsidR="00E4697E" w:rsidRPr="00EA784C" w:rsidRDefault="00031098" w:rsidP="00336961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E4697E" w:rsidRPr="003369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36" w:type="dxa"/>
          </w:tcPr>
          <w:p w14:paraId="2BED4C7F" w14:textId="77777777" w:rsidR="00E4697E" w:rsidRPr="00EA784C" w:rsidRDefault="00E4697E" w:rsidP="00E4697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hideMark/>
          </w:tcPr>
          <w:p w14:paraId="499C664C" w14:textId="13DD3A98" w:rsidR="00E4697E" w:rsidRPr="00336961" w:rsidRDefault="00031098" w:rsidP="0033696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96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E4697E" w:rsidRPr="003369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36961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</w:tr>
      <w:tr w:rsidR="00E4697E" w:rsidRPr="005F089B" w14:paraId="38756670" w14:textId="77777777" w:rsidTr="00336961">
        <w:tc>
          <w:tcPr>
            <w:tcW w:w="4608" w:type="dxa"/>
            <w:hideMark/>
          </w:tcPr>
          <w:p w14:paraId="2D7CE533" w14:textId="5E3EB464" w:rsidR="00E4697E" w:rsidRPr="008D7566" w:rsidRDefault="00E4697E" w:rsidP="008D7566">
            <w:pPr>
              <w:pStyle w:val="BodyText"/>
              <w:spacing w:after="0"/>
              <w:ind w:left="146" w:right="-405" w:hanging="1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5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8D756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719704" w14:textId="6C3E4AC2" w:rsidR="00E4697E" w:rsidRPr="00EA784C" w:rsidRDefault="00031098" w:rsidP="00336961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E4697E" w:rsidRPr="00336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36" w:type="dxa"/>
          </w:tcPr>
          <w:p w14:paraId="3FBB44DA" w14:textId="77777777" w:rsidR="00E4697E" w:rsidRPr="00EA784C" w:rsidRDefault="00E4697E" w:rsidP="00E4697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4D3537" w14:textId="65864179" w:rsidR="00E4697E" w:rsidRPr="00336961" w:rsidRDefault="00031098" w:rsidP="0033696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6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E4697E" w:rsidRPr="00336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6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</w:tr>
      <w:tr w:rsidR="005F089B" w:rsidRPr="005F089B" w14:paraId="66CFA0E0" w14:textId="77777777" w:rsidTr="00336961">
        <w:tc>
          <w:tcPr>
            <w:tcW w:w="4608" w:type="dxa"/>
          </w:tcPr>
          <w:p w14:paraId="414FD420" w14:textId="77777777" w:rsidR="005F089B" w:rsidRPr="005F089B" w:rsidRDefault="005F089B" w:rsidP="008D7566">
            <w:pPr>
              <w:pStyle w:val="BodyText"/>
              <w:spacing w:after="0"/>
              <w:ind w:left="14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9A2CC" w14:textId="77777777" w:rsidR="005F089B" w:rsidRPr="00336961" w:rsidRDefault="005F089B" w:rsidP="00336961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1373769" w14:textId="77777777" w:rsidR="005F089B" w:rsidRPr="00EA784C" w:rsidRDefault="005F089B" w:rsidP="00512C0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55A609" w14:textId="77777777" w:rsidR="005F089B" w:rsidRPr="00336961" w:rsidRDefault="005F089B" w:rsidP="0033696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F089B" w:rsidRPr="005F089B" w14:paraId="4749A773" w14:textId="77777777" w:rsidTr="00336961">
        <w:tc>
          <w:tcPr>
            <w:tcW w:w="4608" w:type="dxa"/>
          </w:tcPr>
          <w:p w14:paraId="747EB00D" w14:textId="4F359637" w:rsidR="005F089B" w:rsidRPr="005F089B" w:rsidRDefault="005F089B" w:rsidP="008D7566">
            <w:pPr>
              <w:pStyle w:val="BodyText"/>
              <w:spacing w:after="0"/>
              <w:ind w:left="146" w:right="-405" w:hanging="1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098" w:rsidRPr="000310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5F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031098" w:rsidRPr="000310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B34E4CC" w14:textId="77777777" w:rsidR="005F089B" w:rsidRPr="00336961" w:rsidRDefault="005F089B" w:rsidP="00336961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3A4C89" w14:textId="77777777" w:rsidR="005F089B" w:rsidRPr="00EA784C" w:rsidRDefault="005F089B" w:rsidP="005F08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1297093A" w14:textId="77777777" w:rsidR="005F089B" w:rsidRPr="00336961" w:rsidRDefault="005F089B" w:rsidP="0033696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F089B" w:rsidRPr="005F089B" w14:paraId="3424DE02" w14:textId="77777777" w:rsidTr="00336961">
        <w:tc>
          <w:tcPr>
            <w:tcW w:w="4608" w:type="dxa"/>
          </w:tcPr>
          <w:p w14:paraId="267A5F46" w14:textId="19AEE3EF" w:rsidR="005F089B" w:rsidRPr="005F089B" w:rsidRDefault="005F089B" w:rsidP="008D7566">
            <w:pPr>
              <w:pStyle w:val="BodyText"/>
              <w:spacing w:after="0"/>
              <w:ind w:left="146" w:right="-405" w:hanging="1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FA5D10E" w14:textId="77777777" w:rsidR="005F089B" w:rsidRPr="00336961" w:rsidRDefault="005F089B" w:rsidP="00336961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51CAA5" w14:textId="77777777" w:rsidR="005F089B" w:rsidRPr="00EA784C" w:rsidRDefault="005F089B" w:rsidP="005F08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7D7FD7F" w14:textId="77777777" w:rsidR="005F089B" w:rsidRPr="00336961" w:rsidRDefault="005F089B" w:rsidP="0033696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697E" w:rsidRPr="005F089B" w14:paraId="1738EDEC" w14:textId="77777777" w:rsidTr="00336961">
        <w:tc>
          <w:tcPr>
            <w:tcW w:w="4608" w:type="dxa"/>
          </w:tcPr>
          <w:p w14:paraId="1C6B3DD5" w14:textId="656B0843" w:rsidR="00E4697E" w:rsidRPr="008D7566" w:rsidRDefault="00E4697E" w:rsidP="008D7566">
            <w:pPr>
              <w:pStyle w:val="BodyText"/>
              <w:spacing w:after="0"/>
              <w:ind w:left="146" w:right="-405" w:hanging="1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756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2FC8FA" w14:textId="65D79074" w:rsidR="00E4697E" w:rsidRPr="00EA784C" w:rsidRDefault="00031098" w:rsidP="00336961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E4697E" w:rsidRPr="00EA784C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36" w:type="dxa"/>
          </w:tcPr>
          <w:p w14:paraId="193E0C4B" w14:textId="77777777" w:rsidR="00E4697E" w:rsidRPr="00EA784C" w:rsidRDefault="00E4697E" w:rsidP="00E4697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6A5B2E" w14:textId="77333503" w:rsidR="00E4697E" w:rsidRPr="00336961" w:rsidRDefault="00031098" w:rsidP="0033696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9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E4697E" w:rsidRPr="003369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3369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311</w:t>
            </w:r>
          </w:p>
        </w:tc>
      </w:tr>
      <w:tr w:rsidR="00E4697E" w:rsidRPr="005F089B" w14:paraId="706D9483" w14:textId="77777777" w:rsidTr="00336961">
        <w:tc>
          <w:tcPr>
            <w:tcW w:w="4608" w:type="dxa"/>
          </w:tcPr>
          <w:p w14:paraId="181ECA03" w14:textId="5CA17F2E" w:rsidR="00E4697E" w:rsidRPr="005F089B" w:rsidRDefault="00E4697E" w:rsidP="008D7566">
            <w:pPr>
              <w:pStyle w:val="BodyText"/>
              <w:spacing w:after="0"/>
              <w:ind w:left="146" w:right="-405" w:hanging="1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8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5F089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88AD0" w14:textId="03428B84" w:rsidR="00E4697E" w:rsidRPr="00EA784C" w:rsidRDefault="00031098" w:rsidP="00336961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E4697E" w:rsidRPr="00EA784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09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36" w:type="dxa"/>
          </w:tcPr>
          <w:p w14:paraId="44323078" w14:textId="77777777" w:rsidR="00E4697E" w:rsidRPr="00EA784C" w:rsidRDefault="00E4697E" w:rsidP="00E4697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A3C71" w14:textId="0D65DBE3" w:rsidR="00E4697E" w:rsidRPr="00336961" w:rsidRDefault="00031098" w:rsidP="0033696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696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E4697E" w:rsidRPr="0033696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696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311</w:t>
            </w:r>
          </w:p>
        </w:tc>
      </w:tr>
    </w:tbl>
    <w:p w14:paraId="10E275CC" w14:textId="77777777" w:rsidR="003719B9" w:rsidRPr="00037D72" w:rsidRDefault="003719B9" w:rsidP="00037D72">
      <w:pPr>
        <w:tabs>
          <w:tab w:val="clear" w:pos="454"/>
          <w:tab w:val="clear" w:pos="907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47034CA" w14:textId="77777777" w:rsidR="00331E85" w:rsidRDefault="00331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4FD8B7B" w14:textId="7F993AC3" w:rsidR="005B3B34" w:rsidRPr="00F21962" w:rsidRDefault="00215983" w:rsidP="00355BA7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ภาระผูกพันและหนี้สินที่อาจเกิดขึ้น</w:t>
      </w:r>
    </w:p>
    <w:p w14:paraId="0CE3B042" w14:textId="77777777" w:rsidR="00355BA7" w:rsidRPr="002842A1" w:rsidRDefault="00355BA7" w:rsidP="0035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42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36"/>
        <w:gridCol w:w="1150"/>
        <w:gridCol w:w="270"/>
        <w:gridCol w:w="1080"/>
      </w:tblGrid>
      <w:tr w:rsidR="00355BA7" w14:paraId="0149C8BF" w14:textId="77777777" w:rsidTr="00CE7472">
        <w:tc>
          <w:tcPr>
            <w:tcW w:w="4113" w:type="dxa"/>
          </w:tcPr>
          <w:p w14:paraId="15ED7CF7" w14:textId="77777777" w:rsidR="00355BA7" w:rsidRDefault="00355BA7" w:rsidP="00E5145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2DFD0EB" w14:textId="77777777" w:rsidR="00355BA7" w:rsidRDefault="00355BA7" w:rsidP="00E5145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5EA242" w14:textId="77777777" w:rsidR="00355BA7" w:rsidRDefault="00355BA7" w:rsidP="00E5145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C83A47B" w14:textId="77777777" w:rsidR="00355BA7" w:rsidRDefault="00355BA7" w:rsidP="00E5145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BA7" w14:paraId="2F959535" w14:textId="77777777" w:rsidTr="00CE7472">
        <w:tc>
          <w:tcPr>
            <w:tcW w:w="4113" w:type="dxa"/>
          </w:tcPr>
          <w:p w14:paraId="06A6F47F" w14:textId="77777777" w:rsidR="00355BA7" w:rsidRDefault="00355BA7" w:rsidP="00E5145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FE6CF3" w14:textId="233ECDF0" w:rsidR="00355BA7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31</w:t>
            </w:r>
            <w:r w:rsidR="00355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5BA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4A6902F" w14:textId="77777777" w:rsidR="00355BA7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4F636DC" w14:textId="32225DA5" w:rsidR="00355BA7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55BA7"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5BA7"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4A38352" w14:textId="77777777" w:rsidR="00355BA7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FF19BC2" w14:textId="2A5B556D" w:rsidR="00355BA7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31</w:t>
            </w:r>
            <w:r w:rsidR="00355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5BA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2F13971" w14:textId="77777777" w:rsidR="00355BA7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58754" w14:textId="5FC75CCB" w:rsidR="00355BA7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55BA7"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5BA7"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55BA7" w14:paraId="61C04266" w14:textId="77777777" w:rsidTr="00CE7472">
        <w:tc>
          <w:tcPr>
            <w:tcW w:w="4113" w:type="dxa"/>
          </w:tcPr>
          <w:p w14:paraId="1889D71E" w14:textId="77777777" w:rsidR="00355BA7" w:rsidRDefault="00355BA7" w:rsidP="00E5145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0E4A99" w14:textId="08D2C804" w:rsidR="00355BA7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E50D254" w14:textId="77777777" w:rsidR="00355BA7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DA1DF5F" w14:textId="2D964790" w:rsidR="00355BA7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60306EB" w14:textId="77777777" w:rsidR="00355BA7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2D432F" w14:textId="46E47AC6" w:rsidR="00355BA7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C77256F" w14:textId="77777777" w:rsidR="00355BA7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3F87A" w14:textId="27EFE54F" w:rsidR="00355BA7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55BA7" w14:paraId="32F3DCB5" w14:textId="77777777" w:rsidTr="00CE7472">
        <w:trPr>
          <w:trHeight w:val="247"/>
        </w:trPr>
        <w:tc>
          <w:tcPr>
            <w:tcW w:w="4113" w:type="dxa"/>
          </w:tcPr>
          <w:p w14:paraId="27C03A58" w14:textId="77777777" w:rsidR="00355BA7" w:rsidRDefault="00355BA7" w:rsidP="00E51459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48AFC0B" w14:textId="77777777" w:rsidR="00355BA7" w:rsidRDefault="00355BA7" w:rsidP="00E514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5BA7" w14:paraId="63F3C522" w14:textId="77777777" w:rsidTr="00CE7472">
        <w:trPr>
          <w:trHeight w:hRule="exact" w:val="420"/>
        </w:trPr>
        <w:tc>
          <w:tcPr>
            <w:tcW w:w="4113" w:type="dxa"/>
          </w:tcPr>
          <w:p w14:paraId="5066D3C2" w14:textId="77777777" w:rsidR="00355BA7" w:rsidRPr="00BE7C8E" w:rsidRDefault="00355BA7" w:rsidP="00355BA7">
            <w:pPr>
              <w:pStyle w:val="ListParagraph"/>
              <w:numPr>
                <w:ilvl w:val="0"/>
                <w:numId w:val="5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13D6A8AC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11973E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6E3E750" w14:textId="77777777" w:rsidR="00355BA7" w:rsidRPr="006F1710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DADF9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377EEFE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84F55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8272E" w14:textId="77777777" w:rsidR="00355BA7" w:rsidRPr="00CD5AC3" w:rsidRDefault="00355BA7" w:rsidP="00E51459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55BA7" w14:paraId="6D9BF3AE" w14:textId="77777777" w:rsidTr="00CE7472">
        <w:trPr>
          <w:trHeight w:hRule="exact" w:val="420"/>
        </w:trPr>
        <w:tc>
          <w:tcPr>
            <w:tcW w:w="4113" w:type="dxa"/>
          </w:tcPr>
          <w:p w14:paraId="19DE96C0" w14:textId="77777777" w:rsidR="00355BA7" w:rsidRPr="00BE7C8E" w:rsidRDefault="00355BA7" w:rsidP="00E51459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หน่วยงานรัฐวิสาหกิจ</w:t>
            </w:r>
          </w:p>
          <w:p w14:paraId="0B49FEB9" w14:textId="77777777" w:rsidR="00355BA7" w:rsidRPr="00BE7C8E" w:rsidRDefault="00355BA7" w:rsidP="00E51459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30BDB0D0" w14:textId="2C5AC787" w:rsidR="00355BA7" w:rsidRDefault="00031098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13</w:t>
            </w:r>
            <w:r w:rsidR="00355BA7" w:rsidRPr="0040090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14:paraId="7834D87A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61B403" w14:textId="15E7AB4B" w:rsidR="00355BA7" w:rsidRDefault="00031098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14</w:t>
            </w:r>
            <w:r w:rsidR="00355BA7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14:paraId="25439BF3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C29058" w14:textId="51909E86" w:rsidR="00355BA7" w:rsidRPr="00CE7472" w:rsidRDefault="00031098" w:rsidP="00CE74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55BA7" w:rsidRPr="00CE74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</w:tcPr>
          <w:p w14:paraId="1C285C5C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6BE779" w14:textId="6B4FAEB9" w:rsidR="00355BA7" w:rsidRPr="00CE7472" w:rsidRDefault="00031098" w:rsidP="00CE7472">
            <w:pPr>
              <w:pStyle w:val="BodyText"/>
              <w:spacing w:after="0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6</w:t>
            </w:r>
            <w:r w:rsidR="00355BA7" w:rsidRPr="00CD5AC3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355BA7" w14:paraId="0544DC58" w14:textId="77777777" w:rsidTr="00CE7472">
        <w:trPr>
          <w:trHeight w:hRule="exact" w:val="420"/>
        </w:trPr>
        <w:tc>
          <w:tcPr>
            <w:tcW w:w="4113" w:type="dxa"/>
          </w:tcPr>
          <w:p w14:paraId="32023129" w14:textId="77777777" w:rsidR="00355BA7" w:rsidRPr="00BE7C8E" w:rsidRDefault="00355BA7" w:rsidP="00355BA7">
            <w:pPr>
              <w:pStyle w:val="ListParagraph"/>
              <w:numPr>
                <w:ilvl w:val="0"/>
                <w:numId w:val="5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179" w:type="dxa"/>
          </w:tcPr>
          <w:p w14:paraId="1924CE5C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D5872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F06C9A7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30D5E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D4B92C" w14:textId="77777777" w:rsidR="00355BA7" w:rsidRPr="00CE7472" w:rsidRDefault="00355BA7" w:rsidP="00CE74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0A7A6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C5CE6" w14:textId="77777777" w:rsidR="00355BA7" w:rsidRPr="00CE7472" w:rsidRDefault="00355BA7" w:rsidP="00CE7472">
            <w:pPr>
              <w:pStyle w:val="BodyText"/>
              <w:spacing w:after="0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BA7" w14:paraId="16D58749" w14:textId="77777777" w:rsidTr="00CE7472">
        <w:trPr>
          <w:trHeight w:hRule="exact" w:val="420"/>
        </w:trPr>
        <w:tc>
          <w:tcPr>
            <w:tcW w:w="4113" w:type="dxa"/>
          </w:tcPr>
          <w:p w14:paraId="3DC5C7F4" w14:textId="77777777" w:rsidR="00355BA7" w:rsidRDefault="00355BA7" w:rsidP="00E51459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6794A704" w14:textId="683E851A" w:rsidR="00355BA7" w:rsidRDefault="00031098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12</w:t>
            </w:r>
            <w:r w:rsidR="00355BA7" w:rsidRPr="00985EF6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36" w:type="dxa"/>
          </w:tcPr>
          <w:p w14:paraId="4CD83A51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42048D" w14:textId="6CE860F1" w:rsidR="00355BA7" w:rsidRDefault="00031098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="00355BA7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36" w:type="dxa"/>
          </w:tcPr>
          <w:p w14:paraId="65B567DE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5E96E5" w14:textId="2A3E81A4" w:rsidR="00355BA7" w:rsidRPr="00CE7472" w:rsidRDefault="00031098" w:rsidP="00CE74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355BA7" w:rsidRPr="00CE74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70" w:type="dxa"/>
          </w:tcPr>
          <w:p w14:paraId="76CFDAEE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ED386" w14:textId="76C270F2" w:rsidR="00355BA7" w:rsidRPr="00CE7472" w:rsidRDefault="00031098" w:rsidP="00CE7472">
            <w:pPr>
              <w:pStyle w:val="BodyText"/>
              <w:spacing w:after="0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2</w:t>
            </w:r>
            <w:r w:rsidR="00355BA7" w:rsidRPr="00CD5AC3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355BA7" w14:paraId="7E6D277F" w14:textId="77777777" w:rsidTr="00CE7472">
        <w:trPr>
          <w:trHeight w:hRule="exact" w:val="420"/>
        </w:trPr>
        <w:tc>
          <w:tcPr>
            <w:tcW w:w="4113" w:type="dxa"/>
          </w:tcPr>
          <w:p w14:paraId="553E0B06" w14:textId="77777777" w:rsidR="00355BA7" w:rsidRPr="00BE7C8E" w:rsidRDefault="00355BA7" w:rsidP="00355BA7">
            <w:pPr>
              <w:pStyle w:val="ListParagraph"/>
              <w:numPr>
                <w:ilvl w:val="0"/>
                <w:numId w:val="5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4839D233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1D361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571CD0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912AE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F4E831D" w14:textId="77777777" w:rsidR="00355BA7" w:rsidRPr="00CE7472" w:rsidRDefault="00355BA7" w:rsidP="00CE74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08CA93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0377A" w14:textId="77777777" w:rsidR="00355BA7" w:rsidRPr="00CE7472" w:rsidRDefault="00355BA7" w:rsidP="00CE7472">
            <w:pPr>
              <w:pStyle w:val="BodyText"/>
              <w:spacing w:after="0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BA7" w14:paraId="2B21B606" w14:textId="77777777" w:rsidTr="00CE7472">
        <w:trPr>
          <w:trHeight w:hRule="exact" w:val="420"/>
        </w:trPr>
        <w:tc>
          <w:tcPr>
            <w:tcW w:w="4113" w:type="dxa"/>
          </w:tcPr>
          <w:p w14:paraId="3C912DCB" w14:textId="77777777" w:rsidR="00355BA7" w:rsidRPr="00BE7C8E" w:rsidRDefault="00355BA7" w:rsidP="00E5145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ตามสัญญาก่อสร้าง</w:t>
            </w:r>
            <w:r w:rsidRPr="00BE7C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ติดตั้งติดตั้งเครื่องจักร</w:t>
            </w:r>
          </w:p>
        </w:tc>
        <w:tc>
          <w:tcPr>
            <w:tcW w:w="1179" w:type="dxa"/>
          </w:tcPr>
          <w:p w14:paraId="2896ABED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E5B25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40B6F2F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5489F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AFE0D8" w14:textId="77777777" w:rsidR="00355BA7" w:rsidRPr="00CE7472" w:rsidRDefault="00355BA7" w:rsidP="00CE74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17338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E0064" w14:textId="77777777" w:rsidR="00355BA7" w:rsidRPr="00CE7472" w:rsidRDefault="00355BA7" w:rsidP="00CE7472">
            <w:pPr>
              <w:pStyle w:val="BodyText"/>
              <w:spacing w:after="0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BA7" w14:paraId="2490C7B9" w14:textId="77777777" w:rsidTr="00CE7472">
        <w:trPr>
          <w:trHeight w:hRule="exact" w:val="420"/>
        </w:trPr>
        <w:tc>
          <w:tcPr>
            <w:tcW w:w="4113" w:type="dxa"/>
          </w:tcPr>
          <w:p w14:paraId="4750D8C6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0399008C" w14:textId="3C808324" w:rsidR="00355BA7" w:rsidRDefault="00031098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46</w:t>
            </w:r>
            <w:r w:rsidR="00355BA7" w:rsidRPr="00EF4865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36" w:type="dxa"/>
          </w:tcPr>
          <w:p w14:paraId="1FB69B75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B768B81" w14:textId="2B6B6BAE" w:rsidR="00355BA7" w:rsidRDefault="00031098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18</w:t>
            </w:r>
            <w:r w:rsidR="00355BA7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36" w:type="dxa"/>
          </w:tcPr>
          <w:p w14:paraId="4DD2AFF3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B4E02F" w14:textId="756CD1CB" w:rsidR="00355BA7" w:rsidRPr="00CE7472" w:rsidRDefault="00031098" w:rsidP="00CE74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355BA7" w:rsidRPr="00CE74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270" w:type="dxa"/>
          </w:tcPr>
          <w:p w14:paraId="04093BED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A632" w14:textId="1E061159" w:rsidR="00355BA7" w:rsidRPr="00CE7472" w:rsidRDefault="00031098" w:rsidP="00CE7472">
            <w:pPr>
              <w:pStyle w:val="BodyText"/>
              <w:spacing w:after="0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14</w:t>
            </w:r>
            <w:r w:rsidR="00355BA7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355BA7" w14:paraId="6B86FF86" w14:textId="77777777" w:rsidTr="00CE7472">
        <w:trPr>
          <w:trHeight w:hRule="exact" w:val="420"/>
        </w:trPr>
        <w:tc>
          <w:tcPr>
            <w:tcW w:w="4113" w:type="dxa"/>
          </w:tcPr>
          <w:p w14:paraId="614ACBE9" w14:textId="77777777" w:rsidR="00355BA7" w:rsidRDefault="00355BA7" w:rsidP="00E51459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0D7DA355" w14:textId="77777777" w:rsidR="00355BA7" w:rsidRDefault="00355BA7" w:rsidP="00E51459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EFA6C2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D20C4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13ED332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916C1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32AD20B" w14:textId="77777777" w:rsidR="00355BA7" w:rsidRPr="00CE7472" w:rsidRDefault="00355BA7" w:rsidP="00CE74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C8A112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82EC4" w14:textId="77777777" w:rsidR="00355BA7" w:rsidRPr="00CE7472" w:rsidRDefault="00355BA7" w:rsidP="00CE7472">
            <w:pPr>
              <w:pStyle w:val="BodyText"/>
              <w:spacing w:after="0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BA7" w14:paraId="3845104C" w14:textId="77777777" w:rsidTr="00CE7472">
        <w:trPr>
          <w:trHeight w:hRule="exact" w:val="420"/>
        </w:trPr>
        <w:tc>
          <w:tcPr>
            <w:tcW w:w="4113" w:type="dxa"/>
          </w:tcPr>
          <w:p w14:paraId="3505AE38" w14:textId="77777777" w:rsidR="00355BA7" w:rsidRDefault="00355BA7" w:rsidP="00E51459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เขื่อนป้องกันน้ำท่วม</w:t>
            </w:r>
          </w:p>
          <w:p w14:paraId="35F95B9B" w14:textId="77777777" w:rsidR="00355BA7" w:rsidRDefault="00355BA7" w:rsidP="00E51459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A3C2B2A" w14:textId="63B8B278" w:rsidR="00355BA7" w:rsidRDefault="00031098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/>
                <w:sz w:val="30"/>
                <w:szCs w:val="30"/>
              </w:rPr>
              <w:t>9</w:t>
            </w:r>
            <w:r w:rsidR="00355BA7" w:rsidRPr="0040090D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36" w:type="dxa"/>
          </w:tcPr>
          <w:p w14:paraId="3150CCA4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3C77604" w14:textId="1220CDF6" w:rsidR="00355BA7" w:rsidRDefault="00031098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1098">
              <w:rPr>
                <w:rFonts w:ascii="Angsana New" w:hAnsi="Angsana New"/>
                <w:sz w:val="30"/>
                <w:szCs w:val="30"/>
              </w:rPr>
              <w:t>0</w:t>
            </w:r>
            <w:r w:rsidR="00355BA7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36" w:type="dxa"/>
          </w:tcPr>
          <w:p w14:paraId="1607210B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A8B4F35" w14:textId="036CFCAD" w:rsidR="00355BA7" w:rsidRPr="00CE7472" w:rsidRDefault="00031098" w:rsidP="00CE74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09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55BA7" w:rsidRPr="00CE74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1098">
              <w:rPr>
                <w:rFonts w:ascii="Angsana New" w:hAnsi="Angsana New" w:cs="Times New Roman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3D6A5E2D" w14:textId="77777777" w:rsidR="00355BA7" w:rsidRPr="00C9524B" w:rsidRDefault="00355B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BA77C" w14:textId="63783F74" w:rsidR="00355BA7" w:rsidRPr="00CE7472" w:rsidRDefault="00031098" w:rsidP="00CE7472">
            <w:pPr>
              <w:pStyle w:val="BodyText"/>
              <w:spacing w:after="0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09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1098">
              <w:rPr>
                <w:rFonts w:ascii="Angsana New" w:hAnsi="Angsana New"/>
                <w:sz w:val="30"/>
                <w:szCs w:val="30"/>
              </w:rPr>
              <w:t>0</w:t>
            </w:r>
            <w:r w:rsidR="00355BA7" w:rsidRPr="00ED7806">
              <w:rPr>
                <w:rFonts w:ascii="Angsana New" w:hAnsi="Angsana New"/>
                <w:sz w:val="30"/>
                <w:szCs w:val="30"/>
              </w:rPr>
              <w:t>,</w:t>
            </w:r>
            <w:r w:rsidRPr="00031098"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</w:tbl>
    <w:p w14:paraId="432783CD" w14:textId="4FA5FD3A" w:rsidR="00037D72" w:rsidRDefault="00037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245A851A" w14:textId="1CEFBCD6" w:rsidR="00355BA7" w:rsidRPr="0009703E" w:rsidRDefault="00355BA7" w:rsidP="00355BA7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 w:hanging="369"/>
        <w:jc w:val="thaiDistribute"/>
        <w:rPr>
          <w:rFonts w:ascii="Angsana New" w:hAnsi="Angsana New"/>
          <w:b/>
          <w:bCs/>
          <w:sz w:val="16"/>
          <w:szCs w:val="16"/>
        </w:rPr>
      </w:pP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031098" w:rsidRPr="00031098">
        <w:rPr>
          <w:rFonts w:ascii="Angsana New" w:hAnsi="Angsana New" w:hint="cs"/>
          <w:spacing w:val="-4"/>
          <w:sz w:val="30"/>
          <w:szCs w:val="30"/>
        </w:rPr>
        <w:t>2556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บริษัทได้ทำสัญญาระยะยาวในการซื้อไอน้ำกับบริษัทแห่งหนึ่ง โดยมีระยะเวลาของสัญญา</w:t>
      </w:r>
      <w:r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31098" w:rsidRPr="00031098">
        <w:rPr>
          <w:rFonts w:ascii="Angsana New" w:hAnsi="Angsana New"/>
          <w:spacing w:val="-4"/>
          <w:sz w:val="30"/>
          <w:szCs w:val="30"/>
        </w:rPr>
        <w:t>10</w:t>
      </w:r>
      <w:r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>นับจาก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>วันเริ่มต้นอายุสัญญา</w:t>
      </w:r>
      <w:r w:rsidRPr="0009703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และในไตรมาส </w:t>
      </w:r>
      <w:r w:rsidR="00031098" w:rsidRPr="00031098">
        <w:rPr>
          <w:rFonts w:ascii="Angsana New" w:hAnsi="Angsana New" w:hint="cs"/>
          <w:spacing w:val="-2"/>
          <w:sz w:val="30"/>
          <w:szCs w:val="30"/>
        </w:rPr>
        <w:t>2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="00031098" w:rsidRPr="00031098">
        <w:rPr>
          <w:rFonts w:ascii="Angsana New" w:hAnsi="Angsana New" w:hint="cs"/>
          <w:spacing w:val="-2"/>
          <w:sz w:val="30"/>
          <w:szCs w:val="30"/>
        </w:rPr>
        <w:t>2562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บริษัทได้ทำสัญญาระยะยาวในการซื้อไอน้ำกับบริษัทอีกแห่งหนึ่ง</w:t>
      </w:r>
      <w:r w:rsidRPr="0009703E">
        <w:rPr>
          <w:rFonts w:ascii="Angsana New" w:hAnsi="Angsana New" w:hint="cs"/>
          <w:sz w:val="30"/>
          <w:szCs w:val="30"/>
          <w:cs/>
        </w:rPr>
        <w:t xml:space="preserve"> โดยมีระยะเวลาของสัญญา </w:t>
      </w:r>
      <w:r w:rsidR="00031098" w:rsidRPr="00031098">
        <w:rPr>
          <w:rFonts w:ascii="Angsana New" w:hAnsi="Angsana New" w:hint="cs"/>
          <w:sz w:val="30"/>
          <w:szCs w:val="30"/>
        </w:rPr>
        <w:t>15</w:t>
      </w:r>
      <w:r w:rsidRPr="0009703E">
        <w:rPr>
          <w:rFonts w:ascii="Angsana New" w:hAnsi="Angsana New" w:hint="cs"/>
          <w:sz w:val="30"/>
          <w:szCs w:val="30"/>
          <w:cs/>
        </w:rPr>
        <w:t xml:space="preserve"> ปีนับแต่วันเริ่มต้นซื้อขายไอน้ำ โดยสัญญาทั้งสองฉบับกำหนดราคาสินค้าอ้างอิงบนพื้นฐานของราคาตลาด</w:t>
      </w:r>
    </w:p>
    <w:p w14:paraId="3FB0FB14" w14:textId="77777777" w:rsidR="00355BA7" w:rsidRPr="002842A1" w:rsidRDefault="00355BA7" w:rsidP="00284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9F1A5D8" w14:textId="2B5B9FDA" w:rsidR="00636C2D" w:rsidRPr="00CE144B" w:rsidRDefault="00355BA7" w:rsidP="00636C2D">
      <w:pPr>
        <w:pStyle w:val="ListParagraph"/>
        <w:numPr>
          <w:ilvl w:val="0"/>
          <w:numId w:val="50"/>
        </w:numPr>
        <w:tabs>
          <w:tab w:val="clear" w:pos="227"/>
          <w:tab w:val="clear" w:pos="680"/>
          <w:tab w:val="clear" w:pos="907"/>
          <w:tab w:val="left" w:pos="522"/>
        </w:tabs>
        <w:spacing w:line="240" w:lineRule="auto"/>
        <w:ind w:left="954" w:right="-81" w:hanging="369"/>
        <w:jc w:val="thaiDistribute"/>
        <w:rPr>
          <w:rFonts w:ascii="Angsana New" w:hAnsi="Angsana New"/>
          <w:sz w:val="30"/>
          <w:szCs w:val="30"/>
        </w:rPr>
      </w:pPr>
      <w:r w:rsidRPr="00CE144B">
        <w:rPr>
          <w:rFonts w:ascii="Angsana New" w:hAnsi="Angsana New"/>
          <w:sz w:val="30"/>
          <w:szCs w:val="30"/>
          <w:cs/>
        </w:rPr>
        <w:t>ใ</w:t>
      </w:r>
      <w:r w:rsidR="00636C2D" w:rsidRPr="00CE144B">
        <w:rPr>
          <w:rFonts w:ascii="Angsana New" w:hAnsi="Angsana New"/>
          <w:sz w:val="30"/>
          <w:szCs w:val="30"/>
          <w:cs/>
        </w:rPr>
        <w:t xml:space="preserve">นเดือนมีนาคม </w:t>
      </w:r>
      <w:r w:rsidR="00031098" w:rsidRPr="00CE144B">
        <w:rPr>
          <w:rFonts w:ascii="Angsana New" w:hAnsi="Angsana New"/>
          <w:sz w:val="30"/>
          <w:szCs w:val="30"/>
        </w:rPr>
        <w:t>2557</w:t>
      </w:r>
      <w:r w:rsidR="00636C2D" w:rsidRPr="00CE144B">
        <w:rPr>
          <w:rFonts w:ascii="Angsana New" w:hAnsi="Angsana New"/>
          <w:sz w:val="30"/>
          <w:szCs w:val="30"/>
          <w:cs/>
        </w:rPr>
        <w:t xml:space="preserve"> บริษัทได้ทำสัญญาซื้อไอน้ำกับบริษัทในประเทศแห่งหนึ่งสำหรับโรงงานในจังหวัดลำพูน บริษัทมีภาระที่จะต้องซื้อไอน้ำในปริมาณตามที่กำหนดในสัญญา โดยมีระยะเวลาของสัญญา </w:t>
      </w:r>
      <w:r w:rsidR="00031098" w:rsidRPr="00CE144B">
        <w:rPr>
          <w:rFonts w:ascii="Angsana New" w:hAnsi="Angsana New"/>
          <w:sz w:val="30"/>
          <w:szCs w:val="30"/>
        </w:rPr>
        <w:t>10</w:t>
      </w:r>
      <w:r w:rsidR="00636C2D" w:rsidRPr="00CE144B">
        <w:rPr>
          <w:rFonts w:ascii="Angsana New" w:hAnsi="Angsana New"/>
          <w:sz w:val="30"/>
          <w:szCs w:val="30"/>
          <w:cs/>
        </w:rPr>
        <w:t xml:space="preserve"> ปี นับจากวันเริ่มต้นอายุสัญญา ซึ่งวันเริ่มต้นอายุสัญญาจะต้องไม่เกินวันที่ </w:t>
      </w:r>
      <w:r w:rsidR="00031098" w:rsidRPr="00CE144B">
        <w:rPr>
          <w:rFonts w:ascii="Angsana New" w:hAnsi="Angsana New"/>
          <w:sz w:val="30"/>
          <w:szCs w:val="30"/>
        </w:rPr>
        <w:t>1</w:t>
      </w:r>
      <w:r w:rsidR="00636C2D" w:rsidRPr="00CE144B">
        <w:rPr>
          <w:rFonts w:ascii="Angsana New" w:hAnsi="Angsana New"/>
          <w:sz w:val="30"/>
          <w:szCs w:val="30"/>
          <w:cs/>
        </w:rPr>
        <w:t xml:space="preserve"> ตุลาคม </w:t>
      </w:r>
      <w:r w:rsidR="00D338C1" w:rsidRPr="00CE144B">
        <w:rPr>
          <w:rFonts w:ascii="Angsana New" w:hAnsi="Angsana New"/>
          <w:sz w:val="30"/>
          <w:szCs w:val="30"/>
        </w:rPr>
        <w:t>2564</w:t>
      </w:r>
      <w:r w:rsidR="00636C2D" w:rsidRPr="00CE144B">
        <w:rPr>
          <w:rFonts w:ascii="Angsana New" w:hAnsi="Angsana New"/>
          <w:sz w:val="30"/>
          <w:szCs w:val="30"/>
          <w:cs/>
        </w:rPr>
        <w:t xml:space="preserve"> </w:t>
      </w:r>
      <w:r w:rsidR="00D338C1" w:rsidRPr="00CE144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D338C1" w:rsidRPr="00CE144B">
        <w:rPr>
          <w:rFonts w:ascii="Angsana New" w:hAnsi="Angsana New"/>
          <w:sz w:val="30"/>
          <w:szCs w:val="30"/>
        </w:rPr>
        <w:t xml:space="preserve">2563 </w:t>
      </w:r>
      <w:r w:rsidR="00636C2D" w:rsidRPr="00CE144B">
        <w:rPr>
          <w:rFonts w:ascii="Angsana New" w:hAnsi="Angsana New"/>
          <w:sz w:val="30"/>
          <w:szCs w:val="30"/>
          <w:cs/>
        </w:rPr>
        <w:t xml:space="preserve">บริษัทได้รับรู้ค่าใช้จ่ายจากการยกเลิกสัญญาเนื่องจากยุติการก่อสร้างโครงการลำพูนจำนวน </w:t>
      </w:r>
      <w:r w:rsidR="00031098" w:rsidRPr="00CE144B">
        <w:rPr>
          <w:rFonts w:ascii="Angsana New" w:hAnsi="Angsana New"/>
          <w:sz w:val="30"/>
          <w:szCs w:val="30"/>
        </w:rPr>
        <w:t>1</w:t>
      </w:r>
      <w:r w:rsidR="00636C2D" w:rsidRPr="00CE144B">
        <w:rPr>
          <w:rFonts w:ascii="Angsana New" w:hAnsi="Angsana New"/>
          <w:sz w:val="30"/>
          <w:szCs w:val="30"/>
          <w:cs/>
        </w:rPr>
        <w:t>.</w:t>
      </w:r>
      <w:r w:rsidR="00031098" w:rsidRPr="00CE144B">
        <w:rPr>
          <w:rFonts w:ascii="Angsana New" w:hAnsi="Angsana New"/>
          <w:sz w:val="30"/>
          <w:szCs w:val="30"/>
        </w:rPr>
        <w:t>7</w:t>
      </w:r>
      <w:r w:rsidR="00636C2D" w:rsidRPr="00CE144B">
        <w:rPr>
          <w:rFonts w:ascii="Angsana New" w:hAnsi="Angsana New"/>
          <w:sz w:val="30"/>
          <w:szCs w:val="30"/>
          <w:cs/>
        </w:rPr>
        <w:t xml:space="preserve"> ล้านบาท</w:t>
      </w:r>
      <w:r w:rsidR="005E0047" w:rsidRPr="00CE144B">
        <w:rPr>
          <w:rFonts w:ascii="Angsana New" w:hAnsi="Angsana New" w:hint="cs"/>
          <w:sz w:val="30"/>
          <w:szCs w:val="30"/>
          <w:cs/>
        </w:rPr>
        <w:t>ในงบกำไรขาดทุน</w:t>
      </w:r>
    </w:p>
    <w:p w14:paraId="623C5011" w14:textId="476422F9" w:rsidR="00016AFF" w:rsidRDefault="00016AFF" w:rsidP="009D3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 w:right="-81"/>
        <w:jc w:val="thaiDistribute"/>
        <w:rPr>
          <w:rFonts w:ascii="Angsana New" w:hAnsi="Angsana New"/>
          <w:b/>
          <w:bCs/>
          <w:color w:val="000000"/>
          <w:sz w:val="22"/>
        </w:rPr>
      </w:pPr>
    </w:p>
    <w:p w14:paraId="48E136CA" w14:textId="7270887B" w:rsidR="002842A1" w:rsidRDefault="002842A1" w:rsidP="002842A1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671A3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02FFAEEA" w14:textId="77777777" w:rsidR="002842A1" w:rsidRPr="002842A1" w:rsidRDefault="002842A1" w:rsidP="002842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 w:right="-81"/>
        <w:jc w:val="thaiDistribute"/>
        <w:rPr>
          <w:rFonts w:ascii="Angsana New" w:hAnsi="Angsana New"/>
          <w:b/>
          <w:bCs/>
          <w:color w:val="000000"/>
          <w:sz w:val="22"/>
        </w:rPr>
      </w:pPr>
    </w:p>
    <w:p w14:paraId="25E5FE15" w14:textId="19D24320" w:rsidR="002842A1" w:rsidRPr="002842A1" w:rsidRDefault="002842A1" w:rsidP="00284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2842A1">
        <w:rPr>
          <w:rFonts w:ascii="Angsana New" w:hAnsi="Angsana New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2842A1">
        <w:rPr>
          <w:rFonts w:ascii="Angsana New" w:hAnsi="Angsana New"/>
          <w:spacing w:val="2"/>
          <w:sz w:val="30"/>
          <w:szCs w:val="30"/>
        </w:rPr>
        <w:t xml:space="preserve"> </w:t>
      </w:r>
      <w:r w:rsidRPr="002842A1">
        <w:rPr>
          <w:rFonts w:ascii="Angsana New" w:hAnsi="Angsana New"/>
          <w:spacing w:val="2"/>
          <w:sz w:val="30"/>
          <w:szCs w:val="30"/>
          <w:cs/>
        </w:rPr>
        <w:t>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2842A1">
        <w:rPr>
          <w:rFonts w:ascii="Angsana New" w:hAnsi="Angsana New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2842A1">
        <w:rPr>
          <w:rFonts w:ascii="Angsana New" w:hAnsi="Angsana New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2842A1">
        <w:rPr>
          <w:rFonts w:ascii="Angsana New" w:hAnsi="Angsana New"/>
          <w:spacing w:val="6"/>
          <w:sz w:val="30"/>
          <w:szCs w:val="30"/>
          <w:cs/>
        </w:rPr>
        <w:t>ได้</w:t>
      </w:r>
      <w:r w:rsidRPr="002842A1">
        <w:rPr>
          <w:rFonts w:ascii="Angsana New" w:hAnsi="Angsana New"/>
          <w:spacing w:val="2"/>
          <w:sz w:val="30"/>
          <w:szCs w:val="30"/>
          <w:cs/>
        </w:rPr>
        <w:t>เสียอื่นๆ</w:t>
      </w:r>
    </w:p>
    <w:p w14:paraId="112040CC" w14:textId="2F515E6D" w:rsidR="00974947" w:rsidRDefault="00974947" w:rsidP="00F947E5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9105DB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00C1162" w14:textId="77777777" w:rsidR="00974947" w:rsidRPr="003719B9" w:rsidRDefault="00974947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D8BC6EC" w14:textId="7D7BC0FA" w:rsidR="00974947" w:rsidRPr="0083028D" w:rsidRDefault="00974947" w:rsidP="007B2749">
      <w:pPr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83028D">
        <w:rPr>
          <w:rFonts w:ascii="Angsana New" w:hAnsi="Angsana New"/>
          <w:sz w:val="30"/>
          <w:szCs w:val="30"/>
          <w:cs/>
        </w:rPr>
        <w:t>เมื่อวันที่</w:t>
      </w:r>
      <w:r w:rsidRPr="0083028D">
        <w:rPr>
          <w:rFonts w:ascii="Angsana New" w:hAnsi="Angsana New"/>
          <w:sz w:val="30"/>
          <w:szCs w:val="30"/>
        </w:rPr>
        <w:t> </w:t>
      </w:r>
      <w:r w:rsidR="003B17E9" w:rsidRPr="0083028D">
        <w:rPr>
          <w:rFonts w:ascii="Angsana New" w:hAnsi="Angsana New"/>
          <w:sz w:val="30"/>
          <w:szCs w:val="30"/>
        </w:rPr>
        <w:t>9</w:t>
      </w:r>
      <w:r w:rsidRPr="0083028D">
        <w:rPr>
          <w:rFonts w:ascii="Angsana New" w:hAnsi="Angsana New"/>
          <w:sz w:val="30"/>
          <w:szCs w:val="30"/>
        </w:rPr>
        <w:t> </w:t>
      </w:r>
      <w:r w:rsidRPr="0083028D">
        <w:rPr>
          <w:rFonts w:ascii="Angsana New" w:hAnsi="Angsana New"/>
          <w:sz w:val="30"/>
          <w:szCs w:val="30"/>
          <w:cs/>
        </w:rPr>
        <w:t>กุมภาพันธ์</w:t>
      </w:r>
      <w:r w:rsidRPr="0083028D">
        <w:rPr>
          <w:rFonts w:ascii="Angsana New" w:hAnsi="Angsana New"/>
          <w:sz w:val="30"/>
          <w:szCs w:val="30"/>
        </w:rPr>
        <w:t> </w:t>
      </w:r>
      <w:r w:rsidR="00031098" w:rsidRPr="0083028D">
        <w:rPr>
          <w:rFonts w:ascii="Angsana New" w:hAnsi="Angsana New"/>
          <w:sz w:val="30"/>
          <w:szCs w:val="30"/>
        </w:rPr>
        <w:t>256</w:t>
      </w:r>
      <w:r w:rsidR="00542403" w:rsidRPr="0083028D">
        <w:rPr>
          <w:rFonts w:ascii="Angsana New" w:hAnsi="Angsana New"/>
          <w:sz w:val="30"/>
          <w:szCs w:val="30"/>
        </w:rPr>
        <w:t>4</w:t>
      </w:r>
      <w:r w:rsidRPr="0083028D">
        <w:rPr>
          <w:rFonts w:ascii="Angsana New" w:hAnsi="Angsana New"/>
          <w:sz w:val="30"/>
          <w:szCs w:val="30"/>
        </w:rPr>
        <w:t> </w:t>
      </w:r>
      <w:r w:rsidRPr="0083028D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ให้เสนอที่ประชุมสามัญผู้ถือหุ้นเพื่ออนุมัติจ่ายเงินปันผลสำหรับปี</w:t>
      </w:r>
      <w:r w:rsidRPr="0083028D">
        <w:rPr>
          <w:rFonts w:ascii="Angsana New" w:hAnsi="Angsana New"/>
          <w:sz w:val="30"/>
          <w:szCs w:val="30"/>
        </w:rPr>
        <w:t> </w:t>
      </w:r>
      <w:r w:rsidR="00031098" w:rsidRPr="0083028D">
        <w:rPr>
          <w:rFonts w:ascii="Angsana New" w:hAnsi="Angsana New"/>
          <w:sz w:val="30"/>
          <w:szCs w:val="30"/>
        </w:rPr>
        <w:t>256</w:t>
      </w:r>
      <w:r w:rsidR="00542403" w:rsidRPr="0083028D">
        <w:rPr>
          <w:rFonts w:ascii="Angsana New" w:hAnsi="Angsana New"/>
          <w:sz w:val="30"/>
          <w:szCs w:val="30"/>
        </w:rPr>
        <w:t>3</w:t>
      </w:r>
      <w:r w:rsidRPr="0083028D">
        <w:rPr>
          <w:rFonts w:ascii="Angsana New" w:hAnsi="Angsana New"/>
          <w:sz w:val="30"/>
          <w:szCs w:val="30"/>
        </w:rPr>
        <w:t> </w:t>
      </w:r>
      <w:r w:rsidRPr="0083028D">
        <w:rPr>
          <w:rFonts w:ascii="Angsana New" w:hAnsi="Angsana New"/>
          <w:sz w:val="30"/>
          <w:szCs w:val="30"/>
          <w:cs/>
        </w:rPr>
        <w:t>ในอัตราหุ้นละ</w:t>
      </w:r>
      <w:r w:rsidRPr="0083028D">
        <w:rPr>
          <w:rFonts w:ascii="Angsana New" w:hAnsi="Angsana New"/>
          <w:sz w:val="30"/>
          <w:szCs w:val="30"/>
        </w:rPr>
        <w:t> </w:t>
      </w:r>
      <w:r w:rsidR="0083028D">
        <w:rPr>
          <w:rFonts w:ascii="Angsana New" w:hAnsi="Angsana New"/>
          <w:sz w:val="30"/>
          <w:szCs w:val="30"/>
        </w:rPr>
        <w:t>0.46</w:t>
      </w:r>
      <w:r w:rsidRPr="0083028D">
        <w:rPr>
          <w:rFonts w:ascii="Angsana New" w:hAnsi="Angsana New"/>
          <w:sz w:val="30"/>
          <w:szCs w:val="30"/>
        </w:rPr>
        <w:t> </w:t>
      </w:r>
      <w:r w:rsidRPr="0083028D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83028D">
        <w:rPr>
          <w:rFonts w:ascii="Angsana New" w:hAnsi="Angsana New"/>
          <w:sz w:val="30"/>
          <w:szCs w:val="30"/>
        </w:rPr>
        <w:t> </w:t>
      </w:r>
      <w:r w:rsidR="0083028D">
        <w:rPr>
          <w:rFonts w:ascii="Angsana New" w:hAnsi="Angsana New"/>
          <w:sz w:val="30"/>
          <w:szCs w:val="30"/>
        </w:rPr>
        <w:t>184</w:t>
      </w:r>
      <w:r w:rsidRPr="0083028D">
        <w:rPr>
          <w:rFonts w:ascii="Angsana New" w:hAnsi="Angsana New"/>
          <w:sz w:val="30"/>
          <w:szCs w:val="30"/>
        </w:rPr>
        <w:t> </w:t>
      </w:r>
      <w:r w:rsidRPr="0083028D">
        <w:rPr>
          <w:rFonts w:ascii="Angsana New" w:hAnsi="Angsana New"/>
          <w:sz w:val="30"/>
          <w:szCs w:val="30"/>
          <w:cs/>
        </w:rPr>
        <w:t>ล้านบาท เงินปันผลดังกล่าวจะจ่ายให้แก่ผู้ถือหุ้นในระหว่างปี</w:t>
      </w:r>
      <w:r w:rsidRPr="0083028D">
        <w:rPr>
          <w:rFonts w:ascii="Angsana New" w:hAnsi="Angsana New"/>
          <w:sz w:val="30"/>
          <w:szCs w:val="30"/>
        </w:rPr>
        <w:t> </w:t>
      </w:r>
      <w:r w:rsidR="00031098" w:rsidRPr="0083028D">
        <w:rPr>
          <w:rFonts w:ascii="Angsana New" w:hAnsi="Angsana New"/>
          <w:sz w:val="30"/>
          <w:szCs w:val="30"/>
        </w:rPr>
        <w:t>256</w:t>
      </w:r>
      <w:r w:rsidR="005C3764" w:rsidRPr="0083028D">
        <w:rPr>
          <w:rFonts w:ascii="Angsana New" w:hAnsi="Angsana New"/>
          <w:sz w:val="30"/>
          <w:szCs w:val="30"/>
        </w:rPr>
        <w:t>4</w:t>
      </w:r>
      <w:r w:rsidRPr="0083028D">
        <w:rPr>
          <w:rFonts w:ascii="Angsana New" w:hAnsi="Angsana New"/>
          <w:sz w:val="30"/>
          <w:szCs w:val="30"/>
        </w:rPr>
        <w:t> </w:t>
      </w:r>
      <w:r w:rsidRPr="0083028D">
        <w:rPr>
          <w:rFonts w:ascii="Angsana New" w:hAnsi="Angsana New"/>
          <w:sz w:val="30"/>
          <w:szCs w:val="30"/>
          <w:cs/>
        </w:rPr>
        <w:t>การจ่ายเงินปันผลดังกล่าวขึ้นอยู่กับการอนุมัติจากที่</w:t>
      </w:r>
      <w:r w:rsidR="00F44923" w:rsidRPr="0083028D">
        <w:rPr>
          <w:rFonts w:ascii="Angsana New" w:hAnsi="Angsana New"/>
          <w:sz w:val="30"/>
          <w:szCs w:val="30"/>
          <w:cs/>
        </w:rPr>
        <w:t xml:space="preserve">ประชุมสามัญผู้ถือหุ้นในวันที่ </w:t>
      </w:r>
      <w:r w:rsidR="00031098" w:rsidRPr="0083028D">
        <w:rPr>
          <w:rFonts w:ascii="Angsana New" w:hAnsi="Angsana New"/>
          <w:sz w:val="30"/>
          <w:szCs w:val="30"/>
        </w:rPr>
        <w:t>2</w:t>
      </w:r>
      <w:r w:rsidR="005C3764" w:rsidRPr="0083028D">
        <w:rPr>
          <w:rFonts w:ascii="Angsana New" w:hAnsi="Angsana New"/>
          <w:sz w:val="30"/>
          <w:szCs w:val="30"/>
        </w:rPr>
        <w:t>9</w:t>
      </w:r>
      <w:r w:rsidRPr="0083028D">
        <w:rPr>
          <w:rFonts w:ascii="Angsana New" w:hAnsi="Angsana New"/>
          <w:sz w:val="30"/>
          <w:szCs w:val="30"/>
        </w:rPr>
        <w:t> </w:t>
      </w:r>
      <w:r w:rsidRPr="0083028D">
        <w:rPr>
          <w:rFonts w:ascii="Angsana New" w:hAnsi="Angsana New"/>
          <w:sz w:val="30"/>
          <w:szCs w:val="30"/>
          <w:cs/>
        </w:rPr>
        <w:t>มีนาคม</w:t>
      </w:r>
      <w:r w:rsidRPr="0083028D">
        <w:rPr>
          <w:rFonts w:ascii="Angsana New" w:hAnsi="Angsana New"/>
          <w:sz w:val="30"/>
          <w:szCs w:val="30"/>
        </w:rPr>
        <w:t> </w:t>
      </w:r>
      <w:r w:rsidR="00031098" w:rsidRPr="0083028D">
        <w:rPr>
          <w:rFonts w:ascii="Angsana New" w:hAnsi="Angsana New"/>
          <w:sz w:val="30"/>
          <w:szCs w:val="30"/>
        </w:rPr>
        <w:t>256</w:t>
      </w:r>
      <w:r w:rsidR="005C3764" w:rsidRPr="0083028D">
        <w:rPr>
          <w:rFonts w:ascii="Angsana New" w:hAnsi="Angsana New"/>
          <w:sz w:val="30"/>
          <w:szCs w:val="30"/>
        </w:rPr>
        <w:t>4</w:t>
      </w:r>
      <w:r w:rsidR="00C3737C" w:rsidRPr="0083028D">
        <w:rPr>
          <w:rFonts w:ascii="Angsana New" w:hAnsi="Angsana New" w:hint="cs"/>
          <w:sz w:val="30"/>
          <w:szCs w:val="30"/>
          <w:cs/>
        </w:rPr>
        <w:t xml:space="preserve"> </w:t>
      </w:r>
      <w:bookmarkStart w:id="4" w:name="_GoBack"/>
      <w:bookmarkEnd w:id="4"/>
    </w:p>
    <w:p w14:paraId="3A67318B" w14:textId="77777777" w:rsidR="00255B47" w:rsidRPr="003719B9" w:rsidRDefault="00255B47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404B99F" w14:textId="49EA513B" w:rsidR="009D34F2" w:rsidRDefault="00255B47" w:rsidP="00907E21">
      <w:pPr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7B2749">
        <w:rPr>
          <w:rFonts w:ascii="Angsana New" w:hAnsi="Angsana New"/>
          <w:sz w:val="30"/>
          <w:szCs w:val="30"/>
          <w:cs/>
        </w:rPr>
        <w:t xml:space="preserve">ตามที่ได้เปิดเผยไว้ในหมายเหตุ </w:t>
      </w:r>
      <w:r w:rsidR="00031098" w:rsidRPr="00031098">
        <w:rPr>
          <w:rFonts w:ascii="Angsana New" w:hAnsi="Angsana New"/>
          <w:sz w:val="30"/>
          <w:szCs w:val="30"/>
        </w:rPr>
        <w:t>2</w:t>
      </w:r>
      <w:r w:rsidRPr="007B2749">
        <w:rPr>
          <w:rFonts w:ascii="Angsana New" w:hAnsi="Angsana New"/>
          <w:sz w:val="30"/>
          <w:szCs w:val="30"/>
        </w:rPr>
        <w:t>(</w:t>
      </w:r>
      <w:r w:rsidRPr="007B2749">
        <w:rPr>
          <w:rFonts w:ascii="Angsana New" w:hAnsi="Angsana New" w:hint="cs"/>
          <w:sz w:val="30"/>
          <w:szCs w:val="30"/>
          <w:cs/>
        </w:rPr>
        <w:t>ค</w:t>
      </w:r>
      <w:r w:rsidR="005C4690">
        <w:rPr>
          <w:rFonts w:ascii="Angsana New" w:hAnsi="Angsana New"/>
          <w:sz w:val="30"/>
          <w:szCs w:val="30"/>
        </w:rPr>
        <w:t>)</w:t>
      </w:r>
      <w:r w:rsidRPr="007B2749">
        <w:rPr>
          <w:rFonts w:ascii="Angsana New" w:hAnsi="Angsana New"/>
          <w:sz w:val="30"/>
          <w:szCs w:val="30"/>
        </w:rPr>
        <w:t xml:space="preserve"> </w:t>
      </w:r>
      <w:r w:rsidRPr="007B2749">
        <w:rPr>
          <w:rFonts w:ascii="Angsana New" w:hAnsi="Angsana New"/>
          <w:sz w:val="30"/>
          <w:szCs w:val="30"/>
          <w:cs/>
        </w:rPr>
        <w:t>กลุ่มบริษัทเลือกปฏิบัติตามแนวปฏิบัติทางการบัญชี เรื่อง มาตรการ</w:t>
      </w:r>
      <w:r w:rsidRPr="007B2749">
        <w:rPr>
          <w:rFonts w:ascii="Angsana New" w:hAnsi="Angsana New"/>
          <w:sz w:val="30"/>
          <w:szCs w:val="30"/>
          <w:cs/>
        </w:rPr>
        <w:br/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031098" w:rsidRPr="00031098">
        <w:rPr>
          <w:rFonts w:ascii="Angsana New" w:hAnsi="Angsana New"/>
          <w:sz w:val="30"/>
          <w:szCs w:val="30"/>
        </w:rPr>
        <w:t>2019</w:t>
      </w:r>
      <w:r w:rsidRPr="007B2749">
        <w:rPr>
          <w:rFonts w:ascii="Angsana New" w:hAnsi="Angsana New"/>
          <w:sz w:val="30"/>
          <w:szCs w:val="30"/>
        </w:rPr>
        <w:t xml:space="preserve"> (</w:t>
      </w:r>
      <w:r w:rsidRPr="007B2749">
        <w:rPr>
          <w:rFonts w:ascii="Angsana New" w:hAnsi="Angsana New"/>
          <w:color w:val="000000"/>
          <w:sz w:val="30"/>
          <w:szCs w:val="30"/>
        </w:rPr>
        <w:t>COVID-</w:t>
      </w:r>
      <w:r w:rsidR="00031098" w:rsidRPr="00031098">
        <w:rPr>
          <w:rFonts w:ascii="Angsana New" w:hAnsi="Angsana New"/>
          <w:color w:val="000000"/>
          <w:sz w:val="30"/>
          <w:szCs w:val="30"/>
        </w:rPr>
        <w:t>19</w:t>
      </w:r>
      <w:r w:rsidRPr="007B2749">
        <w:rPr>
          <w:rFonts w:ascii="Angsana New" w:hAnsi="Angsana New"/>
          <w:sz w:val="30"/>
          <w:szCs w:val="30"/>
        </w:rPr>
        <w:t xml:space="preserve">) </w:t>
      </w:r>
      <w:r w:rsidRPr="007B2749">
        <w:rPr>
          <w:rFonts w:ascii="Angsana New" w:hAnsi="Angsana New"/>
          <w:sz w:val="30"/>
          <w:szCs w:val="30"/>
          <w:cs/>
        </w:rPr>
        <w:t xml:space="preserve">โดยแนวปฏิบัติดังกล่าวสิ้นสุดการมีผลบังคับใช้ ณ วันที่ </w:t>
      </w:r>
      <w:r w:rsidRPr="007B2749">
        <w:rPr>
          <w:rFonts w:ascii="Angsana New" w:hAnsi="Angsana New"/>
          <w:sz w:val="30"/>
          <w:szCs w:val="30"/>
          <w:cs/>
        </w:rPr>
        <w:br/>
      </w:r>
      <w:r w:rsidR="00031098" w:rsidRPr="00031098">
        <w:rPr>
          <w:rFonts w:ascii="Angsana New" w:hAnsi="Angsana New"/>
          <w:sz w:val="30"/>
          <w:szCs w:val="30"/>
        </w:rPr>
        <w:t>31</w:t>
      </w:r>
      <w:r w:rsidRPr="007B27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31098" w:rsidRPr="00031098">
        <w:rPr>
          <w:rFonts w:ascii="Angsana New" w:hAnsi="Angsana New"/>
          <w:sz w:val="30"/>
          <w:szCs w:val="30"/>
        </w:rPr>
        <w:t>2563</w:t>
      </w:r>
      <w:r w:rsidR="00F86D06">
        <w:rPr>
          <w:rFonts w:ascii="Angsana New" w:hAnsi="Angsana New"/>
          <w:sz w:val="30"/>
          <w:szCs w:val="30"/>
        </w:rPr>
        <w:t xml:space="preserve"> </w:t>
      </w:r>
      <w:r w:rsidR="00F86D06" w:rsidRPr="00CE144B">
        <w:rPr>
          <w:rFonts w:ascii="Angsana New" w:hAnsi="Angsana New"/>
          <w:sz w:val="30"/>
          <w:szCs w:val="30"/>
          <w:cs/>
        </w:rPr>
        <w:t xml:space="preserve">กลุ่มบริษัทรับรู้ผลกระทบของการสิ้นสุดการใช้มาตรการผ่อนปรนฯ ตั้งแต่ </w:t>
      </w:r>
      <w:r w:rsidR="00F86D06" w:rsidRPr="00CE144B">
        <w:rPr>
          <w:rFonts w:ascii="Angsana New" w:hAnsi="Angsana New"/>
          <w:sz w:val="30"/>
          <w:szCs w:val="30"/>
        </w:rPr>
        <w:t xml:space="preserve">1 </w:t>
      </w:r>
      <w:r w:rsidR="00F86D06" w:rsidRPr="00CE144B">
        <w:rPr>
          <w:rFonts w:ascii="Angsana New" w:hAnsi="Angsana New"/>
          <w:sz w:val="30"/>
          <w:szCs w:val="30"/>
          <w:cs/>
        </w:rPr>
        <w:t xml:space="preserve">มกราคม </w:t>
      </w:r>
      <w:r w:rsidR="00F86D06" w:rsidRPr="00CE144B">
        <w:rPr>
          <w:rFonts w:ascii="Angsana New" w:hAnsi="Angsana New"/>
          <w:sz w:val="30"/>
          <w:szCs w:val="30"/>
        </w:rPr>
        <w:t xml:space="preserve">2564 </w:t>
      </w:r>
      <w:r w:rsidR="00F86D06" w:rsidRPr="00CE144B">
        <w:rPr>
          <w:rFonts w:ascii="Angsana New" w:hAnsi="Angsana New"/>
          <w:sz w:val="30"/>
          <w:szCs w:val="30"/>
          <w:cs/>
        </w:rPr>
        <w:t>ซึ่งไม่ได้มีผลกระทบอย่างมีสาระสำคัญต่องบการเงินรวมของกลุ่มบริษัท</w:t>
      </w:r>
    </w:p>
    <w:p w14:paraId="583AC739" w14:textId="77777777" w:rsidR="002842A1" w:rsidRPr="00907E21" w:rsidRDefault="002842A1" w:rsidP="00907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3D0E9B4" w14:textId="465C1270" w:rsidR="00F21209" w:rsidRDefault="00171FED" w:rsidP="0071214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12"/>
        <w:jc w:val="thaiDistribute"/>
        <w:rPr>
          <w:rFonts w:ascii="Angsana New" w:hAnsi="Angsana New"/>
          <w:b/>
          <w:bCs/>
          <w:sz w:val="30"/>
          <w:szCs w:val="30"/>
        </w:rPr>
      </w:pPr>
      <w:r w:rsidRPr="00171FED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785982">
        <w:rPr>
          <w:rFonts w:ascii="Angsana New" w:hAnsi="Angsana New" w:hint="cs"/>
          <w:b/>
          <w:bCs/>
          <w:sz w:val="30"/>
          <w:szCs w:val="30"/>
          <w:cs/>
        </w:rPr>
        <w:t>ประกาศแล้วแต่ยังไม่มีผลบังคับใช้</w:t>
      </w:r>
    </w:p>
    <w:p w14:paraId="5999D5C9" w14:textId="77777777" w:rsidR="00171FED" w:rsidRDefault="00171FED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1CB566" w14:textId="47664303" w:rsidR="00072883" w:rsidRPr="004437D6" w:rsidRDefault="00F947E5" w:rsidP="00072883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23DD">
        <w:rPr>
          <w:rFonts w:ascii="Angsana New" w:eastAsia="Calibri" w:hAnsi="Angsana New" w:hint="cs"/>
          <w:sz w:val="30"/>
          <w:szCs w:val="30"/>
          <w:cs/>
          <w:lang w:val="en-GB"/>
        </w:rPr>
        <w:t>สภาวิชาชีพบัญชีได้</w:t>
      </w:r>
      <w:r w:rsidRPr="007E6654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="00031098" w:rsidRPr="00031098">
        <w:rPr>
          <w:rFonts w:ascii="Angsana New" w:eastAsia="Calibri" w:hAnsi="Angsana New"/>
          <w:sz w:val="30"/>
          <w:szCs w:val="30"/>
        </w:rPr>
        <w:t>1</w:t>
      </w:r>
      <w:r w:rsidRPr="007E6654">
        <w:rPr>
          <w:rFonts w:ascii="Angsana New" w:eastAsia="Calibri" w:hAnsi="Angsana New"/>
          <w:sz w:val="30"/>
          <w:szCs w:val="30"/>
        </w:rPr>
        <w:t xml:space="preserve"> </w:t>
      </w:r>
      <w:r w:rsidRPr="007E6654">
        <w:rPr>
          <w:rFonts w:ascii="Angsana New" w:eastAsia="Calibri" w:hAnsi="Angsana New" w:hint="cs"/>
          <w:sz w:val="30"/>
          <w:szCs w:val="30"/>
          <w:cs/>
        </w:rPr>
        <w:t xml:space="preserve">มกราคม </w:t>
      </w:r>
      <w:r w:rsidR="00031098" w:rsidRPr="00031098">
        <w:rPr>
          <w:rFonts w:ascii="Angsana New" w:eastAsia="Calibri" w:hAnsi="Angsana New"/>
          <w:sz w:val="30"/>
          <w:szCs w:val="30"/>
        </w:rPr>
        <w:t>2564</w:t>
      </w:r>
      <w:r w:rsidRPr="007E6654">
        <w:rPr>
          <w:rFonts w:ascii="Angsana New" w:eastAsia="Calibri" w:hAnsi="Angsana New"/>
          <w:sz w:val="30"/>
          <w:szCs w:val="30"/>
        </w:rPr>
        <w:t xml:space="preserve"> </w:t>
      </w:r>
      <w:r w:rsidRPr="007E6654">
        <w:rPr>
          <w:rFonts w:ascii="Angsana New" w:eastAsia="Calibri" w:hAnsi="Angsana New" w:hint="cs"/>
          <w:sz w:val="30"/>
          <w:szCs w:val="30"/>
          <w:cs/>
        </w:rPr>
        <w:t>โดยกลุ่มบริษัทไม่ได้นำมาตรฐานการรายงานทางการเงิน</w:t>
      </w:r>
      <w:r w:rsidRPr="00CD24BE">
        <w:rPr>
          <w:rFonts w:ascii="Angsana New" w:eastAsia="Calibri" w:hAnsi="Angsana New" w:hint="cs"/>
          <w:sz w:val="30"/>
          <w:szCs w:val="30"/>
          <w:cs/>
        </w:rPr>
        <w:t>ดังกล่าวมาใช้ในการจัดทำงบการเงินนี้เนื่องจากยังไม่มีผลบังคับใช้ กลุ่มบริษัทได้ประเมินผลกระทบ</w:t>
      </w:r>
      <w:r w:rsidRPr="007E6654">
        <w:rPr>
          <w:rFonts w:ascii="Angsana New" w:eastAsia="Calibri" w:hAnsi="Angsana New" w:hint="cs"/>
          <w:sz w:val="30"/>
          <w:szCs w:val="30"/>
          <w:cs/>
        </w:rPr>
        <w:t>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40CC873F" w14:textId="77777777" w:rsidR="00171FED" w:rsidRPr="005A7610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sectPr w:rsidR="00171FED" w:rsidRPr="005A7610" w:rsidSect="000E1C67">
      <w:pgSz w:w="11909" w:h="16834" w:code="9"/>
      <w:pgMar w:top="691" w:right="1109" w:bottom="576" w:left="1152" w:header="720" w:footer="18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74AA7" w14:textId="77777777" w:rsidR="001C60FB" w:rsidRDefault="001C60FB">
      <w:r>
        <w:separator/>
      </w:r>
    </w:p>
  </w:endnote>
  <w:endnote w:type="continuationSeparator" w:id="0">
    <w:p w14:paraId="502A9C4F" w14:textId="77777777" w:rsidR="001C60FB" w:rsidRDefault="001C60FB">
      <w:r>
        <w:continuationSeparator/>
      </w:r>
    </w:p>
  </w:endnote>
  <w:endnote w:type="continuationNotice" w:id="1">
    <w:p w14:paraId="69E23465" w14:textId="77777777" w:rsidR="001C60FB" w:rsidRDefault="001C60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65A3C" w14:textId="110BF152" w:rsidR="009D723E" w:rsidRPr="00782199" w:rsidRDefault="009D723E" w:rsidP="00782199">
    <w:pPr>
      <w:pStyle w:val="Footer"/>
      <w:jc w:val="center"/>
      <w:rPr>
        <w:rFonts w:ascii="Angsana New" w:hAnsi="Angsana New"/>
        <w:sz w:val="30"/>
        <w:szCs w:val="30"/>
      </w:rPr>
    </w:pPr>
    <w:r w:rsidRPr="001B5B0B">
      <w:rPr>
        <w:rFonts w:ascii="Angsana New" w:hAnsi="Angsana New"/>
        <w:sz w:val="30"/>
        <w:szCs w:val="30"/>
      </w:rPr>
      <w:fldChar w:fldCharType="begin"/>
    </w:r>
    <w:r w:rsidRPr="001B5B0B">
      <w:rPr>
        <w:rFonts w:ascii="Angsana New" w:hAnsi="Angsana New"/>
        <w:sz w:val="30"/>
        <w:szCs w:val="30"/>
      </w:rPr>
      <w:instrText xml:space="preserve"> PAGE   \* MERGEFORMAT </w:instrText>
    </w:r>
    <w:r w:rsidRPr="001B5B0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1B5B0B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C52E" w14:textId="5DA3BF39" w:rsidR="009D723E" w:rsidRPr="00F00659" w:rsidRDefault="009D723E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DE3883">
      <w:rPr>
        <w:rStyle w:val="PageNumber"/>
        <w:rFonts w:ascii="Angsana New" w:hAnsi="Angsana New"/>
        <w:noProof/>
        <w:sz w:val="30"/>
        <w:szCs w:val="30"/>
      </w:rPr>
      <w:t>9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D645F6" w14:textId="77777777" w:rsidR="009D723E" w:rsidRPr="006D2137" w:rsidRDefault="009D723E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831E" w14:textId="7421A539" w:rsidR="009D723E" w:rsidRPr="002448B9" w:rsidRDefault="009D723E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  <w:p w14:paraId="2636F5A9" w14:textId="77777777" w:rsidR="009D723E" w:rsidRPr="000257B8" w:rsidRDefault="009D723E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  <w:tab w:val="left" w:pos="70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D2E88" w14:textId="77777777" w:rsidR="001C60FB" w:rsidRDefault="001C60FB">
      <w:r>
        <w:separator/>
      </w:r>
    </w:p>
  </w:footnote>
  <w:footnote w:type="continuationSeparator" w:id="0">
    <w:p w14:paraId="2744D2AA" w14:textId="77777777" w:rsidR="001C60FB" w:rsidRDefault="001C60FB">
      <w:r>
        <w:continuationSeparator/>
      </w:r>
    </w:p>
  </w:footnote>
  <w:footnote w:type="continuationNotice" w:id="1">
    <w:p w14:paraId="77F6A4F6" w14:textId="77777777" w:rsidR="001C60FB" w:rsidRDefault="001C60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449E9" w14:textId="15F0DA0D" w:rsidR="009D723E" w:rsidRPr="00F9367B" w:rsidRDefault="009D723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14272C" w14:textId="1878F9F0" w:rsidR="009D723E" w:rsidRPr="00F9367B" w:rsidRDefault="009D723E" w:rsidP="00646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985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D90BA35" w14:textId="04881C5D" w:rsidR="009D723E" w:rsidRDefault="009D723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2563</w:t>
    </w:r>
  </w:p>
  <w:p w14:paraId="308D5950" w14:textId="77777777" w:rsidR="009D723E" w:rsidRPr="00F9367B" w:rsidRDefault="009D723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35CDE" w14:textId="4C7CB52F" w:rsidR="009D723E" w:rsidRPr="00F9367B" w:rsidRDefault="009D723E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01E7715" w14:textId="77777777" w:rsidR="009D723E" w:rsidRPr="00F9367B" w:rsidRDefault="009D723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CB3094" w14:textId="56AE3874" w:rsidR="009D723E" w:rsidRPr="00294FF7" w:rsidRDefault="009D723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</w:p>
  <w:p w14:paraId="4D137056" w14:textId="77777777" w:rsidR="009D723E" w:rsidRPr="00F9367B" w:rsidRDefault="009D723E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FA26A" w14:textId="0E9661A6" w:rsidR="009D723E" w:rsidRPr="00F9367B" w:rsidRDefault="009D723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2669959" w14:textId="77777777" w:rsidR="009D723E" w:rsidRPr="00F9367B" w:rsidRDefault="009D723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15A0D4" w14:textId="671AA0FA" w:rsidR="009D723E" w:rsidRPr="00294FF7" w:rsidRDefault="009D723E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</w:p>
  <w:p w14:paraId="39C7D961" w14:textId="77777777" w:rsidR="009D723E" w:rsidRPr="00F9367B" w:rsidRDefault="009D723E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873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24"/>
      </w:rPr>
    </w:lvl>
  </w:abstractNum>
  <w:abstractNum w:abstractNumId="13" w15:restartNumberingAfterBreak="0">
    <w:nsid w:val="037D06E0"/>
    <w:multiLevelType w:val="hybridMultilevel"/>
    <w:tmpl w:val="4D5EA024"/>
    <w:lvl w:ilvl="0" w:tplc="49D0352C">
      <w:start w:val="1"/>
      <w:numFmt w:val="thaiLetters"/>
      <w:lvlText w:val="(%1)"/>
      <w:lvlJc w:val="left"/>
      <w:pPr>
        <w:ind w:left="1075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3883541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0C5362"/>
    <w:multiLevelType w:val="hybridMultilevel"/>
    <w:tmpl w:val="2E62AA56"/>
    <w:lvl w:ilvl="0" w:tplc="15941FCC">
      <w:start w:val="123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D093D8B"/>
    <w:multiLevelType w:val="hybridMultilevel"/>
    <w:tmpl w:val="6EF62CCE"/>
    <w:lvl w:ilvl="0" w:tplc="52A0309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123475FC"/>
    <w:multiLevelType w:val="hybridMultilevel"/>
    <w:tmpl w:val="F7A2B70A"/>
    <w:lvl w:ilvl="0" w:tplc="AA1A333E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600F64"/>
    <w:multiLevelType w:val="hybridMultilevel"/>
    <w:tmpl w:val="223CB55E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5C4712"/>
    <w:multiLevelType w:val="hybridMultilevel"/>
    <w:tmpl w:val="B65C854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b w:val="0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291C08"/>
    <w:multiLevelType w:val="hybridMultilevel"/>
    <w:tmpl w:val="FACC05B4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5C3160"/>
    <w:multiLevelType w:val="multilevel"/>
    <w:tmpl w:val="7CAC6B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0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1987133A"/>
    <w:multiLevelType w:val="hybridMultilevel"/>
    <w:tmpl w:val="A18E6FE2"/>
    <w:lvl w:ilvl="0" w:tplc="3FAE6B3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A654750"/>
    <w:multiLevelType w:val="hybridMultilevel"/>
    <w:tmpl w:val="2640D87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1BBA676F"/>
    <w:multiLevelType w:val="hybridMultilevel"/>
    <w:tmpl w:val="90A6C69C"/>
    <w:lvl w:ilvl="0" w:tplc="B8C4B81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1D7C5C42"/>
    <w:multiLevelType w:val="hybridMultilevel"/>
    <w:tmpl w:val="59F0B8EC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1C7E5A"/>
    <w:multiLevelType w:val="hybridMultilevel"/>
    <w:tmpl w:val="87D2F116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2596627"/>
    <w:multiLevelType w:val="hybridMultilevel"/>
    <w:tmpl w:val="5B2E6246"/>
    <w:lvl w:ilvl="0" w:tplc="B1F81D38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5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276D4360"/>
    <w:multiLevelType w:val="hybridMultilevel"/>
    <w:tmpl w:val="07581C88"/>
    <w:lvl w:ilvl="0" w:tplc="9F32D8C8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77F66AD"/>
    <w:multiLevelType w:val="hybridMultilevel"/>
    <w:tmpl w:val="20F6E6D4"/>
    <w:lvl w:ilvl="0" w:tplc="16644C8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4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5" w15:restartNumberingAfterBreak="0">
    <w:nsid w:val="2A1C1DB0"/>
    <w:multiLevelType w:val="multilevel"/>
    <w:tmpl w:val="65029C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6" w15:restartNumberingAfterBreak="0">
    <w:nsid w:val="2ADA1F67"/>
    <w:multiLevelType w:val="hybridMultilevel"/>
    <w:tmpl w:val="6BD408F8"/>
    <w:lvl w:ilvl="0" w:tplc="78A8596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58" w15:restartNumberingAfterBreak="0">
    <w:nsid w:val="2D320FC4"/>
    <w:multiLevelType w:val="hybridMultilevel"/>
    <w:tmpl w:val="04BA93EA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 w15:restartNumberingAfterBreak="0">
    <w:nsid w:val="2E3B4802"/>
    <w:multiLevelType w:val="hybridMultilevel"/>
    <w:tmpl w:val="72E2C168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1" w15:restartNumberingAfterBreak="0">
    <w:nsid w:val="2E8A3165"/>
    <w:multiLevelType w:val="multilevel"/>
    <w:tmpl w:val="B546EC3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3" w15:restartNumberingAfterBreak="0">
    <w:nsid w:val="2F6033D9"/>
    <w:multiLevelType w:val="hybridMultilevel"/>
    <w:tmpl w:val="1DCEF12A"/>
    <w:lvl w:ilvl="0" w:tplc="3FAE6B3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4" w15:restartNumberingAfterBreak="0">
    <w:nsid w:val="2F976946"/>
    <w:multiLevelType w:val="hybridMultilevel"/>
    <w:tmpl w:val="BC2C8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8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75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7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0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FC94AA7"/>
    <w:multiLevelType w:val="hybridMultilevel"/>
    <w:tmpl w:val="A2B69524"/>
    <w:lvl w:ilvl="0" w:tplc="F6D8875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2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4" w15:restartNumberingAfterBreak="0">
    <w:nsid w:val="42DB07F4"/>
    <w:multiLevelType w:val="multilevel"/>
    <w:tmpl w:val="F9E8D8D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40F3696"/>
    <w:multiLevelType w:val="hybridMultilevel"/>
    <w:tmpl w:val="8FD0BCE8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8" w15:restartNumberingAfterBreak="0">
    <w:nsid w:val="464454B2"/>
    <w:multiLevelType w:val="hybridMultilevel"/>
    <w:tmpl w:val="CE82EBC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0" w15:restartNumberingAfterBreak="0">
    <w:nsid w:val="474C78D6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1" w15:restartNumberingAfterBreak="0">
    <w:nsid w:val="48313345"/>
    <w:multiLevelType w:val="hybridMultilevel"/>
    <w:tmpl w:val="6C183C1E"/>
    <w:lvl w:ilvl="0" w:tplc="7CB2206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48994F8C"/>
    <w:multiLevelType w:val="multilevel"/>
    <w:tmpl w:val="BA52877C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3" w15:restartNumberingAfterBreak="0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4" w15:restartNumberingAfterBreak="0">
    <w:nsid w:val="4C146537"/>
    <w:multiLevelType w:val="multilevel"/>
    <w:tmpl w:val="55FE89B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5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6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8" w15:restartNumberingAfterBreak="0">
    <w:nsid w:val="50435818"/>
    <w:multiLevelType w:val="multilevel"/>
    <w:tmpl w:val="B8AE8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9" w15:restartNumberingAfterBreak="0">
    <w:nsid w:val="522A5142"/>
    <w:multiLevelType w:val="hybridMultilevel"/>
    <w:tmpl w:val="3AE81F64"/>
    <w:lvl w:ilvl="0" w:tplc="C74098E4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431181"/>
    <w:multiLevelType w:val="multilevel"/>
    <w:tmpl w:val="3B12701A"/>
    <w:lvl w:ilvl="0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1" w15:restartNumberingAfterBreak="0">
    <w:nsid w:val="531E7422"/>
    <w:multiLevelType w:val="hybridMultilevel"/>
    <w:tmpl w:val="07C20E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2" w15:restartNumberingAfterBreak="0">
    <w:nsid w:val="55E20140"/>
    <w:multiLevelType w:val="hybridMultilevel"/>
    <w:tmpl w:val="C070255A"/>
    <w:lvl w:ilvl="0" w:tplc="4C721DBE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3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4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53769"/>
    <w:multiLevelType w:val="hybridMultilevel"/>
    <w:tmpl w:val="11E6EE0E"/>
    <w:lvl w:ilvl="0" w:tplc="358E0D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BEC45D3"/>
    <w:multiLevelType w:val="hybridMultilevel"/>
    <w:tmpl w:val="2DF21B74"/>
    <w:lvl w:ilvl="0" w:tplc="96083C22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0" w15:restartNumberingAfterBreak="0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E0D61F8"/>
    <w:multiLevelType w:val="hybridMultilevel"/>
    <w:tmpl w:val="6C8E1FCA"/>
    <w:lvl w:ilvl="0" w:tplc="D9FE6BA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4" w15:restartNumberingAfterBreak="0">
    <w:nsid w:val="61CA4964"/>
    <w:multiLevelType w:val="hybridMultilevel"/>
    <w:tmpl w:val="A19A3C58"/>
    <w:lvl w:ilvl="0" w:tplc="37C2820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5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E478AA"/>
    <w:multiLevelType w:val="hybridMultilevel"/>
    <w:tmpl w:val="01EE7738"/>
    <w:lvl w:ilvl="0" w:tplc="3A0684F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 w15:restartNumberingAfterBreak="0">
    <w:nsid w:val="63FC74C8"/>
    <w:multiLevelType w:val="hybridMultilevel"/>
    <w:tmpl w:val="D45A0560"/>
    <w:lvl w:ilvl="0" w:tplc="BE62312C">
      <w:start w:val="3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0" w15:restartNumberingAfterBreak="0">
    <w:nsid w:val="652E6B4D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1" w15:restartNumberingAfterBreak="0">
    <w:nsid w:val="659674DA"/>
    <w:multiLevelType w:val="hybridMultilevel"/>
    <w:tmpl w:val="FA6832F8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24" w15:restartNumberingAfterBreak="0">
    <w:nsid w:val="66E353A3"/>
    <w:multiLevelType w:val="hybridMultilevel"/>
    <w:tmpl w:val="934C3574"/>
    <w:lvl w:ilvl="0" w:tplc="888A8946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61420A"/>
    <w:multiLevelType w:val="hybridMultilevel"/>
    <w:tmpl w:val="EBBAFD2A"/>
    <w:lvl w:ilvl="0" w:tplc="BEF2DDAA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 w:val="0"/>
        <w:sz w:val="28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6" w15:restartNumberingAfterBreak="0">
    <w:nsid w:val="67E934F5"/>
    <w:multiLevelType w:val="hybridMultilevel"/>
    <w:tmpl w:val="B7303B3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8" w15:restartNumberingAfterBreak="0">
    <w:nsid w:val="692E4F82"/>
    <w:multiLevelType w:val="multilevel"/>
    <w:tmpl w:val="67FEDB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9" w15:restartNumberingAfterBreak="0">
    <w:nsid w:val="6BDF29A6"/>
    <w:multiLevelType w:val="hybridMultilevel"/>
    <w:tmpl w:val="2DD80C68"/>
    <w:lvl w:ilvl="0" w:tplc="4DCE30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1" w15:restartNumberingAfterBreak="0">
    <w:nsid w:val="6D523BFB"/>
    <w:multiLevelType w:val="hybridMultilevel"/>
    <w:tmpl w:val="A06C0118"/>
    <w:lvl w:ilvl="0" w:tplc="332C6EE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2" w15:restartNumberingAfterBreak="0">
    <w:nsid w:val="6EC53EC1"/>
    <w:multiLevelType w:val="hybridMultilevel"/>
    <w:tmpl w:val="D2E66E9A"/>
    <w:lvl w:ilvl="0" w:tplc="40C65940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3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135" w15:restartNumberingAfterBreak="0">
    <w:nsid w:val="714366A2"/>
    <w:multiLevelType w:val="hybridMultilevel"/>
    <w:tmpl w:val="31DAF0B6"/>
    <w:lvl w:ilvl="0" w:tplc="0F0E0C66">
      <w:start w:val="1"/>
      <w:numFmt w:val="thaiLetters"/>
      <w:lvlText w:val="(%1)"/>
      <w:lvlJc w:val="left"/>
      <w:pPr>
        <w:ind w:left="878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6" w15:restartNumberingAfterBreak="0">
    <w:nsid w:val="71AD51EC"/>
    <w:multiLevelType w:val="hybridMultilevel"/>
    <w:tmpl w:val="FD86C2DE"/>
    <w:lvl w:ilvl="0" w:tplc="3FAE6B3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7" w15:restartNumberingAfterBreak="0">
    <w:nsid w:val="71BC0B0C"/>
    <w:multiLevelType w:val="hybridMultilevel"/>
    <w:tmpl w:val="17EABA0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1F62B52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1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42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46" w15:restartNumberingAfterBreak="0">
    <w:nsid w:val="7A5D21BB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7BA529FA"/>
    <w:multiLevelType w:val="hybridMultilevel"/>
    <w:tmpl w:val="08980FF8"/>
    <w:lvl w:ilvl="0" w:tplc="470CE866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48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5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1" w15:restartNumberingAfterBreak="0">
    <w:nsid w:val="7F995A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74"/>
  </w:num>
  <w:num w:numId="12">
    <w:abstractNumId w:val="49"/>
  </w:num>
  <w:num w:numId="13">
    <w:abstractNumId w:val="123"/>
  </w:num>
  <w:num w:numId="14">
    <w:abstractNumId w:val="67"/>
  </w:num>
  <w:num w:numId="15">
    <w:abstractNumId w:val="78"/>
  </w:num>
  <w:num w:numId="16">
    <w:abstractNumId w:val="140"/>
  </w:num>
  <w:num w:numId="17">
    <w:abstractNumId w:val="142"/>
  </w:num>
  <w:num w:numId="18">
    <w:abstractNumId w:val="33"/>
  </w:num>
  <w:num w:numId="19">
    <w:abstractNumId w:val="96"/>
  </w:num>
  <w:num w:numId="20">
    <w:abstractNumId w:val="25"/>
  </w:num>
  <w:num w:numId="21">
    <w:abstractNumId w:val="36"/>
  </w:num>
  <w:num w:numId="22">
    <w:abstractNumId w:val="81"/>
  </w:num>
  <w:num w:numId="23">
    <w:abstractNumId w:val="115"/>
  </w:num>
  <w:num w:numId="24">
    <w:abstractNumId w:val="21"/>
  </w:num>
  <w:num w:numId="25">
    <w:abstractNumId w:val="19"/>
  </w:num>
  <w:num w:numId="26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1"/>
  </w:num>
  <w:num w:numId="30">
    <w:abstractNumId w:val="149"/>
  </w:num>
  <w:num w:numId="31">
    <w:abstractNumId w:val="130"/>
  </w:num>
  <w:num w:numId="32">
    <w:abstractNumId w:val="50"/>
  </w:num>
  <w:num w:numId="33">
    <w:abstractNumId w:val="134"/>
  </w:num>
  <w:num w:numId="34">
    <w:abstractNumId w:val="46"/>
  </w:num>
  <w:num w:numId="35">
    <w:abstractNumId w:val="68"/>
  </w:num>
  <w:num w:numId="36">
    <w:abstractNumId w:val="150"/>
  </w:num>
  <w:num w:numId="37">
    <w:abstractNumId w:val="85"/>
  </w:num>
  <w:num w:numId="38">
    <w:abstractNumId w:val="23"/>
  </w:num>
  <w:num w:numId="39">
    <w:abstractNumId w:val="138"/>
  </w:num>
  <w:num w:numId="40">
    <w:abstractNumId w:val="28"/>
  </w:num>
  <w:num w:numId="41">
    <w:abstractNumId w:val="13"/>
  </w:num>
  <w:num w:numId="42">
    <w:abstractNumId w:val="146"/>
  </w:num>
  <w:num w:numId="43">
    <w:abstractNumId w:val="79"/>
  </w:num>
  <w:num w:numId="44">
    <w:abstractNumId w:val="47"/>
  </w:num>
  <w:num w:numId="45">
    <w:abstractNumId w:val="69"/>
  </w:num>
  <w:num w:numId="46">
    <w:abstractNumId w:val="117"/>
  </w:num>
  <w:num w:numId="47">
    <w:abstractNumId w:val="43"/>
  </w:num>
  <w:num w:numId="48">
    <w:abstractNumId w:val="145"/>
  </w:num>
  <w:num w:numId="49">
    <w:abstractNumId w:val="108"/>
  </w:num>
  <w:num w:numId="50">
    <w:abstractNumId w:val="82"/>
  </w:num>
  <w:num w:numId="51">
    <w:abstractNumId w:val="45"/>
  </w:num>
  <w:num w:numId="52">
    <w:abstractNumId w:val="76"/>
  </w:num>
  <w:num w:numId="53">
    <w:abstractNumId w:val="15"/>
  </w:num>
  <w:num w:numId="54">
    <w:abstractNumId w:val="106"/>
  </w:num>
  <w:num w:numId="55">
    <w:abstractNumId w:val="93"/>
  </w:num>
  <w:num w:numId="56">
    <w:abstractNumId w:val="110"/>
  </w:num>
  <w:num w:numId="57">
    <w:abstractNumId w:val="10"/>
  </w:num>
  <w:num w:numId="58">
    <w:abstractNumId w:val="83"/>
  </w:num>
  <w:num w:numId="59">
    <w:abstractNumId w:val="32"/>
  </w:num>
  <w:num w:numId="60">
    <w:abstractNumId w:val="75"/>
  </w:num>
  <w:num w:numId="61">
    <w:abstractNumId w:val="132"/>
  </w:num>
  <w:num w:numId="62">
    <w:abstractNumId w:val="54"/>
  </w:num>
  <w:num w:numId="63">
    <w:abstractNumId w:val="55"/>
  </w:num>
  <w:num w:numId="64">
    <w:abstractNumId w:val="42"/>
  </w:num>
  <w:num w:numId="65">
    <w:abstractNumId w:val="52"/>
  </w:num>
  <w:num w:numId="66">
    <w:abstractNumId w:val="51"/>
  </w:num>
  <w:num w:numId="67">
    <w:abstractNumId w:val="147"/>
  </w:num>
  <w:num w:numId="68">
    <w:abstractNumId w:val="27"/>
  </w:num>
  <w:num w:numId="69">
    <w:abstractNumId w:val="59"/>
  </w:num>
  <w:num w:numId="70">
    <w:abstractNumId w:val="56"/>
  </w:num>
  <w:num w:numId="71">
    <w:abstractNumId w:val="99"/>
  </w:num>
  <w:num w:numId="72">
    <w:abstractNumId w:val="58"/>
  </w:num>
  <w:num w:numId="73">
    <w:abstractNumId w:val="124"/>
  </w:num>
  <w:num w:numId="74">
    <w:abstractNumId w:val="24"/>
  </w:num>
  <w:num w:numId="75">
    <w:abstractNumId w:val="89"/>
  </w:num>
  <w:num w:numId="76">
    <w:abstractNumId w:val="127"/>
  </w:num>
  <w:num w:numId="77">
    <w:abstractNumId w:val="143"/>
  </w:num>
  <w:num w:numId="78">
    <w:abstractNumId w:val="16"/>
  </w:num>
  <w:num w:numId="79">
    <w:abstractNumId w:val="53"/>
  </w:num>
  <w:num w:numId="80">
    <w:abstractNumId w:val="11"/>
  </w:num>
  <w:num w:numId="81">
    <w:abstractNumId w:val="71"/>
  </w:num>
  <w:num w:numId="82">
    <w:abstractNumId w:val="20"/>
  </w:num>
  <w:num w:numId="83">
    <w:abstractNumId w:val="34"/>
  </w:num>
  <w:num w:numId="84">
    <w:abstractNumId w:val="18"/>
  </w:num>
  <w:num w:numId="85">
    <w:abstractNumId w:val="97"/>
  </w:num>
  <w:num w:numId="86">
    <w:abstractNumId w:val="70"/>
  </w:num>
  <w:num w:numId="87">
    <w:abstractNumId w:val="80"/>
  </w:num>
  <w:num w:numId="88">
    <w:abstractNumId w:val="66"/>
  </w:num>
  <w:num w:numId="89">
    <w:abstractNumId w:val="77"/>
  </w:num>
  <w:num w:numId="90">
    <w:abstractNumId w:val="62"/>
  </w:num>
  <w:num w:numId="91">
    <w:abstractNumId w:val="112"/>
  </w:num>
  <w:num w:numId="92">
    <w:abstractNumId w:val="48"/>
  </w:num>
  <w:num w:numId="93">
    <w:abstractNumId w:val="113"/>
  </w:num>
  <w:num w:numId="94">
    <w:abstractNumId w:val="72"/>
  </w:num>
  <w:num w:numId="95">
    <w:abstractNumId w:val="119"/>
  </w:num>
  <w:num w:numId="96">
    <w:abstractNumId w:val="137"/>
  </w:num>
  <w:num w:numId="97">
    <w:abstractNumId w:val="26"/>
  </w:num>
  <w:num w:numId="98">
    <w:abstractNumId w:val="60"/>
  </w:num>
  <w:num w:numId="99">
    <w:abstractNumId w:val="88"/>
  </w:num>
  <w:num w:numId="100">
    <w:abstractNumId w:val="105"/>
  </w:num>
  <w:num w:numId="101">
    <w:abstractNumId w:val="103"/>
  </w:num>
  <w:num w:numId="102">
    <w:abstractNumId w:val="57"/>
  </w:num>
  <w:num w:numId="103">
    <w:abstractNumId w:val="144"/>
  </w:num>
  <w:num w:numId="104">
    <w:abstractNumId w:val="61"/>
  </w:num>
  <w:num w:numId="105">
    <w:abstractNumId w:val="84"/>
  </w:num>
  <w:num w:numId="106">
    <w:abstractNumId w:val="141"/>
  </w:num>
  <w:num w:numId="107">
    <w:abstractNumId w:val="41"/>
  </w:num>
  <w:num w:numId="108">
    <w:abstractNumId w:val="104"/>
  </w:num>
  <w:num w:numId="109">
    <w:abstractNumId w:val="98"/>
  </w:num>
  <w:num w:numId="110">
    <w:abstractNumId w:val="31"/>
  </w:num>
  <w:num w:numId="111">
    <w:abstractNumId w:val="29"/>
  </w:num>
  <w:num w:numId="112">
    <w:abstractNumId w:val="65"/>
  </w:num>
  <w:num w:numId="113">
    <w:abstractNumId w:val="122"/>
  </w:num>
  <w:num w:numId="114">
    <w:abstractNumId w:val="133"/>
  </w:num>
  <w:num w:numId="115">
    <w:abstractNumId w:val="95"/>
  </w:num>
  <w:num w:numId="116">
    <w:abstractNumId w:val="90"/>
  </w:num>
  <w:num w:numId="117">
    <w:abstractNumId w:val="14"/>
  </w:num>
  <w:num w:numId="118">
    <w:abstractNumId w:val="14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7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1">
    <w:abstractNumId w:val="139"/>
  </w:num>
  <w:num w:numId="122">
    <w:abstractNumId w:val="87"/>
  </w:num>
  <w:num w:numId="123">
    <w:abstractNumId w:val="86"/>
  </w:num>
  <w:num w:numId="124">
    <w:abstractNumId w:val="101"/>
  </w:num>
  <w:num w:numId="125">
    <w:abstractNumId w:val="22"/>
  </w:num>
  <w:num w:numId="126">
    <w:abstractNumId w:val="64"/>
  </w:num>
  <w:num w:numId="127">
    <w:abstractNumId w:val="39"/>
  </w:num>
  <w:num w:numId="128">
    <w:abstractNumId w:val="30"/>
  </w:num>
  <w:num w:numId="129">
    <w:abstractNumId w:val="17"/>
  </w:num>
  <w:num w:numId="130">
    <w:abstractNumId w:val="125"/>
  </w:num>
  <w:num w:numId="131">
    <w:abstractNumId w:val="114"/>
  </w:num>
  <w:num w:numId="132">
    <w:abstractNumId w:val="109"/>
  </w:num>
  <w:num w:numId="133">
    <w:abstractNumId w:val="63"/>
  </w:num>
  <w:num w:numId="134">
    <w:abstractNumId w:val="136"/>
  </w:num>
  <w:num w:numId="135">
    <w:abstractNumId w:val="35"/>
  </w:num>
  <w:num w:numId="136">
    <w:abstractNumId w:val="12"/>
  </w:num>
  <w:num w:numId="137">
    <w:abstractNumId w:val="91"/>
  </w:num>
  <w:num w:numId="138">
    <w:abstractNumId w:val="111"/>
  </w:num>
  <w:num w:numId="139">
    <w:abstractNumId w:val="129"/>
  </w:num>
  <w:num w:numId="140">
    <w:abstractNumId w:val="37"/>
  </w:num>
  <w:num w:numId="141">
    <w:abstractNumId w:val="73"/>
  </w:num>
  <w:num w:numId="142">
    <w:abstractNumId w:val="118"/>
  </w:num>
  <w:num w:numId="143">
    <w:abstractNumId w:val="128"/>
  </w:num>
  <w:num w:numId="144">
    <w:abstractNumId w:val="148"/>
  </w:num>
  <w:num w:numId="145">
    <w:abstractNumId w:val="94"/>
  </w:num>
  <w:num w:numId="146">
    <w:abstractNumId w:val="44"/>
  </w:num>
  <w:num w:numId="147">
    <w:abstractNumId w:val="131"/>
  </w:num>
  <w:num w:numId="148">
    <w:abstractNumId w:val="100"/>
  </w:num>
  <w:num w:numId="149">
    <w:abstractNumId w:val="126"/>
  </w:num>
  <w:num w:numId="150">
    <w:abstractNumId w:val="107"/>
  </w:num>
  <w:num w:numId="151">
    <w:abstractNumId w:val="120"/>
  </w:num>
  <w:num w:numId="152">
    <w:abstractNumId w:val="135"/>
  </w:num>
  <w:num w:numId="153">
    <w:abstractNumId w:val="92"/>
  </w:num>
  <w:num w:numId="15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38"/>
  </w:num>
  <w:num w:numId="156">
    <w:abstractNumId w:val="5"/>
  </w:num>
  <w:num w:numId="157">
    <w:abstractNumId w:val="5"/>
  </w:num>
  <w:num w:numId="158">
    <w:abstractNumId w:val="5"/>
  </w:num>
  <w:num w:numId="159">
    <w:abstractNumId w:val="5"/>
  </w:num>
  <w:num w:numId="160">
    <w:abstractNumId w:val="5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124A"/>
    <w:rsid w:val="00001742"/>
    <w:rsid w:val="000017C7"/>
    <w:rsid w:val="00001828"/>
    <w:rsid w:val="000018D5"/>
    <w:rsid w:val="00001968"/>
    <w:rsid w:val="00001C5C"/>
    <w:rsid w:val="00001D85"/>
    <w:rsid w:val="0000259F"/>
    <w:rsid w:val="000025E7"/>
    <w:rsid w:val="00002D20"/>
    <w:rsid w:val="00002D4C"/>
    <w:rsid w:val="00003084"/>
    <w:rsid w:val="00003093"/>
    <w:rsid w:val="00003387"/>
    <w:rsid w:val="000035EC"/>
    <w:rsid w:val="00003863"/>
    <w:rsid w:val="00004172"/>
    <w:rsid w:val="00004254"/>
    <w:rsid w:val="0000444A"/>
    <w:rsid w:val="0000449B"/>
    <w:rsid w:val="00004CFA"/>
    <w:rsid w:val="00004E5A"/>
    <w:rsid w:val="00005144"/>
    <w:rsid w:val="00005218"/>
    <w:rsid w:val="000054D6"/>
    <w:rsid w:val="000054F7"/>
    <w:rsid w:val="000055B7"/>
    <w:rsid w:val="0000595C"/>
    <w:rsid w:val="00006270"/>
    <w:rsid w:val="00006606"/>
    <w:rsid w:val="0000670A"/>
    <w:rsid w:val="00006A97"/>
    <w:rsid w:val="00006AC4"/>
    <w:rsid w:val="00006D8F"/>
    <w:rsid w:val="00006E55"/>
    <w:rsid w:val="00006ED5"/>
    <w:rsid w:val="00007195"/>
    <w:rsid w:val="00007275"/>
    <w:rsid w:val="000073B9"/>
    <w:rsid w:val="0000758D"/>
    <w:rsid w:val="00007BE5"/>
    <w:rsid w:val="00007C49"/>
    <w:rsid w:val="00007F3D"/>
    <w:rsid w:val="00010063"/>
    <w:rsid w:val="000100EE"/>
    <w:rsid w:val="00010610"/>
    <w:rsid w:val="00010826"/>
    <w:rsid w:val="00010C8C"/>
    <w:rsid w:val="00010E04"/>
    <w:rsid w:val="00010E56"/>
    <w:rsid w:val="00010ECE"/>
    <w:rsid w:val="00011524"/>
    <w:rsid w:val="0001166B"/>
    <w:rsid w:val="00011AEB"/>
    <w:rsid w:val="00012BDB"/>
    <w:rsid w:val="00013181"/>
    <w:rsid w:val="000131EC"/>
    <w:rsid w:val="0001330E"/>
    <w:rsid w:val="0001337D"/>
    <w:rsid w:val="00013A4B"/>
    <w:rsid w:val="00013D11"/>
    <w:rsid w:val="000143B8"/>
    <w:rsid w:val="000149D7"/>
    <w:rsid w:val="00014AD1"/>
    <w:rsid w:val="00014BD9"/>
    <w:rsid w:val="00014C47"/>
    <w:rsid w:val="00014ED6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21D"/>
    <w:rsid w:val="00017CA3"/>
    <w:rsid w:val="000201AE"/>
    <w:rsid w:val="00020270"/>
    <w:rsid w:val="00020411"/>
    <w:rsid w:val="00020565"/>
    <w:rsid w:val="000205E4"/>
    <w:rsid w:val="00020800"/>
    <w:rsid w:val="00020AC3"/>
    <w:rsid w:val="000212FC"/>
    <w:rsid w:val="00021414"/>
    <w:rsid w:val="0002183D"/>
    <w:rsid w:val="00021BEC"/>
    <w:rsid w:val="00021E6E"/>
    <w:rsid w:val="00022187"/>
    <w:rsid w:val="00022255"/>
    <w:rsid w:val="000224D4"/>
    <w:rsid w:val="00022C69"/>
    <w:rsid w:val="000233C8"/>
    <w:rsid w:val="000233EE"/>
    <w:rsid w:val="000238F5"/>
    <w:rsid w:val="00023A10"/>
    <w:rsid w:val="00023A36"/>
    <w:rsid w:val="00023BE9"/>
    <w:rsid w:val="00023F2D"/>
    <w:rsid w:val="00023F99"/>
    <w:rsid w:val="0002405C"/>
    <w:rsid w:val="00024087"/>
    <w:rsid w:val="00024486"/>
    <w:rsid w:val="0002477D"/>
    <w:rsid w:val="00024A81"/>
    <w:rsid w:val="00024CB2"/>
    <w:rsid w:val="00024E82"/>
    <w:rsid w:val="000254EA"/>
    <w:rsid w:val="00025587"/>
    <w:rsid w:val="000257B8"/>
    <w:rsid w:val="00025800"/>
    <w:rsid w:val="0002639E"/>
    <w:rsid w:val="0002657C"/>
    <w:rsid w:val="000267F3"/>
    <w:rsid w:val="000268BB"/>
    <w:rsid w:val="000271CE"/>
    <w:rsid w:val="000272C0"/>
    <w:rsid w:val="000273F7"/>
    <w:rsid w:val="00027A4F"/>
    <w:rsid w:val="00027E2C"/>
    <w:rsid w:val="00027F7E"/>
    <w:rsid w:val="00030046"/>
    <w:rsid w:val="00030097"/>
    <w:rsid w:val="0003017F"/>
    <w:rsid w:val="0003027A"/>
    <w:rsid w:val="00030326"/>
    <w:rsid w:val="00030366"/>
    <w:rsid w:val="000303D6"/>
    <w:rsid w:val="00030725"/>
    <w:rsid w:val="000307A1"/>
    <w:rsid w:val="0003082D"/>
    <w:rsid w:val="000309CA"/>
    <w:rsid w:val="00031098"/>
    <w:rsid w:val="0003115F"/>
    <w:rsid w:val="00031278"/>
    <w:rsid w:val="000315D9"/>
    <w:rsid w:val="00031999"/>
    <w:rsid w:val="00031B6D"/>
    <w:rsid w:val="00031D31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CC4"/>
    <w:rsid w:val="00035099"/>
    <w:rsid w:val="00035985"/>
    <w:rsid w:val="00035A74"/>
    <w:rsid w:val="000360F7"/>
    <w:rsid w:val="0003678B"/>
    <w:rsid w:val="00036A57"/>
    <w:rsid w:val="0003741C"/>
    <w:rsid w:val="000378E6"/>
    <w:rsid w:val="00037972"/>
    <w:rsid w:val="00037B92"/>
    <w:rsid w:val="00037D72"/>
    <w:rsid w:val="00040229"/>
    <w:rsid w:val="00040398"/>
    <w:rsid w:val="0004048C"/>
    <w:rsid w:val="000406AC"/>
    <w:rsid w:val="00040CD2"/>
    <w:rsid w:val="00040FA9"/>
    <w:rsid w:val="00041035"/>
    <w:rsid w:val="000413EF"/>
    <w:rsid w:val="00041417"/>
    <w:rsid w:val="0004168D"/>
    <w:rsid w:val="00041861"/>
    <w:rsid w:val="00041C99"/>
    <w:rsid w:val="00041D72"/>
    <w:rsid w:val="00041EE6"/>
    <w:rsid w:val="0004203A"/>
    <w:rsid w:val="000430A9"/>
    <w:rsid w:val="0004313D"/>
    <w:rsid w:val="000434DC"/>
    <w:rsid w:val="0004376B"/>
    <w:rsid w:val="0004379D"/>
    <w:rsid w:val="000437D3"/>
    <w:rsid w:val="00043811"/>
    <w:rsid w:val="00043984"/>
    <w:rsid w:val="00043D2E"/>
    <w:rsid w:val="000440B7"/>
    <w:rsid w:val="000442C5"/>
    <w:rsid w:val="00044DF9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196"/>
    <w:rsid w:val="00046386"/>
    <w:rsid w:val="0004662B"/>
    <w:rsid w:val="000468F4"/>
    <w:rsid w:val="00046CD4"/>
    <w:rsid w:val="00046D1C"/>
    <w:rsid w:val="00046F7E"/>
    <w:rsid w:val="00046FA5"/>
    <w:rsid w:val="0004732A"/>
    <w:rsid w:val="00047454"/>
    <w:rsid w:val="0004764A"/>
    <w:rsid w:val="000477E9"/>
    <w:rsid w:val="00047A89"/>
    <w:rsid w:val="00047C73"/>
    <w:rsid w:val="0005055E"/>
    <w:rsid w:val="00050B69"/>
    <w:rsid w:val="00050E37"/>
    <w:rsid w:val="000510D8"/>
    <w:rsid w:val="00051270"/>
    <w:rsid w:val="00051437"/>
    <w:rsid w:val="000523FA"/>
    <w:rsid w:val="0005256C"/>
    <w:rsid w:val="000525CB"/>
    <w:rsid w:val="00052976"/>
    <w:rsid w:val="00052D9C"/>
    <w:rsid w:val="00052F28"/>
    <w:rsid w:val="00052F3E"/>
    <w:rsid w:val="00053059"/>
    <w:rsid w:val="0005323E"/>
    <w:rsid w:val="0005349D"/>
    <w:rsid w:val="000538AA"/>
    <w:rsid w:val="000538EE"/>
    <w:rsid w:val="00053AE8"/>
    <w:rsid w:val="0005451F"/>
    <w:rsid w:val="0005454E"/>
    <w:rsid w:val="000556DB"/>
    <w:rsid w:val="00055847"/>
    <w:rsid w:val="000558D8"/>
    <w:rsid w:val="0005599F"/>
    <w:rsid w:val="00055FE1"/>
    <w:rsid w:val="00056311"/>
    <w:rsid w:val="0005641B"/>
    <w:rsid w:val="00056CB8"/>
    <w:rsid w:val="00056DAA"/>
    <w:rsid w:val="00056E8F"/>
    <w:rsid w:val="00057E4B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F12"/>
    <w:rsid w:val="000622A5"/>
    <w:rsid w:val="0006242A"/>
    <w:rsid w:val="000626F3"/>
    <w:rsid w:val="000627B4"/>
    <w:rsid w:val="000628AC"/>
    <w:rsid w:val="00062B9E"/>
    <w:rsid w:val="00063026"/>
    <w:rsid w:val="000631DE"/>
    <w:rsid w:val="000637B3"/>
    <w:rsid w:val="00063FCE"/>
    <w:rsid w:val="00063FFE"/>
    <w:rsid w:val="00064038"/>
    <w:rsid w:val="00064423"/>
    <w:rsid w:val="00064635"/>
    <w:rsid w:val="00064784"/>
    <w:rsid w:val="0006493D"/>
    <w:rsid w:val="0006499C"/>
    <w:rsid w:val="00064ABA"/>
    <w:rsid w:val="00064D74"/>
    <w:rsid w:val="00064E8A"/>
    <w:rsid w:val="00064FCF"/>
    <w:rsid w:val="0006505C"/>
    <w:rsid w:val="000650EA"/>
    <w:rsid w:val="000651D8"/>
    <w:rsid w:val="000653B7"/>
    <w:rsid w:val="000659EA"/>
    <w:rsid w:val="0006609D"/>
    <w:rsid w:val="00066509"/>
    <w:rsid w:val="00066571"/>
    <w:rsid w:val="0006692E"/>
    <w:rsid w:val="00066B52"/>
    <w:rsid w:val="00066B57"/>
    <w:rsid w:val="00066B6B"/>
    <w:rsid w:val="00066D6D"/>
    <w:rsid w:val="00066EAF"/>
    <w:rsid w:val="00067306"/>
    <w:rsid w:val="000673BF"/>
    <w:rsid w:val="000674C6"/>
    <w:rsid w:val="0006756F"/>
    <w:rsid w:val="000675DB"/>
    <w:rsid w:val="00067728"/>
    <w:rsid w:val="000677AB"/>
    <w:rsid w:val="00067DDE"/>
    <w:rsid w:val="00070077"/>
    <w:rsid w:val="00070131"/>
    <w:rsid w:val="00070487"/>
    <w:rsid w:val="000704CA"/>
    <w:rsid w:val="00070602"/>
    <w:rsid w:val="00070647"/>
    <w:rsid w:val="00070792"/>
    <w:rsid w:val="000708B2"/>
    <w:rsid w:val="00071180"/>
    <w:rsid w:val="00071417"/>
    <w:rsid w:val="0007154C"/>
    <w:rsid w:val="000715F4"/>
    <w:rsid w:val="00071703"/>
    <w:rsid w:val="00071852"/>
    <w:rsid w:val="0007191E"/>
    <w:rsid w:val="000719C4"/>
    <w:rsid w:val="00071F5E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44A2"/>
    <w:rsid w:val="000748DF"/>
    <w:rsid w:val="00074981"/>
    <w:rsid w:val="00074D9C"/>
    <w:rsid w:val="00074DFE"/>
    <w:rsid w:val="00074FF3"/>
    <w:rsid w:val="00075003"/>
    <w:rsid w:val="0007515B"/>
    <w:rsid w:val="00075559"/>
    <w:rsid w:val="00075675"/>
    <w:rsid w:val="00075A79"/>
    <w:rsid w:val="00075D9B"/>
    <w:rsid w:val="000763DA"/>
    <w:rsid w:val="000764A8"/>
    <w:rsid w:val="0007655F"/>
    <w:rsid w:val="0007667B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546"/>
    <w:rsid w:val="00080A07"/>
    <w:rsid w:val="00080EF3"/>
    <w:rsid w:val="00081618"/>
    <w:rsid w:val="0008163F"/>
    <w:rsid w:val="00081D0F"/>
    <w:rsid w:val="00082D49"/>
    <w:rsid w:val="00082F3E"/>
    <w:rsid w:val="00083062"/>
    <w:rsid w:val="00083356"/>
    <w:rsid w:val="00083793"/>
    <w:rsid w:val="000838CE"/>
    <w:rsid w:val="00083A92"/>
    <w:rsid w:val="00083BAE"/>
    <w:rsid w:val="0008456C"/>
    <w:rsid w:val="000847CC"/>
    <w:rsid w:val="00084B49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5FF"/>
    <w:rsid w:val="00086E2D"/>
    <w:rsid w:val="00087374"/>
    <w:rsid w:val="0008776A"/>
    <w:rsid w:val="00087771"/>
    <w:rsid w:val="00087791"/>
    <w:rsid w:val="000877AD"/>
    <w:rsid w:val="000879A9"/>
    <w:rsid w:val="00087CF8"/>
    <w:rsid w:val="00087EA8"/>
    <w:rsid w:val="00087F50"/>
    <w:rsid w:val="0009010F"/>
    <w:rsid w:val="00090466"/>
    <w:rsid w:val="00090B52"/>
    <w:rsid w:val="00090B6E"/>
    <w:rsid w:val="00090D04"/>
    <w:rsid w:val="0009143C"/>
    <w:rsid w:val="000918BC"/>
    <w:rsid w:val="00091A53"/>
    <w:rsid w:val="00091F5D"/>
    <w:rsid w:val="00092597"/>
    <w:rsid w:val="00092654"/>
    <w:rsid w:val="0009277C"/>
    <w:rsid w:val="00093006"/>
    <w:rsid w:val="0009314E"/>
    <w:rsid w:val="0009325E"/>
    <w:rsid w:val="00093331"/>
    <w:rsid w:val="000934A0"/>
    <w:rsid w:val="0009365D"/>
    <w:rsid w:val="00093881"/>
    <w:rsid w:val="0009389C"/>
    <w:rsid w:val="0009390D"/>
    <w:rsid w:val="00093B22"/>
    <w:rsid w:val="00093C30"/>
    <w:rsid w:val="000944F9"/>
    <w:rsid w:val="0009450C"/>
    <w:rsid w:val="00094629"/>
    <w:rsid w:val="00094B0E"/>
    <w:rsid w:val="00095610"/>
    <w:rsid w:val="00095761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BD0"/>
    <w:rsid w:val="000970D5"/>
    <w:rsid w:val="0009713A"/>
    <w:rsid w:val="00097373"/>
    <w:rsid w:val="000973FC"/>
    <w:rsid w:val="00097603"/>
    <w:rsid w:val="000977B2"/>
    <w:rsid w:val="000978A0"/>
    <w:rsid w:val="00097D1B"/>
    <w:rsid w:val="00097DC0"/>
    <w:rsid w:val="00097EA6"/>
    <w:rsid w:val="00097F05"/>
    <w:rsid w:val="000A0496"/>
    <w:rsid w:val="000A0777"/>
    <w:rsid w:val="000A0AF6"/>
    <w:rsid w:val="000A0C81"/>
    <w:rsid w:val="000A0D9B"/>
    <w:rsid w:val="000A0EF7"/>
    <w:rsid w:val="000A198C"/>
    <w:rsid w:val="000A1BBB"/>
    <w:rsid w:val="000A1C30"/>
    <w:rsid w:val="000A1F92"/>
    <w:rsid w:val="000A1FC2"/>
    <w:rsid w:val="000A2070"/>
    <w:rsid w:val="000A2363"/>
    <w:rsid w:val="000A2457"/>
    <w:rsid w:val="000A2C74"/>
    <w:rsid w:val="000A2FC6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5E8"/>
    <w:rsid w:val="000A46B7"/>
    <w:rsid w:val="000A4B59"/>
    <w:rsid w:val="000A5094"/>
    <w:rsid w:val="000A624D"/>
    <w:rsid w:val="000A70BC"/>
    <w:rsid w:val="000A7164"/>
    <w:rsid w:val="000A716F"/>
    <w:rsid w:val="000A75C3"/>
    <w:rsid w:val="000A75CB"/>
    <w:rsid w:val="000A7A33"/>
    <w:rsid w:val="000B0318"/>
    <w:rsid w:val="000B054E"/>
    <w:rsid w:val="000B08C9"/>
    <w:rsid w:val="000B0A6C"/>
    <w:rsid w:val="000B0C17"/>
    <w:rsid w:val="000B0D72"/>
    <w:rsid w:val="000B0F0E"/>
    <w:rsid w:val="000B11EE"/>
    <w:rsid w:val="000B1370"/>
    <w:rsid w:val="000B1384"/>
    <w:rsid w:val="000B1395"/>
    <w:rsid w:val="000B1575"/>
    <w:rsid w:val="000B16D9"/>
    <w:rsid w:val="000B1E53"/>
    <w:rsid w:val="000B20EB"/>
    <w:rsid w:val="000B2518"/>
    <w:rsid w:val="000B2605"/>
    <w:rsid w:val="000B26DA"/>
    <w:rsid w:val="000B2794"/>
    <w:rsid w:val="000B2CCF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7E1"/>
    <w:rsid w:val="000B498B"/>
    <w:rsid w:val="000B4C14"/>
    <w:rsid w:val="000B4F0D"/>
    <w:rsid w:val="000B5063"/>
    <w:rsid w:val="000B5568"/>
    <w:rsid w:val="000B5575"/>
    <w:rsid w:val="000B5AB6"/>
    <w:rsid w:val="000B5B0B"/>
    <w:rsid w:val="000B652C"/>
    <w:rsid w:val="000B689C"/>
    <w:rsid w:val="000B6938"/>
    <w:rsid w:val="000B6F4F"/>
    <w:rsid w:val="000B718F"/>
    <w:rsid w:val="000B74F2"/>
    <w:rsid w:val="000B760E"/>
    <w:rsid w:val="000B7ADB"/>
    <w:rsid w:val="000B7CA9"/>
    <w:rsid w:val="000B7CAE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BF"/>
    <w:rsid w:val="000C1261"/>
    <w:rsid w:val="000C1577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306"/>
    <w:rsid w:val="000C340D"/>
    <w:rsid w:val="000C3816"/>
    <w:rsid w:val="000C3C05"/>
    <w:rsid w:val="000C3D69"/>
    <w:rsid w:val="000C3EE8"/>
    <w:rsid w:val="000C3FAF"/>
    <w:rsid w:val="000C40DF"/>
    <w:rsid w:val="000C4521"/>
    <w:rsid w:val="000C47D7"/>
    <w:rsid w:val="000C4898"/>
    <w:rsid w:val="000C4A30"/>
    <w:rsid w:val="000C524B"/>
    <w:rsid w:val="000C52F3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DB9"/>
    <w:rsid w:val="000C76AC"/>
    <w:rsid w:val="000D015E"/>
    <w:rsid w:val="000D06FD"/>
    <w:rsid w:val="000D0859"/>
    <w:rsid w:val="000D0C6B"/>
    <w:rsid w:val="000D134D"/>
    <w:rsid w:val="000D187E"/>
    <w:rsid w:val="000D1E7B"/>
    <w:rsid w:val="000D1EB8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C8D"/>
    <w:rsid w:val="000D40E2"/>
    <w:rsid w:val="000D447E"/>
    <w:rsid w:val="000D481B"/>
    <w:rsid w:val="000D48FE"/>
    <w:rsid w:val="000D49E5"/>
    <w:rsid w:val="000D51A8"/>
    <w:rsid w:val="000D5471"/>
    <w:rsid w:val="000D56A5"/>
    <w:rsid w:val="000D5970"/>
    <w:rsid w:val="000D5B65"/>
    <w:rsid w:val="000D5B6A"/>
    <w:rsid w:val="000D5CA1"/>
    <w:rsid w:val="000D5E13"/>
    <w:rsid w:val="000D600E"/>
    <w:rsid w:val="000D62EC"/>
    <w:rsid w:val="000D663E"/>
    <w:rsid w:val="000D670D"/>
    <w:rsid w:val="000D68EC"/>
    <w:rsid w:val="000D69DF"/>
    <w:rsid w:val="000D6B87"/>
    <w:rsid w:val="000D6D66"/>
    <w:rsid w:val="000D6DE3"/>
    <w:rsid w:val="000D71C4"/>
    <w:rsid w:val="000D7217"/>
    <w:rsid w:val="000D78E0"/>
    <w:rsid w:val="000D7924"/>
    <w:rsid w:val="000D7AAB"/>
    <w:rsid w:val="000E0060"/>
    <w:rsid w:val="000E00B5"/>
    <w:rsid w:val="000E049A"/>
    <w:rsid w:val="000E059B"/>
    <w:rsid w:val="000E05BE"/>
    <w:rsid w:val="000E088C"/>
    <w:rsid w:val="000E0D74"/>
    <w:rsid w:val="000E0ED5"/>
    <w:rsid w:val="000E136E"/>
    <w:rsid w:val="000E1453"/>
    <w:rsid w:val="000E1C67"/>
    <w:rsid w:val="000E2175"/>
    <w:rsid w:val="000E2451"/>
    <w:rsid w:val="000E259F"/>
    <w:rsid w:val="000E29C7"/>
    <w:rsid w:val="000E3057"/>
    <w:rsid w:val="000E4351"/>
    <w:rsid w:val="000E483C"/>
    <w:rsid w:val="000E48A5"/>
    <w:rsid w:val="000E492F"/>
    <w:rsid w:val="000E4DF1"/>
    <w:rsid w:val="000E4F2B"/>
    <w:rsid w:val="000E4F90"/>
    <w:rsid w:val="000E5646"/>
    <w:rsid w:val="000E5C0A"/>
    <w:rsid w:val="000E5C46"/>
    <w:rsid w:val="000E6210"/>
    <w:rsid w:val="000E6575"/>
    <w:rsid w:val="000E70EC"/>
    <w:rsid w:val="000E7539"/>
    <w:rsid w:val="000E7D05"/>
    <w:rsid w:val="000E7D75"/>
    <w:rsid w:val="000E7E48"/>
    <w:rsid w:val="000F015A"/>
    <w:rsid w:val="000F047A"/>
    <w:rsid w:val="000F0586"/>
    <w:rsid w:val="000F0F93"/>
    <w:rsid w:val="000F0FAC"/>
    <w:rsid w:val="000F108B"/>
    <w:rsid w:val="000F13D7"/>
    <w:rsid w:val="000F1512"/>
    <w:rsid w:val="000F1635"/>
    <w:rsid w:val="000F165B"/>
    <w:rsid w:val="000F18AE"/>
    <w:rsid w:val="000F18EC"/>
    <w:rsid w:val="000F197E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93"/>
    <w:rsid w:val="000F33FA"/>
    <w:rsid w:val="000F3511"/>
    <w:rsid w:val="000F39E1"/>
    <w:rsid w:val="000F3BC9"/>
    <w:rsid w:val="000F3BFC"/>
    <w:rsid w:val="000F3D37"/>
    <w:rsid w:val="000F4025"/>
    <w:rsid w:val="000F44CB"/>
    <w:rsid w:val="000F47B5"/>
    <w:rsid w:val="000F498E"/>
    <w:rsid w:val="000F4D17"/>
    <w:rsid w:val="000F4E1B"/>
    <w:rsid w:val="000F4E2C"/>
    <w:rsid w:val="000F52D7"/>
    <w:rsid w:val="000F54A1"/>
    <w:rsid w:val="000F5522"/>
    <w:rsid w:val="000F5724"/>
    <w:rsid w:val="000F5B44"/>
    <w:rsid w:val="000F5BD5"/>
    <w:rsid w:val="000F5CAF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A18"/>
    <w:rsid w:val="00100F43"/>
    <w:rsid w:val="00101022"/>
    <w:rsid w:val="0010149E"/>
    <w:rsid w:val="00101B62"/>
    <w:rsid w:val="001022EC"/>
    <w:rsid w:val="00102BE5"/>
    <w:rsid w:val="00102DF3"/>
    <w:rsid w:val="00102ED7"/>
    <w:rsid w:val="00102FCB"/>
    <w:rsid w:val="001037FC"/>
    <w:rsid w:val="00103AD6"/>
    <w:rsid w:val="00103B3C"/>
    <w:rsid w:val="00103C9B"/>
    <w:rsid w:val="0010422A"/>
    <w:rsid w:val="0010429A"/>
    <w:rsid w:val="00104377"/>
    <w:rsid w:val="00104386"/>
    <w:rsid w:val="00104490"/>
    <w:rsid w:val="001046A5"/>
    <w:rsid w:val="00104719"/>
    <w:rsid w:val="0010495B"/>
    <w:rsid w:val="00104ADD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3A0"/>
    <w:rsid w:val="00106899"/>
    <w:rsid w:val="00106906"/>
    <w:rsid w:val="0010695C"/>
    <w:rsid w:val="00106B8C"/>
    <w:rsid w:val="00106BA7"/>
    <w:rsid w:val="001073C2"/>
    <w:rsid w:val="00107509"/>
    <w:rsid w:val="00107B2C"/>
    <w:rsid w:val="00107F2E"/>
    <w:rsid w:val="0011000D"/>
    <w:rsid w:val="001100E8"/>
    <w:rsid w:val="0011062F"/>
    <w:rsid w:val="001106DF"/>
    <w:rsid w:val="00110B72"/>
    <w:rsid w:val="00110B89"/>
    <w:rsid w:val="00110C1D"/>
    <w:rsid w:val="00111614"/>
    <w:rsid w:val="00111B28"/>
    <w:rsid w:val="00111C40"/>
    <w:rsid w:val="00111DC4"/>
    <w:rsid w:val="00112461"/>
    <w:rsid w:val="0011265E"/>
    <w:rsid w:val="001129B9"/>
    <w:rsid w:val="00112E89"/>
    <w:rsid w:val="00112F85"/>
    <w:rsid w:val="00112FEB"/>
    <w:rsid w:val="001137DE"/>
    <w:rsid w:val="00113A33"/>
    <w:rsid w:val="00113FFB"/>
    <w:rsid w:val="0011460E"/>
    <w:rsid w:val="0011498E"/>
    <w:rsid w:val="001149A1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A"/>
    <w:rsid w:val="00116E11"/>
    <w:rsid w:val="0011711E"/>
    <w:rsid w:val="001173BE"/>
    <w:rsid w:val="00117D86"/>
    <w:rsid w:val="001201C4"/>
    <w:rsid w:val="00120CF9"/>
    <w:rsid w:val="00120F74"/>
    <w:rsid w:val="001211D3"/>
    <w:rsid w:val="00121312"/>
    <w:rsid w:val="00121CBC"/>
    <w:rsid w:val="001223D1"/>
    <w:rsid w:val="001229C5"/>
    <w:rsid w:val="00122BA5"/>
    <w:rsid w:val="00122C75"/>
    <w:rsid w:val="0012305C"/>
    <w:rsid w:val="00123ED3"/>
    <w:rsid w:val="00124062"/>
    <w:rsid w:val="00124176"/>
    <w:rsid w:val="001243DC"/>
    <w:rsid w:val="0012490A"/>
    <w:rsid w:val="00124DF3"/>
    <w:rsid w:val="00124EEF"/>
    <w:rsid w:val="00124F57"/>
    <w:rsid w:val="001253E4"/>
    <w:rsid w:val="00125673"/>
    <w:rsid w:val="001256A7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3B"/>
    <w:rsid w:val="00127DC8"/>
    <w:rsid w:val="00127E4F"/>
    <w:rsid w:val="00130008"/>
    <w:rsid w:val="00130165"/>
    <w:rsid w:val="0013075F"/>
    <w:rsid w:val="00130891"/>
    <w:rsid w:val="001308D8"/>
    <w:rsid w:val="00130F88"/>
    <w:rsid w:val="00130F99"/>
    <w:rsid w:val="00130FF9"/>
    <w:rsid w:val="0013101C"/>
    <w:rsid w:val="001314A4"/>
    <w:rsid w:val="00131614"/>
    <w:rsid w:val="00131727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523"/>
    <w:rsid w:val="00133FE0"/>
    <w:rsid w:val="0013426C"/>
    <w:rsid w:val="0013467C"/>
    <w:rsid w:val="00134A46"/>
    <w:rsid w:val="00134D49"/>
    <w:rsid w:val="001350B5"/>
    <w:rsid w:val="00135156"/>
    <w:rsid w:val="00135213"/>
    <w:rsid w:val="00135255"/>
    <w:rsid w:val="0013566C"/>
    <w:rsid w:val="0013573B"/>
    <w:rsid w:val="00135CC5"/>
    <w:rsid w:val="00135E00"/>
    <w:rsid w:val="00136007"/>
    <w:rsid w:val="00136067"/>
    <w:rsid w:val="001363C3"/>
    <w:rsid w:val="00136401"/>
    <w:rsid w:val="00136469"/>
    <w:rsid w:val="00136666"/>
    <w:rsid w:val="001368DD"/>
    <w:rsid w:val="00136E62"/>
    <w:rsid w:val="00136EC4"/>
    <w:rsid w:val="00137091"/>
    <w:rsid w:val="00137496"/>
    <w:rsid w:val="00137748"/>
    <w:rsid w:val="001377CD"/>
    <w:rsid w:val="00137875"/>
    <w:rsid w:val="00137C8C"/>
    <w:rsid w:val="00137DCA"/>
    <w:rsid w:val="00137E32"/>
    <w:rsid w:val="001402A8"/>
    <w:rsid w:val="001402AA"/>
    <w:rsid w:val="001405D6"/>
    <w:rsid w:val="001406F0"/>
    <w:rsid w:val="00140DF2"/>
    <w:rsid w:val="00140EA3"/>
    <w:rsid w:val="001413C9"/>
    <w:rsid w:val="0014198C"/>
    <w:rsid w:val="00141F8C"/>
    <w:rsid w:val="001422E7"/>
    <w:rsid w:val="001425E4"/>
    <w:rsid w:val="001426F6"/>
    <w:rsid w:val="00142796"/>
    <w:rsid w:val="00142C7A"/>
    <w:rsid w:val="00142DCB"/>
    <w:rsid w:val="00142DFB"/>
    <w:rsid w:val="00142E3B"/>
    <w:rsid w:val="00142FED"/>
    <w:rsid w:val="0014301C"/>
    <w:rsid w:val="0014364A"/>
    <w:rsid w:val="001436EA"/>
    <w:rsid w:val="001439C9"/>
    <w:rsid w:val="00143F0A"/>
    <w:rsid w:val="00144610"/>
    <w:rsid w:val="00144EF0"/>
    <w:rsid w:val="00145119"/>
    <w:rsid w:val="001461C9"/>
    <w:rsid w:val="001462C3"/>
    <w:rsid w:val="00146A79"/>
    <w:rsid w:val="00146AE4"/>
    <w:rsid w:val="00146E1C"/>
    <w:rsid w:val="00146FE5"/>
    <w:rsid w:val="00147634"/>
    <w:rsid w:val="00147939"/>
    <w:rsid w:val="00150731"/>
    <w:rsid w:val="00151186"/>
    <w:rsid w:val="00151331"/>
    <w:rsid w:val="0015149C"/>
    <w:rsid w:val="001517DA"/>
    <w:rsid w:val="00151C7F"/>
    <w:rsid w:val="00151DCE"/>
    <w:rsid w:val="001531A6"/>
    <w:rsid w:val="00153281"/>
    <w:rsid w:val="00153289"/>
    <w:rsid w:val="00153378"/>
    <w:rsid w:val="001534FD"/>
    <w:rsid w:val="001535A0"/>
    <w:rsid w:val="0015368B"/>
    <w:rsid w:val="00153772"/>
    <w:rsid w:val="00153E2A"/>
    <w:rsid w:val="00153FB1"/>
    <w:rsid w:val="00154801"/>
    <w:rsid w:val="00154B5C"/>
    <w:rsid w:val="00154F17"/>
    <w:rsid w:val="0015511E"/>
    <w:rsid w:val="0015535B"/>
    <w:rsid w:val="00155647"/>
    <w:rsid w:val="00155797"/>
    <w:rsid w:val="00155C41"/>
    <w:rsid w:val="00155EFD"/>
    <w:rsid w:val="00156157"/>
    <w:rsid w:val="001562C6"/>
    <w:rsid w:val="00156752"/>
    <w:rsid w:val="00156784"/>
    <w:rsid w:val="00156BB1"/>
    <w:rsid w:val="00156F05"/>
    <w:rsid w:val="0015711A"/>
    <w:rsid w:val="00157276"/>
    <w:rsid w:val="00157599"/>
    <w:rsid w:val="0015765F"/>
    <w:rsid w:val="00157714"/>
    <w:rsid w:val="001577EF"/>
    <w:rsid w:val="00157BE6"/>
    <w:rsid w:val="00157C1A"/>
    <w:rsid w:val="00160005"/>
    <w:rsid w:val="0016090C"/>
    <w:rsid w:val="00160B35"/>
    <w:rsid w:val="001610F5"/>
    <w:rsid w:val="0016116E"/>
    <w:rsid w:val="0016156F"/>
    <w:rsid w:val="00161623"/>
    <w:rsid w:val="00161C36"/>
    <w:rsid w:val="00161E50"/>
    <w:rsid w:val="0016206B"/>
    <w:rsid w:val="00162436"/>
    <w:rsid w:val="00163029"/>
    <w:rsid w:val="001630EC"/>
    <w:rsid w:val="001633B8"/>
    <w:rsid w:val="001633DF"/>
    <w:rsid w:val="001635B2"/>
    <w:rsid w:val="001635C3"/>
    <w:rsid w:val="0016404C"/>
    <w:rsid w:val="00164927"/>
    <w:rsid w:val="001649F7"/>
    <w:rsid w:val="00164FA8"/>
    <w:rsid w:val="001657DF"/>
    <w:rsid w:val="00165870"/>
    <w:rsid w:val="00165B77"/>
    <w:rsid w:val="00165DD9"/>
    <w:rsid w:val="00165EB6"/>
    <w:rsid w:val="00165EEC"/>
    <w:rsid w:val="00165F50"/>
    <w:rsid w:val="00165FA1"/>
    <w:rsid w:val="00166402"/>
    <w:rsid w:val="00166923"/>
    <w:rsid w:val="00166D00"/>
    <w:rsid w:val="00166F22"/>
    <w:rsid w:val="0016720D"/>
    <w:rsid w:val="00167623"/>
    <w:rsid w:val="00167728"/>
    <w:rsid w:val="001677D0"/>
    <w:rsid w:val="0016792D"/>
    <w:rsid w:val="001706FA"/>
    <w:rsid w:val="00170D3B"/>
    <w:rsid w:val="00170DE9"/>
    <w:rsid w:val="0017103D"/>
    <w:rsid w:val="00171055"/>
    <w:rsid w:val="0017158F"/>
    <w:rsid w:val="001719A6"/>
    <w:rsid w:val="00171B55"/>
    <w:rsid w:val="00171BBA"/>
    <w:rsid w:val="00171CE1"/>
    <w:rsid w:val="00171F6F"/>
    <w:rsid w:val="00171FED"/>
    <w:rsid w:val="001722FB"/>
    <w:rsid w:val="00172AAB"/>
    <w:rsid w:val="00172AFA"/>
    <w:rsid w:val="00172BF0"/>
    <w:rsid w:val="00172D7C"/>
    <w:rsid w:val="00172FD2"/>
    <w:rsid w:val="0017314A"/>
    <w:rsid w:val="001733D7"/>
    <w:rsid w:val="0017347D"/>
    <w:rsid w:val="00173480"/>
    <w:rsid w:val="00174283"/>
    <w:rsid w:val="0017436B"/>
    <w:rsid w:val="00174776"/>
    <w:rsid w:val="001749BA"/>
    <w:rsid w:val="00174B85"/>
    <w:rsid w:val="00174D55"/>
    <w:rsid w:val="00174F78"/>
    <w:rsid w:val="0017539E"/>
    <w:rsid w:val="001753DF"/>
    <w:rsid w:val="001756AB"/>
    <w:rsid w:val="00175BFA"/>
    <w:rsid w:val="00175EC3"/>
    <w:rsid w:val="00175EEE"/>
    <w:rsid w:val="00176205"/>
    <w:rsid w:val="001775D3"/>
    <w:rsid w:val="00177BF9"/>
    <w:rsid w:val="00177CEB"/>
    <w:rsid w:val="00177E01"/>
    <w:rsid w:val="00177FA7"/>
    <w:rsid w:val="00180260"/>
    <w:rsid w:val="001802C5"/>
    <w:rsid w:val="001812BA"/>
    <w:rsid w:val="001815B4"/>
    <w:rsid w:val="00181696"/>
    <w:rsid w:val="001819BD"/>
    <w:rsid w:val="001819D1"/>
    <w:rsid w:val="00181B18"/>
    <w:rsid w:val="0018207C"/>
    <w:rsid w:val="00182BC6"/>
    <w:rsid w:val="00182EF8"/>
    <w:rsid w:val="00183078"/>
    <w:rsid w:val="001840BD"/>
    <w:rsid w:val="001842DC"/>
    <w:rsid w:val="0018434C"/>
    <w:rsid w:val="001843E9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A59"/>
    <w:rsid w:val="00186C05"/>
    <w:rsid w:val="00186F41"/>
    <w:rsid w:val="00186FDA"/>
    <w:rsid w:val="00187190"/>
    <w:rsid w:val="00187B8E"/>
    <w:rsid w:val="00187F14"/>
    <w:rsid w:val="00190481"/>
    <w:rsid w:val="00190509"/>
    <w:rsid w:val="001905C9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345E"/>
    <w:rsid w:val="001936CB"/>
    <w:rsid w:val="001937F8"/>
    <w:rsid w:val="0019384A"/>
    <w:rsid w:val="001938AD"/>
    <w:rsid w:val="001939D8"/>
    <w:rsid w:val="00193CE9"/>
    <w:rsid w:val="00193E41"/>
    <w:rsid w:val="001940B5"/>
    <w:rsid w:val="001946CB"/>
    <w:rsid w:val="001947DD"/>
    <w:rsid w:val="001949A1"/>
    <w:rsid w:val="00194B31"/>
    <w:rsid w:val="00194B68"/>
    <w:rsid w:val="00194ED0"/>
    <w:rsid w:val="00195E40"/>
    <w:rsid w:val="00195FEA"/>
    <w:rsid w:val="001962AA"/>
    <w:rsid w:val="001967E5"/>
    <w:rsid w:val="001972F5"/>
    <w:rsid w:val="00197472"/>
    <w:rsid w:val="00197927"/>
    <w:rsid w:val="00197BF4"/>
    <w:rsid w:val="001A0314"/>
    <w:rsid w:val="001A0455"/>
    <w:rsid w:val="001A058B"/>
    <w:rsid w:val="001A0F79"/>
    <w:rsid w:val="001A1200"/>
    <w:rsid w:val="001A1938"/>
    <w:rsid w:val="001A2773"/>
    <w:rsid w:val="001A2CBB"/>
    <w:rsid w:val="001A2DF0"/>
    <w:rsid w:val="001A2F00"/>
    <w:rsid w:val="001A3123"/>
    <w:rsid w:val="001A3BE9"/>
    <w:rsid w:val="001A43B3"/>
    <w:rsid w:val="001A49F1"/>
    <w:rsid w:val="001A4D69"/>
    <w:rsid w:val="001A5296"/>
    <w:rsid w:val="001A52E9"/>
    <w:rsid w:val="001A56AD"/>
    <w:rsid w:val="001A593B"/>
    <w:rsid w:val="001A5B78"/>
    <w:rsid w:val="001A5D5F"/>
    <w:rsid w:val="001A5F5B"/>
    <w:rsid w:val="001A5FC2"/>
    <w:rsid w:val="001A6190"/>
    <w:rsid w:val="001A63F8"/>
    <w:rsid w:val="001A6439"/>
    <w:rsid w:val="001A6A87"/>
    <w:rsid w:val="001A6B89"/>
    <w:rsid w:val="001A6CE6"/>
    <w:rsid w:val="001A6D6B"/>
    <w:rsid w:val="001A735A"/>
    <w:rsid w:val="001A74A4"/>
    <w:rsid w:val="001A7633"/>
    <w:rsid w:val="001A77D7"/>
    <w:rsid w:val="001A7A85"/>
    <w:rsid w:val="001A7A88"/>
    <w:rsid w:val="001A7E7D"/>
    <w:rsid w:val="001A7F83"/>
    <w:rsid w:val="001B02A9"/>
    <w:rsid w:val="001B05AF"/>
    <w:rsid w:val="001B09E7"/>
    <w:rsid w:val="001B0A6C"/>
    <w:rsid w:val="001B0E40"/>
    <w:rsid w:val="001B10CD"/>
    <w:rsid w:val="001B1224"/>
    <w:rsid w:val="001B148B"/>
    <w:rsid w:val="001B1697"/>
    <w:rsid w:val="001B17C6"/>
    <w:rsid w:val="001B1A81"/>
    <w:rsid w:val="001B1C93"/>
    <w:rsid w:val="001B20C8"/>
    <w:rsid w:val="001B27B5"/>
    <w:rsid w:val="001B3178"/>
    <w:rsid w:val="001B319E"/>
    <w:rsid w:val="001B3608"/>
    <w:rsid w:val="001B4174"/>
    <w:rsid w:val="001B41B6"/>
    <w:rsid w:val="001B4703"/>
    <w:rsid w:val="001B4966"/>
    <w:rsid w:val="001B49C7"/>
    <w:rsid w:val="001B4A6A"/>
    <w:rsid w:val="001B4BA2"/>
    <w:rsid w:val="001B56F0"/>
    <w:rsid w:val="001B57CA"/>
    <w:rsid w:val="001B57DD"/>
    <w:rsid w:val="001B5803"/>
    <w:rsid w:val="001B5A0E"/>
    <w:rsid w:val="001B5B0B"/>
    <w:rsid w:val="001B601E"/>
    <w:rsid w:val="001B6251"/>
    <w:rsid w:val="001B6D04"/>
    <w:rsid w:val="001B6FC8"/>
    <w:rsid w:val="001B6FF2"/>
    <w:rsid w:val="001B762E"/>
    <w:rsid w:val="001B7966"/>
    <w:rsid w:val="001B7C22"/>
    <w:rsid w:val="001B7C75"/>
    <w:rsid w:val="001B7C8F"/>
    <w:rsid w:val="001C05BE"/>
    <w:rsid w:val="001C05D0"/>
    <w:rsid w:val="001C0953"/>
    <w:rsid w:val="001C0B5B"/>
    <w:rsid w:val="001C1128"/>
    <w:rsid w:val="001C128D"/>
    <w:rsid w:val="001C130E"/>
    <w:rsid w:val="001C1DC0"/>
    <w:rsid w:val="001C22D3"/>
    <w:rsid w:val="001C24A3"/>
    <w:rsid w:val="001C29A9"/>
    <w:rsid w:val="001C29D6"/>
    <w:rsid w:val="001C2EFB"/>
    <w:rsid w:val="001C392C"/>
    <w:rsid w:val="001C3B3F"/>
    <w:rsid w:val="001C4A9F"/>
    <w:rsid w:val="001C4CBC"/>
    <w:rsid w:val="001C4FBC"/>
    <w:rsid w:val="001C5097"/>
    <w:rsid w:val="001C5256"/>
    <w:rsid w:val="001C5742"/>
    <w:rsid w:val="001C59FC"/>
    <w:rsid w:val="001C5A1B"/>
    <w:rsid w:val="001C5E58"/>
    <w:rsid w:val="001C60B6"/>
    <w:rsid w:val="001C60FB"/>
    <w:rsid w:val="001C624E"/>
    <w:rsid w:val="001C62BC"/>
    <w:rsid w:val="001C65B0"/>
    <w:rsid w:val="001C6D02"/>
    <w:rsid w:val="001C70E5"/>
    <w:rsid w:val="001C7112"/>
    <w:rsid w:val="001C7484"/>
    <w:rsid w:val="001C74C3"/>
    <w:rsid w:val="001C7527"/>
    <w:rsid w:val="001D01A1"/>
    <w:rsid w:val="001D0E48"/>
    <w:rsid w:val="001D124B"/>
    <w:rsid w:val="001D16C5"/>
    <w:rsid w:val="001D17D5"/>
    <w:rsid w:val="001D1AE7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D5"/>
    <w:rsid w:val="001D66AA"/>
    <w:rsid w:val="001D7046"/>
    <w:rsid w:val="001D7270"/>
    <w:rsid w:val="001D7302"/>
    <w:rsid w:val="001D748B"/>
    <w:rsid w:val="001D793F"/>
    <w:rsid w:val="001D7A53"/>
    <w:rsid w:val="001D7D35"/>
    <w:rsid w:val="001D7EF3"/>
    <w:rsid w:val="001E036B"/>
    <w:rsid w:val="001E0B73"/>
    <w:rsid w:val="001E11DE"/>
    <w:rsid w:val="001E17A0"/>
    <w:rsid w:val="001E1B56"/>
    <w:rsid w:val="001E21C4"/>
    <w:rsid w:val="001E2347"/>
    <w:rsid w:val="001E23EC"/>
    <w:rsid w:val="001E2A3C"/>
    <w:rsid w:val="001E2DCC"/>
    <w:rsid w:val="001E30D2"/>
    <w:rsid w:val="001E314A"/>
    <w:rsid w:val="001E371F"/>
    <w:rsid w:val="001E3871"/>
    <w:rsid w:val="001E3A07"/>
    <w:rsid w:val="001E3DE3"/>
    <w:rsid w:val="001E43B9"/>
    <w:rsid w:val="001E43F2"/>
    <w:rsid w:val="001E467F"/>
    <w:rsid w:val="001E4964"/>
    <w:rsid w:val="001E49E4"/>
    <w:rsid w:val="001E4A07"/>
    <w:rsid w:val="001E4A39"/>
    <w:rsid w:val="001E52AE"/>
    <w:rsid w:val="001E536A"/>
    <w:rsid w:val="001E53ED"/>
    <w:rsid w:val="001E53F4"/>
    <w:rsid w:val="001E588F"/>
    <w:rsid w:val="001E5EDE"/>
    <w:rsid w:val="001E65A8"/>
    <w:rsid w:val="001E662B"/>
    <w:rsid w:val="001E6728"/>
    <w:rsid w:val="001E6C89"/>
    <w:rsid w:val="001E6E89"/>
    <w:rsid w:val="001E6EC8"/>
    <w:rsid w:val="001E6F9C"/>
    <w:rsid w:val="001E7007"/>
    <w:rsid w:val="001E7729"/>
    <w:rsid w:val="001E788A"/>
    <w:rsid w:val="001E7998"/>
    <w:rsid w:val="001E7BD1"/>
    <w:rsid w:val="001F004C"/>
    <w:rsid w:val="001F0457"/>
    <w:rsid w:val="001F05F8"/>
    <w:rsid w:val="001F0A31"/>
    <w:rsid w:val="001F0DEB"/>
    <w:rsid w:val="001F0EE5"/>
    <w:rsid w:val="001F157E"/>
    <w:rsid w:val="001F1B69"/>
    <w:rsid w:val="001F2551"/>
    <w:rsid w:val="001F28ED"/>
    <w:rsid w:val="001F2CCC"/>
    <w:rsid w:val="001F2FB8"/>
    <w:rsid w:val="001F31B7"/>
    <w:rsid w:val="001F3849"/>
    <w:rsid w:val="001F3889"/>
    <w:rsid w:val="001F38D6"/>
    <w:rsid w:val="001F3B1C"/>
    <w:rsid w:val="001F3B93"/>
    <w:rsid w:val="001F409D"/>
    <w:rsid w:val="001F4300"/>
    <w:rsid w:val="001F44C8"/>
    <w:rsid w:val="001F47A0"/>
    <w:rsid w:val="001F47DA"/>
    <w:rsid w:val="001F4B86"/>
    <w:rsid w:val="001F4DDB"/>
    <w:rsid w:val="001F51DD"/>
    <w:rsid w:val="001F53E1"/>
    <w:rsid w:val="001F5504"/>
    <w:rsid w:val="001F5507"/>
    <w:rsid w:val="001F57D1"/>
    <w:rsid w:val="001F58EB"/>
    <w:rsid w:val="001F5D18"/>
    <w:rsid w:val="001F5D9F"/>
    <w:rsid w:val="001F5E06"/>
    <w:rsid w:val="001F5EBA"/>
    <w:rsid w:val="001F619E"/>
    <w:rsid w:val="001F6309"/>
    <w:rsid w:val="001F63DA"/>
    <w:rsid w:val="001F685E"/>
    <w:rsid w:val="001F6992"/>
    <w:rsid w:val="001F7163"/>
    <w:rsid w:val="001F71AF"/>
    <w:rsid w:val="001F73C7"/>
    <w:rsid w:val="001F75B2"/>
    <w:rsid w:val="001F7C19"/>
    <w:rsid w:val="001F7E12"/>
    <w:rsid w:val="001F7E29"/>
    <w:rsid w:val="002004FF"/>
    <w:rsid w:val="002006B2"/>
    <w:rsid w:val="002007F5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EA"/>
    <w:rsid w:val="00202F87"/>
    <w:rsid w:val="00203290"/>
    <w:rsid w:val="00203593"/>
    <w:rsid w:val="00203728"/>
    <w:rsid w:val="00203744"/>
    <w:rsid w:val="00203CA9"/>
    <w:rsid w:val="002042B9"/>
    <w:rsid w:val="00204431"/>
    <w:rsid w:val="0020463E"/>
    <w:rsid w:val="00204681"/>
    <w:rsid w:val="0020473A"/>
    <w:rsid w:val="00204B0C"/>
    <w:rsid w:val="00204BCD"/>
    <w:rsid w:val="0020571B"/>
    <w:rsid w:val="002058E1"/>
    <w:rsid w:val="002058E9"/>
    <w:rsid w:val="00205CE4"/>
    <w:rsid w:val="00206121"/>
    <w:rsid w:val="002065C1"/>
    <w:rsid w:val="002067E4"/>
    <w:rsid w:val="0020691F"/>
    <w:rsid w:val="002069FE"/>
    <w:rsid w:val="00206E3E"/>
    <w:rsid w:val="00206E84"/>
    <w:rsid w:val="00207479"/>
    <w:rsid w:val="002077A0"/>
    <w:rsid w:val="00207CB8"/>
    <w:rsid w:val="00207DF5"/>
    <w:rsid w:val="0021018C"/>
    <w:rsid w:val="0021021C"/>
    <w:rsid w:val="0021029C"/>
    <w:rsid w:val="0021161A"/>
    <w:rsid w:val="00211718"/>
    <w:rsid w:val="00211791"/>
    <w:rsid w:val="002117AF"/>
    <w:rsid w:val="00211BAA"/>
    <w:rsid w:val="00211C73"/>
    <w:rsid w:val="00211E6A"/>
    <w:rsid w:val="00211FCE"/>
    <w:rsid w:val="0021222D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4E8"/>
    <w:rsid w:val="00214809"/>
    <w:rsid w:val="0021496A"/>
    <w:rsid w:val="002149B2"/>
    <w:rsid w:val="002149D8"/>
    <w:rsid w:val="0021551A"/>
    <w:rsid w:val="00215644"/>
    <w:rsid w:val="0021580A"/>
    <w:rsid w:val="0021580C"/>
    <w:rsid w:val="00215983"/>
    <w:rsid w:val="00215BD0"/>
    <w:rsid w:val="00215F43"/>
    <w:rsid w:val="00216029"/>
    <w:rsid w:val="0021686B"/>
    <w:rsid w:val="00216F6C"/>
    <w:rsid w:val="002170EC"/>
    <w:rsid w:val="00217312"/>
    <w:rsid w:val="0021777D"/>
    <w:rsid w:val="002177BC"/>
    <w:rsid w:val="0021792C"/>
    <w:rsid w:val="00217A87"/>
    <w:rsid w:val="00217F5E"/>
    <w:rsid w:val="00220645"/>
    <w:rsid w:val="00220790"/>
    <w:rsid w:val="002207B1"/>
    <w:rsid w:val="002207CA"/>
    <w:rsid w:val="00220A63"/>
    <w:rsid w:val="00220B4A"/>
    <w:rsid w:val="00220BF2"/>
    <w:rsid w:val="00220D8C"/>
    <w:rsid w:val="00220F42"/>
    <w:rsid w:val="0022102C"/>
    <w:rsid w:val="0022111E"/>
    <w:rsid w:val="00221752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A0F"/>
    <w:rsid w:val="00222BC3"/>
    <w:rsid w:val="0022309E"/>
    <w:rsid w:val="0022318C"/>
    <w:rsid w:val="0022320A"/>
    <w:rsid w:val="0022387F"/>
    <w:rsid w:val="00223995"/>
    <w:rsid w:val="002240B3"/>
    <w:rsid w:val="002240B4"/>
    <w:rsid w:val="00224965"/>
    <w:rsid w:val="0022499B"/>
    <w:rsid w:val="00224C45"/>
    <w:rsid w:val="00225EC1"/>
    <w:rsid w:val="00226546"/>
    <w:rsid w:val="002265F1"/>
    <w:rsid w:val="002268B8"/>
    <w:rsid w:val="002269D8"/>
    <w:rsid w:val="00226A90"/>
    <w:rsid w:val="002278EE"/>
    <w:rsid w:val="00227AB9"/>
    <w:rsid w:val="00227CA4"/>
    <w:rsid w:val="00227CDA"/>
    <w:rsid w:val="00230145"/>
    <w:rsid w:val="00230226"/>
    <w:rsid w:val="002302EF"/>
    <w:rsid w:val="00230840"/>
    <w:rsid w:val="002308A8"/>
    <w:rsid w:val="00230A82"/>
    <w:rsid w:val="0023116C"/>
    <w:rsid w:val="00231A71"/>
    <w:rsid w:val="00231F11"/>
    <w:rsid w:val="00232181"/>
    <w:rsid w:val="002322D5"/>
    <w:rsid w:val="002322EE"/>
    <w:rsid w:val="0023295A"/>
    <w:rsid w:val="00232C7C"/>
    <w:rsid w:val="00232EA1"/>
    <w:rsid w:val="002333DE"/>
    <w:rsid w:val="002336D7"/>
    <w:rsid w:val="002337A5"/>
    <w:rsid w:val="00233C4E"/>
    <w:rsid w:val="00233E0D"/>
    <w:rsid w:val="00233E58"/>
    <w:rsid w:val="00234150"/>
    <w:rsid w:val="0023417E"/>
    <w:rsid w:val="002341D8"/>
    <w:rsid w:val="002343FF"/>
    <w:rsid w:val="00234621"/>
    <w:rsid w:val="00234822"/>
    <w:rsid w:val="00234BD3"/>
    <w:rsid w:val="00234CEE"/>
    <w:rsid w:val="00234F4A"/>
    <w:rsid w:val="0023518F"/>
    <w:rsid w:val="00235EED"/>
    <w:rsid w:val="00235F3E"/>
    <w:rsid w:val="00236049"/>
    <w:rsid w:val="0023640F"/>
    <w:rsid w:val="002365DF"/>
    <w:rsid w:val="00236E3D"/>
    <w:rsid w:val="0023736F"/>
    <w:rsid w:val="002379C2"/>
    <w:rsid w:val="00237B8F"/>
    <w:rsid w:val="00237C16"/>
    <w:rsid w:val="00237EF0"/>
    <w:rsid w:val="00240062"/>
    <w:rsid w:val="00240758"/>
    <w:rsid w:val="00240FB2"/>
    <w:rsid w:val="002411DC"/>
    <w:rsid w:val="00241B1F"/>
    <w:rsid w:val="00241B2D"/>
    <w:rsid w:val="00241E44"/>
    <w:rsid w:val="00241E5E"/>
    <w:rsid w:val="002424D1"/>
    <w:rsid w:val="002425C9"/>
    <w:rsid w:val="0024279F"/>
    <w:rsid w:val="002429DE"/>
    <w:rsid w:val="00242DCF"/>
    <w:rsid w:val="00242F6F"/>
    <w:rsid w:val="002431BD"/>
    <w:rsid w:val="002434B9"/>
    <w:rsid w:val="002434C9"/>
    <w:rsid w:val="0024390D"/>
    <w:rsid w:val="002447B8"/>
    <w:rsid w:val="002447DF"/>
    <w:rsid w:val="002448B9"/>
    <w:rsid w:val="00244E4E"/>
    <w:rsid w:val="00245063"/>
    <w:rsid w:val="00245146"/>
    <w:rsid w:val="00245729"/>
    <w:rsid w:val="00245E95"/>
    <w:rsid w:val="00245EBD"/>
    <w:rsid w:val="00245EDE"/>
    <w:rsid w:val="00246281"/>
    <w:rsid w:val="002464A3"/>
    <w:rsid w:val="002465CD"/>
    <w:rsid w:val="00246708"/>
    <w:rsid w:val="00246987"/>
    <w:rsid w:val="00246D4A"/>
    <w:rsid w:val="00246DDA"/>
    <w:rsid w:val="002471EB"/>
    <w:rsid w:val="002475CB"/>
    <w:rsid w:val="00247868"/>
    <w:rsid w:val="00247FEE"/>
    <w:rsid w:val="00250943"/>
    <w:rsid w:val="00250CA7"/>
    <w:rsid w:val="0025127C"/>
    <w:rsid w:val="00251470"/>
    <w:rsid w:val="002515A4"/>
    <w:rsid w:val="002518CC"/>
    <w:rsid w:val="0025195A"/>
    <w:rsid w:val="00251DAB"/>
    <w:rsid w:val="0025202B"/>
    <w:rsid w:val="0025227E"/>
    <w:rsid w:val="002523BA"/>
    <w:rsid w:val="0025294D"/>
    <w:rsid w:val="00252AB5"/>
    <w:rsid w:val="00252F28"/>
    <w:rsid w:val="00252F65"/>
    <w:rsid w:val="002530F5"/>
    <w:rsid w:val="002531A2"/>
    <w:rsid w:val="002535D2"/>
    <w:rsid w:val="002535EA"/>
    <w:rsid w:val="00253AF0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7C4"/>
    <w:rsid w:val="002558E6"/>
    <w:rsid w:val="00255B47"/>
    <w:rsid w:val="00255D9E"/>
    <w:rsid w:val="00256791"/>
    <w:rsid w:val="00256E8B"/>
    <w:rsid w:val="002572AB"/>
    <w:rsid w:val="00257F3E"/>
    <w:rsid w:val="00260073"/>
    <w:rsid w:val="002603C2"/>
    <w:rsid w:val="002607C5"/>
    <w:rsid w:val="00260815"/>
    <w:rsid w:val="002608DE"/>
    <w:rsid w:val="00260EAA"/>
    <w:rsid w:val="00260FC1"/>
    <w:rsid w:val="00261A21"/>
    <w:rsid w:val="00261F2E"/>
    <w:rsid w:val="002621A6"/>
    <w:rsid w:val="002621D7"/>
    <w:rsid w:val="002622DB"/>
    <w:rsid w:val="002623C2"/>
    <w:rsid w:val="002624E3"/>
    <w:rsid w:val="00262702"/>
    <w:rsid w:val="0026287B"/>
    <w:rsid w:val="00262935"/>
    <w:rsid w:val="00262BDE"/>
    <w:rsid w:val="00262CCC"/>
    <w:rsid w:val="00262DD8"/>
    <w:rsid w:val="00263057"/>
    <w:rsid w:val="00263117"/>
    <w:rsid w:val="0026339E"/>
    <w:rsid w:val="002633C1"/>
    <w:rsid w:val="0026346D"/>
    <w:rsid w:val="0026361B"/>
    <w:rsid w:val="00263CD1"/>
    <w:rsid w:val="0026479B"/>
    <w:rsid w:val="00264B0C"/>
    <w:rsid w:val="002655EF"/>
    <w:rsid w:val="00265FB0"/>
    <w:rsid w:val="00266420"/>
    <w:rsid w:val="002668EE"/>
    <w:rsid w:val="002669C3"/>
    <w:rsid w:val="00266C95"/>
    <w:rsid w:val="00266D0C"/>
    <w:rsid w:val="00267315"/>
    <w:rsid w:val="002676A4"/>
    <w:rsid w:val="0027046C"/>
    <w:rsid w:val="002704C8"/>
    <w:rsid w:val="002704F7"/>
    <w:rsid w:val="0027065C"/>
    <w:rsid w:val="00270974"/>
    <w:rsid w:val="002709CF"/>
    <w:rsid w:val="00270CFA"/>
    <w:rsid w:val="00270D7F"/>
    <w:rsid w:val="00270E79"/>
    <w:rsid w:val="0027102B"/>
    <w:rsid w:val="00271054"/>
    <w:rsid w:val="00271811"/>
    <w:rsid w:val="00271C20"/>
    <w:rsid w:val="00271D2D"/>
    <w:rsid w:val="00271DE5"/>
    <w:rsid w:val="00271E65"/>
    <w:rsid w:val="0027220A"/>
    <w:rsid w:val="002725A2"/>
    <w:rsid w:val="002726A6"/>
    <w:rsid w:val="00272E28"/>
    <w:rsid w:val="002732F0"/>
    <w:rsid w:val="0027369A"/>
    <w:rsid w:val="00273704"/>
    <w:rsid w:val="002737D7"/>
    <w:rsid w:val="002737DD"/>
    <w:rsid w:val="002741BE"/>
    <w:rsid w:val="00274237"/>
    <w:rsid w:val="00274BFE"/>
    <w:rsid w:val="00274CAF"/>
    <w:rsid w:val="00274D6A"/>
    <w:rsid w:val="00274DC6"/>
    <w:rsid w:val="00274FC5"/>
    <w:rsid w:val="002752D6"/>
    <w:rsid w:val="0027546F"/>
    <w:rsid w:val="0027563E"/>
    <w:rsid w:val="002759E4"/>
    <w:rsid w:val="00275A96"/>
    <w:rsid w:val="00275B9A"/>
    <w:rsid w:val="00275F28"/>
    <w:rsid w:val="00275F61"/>
    <w:rsid w:val="0027616E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B89"/>
    <w:rsid w:val="002802F3"/>
    <w:rsid w:val="002802F6"/>
    <w:rsid w:val="00280807"/>
    <w:rsid w:val="0028091C"/>
    <w:rsid w:val="00280C11"/>
    <w:rsid w:val="00280C4E"/>
    <w:rsid w:val="00280DB1"/>
    <w:rsid w:val="00281080"/>
    <w:rsid w:val="002811AC"/>
    <w:rsid w:val="00281F3C"/>
    <w:rsid w:val="002824CD"/>
    <w:rsid w:val="002825BB"/>
    <w:rsid w:val="0028271E"/>
    <w:rsid w:val="00282831"/>
    <w:rsid w:val="00283199"/>
    <w:rsid w:val="002835BA"/>
    <w:rsid w:val="002835C9"/>
    <w:rsid w:val="00283600"/>
    <w:rsid w:val="002838A1"/>
    <w:rsid w:val="002839DB"/>
    <w:rsid w:val="00283AEC"/>
    <w:rsid w:val="00283C91"/>
    <w:rsid w:val="002840ED"/>
    <w:rsid w:val="002842A1"/>
    <w:rsid w:val="0028456D"/>
    <w:rsid w:val="00284A9A"/>
    <w:rsid w:val="00285069"/>
    <w:rsid w:val="00285636"/>
    <w:rsid w:val="00285839"/>
    <w:rsid w:val="002858EF"/>
    <w:rsid w:val="00285AF1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E0F"/>
    <w:rsid w:val="00286F74"/>
    <w:rsid w:val="002870E2"/>
    <w:rsid w:val="002871C6"/>
    <w:rsid w:val="002872C5"/>
    <w:rsid w:val="00287395"/>
    <w:rsid w:val="00287960"/>
    <w:rsid w:val="00287AF6"/>
    <w:rsid w:val="00287CAB"/>
    <w:rsid w:val="00287DF3"/>
    <w:rsid w:val="002901A3"/>
    <w:rsid w:val="00290C70"/>
    <w:rsid w:val="00290F1F"/>
    <w:rsid w:val="00291058"/>
    <w:rsid w:val="00292071"/>
    <w:rsid w:val="00292183"/>
    <w:rsid w:val="002921FB"/>
    <w:rsid w:val="0029222F"/>
    <w:rsid w:val="002925CB"/>
    <w:rsid w:val="002928E2"/>
    <w:rsid w:val="00292ED7"/>
    <w:rsid w:val="00293070"/>
    <w:rsid w:val="00293227"/>
    <w:rsid w:val="0029328D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736F"/>
    <w:rsid w:val="00297449"/>
    <w:rsid w:val="002977FD"/>
    <w:rsid w:val="00297FC6"/>
    <w:rsid w:val="002A03BF"/>
    <w:rsid w:val="002A0971"/>
    <w:rsid w:val="002A0B11"/>
    <w:rsid w:val="002A0D8F"/>
    <w:rsid w:val="002A15F4"/>
    <w:rsid w:val="002A161C"/>
    <w:rsid w:val="002A2055"/>
    <w:rsid w:val="002A266D"/>
    <w:rsid w:val="002A28CB"/>
    <w:rsid w:val="002A29DA"/>
    <w:rsid w:val="002A2BAC"/>
    <w:rsid w:val="002A2D1B"/>
    <w:rsid w:val="002A2DD3"/>
    <w:rsid w:val="002A2F03"/>
    <w:rsid w:val="002A322E"/>
    <w:rsid w:val="002A32BF"/>
    <w:rsid w:val="002A3556"/>
    <w:rsid w:val="002A42F3"/>
    <w:rsid w:val="002A47AE"/>
    <w:rsid w:val="002A48FF"/>
    <w:rsid w:val="002A4DC3"/>
    <w:rsid w:val="002A4F2E"/>
    <w:rsid w:val="002A54EF"/>
    <w:rsid w:val="002A55A8"/>
    <w:rsid w:val="002A5D05"/>
    <w:rsid w:val="002A6389"/>
    <w:rsid w:val="002A6429"/>
    <w:rsid w:val="002A6501"/>
    <w:rsid w:val="002A6CB4"/>
    <w:rsid w:val="002A6CCC"/>
    <w:rsid w:val="002A75B6"/>
    <w:rsid w:val="002A7B1A"/>
    <w:rsid w:val="002B02A2"/>
    <w:rsid w:val="002B0A5D"/>
    <w:rsid w:val="002B0C88"/>
    <w:rsid w:val="002B140F"/>
    <w:rsid w:val="002B16CA"/>
    <w:rsid w:val="002B19FB"/>
    <w:rsid w:val="002B1C11"/>
    <w:rsid w:val="002B1EFD"/>
    <w:rsid w:val="002B2766"/>
    <w:rsid w:val="002B27A1"/>
    <w:rsid w:val="002B29F8"/>
    <w:rsid w:val="002B2A4B"/>
    <w:rsid w:val="002B35D1"/>
    <w:rsid w:val="002B36AF"/>
    <w:rsid w:val="002B3C6B"/>
    <w:rsid w:val="002B3F05"/>
    <w:rsid w:val="002B3F9C"/>
    <w:rsid w:val="002B43F6"/>
    <w:rsid w:val="002B4472"/>
    <w:rsid w:val="002B4893"/>
    <w:rsid w:val="002B4F98"/>
    <w:rsid w:val="002B51E3"/>
    <w:rsid w:val="002B52C6"/>
    <w:rsid w:val="002B55CF"/>
    <w:rsid w:val="002B592E"/>
    <w:rsid w:val="002B5A18"/>
    <w:rsid w:val="002B5AF1"/>
    <w:rsid w:val="002B5DDB"/>
    <w:rsid w:val="002B615B"/>
    <w:rsid w:val="002B67F4"/>
    <w:rsid w:val="002B69D3"/>
    <w:rsid w:val="002B6BFF"/>
    <w:rsid w:val="002B6D08"/>
    <w:rsid w:val="002B6DDD"/>
    <w:rsid w:val="002B72A3"/>
    <w:rsid w:val="002B75F7"/>
    <w:rsid w:val="002B775F"/>
    <w:rsid w:val="002B7A60"/>
    <w:rsid w:val="002C0265"/>
    <w:rsid w:val="002C0444"/>
    <w:rsid w:val="002C06DD"/>
    <w:rsid w:val="002C0D5E"/>
    <w:rsid w:val="002C1160"/>
    <w:rsid w:val="002C1846"/>
    <w:rsid w:val="002C184D"/>
    <w:rsid w:val="002C1D03"/>
    <w:rsid w:val="002C1E55"/>
    <w:rsid w:val="002C2031"/>
    <w:rsid w:val="002C2634"/>
    <w:rsid w:val="002C282A"/>
    <w:rsid w:val="002C3072"/>
    <w:rsid w:val="002C351B"/>
    <w:rsid w:val="002C3EB3"/>
    <w:rsid w:val="002C44BE"/>
    <w:rsid w:val="002C47C8"/>
    <w:rsid w:val="002C48D8"/>
    <w:rsid w:val="002C48E3"/>
    <w:rsid w:val="002C4C10"/>
    <w:rsid w:val="002C4CBB"/>
    <w:rsid w:val="002C4D7A"/>
    <w:rsid w:val="002C4F8A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8F2"/>
    <w:rsid w:val="002C6F0A"/>
    <w:rsid w:val="002C7032"/>
    <w:rsid w:val="002C70F4"/>
    <w:rsid w:val="002C72A6"/>
    <w:rsid w:val="002C7BE1"/>
    <w:rsid w:val="002C7FD1"/>
    <w:rsid w:val="002D05CA"/>
    <w:rsid w:val="002D0AA9"/>
    <w:rsid w:val="002D0BA3"/>
    <w:rsid w:val="002D0D33"/>
    <w:rsid w:val="002D0E7F"/>
    <w:rsid w:val="002D13AA"/>
    <w:rsid w:val="002D1610"/>
    <w:rsid w:val="002D1755"/>
    <w:rsid w:val="002D1804"/>
    <w:rsid w:val="002D1A6D"/>
    <w:rsid w:val="002D2003"/>
    <w:rsid w:val="002D2425"/>
    <w:rsid w:val="002D2982"/>
    <w:rsid w:val="002D2BC7"/>
    <w:rsid w:val="002D2C0F"/>
    <w:rsid w:val="002D2F2F"/>
    <w:rsid w:val="002D3956"/>
    <w:rsid w:val="002D3F09"/>
    <w:rsid w:val="002D4535"/>
    <w:rsid w:val="002D4A06"/>
    <w:rsid w:val="002D4D27"/>
    <w:rsid w:val="002D502E"/>
    <w:rsid w:val="002D5D9D"/>
    <w:rsid w:val="002D68BA"/>
    <w:rsid w:val="002D6909"/>
    <w:rsid w:val="002D6B5C"/>
    <w:rsid w:val="002D6E17"/>
    <w:rsid w:val="002D6E87"/>
    <w:rsid w:val="002D7257"/>
    <w:rsid w:val="002D72F3"/>
    <w:rsid w:val="002D7611"/>
    <w:rsid w:val="002D7A4C"/>
    <w:rsid w:val="002E00BD"/>
    <w:rsid w:val="002E05A9"/>
    <w:rsid w:val="002E0630"/>
    <w:rsid w:val="002E064F"/>
    <w:rsid w:val="002E0841"/>
    <w:rsid w:val="002E10BF"/>
    <w:rsid w:val="002E1102"/>
    <w:rsid w:val="002E1433"/>
    <w:rsid w:val="002E1489"/>
    <w:rsid w:val="002E1639"/>
    <w:rsid w:val="002E1692"/>
    <w:rsid w:val="002E1ABF"/>
    <w:rsid w:val="002E2020"/>
    <w:rsid w:val="002E2174"/>
    <w:rsid w:val="002E2193"/>
    <w:rsid w:val="002E2739"/>
    <w:rsid w:val="002E2946"/>
    <w:rsid w:val="002E2AC8"/>
    <w:rsid w:val="002E36C3"/>
    <w:rsid w:val="002E37C0"/>
    <w:rsid w:val="002E3F4B"/>
    <w:rsid w:val="002E41B7"/>
    <w:rsid w:val="002E44A9"/>
    <w:rsid w:val="002E47CC"/>
    <w:rsid w:val="002E4859"/>
    <w:rsid w:val="002E487A"/>
    <w:rsid w:val="002E4993"/>
    <w:rsid w:val="002E4C8C"/>
    <w:rsid w:val="002E4F15"/>
    <w:rsid w:val="002E4F41"/>
    <w:rsid w:val="002E545A"/>
    <w:rsid w:val="002E5B07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AA"/>
    <w:rsid w:val="002E77FF"/>
    <w:rsid w:val="002E7A83"/>
    <w:rsid w:val="002E7CE6"/>
    <w:rsid w:val="002E7EC6"/>
    <w:rsid w:val="002F01AF"/>
    <w:rsid w:val="002F02CD"/>
    <w:rsid w:val="002F053E"/>
    <w:rsid w:val="002F0836"/>
    <w:rsid w:val="002F0999"/>
    <w:rsid w:val="002F119B"/>
    <w:rsid w:val="002F153A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81"/>
    <w:rsid w:val="002F2D1B"/>
    <w:rsid w:val="002F2F94"/>
    <w:rsid w:val="002F3D10"/>
    <w:rsid w:val="002F3E60"/>
    <w:rsid w:val="002F45F8"/>
    <w:rsid w:val="002F52C8"/>
    <w:rsid w:val="002F5474"/>
    <w:rsid w:val="002F57A8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758"/>
    <w:rsid w:val="002F6768"/>
    <w:rsid w:val="002F68DC"/>
    <w:rsid w:val="002F69CC"/>
    <w:rsid w:val="002F6D58"/>
    <w:rsid w:val="002F6E02"/>
    <w:rsid w:val="002F6E73"/>
    <w:rsid w:val="002F6ECF"/>
    <w:rsid w:val="002F77FC"/>
    <w:rsid w:val="002F7880"/>
    <w:rsid w:val="002F7C89"/>
    <w:rsid w:val="002F7DB3"/>
    <w:rsid w:val="0030033A"/>
    <w:rsid w:val="0030059F"/>
    <w:rsid w:val="00300698"/>
    <w:rsid w:val="00300ACB"/>
    <w:rsid w:val="00300B79"/>
    <w:rsid w:val="00301215"/>
    <w:rsid w:val="00301C0B"/>
    <w:rsid w:val="00301CBF"/>
    <w:rsid w:val="00302218"/>
    <w:rsid w:val="00302411"/>
    <w:rsid w:val="0030269E"/>
    <w:rsid w:val="003034F5"/>
    <w:rsid w:val="0030368D"/>
    <w:rsid w:val="00304462"/>
    <w:rsid w:val="00304670"/>
    <w:rsid w:val="0030478A"/>
    <w:rsid w:val="00304796"/>
    <w:rsid w:val="003047F4"/>
    <w:rsid w:val="0030489F"/>
    <w:rsid w:val="003049E8"/>
    <w:rsid w:val="00304E36"/>
    <w:rsid w:val="00304EAD"/>
    <w:rsid w:val="003050D4"/>
    <w:rsid w:val="00305253"/>
    <w:rsid w:val="003058A6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BD7"/>
    <w:rsid w:val="00307EF1"/>
    <w:rsid w:val="00307FBA"/>
    <w:rsid w:val="00310357"/>
    <w:rsid w:val="003104AF"/>
    <w:rsid w:val="00310979"/>
    <w:rsid w:val="00310BFE"/>
    <w:rsid w:val="00310C67"/>
    <w:rsid w:val="00310E01"/>
    <w:rsid w:val="00310EAB"/>
    <w:rsid w:val="0031124B"/>
    <w:rsid w:val="00311A1C"/>
    <w:rsid w:val="00312045"/>
    <w:rsid w:val="00312125"/>
    <w:rsid w:val="003129BD"/>
    <w:rsid w:val="00312ACC"/>
    <w:rsid w:val="00313345"/>
    <w:rsid w:val="0031386B"/>
    <w:rsid w:val="00313887"/>
    <w:rsid w:val="00313B45"/>
    <w:rsid w:val="00313E5A"/>
    <w:rsid w:val="003140D7"/>
    <w:rsid w:val="00314112"/>
    <w:rsid w:val="00314116"/>
    <w:rsid w:val="00314791"/>
    <w:rsid w:val="00314C56"/>
    <w:rsid w:val="00314C5A"/>
    <w:rsid w:val="00314D56"/>
    <w:rsid w:val="00314DFD"/>
    <w:rsid w:val="00315024"/>
    <w:rsid w:val="00315E0F"/>
    <w:rsid w:val="0031611D"/>
    <w:rsid w:val="00316451"/>
    <w:rsid w:val="00316682"/>
    <w:rsid w:val="003168F1"/>
    <w:rsid w:val="00316BA3"/>
    <w:rsid w:val="00316D7D"/>
    <w:rsid w:val="00317C12"/>
    <w:rsid w:val="00320213"/>
    <w:rsid w:val="003203BF"/>
    <w:rsid w:val="0032065D"/>
    <w:rsid w:val="0032081F"/>
    <w:rsid w:val="00320B7D"/>
    <w:rsid w:val="00320D7E"/>
    <w:rsid w:val="00320FEC"/>
    <w:rsid w:val="003212A7"/>
    <w:rsid w:val="003214FF"/>
    <w:rsid w:val="00321934"/>
    <w:rsid w:val="00321BCD"/>
    <w:rsid w:val="00321DBC"/>
    <w:rsid w:val="00321FC8"/>
    <w:rsid w:val="003221AE"/>
    <w:rsid w:val="0032220C"/>
    <w:rsid w:val="00322E78"/>
    <w:rsid w:val="00322F63"/>
    <w:rsid w:val="003230C9"/>
    <w:rsid w:val="00323151"/>
    <w:rsid w:val="0032452F"/>
    <w:rsid w:val="00324563"/>
    <w:rsid w:val="003247D9"/>
    <w:rsid w:val="0032495B"/>
    <w:rsid w:val="00324C7B"/>
    <w:rsid w:val="00324E8F"/>
    <w:rsid w:val="00324FCD"/>
    <w:rsid w:val="00325802"/>
    <w:rsid w:val="00325C97"/>
    <w:rsid w:val="0032600B"/>
    <w:rsid w:val="003261E2"/>
    <w:rsid w:val="0032628A"/>
    <w:rsid w:val="00326364"/>
    <w:rsid w:val="0032681A"/>
    <w:rsid w:val="0032687B"/>
    <w:rsid w:val="00326A21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306EA"/>
    <w:rsid w:val="00330B79"/>
    <w:rsid w:val="00330C04"/>
    <w:rsid w:val="00330C58"/>
    <w:rsid w:val="003311F9"/>
    <w:rsid w:val="00331213"/>
    <w:rsid w:val="003312BD"/>
    <w:rsid w:val="003312FA"/>
    <w:rsid w:val="00331C05"/>
    <w:rsid w:val="00331E85"/>
    <w:rsid w:val="00331EC4"/>
    <w:rsid w:val="00331FED"/>
    <w:rsid w:val="00332071"/>
    <w:rsid w:val="003320F8"/>
    <w:rsid w:val="003324A5"/>
    <w:rsid w:val="0033390C"/>
    <w:rsid w:val="00333B14"/>
    <w:rsid w:val="00333CF5"/>
    <w:rsid w:val="00333DF1"/>
    <w:rsid w:val="00334182"/>
    <w:rsid w:val="0033472D"/>
    <w:rsid w:val="00334D99"/>
    <w:rsid w:val="00334EF1"/>
    <w:rsid w:val="00334F5F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ED9"/>
    <w:rsid w:val="003363FA"/>
    <w:rsid w:val="003367B5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C5"/>
    <w:rsid w:val="00340D71"/>
    <w:rsid w:val="00340F0F"/>
    <w:rsid w:val="00340F7F"/>
    <w:rsid w:val="003414B8"/>
    <w:rsid w:val="003415E8"/>
    <w:rsid w:val="00341729"/>
    <w:rsid w:val="003417DA"/>
    <w:rsid w:val="0034191B"/>
    <w:rsid w:val="0034218E"/>
    <w:rsid w:val="00342340"/>
    <w:rsid w:val="00342357"/>
    <w:rsid w:val="0034272A"/>
    <w:rsid w:val="00342787"/>
    <w:rsid w:val="00342A00"/>
    <w:rsid w:val="00342A84"/>
    <w:rsid w:val="00343259"/>
    <w:rsid w:val="00343364"/>
    <w:rsid w:val="003433F1"/>
    <w:rsid w:val="0034344F"/>
    <w:rsid w:val="00343876"/>
    <w:rsid w:val="00343DA8"/>
    <w:rsid w:val="00343E75"/>
    <w:rsid w:val="003442E0"/>
    <w:rsid w:val="0034436F"/>
    <w:rsid w:val="0034460D"/>
    <w:rsid w:val="003448E3"/>
    <w:rsid w:val="003449D5"/>
    <w:rsid w:val="00344A35"/>
    <w:rsid w:val="00344AE3"/>
    <w:rsid w:val="00344EB9"/>
    <w:rsid w:val="0034534E"/>
    <w:rsid w:val="00345718"/>
    <w:rsid w:val="00345732"/>
    <w:rsid w:val="0034574C"/>
    <w:rsid w:val="00345CFD"/>
    <w:rsid w:val="00345E67"/>
    <w:rsid w:val="0034608E"/>
    <w:rsid w:val="00346257"/>
    <w:rsid w:val="00346308"/>
    <w:rsid w:val="003463B7"/>
    <w:rsid w:val="003468D6"/>
    <w:rsid w:val="00346C2B"/>
    <w:rsid w:val="00346D7A"/>
    <w:rsid w:val="00346E38"/>
    <w:rsid w:val="00346E39"/>
    <w:rsid w:val="003475DE"/>
    <w:rsid w:val="0034784E"/>
    <w:rsid w:val="00347A8B"/>
    <w:rsid w:val="00350055"/>
    <w:rsid w:val="003501CA"/>
    <w:rsid w:val="00350314"/>
    <w:rsid w:val="003508F9"/>
    <w:rsid w:val="0035093B"/>
    <w:rsid w:val="00350958"/>
    <w:rsid w:val="003512D8"/>
    <w:rsid w:val="00351557"/>
    <w:rsid w:val="0035168A"/>
    <w:rsid w:val="003518EB"/>
    <w:rsid w:val="00351A87"/>
    <w:rsid w:val="00351EFC"/>
    <w:rsid w:val="00352433"/>
    <w:rsid w:val="00352778"/>
    <w:rsid w:val="003529D6"/>
    <w:rsid w:val="00352C2D"/>
    <w:rsid w:val="00353004"/>
    <w:rsid w:val="00353194"/>
    <w:rsid w:val="00353328"/>
    <w:rsid w:val="003535F7"/>
    <w:rsid w:val="003536FC"/>
    <w:rsid w:val="003538B0"/>
    <w:rsid w:val="00353B40"/>
    <w:rsid w:val="00353BE1"/>
    <w:rsid w:val="00353D43"/>
    <w:rsid w:val="003542E1"/>
    <w:rsid w:val="00354303"/>
    <w:rsid w:val="00354571"/>
    <w:rsid w:val="0035475C"/>
    <w:rsid w:val="0035493A"/>
    <w:rsid w:val="00354D42"/>
    <w:rsid w:val="00355157"/>
    <w:rsid w:val="00355524"/>
    <w:rsid w:val="00355B5B"/>
    <w:rsid w:val="00355BA7"/>
    <w:rsid w:val="00355C14"/>
    <w:rsid w:val="003563F6"/>
    <w:rsid w:val="003567B7"/>
    <w:rsid w:val="00356D1A"/>
    <w:rsid w:val="00357186"/>
    <w:rsid w:val="0035720B"/>
    <w:rsid w:val="0035765A"/>
    <w:rsid w:val="00357DF3"/>
    <w:rsid w:val="00357F84"/>
    <w:rsid w:val="00357FCD"/>
    <w:rsid w:val="00357FE5"/>
    <w:rsid w:val="0036077A"/>
    <w:rsid w:val="003608B5"/>
    <w:rsid w:val="00361079"/>
    <w:rsid w:val="0036129F"/>
    <w:rsid w:val="003615FC"/>
    <w:rsid w:val="00361701"/>
    <w:rsid w:val="00361D37"/>
    <w:rsid w:val="003620B1"/>
    <w:rsid w:val="00362849"/>
    <w:rsid w:val="00362A0C"/>
    <w:rsid w:val="00363083"/>
    <w:rsid w:val="00363AFB"/>
    <w:rsid w:val="00363B0F"/>
    <w:rsid w:val="00363CC8"/>
    <w:rsid w:val="00363DC4"/>
    <w:rsid w:val="00363FC4"/>
    <w:rsid w:val="00364063"/>
    <w:rsid w:val="003640CF"/>
    <w:rsid w:val="00364561"/>
    <w:rsid w:val="003645EF"/>
    <w:rsid w:val="00364852"/>
    <w:rsid w:val="00364870"/>
    <w:rsid w:val="00364AA8"/>
    <w:rsid w:val="00364D5F"/>
    <w:rsid w:val="00365045"/>
    <w:rsid w:val="00365114"/>
    <w:rsid w:val="003655CC"/>
    <w:rsid w:val="00365828"/>
    <w:rsid w:val="00365DDF"/>
    <w:rsid w:val="003661C3"/>
    <w:rsid w:val="00366334"/>
    <w:rsid w:val="003663D0"/>
    <w:rsid w:val="003663FA"/>
    <w:rsid w:val="00366A81"/>
    <w:rsid w:val="00366C0E"/>
    <w:rsid w:val="00366D3A"/>
    <w:rsid w:val="00366E1A"/>
    <w:rsid w:val="0036705C"/>
    <w:rsid w:val="003670AF"/>
    <w:rsid w:val="003671D4"/>
    <w:rsid w:val="003671D7"/>
    <w:rsid w:val="003678E6"/>
    <w:rsid w:val="0036799B"/>
    <w:rsid w:val="00370013"/>
    <w:rsid w:val="00370468"/>
    <w:rsid w:val="0037097C"/>
    <w:rsid w:val="00370A27"/>
    <w:rsid w:val="003717C3"/>
    <w:rsid w:val="0037181E"/>
    <w:rsid w:val="003719B9"/>
    <w:rsid w:val="00371BFC"/>
    <w:rsid w:val="00371F84"/>
    <w:rsid w:val="00372067"/>
    <w:rsid w:val="00372179"/>
    <w:rsid w:val="00372294"/>
    <w:rsid w:val="00372492"/>
    <w:rsid w:val="00372791"/>
    <w:rsid w:val="00372AFB"/>
    <w:rsid w:val="00372BF1"/>
    <w:rsid w:val="00372C59"/>
    <w:rsid w:val="003730C9"/>
    <w:rsid w:val="003732A5"/>
    <w:rsid w:val="00373569"/>
    <w:rsid w:val="00373C5E"/>
    <w:rsid w:val="00373E1D"/>
    <w:rsid w:val="0037404D"/>
    <w:rsid w:val="003741AB"/>
    <w:rsid w:val="00374BBA"/>
    <w:rsid w:val="00374BFA"/>
    <w:rsid w:val="00374C21"/>
    <w:rsid w:val="00374DB7"/>
    <w:rsid w:val="00374EC7"/>
    <w:rsid w:val="0037539F"/>
    <w:rsid w:val="003754CE"/>
    <w:rsid w:val="003754EC"/>
    <w:rsid w:val="003755FA"/>
    <w:rsid w:val="003758E1"/>
    <w:rsid w:val="00375C7F"/>
    <w:rsid w:val="00376117"/>
    <w:rsid w:val="003761C4"/>
    <w:rsid w:val="003764A1"/>
    <w:rsid w:val="00376768"/>
    <w:rsid w:val="00376DDE"/>
    <w:rsid w:val="0037722B"/>
    <w:rsid w:val="00377497"/>
    <w:rsid w:val="00377874"/>
    <w:rsid w:val="00377AA1"/>
    <w:rsid w:val="00377AAD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A3"/>
    <w:rsid w:val="00380C1C"/>
    <w:rsid w:val="00381114"/>
    <w:rsid w:val="0038118C"/>
    <w:rsid w:val="003811EA"/>
    <w:rsid w:val="0038124D"/>
    <w:rsid w:val="0038137C"/>
    <w:rsid w:val="003816BE"/>
    <w:rsid w:val="00381BB6"/>
    <w:rsid w:val="0038220C"/>
    <w:rsid w:val="0038253B"/>
    <w:rsid w:val="003828E3"/>
    <w:rsid w:val="00382FCD"/>
    <w:rsid w:val="0038366D"/>
    <w:rsid w:val="00383681"/>
    <w:rsid w:val="003836AA"/>
    <w:rsid w:val="00383FB7"/>
    <w:rsid w:val="00384775"/>
    <w:rsid w:val="00384BAA"/>
    <w:rsid w:val="00384E1E"/>
    <w:rsid w:val="00385104"/>
    <w:rsid w:val="0038528D"/>
    <w:rsid w:val="0038581D"/>
    <w:rsid w:val="00386386"/>
    <w:rsid w:val="003867A8"/>
    <w:rsid w:val="0038693A"/>
    <w:rsid w:val="003871F7"/>
    <w:rsid w:val="003876B9"/>
    <w:rsid w:val="00387856"/>
    <w:rsid w:val="003878AE"/>
    <w:rsid w:val="0038792B"/>
    <w:rsid w:val="00387D23"/>
    <w:rsid w:val="00390391"/>
    <w:rsid w:val="003908A5"/>
    <w:rsid w:val="00390951"/>
    <w:rsid w:val="00390A7F"/>
    <w:rsid w:val="00390B9A"/>
    <w:rsid w:val="003910D1"/>
    <w:rsid w:val="003913ED"/>
    <w:rsid w:val="00391EB9"/>
    <w:rsid w:val="00391FC7"/>
    <w:rsid w:val="00392029"/>
    <w:rsid w:val="003922B3"/>
    <w:rsid w:val="00392376"/>
    <w:rsid w:val="00392966"/>
    <w:rsid w:val="00392B4F"/>
    <w:rsid w:val="0039332D"/>
    <w:rsid w:val="0039344C"/>
    <w:rsid w:val="00393D5E"/>
    <w:rsid w:val="00393E22"/>
    <w:rsid w:val="003940BF"/>
    <w:rsid w:val="00394206"/>
    <w:rsid w:val="00394D10"/>
    <w:rsid w:val="00394D45"/>
    <w:rsid w:val="00395387"/>
    <w:rsid w:val="003953B7"/>
    <w:rsid w:val="00395599"/>
    <w:rsid w:val="0039573A"/>
    <w:rsid w:val="0039577B"/>
    <w:rsid w:val="003957D3"/>
    <w:rsid w:val="003958EE"/>
    <w:rsid w:val="00395931"/>
    <w:rsid w:val="00395F2C"/>
    <w:rsid w:val="00396AA2"/>
    <w:rsid w:val="00397014"/>
    <w:rsid w:val="00397473"/>
    <w:rsid w:val="003977A9"/>
    <w:rsid w:val="00397AF7"/>
    <w:rsid w:val="00397D5B"/>
    <w:rsid w:val="00397E9C"/>
    <w:rsid w:val="003A04F7"/>
    <w:rsid w:val="003A0723"/>
    <w:rsid w:val="003A0903"/>
    <w:rsid w:val="003A1AC6"/>
    <w:rsid w:val="003A21ED"/>
    <w:rsid w:val="003A237A"/>
    <w:rsid w:val="003A2409"/>
    <w:rsid w:val="003A2584"/>
    <w:rsid w:val="003A2A91"/>
    <w:rsid w:val="003A2C2A"/>
    <w:rsid w:val="003A2EE5"/>
    <w:rsid w:val="003A3058"/>
    <w:rsid w:val="003A30DD"/>
    <w:rsid w:val="003A323D"/>
    <w:rsid w:val="003A35D4"/>
    <w:rsid w:val="003A376B"/>
    <w:rsid w:val="003A3E6B"/>
    <w:rsid w:val="003A43C6"/>
    <w:rsid w:val="003A43D5"/>
    <w:rsid w:val="003A469A"/>
    <w:rsid w:val="003A4886"/>
    <w:rsid w:val="003A495E"/>
    <w:rsid w:val="003A4A49"/>
    <w:rsid w:val="003A4F5B"/>
    <w:rsid w:val="003A4F6C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71F1"/>
    <w:rsid w:val="003A72CB"/>
    <w:rsid w:val="003A72EE"/>
    <w:rsid w:val="003A72F8"/>
    <w:rsid w:val="003A736E"/>
    <w:rsid w:val="003A74AE"/>
    <w:rsid w:val="003A7D4E"/>
    <w:rsid w:val="003A7D56"/>
    <w:rsid w:val="003B0201"/>
    <w:rsid w:val="003B099F"/>
    <w:rsid w:val="003B0A9F"/>
    <w:rsid w:val="003B0B10"/>
    <w:rsid w:val="003B0B41"/>
    <w:rsid w:val="003B0F93"/>
    <w:rsid w:val="003B1210"/>
    <w:rsid w:val="003B128A"/>
    <w:rsid w:val="003B1411"/>
    <w:rsid w:val="003B174F"/>
    <w:rsid w:val="003B17E9"/>
    <w:rsid w:val="003B194B"/>
    <w:rsid w:val="003B2230"/>
    <w:rsid w:val="003B255A"/>
    <w:rsid w:val="003B26AB"/>
    <w:rsid w:val="003B28FD"/>
    <w:rsid w:val="003B2905"/>
    <w:rsid w:val="003B2968"/>
    <w:rsid w:val="003B2B82"/>
    <w:rsid w:val="003B2C42"/>
    <w:rsid w:val="003B2E9F"/>
    <w:rsid w:val="003B3478"/>
    <w:rsid w:val="003B3672"/>
    <w:rsid w:val="003B3B88"/>
    <w:rsid w:val="003B40E7"/>
    <w:rsid w:val="003B4293"/>
    <w:rsid w:val="003B438B"/>
    <w:rsid w:val="003B455D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775"/>
    <w:rsid w:val="003B6CA7"/>
    <w:rsid w:val="003B6EB8"/>
    <w:rsid w:val="003B7484"/>
    <w:rsid w:val="003B7975"/>
    <w:rsid w:val="003C073A"/>
    <w:rsid w:val="003C07EA"/>
    <w:rsid w:val="003C129F"/>
    <w:rsid w:val="003C1381"/>
    <w:rsid w:val="003C1394"/>
    <w:rsid w:val="003C13A2"/>
    <w:rsid w:val="003C1654"/>
    <w:rsid w:val="003C1B04"/>
    <w:rsid w:val="003C2DBC"/>
    <w:rsid w:val="003C2FA8"/>
    <w:rsid w:val="003C3693"/>
    <w:rsid w:val="003C39E5"/>
    <w:rsid w:val="003C3B9E"/>
    <w:rsid w:val="003C4023"/>
    <w:rsid w:val="003C4D5E"/>
    <w:rsid w:val="003C4D6A"/>
    <w:rsid w:val="003C547B"/>
    <w:rsid w:val="003C54A3"/>
    <w:rsid w:val="003C559F"/>
    <w:rsid w:val="003C5A7B"/>
    <w:rsid w:val="003C5D90"/>
    <w:rsid w:val="003C619D"/>
    <w:rsid w:val="003C6798"/>
    <w:rsid w:val="003C67ED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540"/>
    <w:rsid w:val="003D05DE"/>
    <w:rsid w:val="003D084A"/>
    <w:rsid w:val="003D0F86"/>
    <w:rsid w:val="003D13AE"/>
    <w:rsid w:val="003D1504"/>
    <w:rsid w:val="003D1A65"/>
    <w:rsid w:val="003D1A96"/>
    <w:rsid w:val="003D1ADD"/>
    <w:rsid w:val="003D1D60"/>
    <w:rsid w:val="003D2108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8A0"/>
    <w:rsid w:val="003D3EA2"/>
    <w:rsid w:val="003D3ECC"/>
    <w:rsid w:val="003D3FB3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D3"/>
    <w:rsid w:val="003D5E13"/>
    <w:rsid w:val="003D5E8D"/>
    <w:rsid w:val="003D5F89"/>
    <w:rsid w:val="003D6018"/>
    <w:rsid w:val="003D6AA3"/>
    <w:rsid w:val="003D6BBA"/>
    <w:rsid w:val="003D7042"/>
    <w:rsid w:val="003D70AE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532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6093"/>
    <w:rsid w:val="003E6682"/>
    <w:rsid w:val="003E670E"/>
    <w:rsid w:val="003E67F5"/>
    <w:rsid w:val="003E6EDD"/>
    <w:rsid w:val="003E6FB1"/>
    <w:rsid w:val="003E6FE0"/>
    <w:rsid w:val="003E7133"/>
    <w:rsid w:val="003E7A88"/>
    <w:rsid w:val="003E7AAE"/>
    <w:rsid w:val="003F0047"/>
    <w:rsid w:val="003F09E8"/>
    <w:rsid w:val="003F0EDA"/>
    <w:rsid w:val="003F1148"/>
    <w:rsid w:val="003F182E"/>
    <w:rsid w:val="003F1B98"/>
    <w:rsid w:val="003F1F59"/>
    <w:rsid w:val="003F2073"/>
    <w:rsid w:val="003F20F9"/>
    <w:rsid w:val="003F2748"/>
    <w:rsid w:val="003F2A9C"/>
    <w:rsid w:val="003F2CF8"/>
    <w:rsid w:val="003F2F4E"/>
    <w:rsid w:val="003F312F"/>
    <w:rsid w:val="003F3691"/>
    <w:rsid w:val="003F3D08"/>
    <w:rsid w:val="003F46B4"/>
    <w:rsid w:val="003F4D0B"/>
    <w:rsid w:val="003F5304"/>
    <w:rsid w:val="003F5688"/>
    <w:rsid w:val="003F618E"/>
    <w:rsid w:val="003F6591"/>
    <w:rsid w:val="003F67DA"/>
    <w:rsid w:val="003F6CAF"/>
    <w:rsid w:val="003F6CB5"/>
    <w:rsid w:val="003F6EA7"/>
    <w:rsid w:val="003F7102"/>
    <w:rsid w:val="003F7480"/>
    <w:rsid w:val="003F7887"/>
    <w:rsid w:val="003F78B7"/>
    <w:rsid w:val="003F7A9D"/>
    <w:rsid w:val="003F7B76"/>
    <w:rsid w:val="003F7CB4"/>
    <w:rsid w:val="003F7D00"/>
    <w:rsid w:val="00400435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F3"/>
    <w:rsid w:val="00402166"/>
    <w:rsid w:val="00402226"/>
    <w:rsid w:val="004023E6"/>
    <w:rsid w:val="004024E9"/>
    <w:rsid w:val="00402557"/>
    <w:rsid w:val="00402EE7"/>
    <w:rsid w:val="00402F21"/>
    <w:rsid w:val="004039C4"/>
    <w:rsid w:val="00403DEA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E4C"/>
    <w:rsid w:val="004070D0"/>
    <w:rsid w:val="004072DF"/>
    <w:rsid w:val="00407494"/>
    <w:rsid w:val="00407B8A"/>
    <w:rsid w:val="00407C75"/>
    <w:rsid w:val="00407D7A"/>
    <w:rsid w:val="00407E89"/>
    <w:rsid w:val="004104A8"/>
    <w:rsid w:val="004105B8"/>
    <w:rsid w:val="00410799"/>
    <w:rsid w:val="00410B4C"/>
    <w:rsid w:val="0041118F"/>
    <w:rsid w:val="0041146C"/>
    <w:rsid w:val="004117F7"/>
    <w:rsid w:val="004119F6"/>
    <w:rsid w:val="00411A37"/>
    <w:rsid w:val="00411A54"/>
    <w:rsid w:val="00411AEB"/>
    <w:rsid w:val="00411FE5"/>
    <w:rsid w:val="00412125"/>
    <w:rsid w:val="004125AA"/>
    <w:rsid w:val="00412621"/>
    <w:rsid w:val="00412AFA"/>
    <w:rsid w:val="00412B7F"/>
    <w:rsid w:val="00412FAC"/>
    <w:rsid w:val="00413097"/>
    <w:rsid w:val="00413468"/>
    <w:rsid w:val="00413798"/>
    <w:rsid w:val="004137E4"/>
    <w:rsid w:val="00413A8B"/>
    <w:rsid w:val="004141D1"/>
    <w:rsid w:val="0041434F"/>
    <w:rsid w:val="004145B4"/>
    <w:rsid w:val="00414690"/>
    <w:rsid w:val="00414A06"/>
    <w:rsid w:val="00414C5D"/>
    <w:rsid w:val="00414D8E"/>
    <w:rsid w:val="00414FF3"/>
    <w:rsid w:val="004151FB"/>
    <w:rsid w:val="0041550D"/>
    <w:rsid w:val="0041594C"/>
    <w:rsid w:val="004159DB"/>
    <w:rsid w:val="00415AA9"/>
    <w:rsid w:val="00415C3B"/>
    <w:rsid w:val="0041600F"/>
    <w:rsid w:val="004164FB"/>
    <w:rsid w:val="004166F8"/>
    <w:rsid w:val="00416BFA"/>
    <w:rsid w:val="00417456"/>
    <w:rsid w:val="004177C0"/>
    <w:rsid w:val="004178CC"/>
    <w:rsid w:val="00417CA5"/>
    <w:rsid w:val="00417F1A"/>
    <w:rsid w:val="00420248"/>
    <w:rsid w:val="0042036F"/>
    <w:rsid w:val="004209E6"/>
    <w:rsid w:val="00420ED7"/>
    <w:rsid w:val="00420F0C"/>
    <w:rsid w:val="004210E0"/>
    <w:rsid w:val="004217E6"/>
    <w:rsid w:val="00421810"/>
    <w:rsid w:val="004218A6"/>
    <w:rsid w:val="004218B7"/>
    <w:rsid w:val="00421C00"/>
    <w:rsid w:val="0042210D"/>
    <w:rsid w:val="00422CD0"/>
    <w:rsid w:val="00422DDF"/>
    <w:rsid w:val="0042330F"/>
    <w:rsid w:val="004235C8"/>
    <w:rsid w:val="00423856"/>
    <w:rsid w:val="00423E86"/>
    <w:rsid w:val="00424791"/>
    <w:rsid w:val="00424792"/>
    <w:rsid w:val="00424CBD"/>
    <w:rsid w:val="00424CF8"/>
    <w:rsid w:val="0042512B"/>
    <w:rsid w:val="00425267"/>
    <w:rsid w:val="00425786"/>
    <w:rsid w:val="00425816"/>
    <w:rsid w:val="0042586A"/>
    <w:rsid w:val="00425A5E"/>
    <w:rsid w:val="00425BB8"/>
    <w:rsid w:val="00425DDE"/>
    <w:rsid w:val="00425F76"/>
    <w:rsid w:val="004263B7"/>
    <w:rsid w:val="00426D0B"/>
    <w:rsid w:val="00426FBE"/>
    <w:rsid w:val="004274D7"/>
    <w:rsid w:val="004277C3"/>
    <w:rsid w:val="00427993"/>
    <w:rsid w:val="00427D68"/>
    <w:rsid w:val="00427F92"/>
    <w:rsid w:val="00427F96"/>
    <w:rsid w:val="004301F5"/>
    <w:rsid w:val="00430206"/>
    <w:rsid w:val="00430315"/>
    <w:rsid w:val="004303C1"/>
    <w:rsid w:val="0043069B"/>
    <w:rsid w:val="004307E2"/>
    <w:rsid w:val="00430879"/>
    <w:rsid w:val="00430983"/>
    <w:rsid w:val="00430D83"/>
    <w:rsid w:val="00430FD2"/>
    <w:rsid w:val="00431054"/>
    <w:rsid w:val="00431200"/>
    <w:rsid w:val="004313A4"/>
    <w:rsid w:val="004319B5"/>
    <w:rsid w:val="00431E84"/>
    <w:rsid w:val="00431EDE"/>
    <w:rsid w:val="004325F7"/>
    <w:rsid w:val="0043271B"/>
    <w:rsid w:val="00432A46"/>
    <w:rsid w:val="00432DC0"/>
    <w:rsid w:val="004333C6"/>
    <w:rsid w:val="0043341C"/>
    <w:rsid w:val="004336D0"/>
    <w:rsid w:val="004338EA"/>
    <w:rsid w:val="00433C86"/>
    <w:rsid w:val="00433FFF"/>
    <w:rsid w:val="004340A1"/>
    <w:rsid w:val="004345DB"/>
    <w:rsid w:val="00434A03"/>
    <w:rsid w:val="004352A0"/>
    <w:rsid w:val="00435316"/>
    <w:rsid w:val="00435436"/>
    <w:rsid w:val="004359A5"/>
    <w:rsid w:val="00435A5D"/>
    <w:rsid w:val="00435A9D"/>
    <w:rsid w:val="00435BD8"/>
    <w:rsid w:val="00436025"/>
    <w:rsid w:val="00436716"/>
    <w:rsid w:val="004369DC"/>
    <w:rsid w:val="00436A4E"/>
    <w:rsid w:val="00436BE7"/>
    <w:rsid w:val="00436C40"/>
    <w:rsid w:val="004370FA"/>
    <w:rsid w:val="00437C77"/>
    <w:rsid w:val="0044001E"/>
    <w:rsid w:val="00440250"/>
    <w:rsid w:val="00440CBF"/>
    <w:rsid w:val="00440CFF"/>
    <w:rsid w:val="004413B9"/>
    <w:rsid w:val="00441406"/>
    <w:rsid w:val="004416F7"/>
    <w:rsid w:val="00441A12"/>
    <w:rsid w:val="00441B3E"/>
    <w:rsid w:val="00441BE8"/>
    <w:rsid w:val="00441F20"/>
    <w:rsid w:val="0044212F"/>
    <w:rsid w:val="0044225D"/>
    <w:rsid w:val="00442338"/>
    <w:rsid w:val="00442633"/>
    <w:rsid w:val="00442894"/>
    <w:rsid w:val="00442B19"/>
    <w:rsid w:val="00442DF3"/>
    <w:rsid w:val="00442E05"/>
    <w:rsid w:val="00442FA2"/>
    <w:rsid w:val="00442FDD"/>
    <w:rsid w:val="0044310E"/>
    <w:rsid w:val="00443412"/>
    <w:rsid w:val="00443423"/>
    <w:rsid w:val="00443684"/>
    <w:rsid w:val="0044373D"/>
    <w:rsid w:val="004437D6"/>
    <w:rsid w:val="00443830"/>
    <w:rsid w:val="00443ECC"/>
    <w:rsid w:val="004440E2"/>
    <w:rsid w:val="00444131"/>
    <w:rsid w:val="0044443D"/>
    <w:rsid w:val="0044469F"/>
    <w:rsid w:val="00444A34"/>
    <w:rsid w:val="00444B36"/>
    <w:rsid w:val="00444C10"/>
    <w:rsid w:val="00444D45"/>
    <w:rsid w:val="004450E7"/>
    <w:rsid w:val="004457E0"/>
    <w:rsid w:val="00445A3C"/>
    <w:rsid w:val="00445AF2"/>
    <w:rsid w:val="00445AF4"/>
    <w:rsid w:val="00445D41"/>
    <w:rsid w:val="00445E50"/>
    <w:rsid w:val="00446761"/>
    <w:rsid w:val="00446A6E"/>
    <w:rsid w:val="00446CB1"/>
    <w:rsid w:val="00446DC4"/>
    <w:rsid w:val="00447B76"/>
    <w:rsid w:val="00447F89"/>
    <w:rsid w:val="00450113"/>
    <w:rsid w:val="00450951"/>
    <w:rsid w:val="004509CF"/>
    <w:rsid w:val="00450AC7"/>
    <w:rsid w:val="00450B41"/>
    <w:rsid w:val="00450CAE"/>
    <w:rsid w:val="00450EE7"/>
    <w:rsid w:val="004512D4"/>
    <w:rsid w:val="004513A9"/>
    <w:rsid w:val="004513BF"/>
    <w:rsid w:val="00451536"/>
    <w:rsid w:val="00451E38"/>
    <w:rsid w:val="00451F8C"/>
    <w:rsid w:val="004523D8"/>
    <w:rsid w:val="004525BE"/>
    <w:rsid w:val="0045291C"/>
    <w:rsid w:val="004529E2"/>
    <w:rsid w:val="00452C1B"/>
    <w:rsid w:val="00452C45"/>
    <w:rsid w:val="00452CEB"/>
    <w:rsid w:val="00452F82"/>
    <w:rsid w:val="004531A0"/>
    <w:rsid w:val="004531BC"/>
    <w:rsid w:val="0045367D"/>
    <w:rsid w:val="004537AB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8D1"/>
    <w:rsid w:val="00455E75"/>
    <w:rsid w:val="004562F3"/>
    <w:rsid w:val="004563AF"/>
    <w:rsid w:val="00456691"/>
    <w:rsid w:val="00456EAE"/>
    <w:rsid w:val="00457208"/>
    <w:rsid w:val="00457A88"/>
    <w:rsid w:val="00457E7D"/>
    <w:rsid w:val="00460556"/>
    <w:rsid w:val="0046058F"/>
    <w:rsid w:val="00461567"/>
    <w:rsid w:val="004615CB"/>
    <w:rsid w:val="00461C58"/>
    <w:rsid w:val="00461DF5"/>
    <w:rsid w:val="0046205D"/>
    <w:rsid w:val="0046252B"/>
    <w:rsid w:val="004625CD"/>
    <w:rsid w:val="0046292F"/>
    <w:rsid w:val="00462ABD"/>
    <w:rsid w:val="00462E47"/>
    <w:rsid w:val="00462EDC"/>
    <w:rsid w:val="0046362B"/>
    <w:rsid w:val="004639C8"/>
    <w:rsid w:val="00463E37"/>
    <w:rsid w:val="004645B9"/>
    <w:rsid w:val="00464E92"/>
    <w:rsid w:val="00464FF5"/>
    <w:rsid w:val="0046520C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4E4"/>
    <w:rsid w:val="004674FD"/>
    <w:rsid w:val="00467554"/>
    <w:rsid w:val="00467CBB"/>
    <w:rsid w:val="00467E40"/>
    <w:rsid w:val="00470262"/>
    <w:rsid w:val="00470B2C"/>
    <w:rsid w:val="00470DEB"/>
    <w:rsid w:val="00470DED"/>
    <w:rsid w:val="00470F67"/>
    <w:rsid w:val="0047174B"/>
    <w:rsid w:val="00471A84"/>
    <w:rsid w:val="00471E96"/>
    <w:rsid w:val="00472030"/>
    <w:rsid w:val="004721CC"/>
    <w:rsid w:val="004723EF"/>
    <w:rsid w:val="00472C3F"/>
    <w:rsid w:val="00473111"/>
    <w:rsid w:val="00473127"/>
    <w:rsid w:val="00473734"/>
    <w:rsid w:val="00473940"/>
    <w:rsid w:val="0047444B"/>
    <w:rsid w:val="00474910"/>
    <w:rsid w:val="00474A67"/>
    <w:rsid w:val="00474C81"/>
    <w:rsid w:val="00474CDE"/>
    <w:rsid w:val="00474E5E"/>
    <w:rsid w:val="00475046"/>
    <w:rsid w:val="00475083"/>
    <w:rsid w:val="0047568A"/>
    <w:rsid w:val="00475AC8"/>
    <w:rsid w:val="00475C84"/>
    <w:rsid w:val="00475F81"/>
    <w:rsid w:val="00476274"/>
    <w:rsid w:val="0047628D"/>
    <w:rsid w:val="004769FD"/>
    <w:rsid w:val="00476AA3"/>
    <w:rsid w:val="00476E0A"/>
    <w:rsid w:val="00477D48"/>
    <w:rsid w:val="0048029C"/>
    <w:rsid w:val="00480682"/>
    <w:rsid w:val="004808C0"/>
    <w:rsid w:val="004809AE"/>
    <w:rsid w:val="00481084"/>
    <w:rsid w:val="00481726"/>
    <w:rsid w:val="004817F9"/>
    <w:rsid w:val="0048184A"/>
    <w:rsid w:val="004819E1"/>
    <w:rsid w:val="00482262"/>
    <w:rsid w:val="004823B1"/>
    <w:rsid w:val="0048273B"/>
    <w:rsid w:val="00482B97"/>
    <w:rsid w:val="00482C83"/>
    <w:rsid w:val="00482DDF"/>
    <w:rsid w:val="00482EA5"/>
    <w:rsid w:val="00483058"/>
    <w:rsid w:val="004831A8"/>
    <w:rsid w:val="00483B18"/>
    <w:rsid w:val="00483CB4"/>
    <w:rsid w:val="00484512"/>
    <w:rsid w:val="004847C4"/>
    <w:rsid w:val="004847DE"/>
    <w:rsid w:val="00484D3E"/>
    <w:rsid w:val="00484EF3"/>
    <w:rsid w:val="0048508F"/>
    <w:rsid w:val="00485A8C"/>
    <w:rsid w:val="00486621"/>
    <w:rsid w:val="00486ACE"/>
    <w:rsid w:val="00486C45"/>
    <w:rsid w:val="00486C4B"/>
    <w:rsid w:val="00486C8F"/>
    <w:rsid w:val="00486CCE"/>
    <w:rsid w:val="00486F71"/>
    <w:rsid w:val="00487019"/>
    <w:rsid w:val="004872C7"/>
    <w:rsid w:val="00487330"/>
    <w:rsid w:val="004876BC"/>
    <w:rsid w:val="00487A6B"/>
    <w:rsid w:val="00487B08"/>
    <w:rsid w:val="00487D9B"/>
    <w:rsid w:val="00487F25"/>
    <w:rsid w:val="004908B5"/>
    <w:rsid w:val="00490D9F"/>
    <w:rsid w:val="00491034"/>
    <w:rsid w:val="00491D71"/>
    <w:rsid w:val="00491F73"/>
    <w:rsid w:val="004924B4"/>
    <w:rsid w:val="0049259B"/>
    <w:rsid w:val="00492A47"/>
    <w:rsid w:val="00492A71"/>
    <w:rsid w:val="00492B34"/>
    <w:rsid w:val="00492CEF"/>
    <w:rsid w:val="00492E1C"/>
    <w:rsid w:val="004932C5"/>
    <w:rsid w:val="0049331C"/>
    <w:rsid w:val="004936F4"/>
    <w:rsid w:val="00493B6A"/>
    <w:rsid w:val="00493F63"/>
    <w:rsid w:val="004946EF"/>
    <w:rsid w:val="0049496B"/>
    <w:rsid w:val="00494AE8"/>
    <w:rsid w:val="00495446"/>
    <w:rsid w:val="00495497"/>
    <w:rsid w:val="004956F7"/>
    <w:rsid w:val="00495F7C"/>
    <w:rsid w:val="00496419"/>
    <w:rsid w:val="00496603"/>
    <w:rsid w:val="00496B25"/>
    <w:rsid w:val="00496BC0"/>
    <w:rsid w:val="00496E48"/>
    <w:rsid w:val="0049723D"/>
    <w:rsid w:val="00497E2D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109F"/>
    <w:rsid w:val="004A11AD"/>
    <w:rsid w:val="004A1278"/>
    <w:rsid w:val="004A1299"/>
    <w:rsid w:val="004A1344"/>
    <w:rsid w:val="004A15DE"/>
    <w:rsid w:val="004A1635"/>
    <w:rsid w:val="004A1DF0"/>
    <w:rsid w:val="004A20A4"/>
    <w:rsid w:val="004A21EA"/>
    <w:rsid w:val="004A23BA"/>
    <w:rsid w:val="004A2688"/>
    <w:rsid w:val="004A2919"/>
    <w:rsid w:val="004A2A8D"/>
    <w:rsid w:val="004A2ACC"/>
    <w:rsid w:val="004A2C75"/>
    <w:rsid w:val="004A2FD6"/>
    <w:rsid w:val="004A3935"/>
    <w:rsid w:val="004A3988"/>
    <w:rsid w:val="004A3CB2"/>
    <w:rsid w:val="004A3D46"/>
    <w:rsid w:val="004A3DEE"/>
    <w:rsid w:val="004A3EAD"/>
    <w:rsid w:val="004A42E4"/>
    <w:rsid w:val="004A45E1"/>
    <w:rsid w:val="004A467E"/>
    <w:rsid w:val="004A47E1"/>
    <w:rsid w:val="004A4958"/>
    <w:rsid w:val="004A4B2D"/>
    <w:rsid w:val="004A4B35"/>
    <w:rsid w:val="004A507A"/>
    <w:rsid w:val="004A5573"/>
    <w:rsid w:val="004A59C0"/>
    <w:rsid w:val="004A59DE"/>
    <w:rsid w:val="004A5EB2"/>
    <w:rsid w:val="004A5EC6"/>
    <w:rsid w:val="004A5F47"/>
    <w:rsid w:val="004A60BC"/>
    <w:rsid w:val="004A60E1"/>
    <w:rsid w:val="004A6105"/>
    <w:rsid w:val="004A6B5F"/>
    <w:rsid w:val="004A6E1B"/>
    <w:rsid w:val="004A703C"/>
    <w:rsid w:val="004A759E"/>
    <w:rsid w:val="004A7B15"/>
    <w:rsid w:val="004A7FF9"/>
    <w:rsid w:val="004B0471"/>
    <w:rsid w:val="004B0776"/>
    <w:rsid w:val="004B0883"/>
    <w:rsid w:val="004B0C43"/>
    <w:rsid w:val="004B0D5A"/>
    <w:rsid w:val="004B0E4D"/>
    <w:rsid w:val="004B0EA0"/>
    <w:rsid w:val="004B1102"/>
    <w:rsid w:val="004B1171"/>
    <w:rsid w:val="004B1200"/>
    <w:rsid w:val="004B15BD"/>
    <w:rsid w:val="004B16DD"/>
    <w:rsid w:val="004B17C5"/>
    <w:rsid w:val="004B19D1"/>
    <w:rsid w:val="004B1F1A"/>
    <w:rsid w:val="004B2023"/>
    <w:rsid w:val="004B21A7"/>
    <w:rsid w:val="004B21BE"/>
    <w:rsid w:val="004B27EA"/>
    <w:rsid w:val="004B2CEB"/>
    <w:rsid w:val="004B2D20"/>
    <w:rsid w:val="004B2DE9"/>
    <w:rsid w:val="004B3202"/>
    <w:rsid w:val="004B3679"/>
    <w:rsid w:val="004B367A"/>
    <w:rsid w:val="004B3AC6"/>
    <w:rsid w:val="004B3D4F"/>
    <w:rsid w:val="004B3D9C"/>
    <w:rsid w:val="004B3E6D"/>
    <w:rsid w:val="004B4067"/>
    <w:rsid w:val="004B40C3"/>
    <w:rsid w:val="004B421A"/>
    <w:rsid w:val="004B4346"/>
    <w:rsid w:val="004B45E1"/>
    <w:rsid w:val="004B47FF"/>
    <w:rsid w:val="004B4C8E"/>
    <w:rsid w:val="004B4D21"/>
    <w:rsid w:val="004B502A"/>
    <w:rsid w:val="004B526A"/>
    <w:rsid w:val="004B53DD"/>
    <w:rsid w:val="004B5765"/>
    <w:rsid w:val="004B5C66"/>
    <w:rsid w:val="004B5F62"/>
    <w:rsid w:val="004B6314"/>
    <w:rsid w:val="004B66D6"/>
    <w:rsid w:val="004B67B4"/>
    <w:rsid w:val="004B68CA"/>
    <w:rsid w:val="004B711F"/>
    <w:rsid w:val="004B71DB"/>
    <w:rsid w:val="004B7514"/>
    <w:rsid w:val="004C025C"/>
    <w:rsid w:val="004C069F"/>
    <w:rsid w:val="004C0850"/>
    <w:rsid w:val="004C0E5B"/>
    <w:rsid w:val="004C122A"/>
    <w:rsid w:val="004C1683"/>
    <w:rsid w:val="004C16A9"/>
    <w:rsid w:val="004C1A9A"/>
    <w:rsid w:val="004C1E8E"/>
    <w:rsid w:val="004C207A"/>
    <w:rsid w:val="004C239A"/>
    <w:rsid w:val="004C25C6"/>
    <w:rsid w:val="004C2964"/>
    <w:rsid w:val="004C2A06"/>
    <w:rsid w:val="004C2C68"/>
    <w:rsid w:val="004C3175"/>
    <w:rsid w:val="004C32ED"/>
    <w:rsid w:val="004C38EA"/>
    <w:rsid w:val="004C3A33"/>
    <w:rsid w:val="004C3C1D"/>
    <w:rsid w:val="004C3C75"/>
    <w:rsid w:val="004C3DAF"/>
    <w:rsid w:val="004C3DD1"/>
    <w:rsid w:val="004C3F8E"/>
    <w:rsid w:val="004C3FFF"/>
    <w:rsid w:val="004C41CE"/>
    <w:rsid w:val="004C4810"/>
    <w:rsid w:val="004C491B"/>
    <w:rsid w:val="004C4C01"/>
    <w:rsid w:val="004C50F9"/>
    <w:rsid w:val="004C5468"/>
    <w:rsid w:val="004C54B4"/>
    <w:rsid w:val="004C5672"/>
    <w:rsid w:val="004C65A8"/>
    <w:rsid w:val="004C67A8"/>
    <w:rsid w:val="004C6D54"/>
    <w:rsid w:val="004C76F0"/>
    <w:rsid w:val="004C791D"/>
    <w:rsid w:val="004C79EF"/>
    <w:rsid w:val="004C7B32"/>
    <w:rsid w:val="004C7C0B"/>
    <w:rsid w:val="004D0566"/>
    <w:rsid w:val="004D0752"/>
    <w:rsid w:val="004D07DF"/>
    <w:rsid w:val="004D108A"/>
    <w:rsid w:val="004D114A"/>
    <w:rsid w:val="004D1642"/>
    <w:rsid w:val="004D1EDB"/>
    <w:rsid w:val="004D1F15"/>
    <w:rsid w:val="004D21C2"/>
    <w:rsid w:val="004D2350"/>
    <w:rsid w:val="004D2478"/>
    <w:rsid w:val="004D27EF"/>
    <w:rsid w:val="004D282F"/>
    <w:rsid w:val="004D2A6A"/>
    <w:rsid w:val="004D2C8D"/>
    <w:rsid w:val="004D2D5F"/>
    <w:rsid w:val="004D3228"/>
    <w:rsid w:val="004D3341"/>
    <w:rsid w:val="004D34BE"/>
    <w:rsid w:val="004D3938"/>
    <w:rsid w:val="004D3DF0"/>
    <w:rsid w:val="004D4747"/>
    <w:rsid w:val="004D4B0C"/>
    <w:rsid w:val="004D4CBE"/>
    <w:rsid w:val="004D4CDC"/>
    <w:rsid w:val="004D4E90"/>
    <w:rsid w:val="004D54AD"/>
    <w:rsid w:val="004D55A3"/>
    <w:rsid w:val="004D59DC"/>
    <w:rsid w:val="004D59FC"/>
    <w:rsid w:val="004D5DCF"/>
    <w:rsid w:val="004D6776"/>
    <w:rsid w:val="004D69D1"/>
    <w:rsid w:val="004D6B04"/>
    <w:rsid w:val="004D6C75"/>
    <w:rsid w:val="004D6EC2"/>
    <w:rsid w:val="004D6F18"/>
    <w:rsid w:val="004D7F87"/>
    <w:rsid w:val="004D7FB1"/>
    <w:rsid w:val="004E035B"/>
    <w:rsid w:val="004E098B"/>
    <w:rsid w:val="004E09BF"/>
    <w:rsid w:val="004E1990"/>
    <w:rsid w:val="004E19CA"/>
    <w:rsid w:val="004E1F37"/>
    <w:rsid w:val="004E230D"/>
    <w:rsid w:val="004E2A15"/>
    <w:rsid w:val="004E2C5F"/>
    <w:rsid w:val="004E2E99"/>
    <w:rsid w:val="004E3807"/>
    <w:rsid w:val="004E3B6B"/>
    <w:rsid w:val="004E48F6"/>
    <w:rsid w:val="004E4940"/>
    <w:rsid w:val="004E4955"/>
    <w:rsid w:val="004E4A45"/>
    <w:rsid w:val="004E504C"/>
    <w:rsid w:val="004E51F3"/>
    <w:rsid w:val="004E5202"/>
    <w:rsid w:val="004E5298"/>
    <w:rsid w:val="004E529B"/>
    <w:rsid w:val="004E52FC"/>
    <w:rsid w:val="004E537B"/>
    <w:rsid w:val="004E5CAD"/>
    <w:rsid w:val="004E5CC5"/>
    <w:rsid w:val="004E640F"/>
    <w:rsid w:val="004E651C"/>
    <w:rsid w:val="004E69A4"/>
    <w:rsid w:val="004E6CC3"/>
    <w:rsid w:val="004E6F23"/>
    <w:rsid w:val="004E70E1"/>
    <w:rsid w:val="004E7147"/>
    <w:rsid w:val="004E7552"/>
    <w:rsid w:val="004E77C8"/>
    <w:rsid w:val="004E77FF"/>
    <w:rsid w:val="004E7D46"/>
    <w:rsid w:val="004F0432"/>
    <w:rsid w:val="004F07FF"/>
    <w:rsid w:val="004F098A"/>
    <w:rsid w:val="004F1930"/>
    <w:rsid w:val="004F1C96"/>
    <w:rsid w:val="004F1D46"/>
    <w:rsid w:val="004F21F9"/>
    <w:rsid w:val="004F2721"/>
    <w:rsid w:val="004F2D7B"/>
    <w:rsid w:val="004F2DAB"/>
    <w:rsid w:val="004F2F7E"/>
    <w:rsid w:val="004F388E"/>
    <w:rsid w:val="004F3E1B"/>
    <w:rsid w:val="004F3EC0"/>
    <w:rsid w:val="004F3F0B"/>
    <w:rsid w:val="004F40A5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616F"/>
    <w:rsid w:val="004F61C2"/>
    <w:rsid w:val="004F6384"/>
    <w:rsid w:val="004F658C"/>
    <w:rsid w:val="004F65EE"/>
    <w:rsid w:val="004F670E"/>
    <w:rsid w:val="004F6985"/>
    <w:rsid w:val="004F6A8A"/>
    <w:rsid w:val="004F6C42"/>
    <w:rsid w:val="004F6EB7"/>
    <w:rsid w:val="004F6ECC"/>
    <w:rsid w:val="004F756D"/>
    <w:rsid w:val="004F75E7"/>
    <w:rsid w:val="004F7EFF"/>
    <w:rsid w:val="00500253"/>
    <w:rsid w:val="00500683"/>
    <w:rsid w:val="005006EE"/>
    <w:rsid w:val="00500903"/>
    <w:rsid w:val="00501090"/>
    <w:rsid w:val="005013CA"/>
    <w:rsid w:val="0050174F"/>
    <w:rsid w:val="0050178E"/>
    <w:rsid w:val="00501B55"/>
    <w:rsid w:val="00502463"/>
    <w:rsid w:val="00502514"/>
    <w:rsid w:val="005027CE"/>
    <w:rsid w:val="00502D30"/>
    <w:rsid w:val="00502F78"/>
    <w:rsid w:val="0050352B"/>
    <w:rsid w:val="005039A1"/>
    <w:rsid w:val="005039E5"/>
    <w:rsid w:val="00503B39"/>
    <w:rsid w:val="00503F30"/>
    <w:rsid w:val="00504049"/>
    <w:rsid w:val="00504636"/>
    <w:rsid w:val="00504714"/>
    <w:rsid w:val="005048B8"/>
    <w:rsid w:val="00504DB4"/>
    <w:rsid w:val="0050521F"/>
    <w:rsid w:val="005052DB"/>
    <w:rsid w:val="00505A13"/>
    <w:rsid w:val="00505BA7"/>
    <w:rsid w:val="00505DBA"/>
    <w:rsid w:val="0050635E"/>
    <w:rsid w:val="00506A52"/>
    <w:rsid w:val="00506E9B"/>
    <w:rsid w:val="005076DB"/>
    <w:rsid w:val="005077E5"/>
    <w:rsid w:val="00507A8A"/>
    <w:rsid w:val="00507C2B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73E"/>
    <w:rsid w:val="00511810"/>
    <w:rsid w:val="00511E7D"/>
    <w:rsid w:val="00511F50"/>
    <w:rsid w:val="00512C0D"/>
    <w:rsid w:val="00512D25"/>
    <w:rsid w:val="00512F69"/>
    <w:rsid w:val="005138E3"/>
    <w:rsid w:val="005138F1"/>
    <w:rsid w:val="00513A48"/>
    <w:rsid w:val="00514234"/>
    <w:rsid w:val="0051425F"/>
    <w:rsid w:val="00514CFA"/>
    <w:rsid w:val="005157DA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947"/>
    <w:rsid w:val="00516C1F"/>
    <w:rsid w:val="00516F37"/>
    <w:rsid w:val="005170D9"/>
    <w:rsid w:val="00517298"/>
    <w:rsid w:val="0051748A"/>
    <w:rsid w:val="005176C2"/>
    <w:rsid w:val="00517967"/>
    <w:rsid w:val="00517B0F"/>
    <w:rsid w:val="00517E18"/>
    <w:rsid w:val="00520579"/>
    <w:rsid w:val="00520682"/>
    <w:rsid w:val="0052131B"/>
    <w:rsid w:val="00521A68"/>
    <w:rsid w:val="005225E0"/>
    <w:rsid w:val="005227AF"/>
    <w:rsid w:val="005228C2"/>
    <w:rsid w:val="005228C8"/>
    <w:rsid w:val="005228F0"/>
    <w:rsid w:val="00522C97"/>
    <w:rsid w:val="00522CF9"/>
    <w:rsid w:val="00522E19"/>
    <w:rsid w:val="00522EEE"/>
    <w:rsid w:val="005230E7"/>
    <w:rsid w:val="005232E9"/>
    <w:rsid w:val="00523314"/>
    <w:rsid w:val="005235CA"/>
    <w:rsid w:val="00523641"/>
    <w:rsid w:val="0052370C"/>
    <w:rsid w:val="005240F1"/>
    <w:rsid w:val="0052427D"/>
    <w:rsid w:val="00524582"/>
    <w:rsid w:val="00524BB6"/>
    <w:rsid w:val="00524D20"/>
    <w:rsid w:val="00525094"/>
    <w:rsid w:val="005250B4"/>
    <w:rsid w:val="0052529E"/>
    <w:rsid w:val="00525491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4E5"/>
    <w:rsid w:val="005279D2"/>
    <w:rsid w:val="00527AD7"/>
    <w:rsid w:val="00530217"/>
    <w:rsid w:val="00530764"/>
    <w:rsid w:val="00530AEA"/>
    <w:rsid w:val="00530C60"/>
    <w:rsid w:val="00530EBE"/>
    <w:rsid w:val="00530F79"/>
    <w:rsid w:val="00531E3C"/>
    <w:rsid w:val="00531E8A"/>
    <w:rsid w:val="00532370"/>
    <w:rsid w:val="0053237C"/>
    <w:rsid w:val="00532C74"/>
    <w:rsid w:val="00532CD8"/>
    <w:rsid w:val="0053309F"/>
    <w:rsid w:val="0053331D"/>
    <w:rsid w:val="005334DA"/>
    <w:rsid w:val="00533F31"/>
    <w:rsid w:val="0053418D"/>
    <w:rsid w:val="0053475E"/>
    <w:rsid w:val="005348BB"/>
    <w:rsid w:val="00534D74"/>
    <w:rsid w:val="005356AC"/>
    <w:rsid w:val="00535767"/>
    <w:rsid w:val="005359EB"/>
    <w:rsid w:val="00535B36"/>
    <w:rsid w:val="005360AC"/>
    <w:rsid w:val="00536399"/>
    <w:rsid w:val="00536AA8"/>
    <w:rsid w:val="00536D3D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4041D"/>
    <w:rsid w:val="00540470"/>
    <w:rsid w:val="0054093D"/>
    <w:rsid w:val="00540CCD"/>
    <w:rsid w:val="00540CE9"/>
    <w:rsid w:val="00540E86"/>
    <w:rsid w:val="00540EE5"/>
    <w:rsid w:val="0054122F"/>
    <w:rsid w:val="0054123A"/>
    <w:rsid w:val="00541CB2"/>
    <w:rsid w:val="005421A3"/>
    <w:rsid w:val="0054233A"/>
    <w:rsid w:val="00542403"/>
    <w:rsid w:val="005425DC"/>
    <w:rsid w:val="00542794"/>
    <w:rsid w:val="005428B0"/>
    <w:rsid w:val="00542AB3"/>
    <w:rsid w:val="00542FC9"/>
    <w:rsid w:val="00543170"/>
    <w:rsid w:val="005435E4"/>
    <w:rsid w:val="00543AB1"/>
    <w:rsid w:val="00543B0C"/>
    <w:rsid w:val="00543BA2"/>
    <w:rsid w:val="00543BFF"/>
    <w:rsid w:val="00543C74"/>
    <w:rsid w:val="00543CCF"/>
    <w:rsid w:val="00543F1E"/>
    <w:rsid w:val="0054440A"/>
    <w:rsid w:val="00544665"/>
    <w:rsid w:val="00544695"/>
    <w:rsid w:val="00544F14"/>
    <w:rsid w:val="00545235"/>
    <w:rsid w:val="005452D5"/>
    <w:rsid w:val="0054569D"/>
    <w:rsid w:val="00545B7C"/>
    <w:rsid w:val="00545C28"/>
    <w:rsid w:val="00546D98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816"/>
    <w:rsid w:val="00550AB4"/>
    <w:rsid w:val="00550C35"/>
    <w:rsid w:val="00550EF1"/>
    <w:rsid w:val="00550FE3"/>
    <w:rsid w:val="00551278"/>
    <w:rsid w:val="00551307"/>
    <w:rsid w:val="00551690"/>
    <w:rsid w:val="00551794"/>
    <w:rsid w:val="0055190D"/>
    <w:rsid w:val="00551E4F"/>
    <w:rsid w:val="00551E69"/>
    <w:rsid w:val="00552D16"/>
    <w:rsid w:val="00552F24"/>
    <w:rsid w:val="005532FB"/>
    <w:rsid w:val="005533D9"/>
    <w:rsid w:val="005537F7"/>
    <w:rsid w:val="00553B59"/>
    <w:rsid w:val="00553BE1"/>
    <w:rsid w:val="00553F54"/>
    <w:rsid w:val="005544E4"/>
    <w:rsid w:val="005546D2"/>
    <w:rsid w:val="00554D3B"/>
    <w:rsid w:val="005550BB"/>
    <w:rsid w:val="005553D0"/>
    <w:rsid w:val="00555A88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DF9"/>
    <w:rsid w:val="00560C88"/>
    <w:rsid w:val="00560ED2"/>
    <w:rsid w:val="00560FA4"/>
    <w:rsid w:val="00561421"/>
    <w:rsid w:val="005614C7"/>
    <w:rsid w:val="00561607"/>
    <w:rsid w:val="005619B0"/>
    <w:rsid w:val="00561D4F"/>
    <w:rsid w:val="00562502"/>
    <w:rsid w:val="00562B11"/>
    <w:rsid w:val="00562E7E"/>
    <w:rsid w:val="00562F80"/>
    <w:rsid w:val="005636B6"/>
    <w:rsid w:val="00563819"/>
    <w:rsid w:val="00563981"/>
    <w:rsid w:val="00564105"/>
    <w:rsid w:val="005644EC"/>
    <w:rsid w:val="0056460E"/>
    <w:rsid w:val="00564761"/>
    <w:rsid w:val="00565115"/>
    <w:rsid w:val="00565188"/>
    <w:rsid w:val="00565555"/>
    <w:rsid w:val="005655F3"/>
    <w:rsid w:val="0056564B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48E"/>
    <w:rsid w:val="0056757D"/>
    <w:rsid w:val="00567D67"/>
    <w:rsid w:val="00567D69"/>
    <w:rsid w:val="0057066C"/>
    <w:rsid w:val="00570744"/>
    <w:rsid w:val="0057083E"/>
    <w:rsid w:val="00570ADE"/>
    <w:rsid w:val="005711CB"/>
    <w:rsid w:val="0057122F"/>
    <w:rsid w:val="00571334"/>
    <w:rsid w:val="00571DB2"/>
    <w:rsid w:val="00571E78"/>
    <w:rsid w:val="005720E8"/>
    <w:rsid w:val="00572143"/>
    <w:rsid w:val="0057319B"/>
    <w:rsid w:val="005731AF"/>
    <w:rsid w:val="005733B5"/>
    <w:rsid w:val="005735B3"/>
    <w:rsid w:val="00573696"/>
    <w:rsid w:val="005740D3"/>
    <w:rsid w:val="00574431"/>
    <w:rsid w:val="005745B3"/>
    <w:rsid w:val="005747C9"/>
    <w:rsid w:val="00574EA3"/>
    <w:rsid w:val="00575704"/>
    <w:rsid w:val="005757A1"/>
    <w:rsid w:val="005757AA"/>
    <w:rsid w:val="00575943"/>
    <w:rsid w:val="00575BAA"/>
    <w:rsid w:val="00575C74"/>
    <w:rsid w:val="00575D8A"/>
    <w:rsid w:val="00576279"/>
    <w:rsid w:val="00576624"/>
    <w:rsid w:val="005769A8"/>
    <w:rsid w:val="00576FCC"/>
    <w:rsid w:val="0057734F"/>
    <w:rsid w:val="0057761D"/>
    <w:rsid w:val="00577B3A"/>
    <w:rsid w:val="00577B47"/>
    <w:rsid w:val="00577BAD"/>
    <w:rsid w:val="00577BE4"/>
    <w:rsid w:val="00577BF5"/>
    <w:rsid w:val="00577D97"/>
    <w:rsid w:val="0058000C"/>
    <w:rsid w:val="00580075"/>
    <w:rsid w:val="00580B27"/>
    <w:rsid w:val="00580B8D"/>
    <w:rsid w:val="00580CD5"/>
    <w:rsid w:val="00581494"/>
    <w:rsid w:val="00581517"/>
    <w:rsid w:val="00581C88"/>
    <w:rsid w:val="005823AA"/>
    <w:rsid w:val="00582437"/>
    <w:rsid w:val="00582641"/>
    <w:rsid w:val="00582671"/>
    <w:rsid w:val="00582988"/>
    <w:rsid w:val="005829D3"/>
    <w:rsid w:val="00582A73"/>
    <w:rsid w:val="00582C78"/>
    <w:rsid w:val="005838A6"/>
    <w:rsid w:val="00583F6C"/>
    <w:rsid w:val="0058426E"/>
    <w:rsid w:val="005845FB"/>
    <w:rsid w:val="00584776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787"/>
    <w:rsid w:val="005867A4"/>
    <w:rsid w:val="00586A81"/>
    <w:rsid w:val="00587265"/>
    <w:rsid w:val="00587390"/>
    <w:rsid w:val="00587635"/>
    <w:rsid w:val="00587AFC"/>
    <w:rsid w:val="00587C86"/>
    <w:rsid w:val="00587F1F"/>
    <w:rsid w:val="0059025A"/>
    <w:rsid w:val="00590507"/>
    <w:rsid w:val="00590732"/>
    <w:rsid w:val="00590B23"/>
    <w:rsid w:val="00590F89"/>
    <w:rsid w:val="00591221"/>
    <w:rsid w:val="005913B1"/>
    <w:rsid w:val="00591572"/>
    <w:rsid w:val="00591686"/>
    <w:rsid w:val="005918D7"/>
    <w:rsid w:val="00591C18"/>
    <w:rsid w:val="00591CC9"/>
    <w:rsid w:val="0059236B"/>
    <w:rsid w:val="005929C6"/>
    <w:rsid w:val="00592CBF"/>
    <w:rsid w:val="00592DA2"/>
    <w:rsid w:val="00592E03"/>
    <w:rsid w:val="00592F0D"/>
    <w:rsid w:val="005933E3"/>
    <w:rsid w:val="0059384F"/>
    <w:rsid w:val="00593AA3"/>
    <w:rsid w:val="00593E45"/>
    <w:rsid w:val="00594406"/>
    <w:rsid w:val="0059496B"/>
    <w:rsid w:val="00594A15"/>
    <w:rsid w:val="00594D15"/>
    <w:rsid w:val="0059500E"/>
    <w:rsid w:val="005951F4"/>
    <w:rsid w:val="00595461"/>
    <w:rsid w:val="00595465"/>
    <w:rsid w:val="00595619"/>
    <w:rsid w:val="0059583E"/>
    <w:rsid w:val="005959FA"/>
    <w:rsid w:val="00595A0F"/>
    <w:rsid w:val="00595B93"/>
    <w:rsid w:val="00595CD7"/>
    <w:rsid w:val="00595DE1"/>
    <w:rsid w:val="005964C1"/>
    <w:rsid w:val="00596854"/>
    <w:rsid w:val="00596AA4"/>
    <w:rsid w:val="00596C0C"/>
    <w:rsid w:val="005971F4"/>
    <w:rsid w:val="00597A81"/>
    <w:rsid w:val="00597C9E"/>
    <w:rsid w:val="005A0013"/>
    <w:rsid w:val="005A007A"/>
    <w:rsid w:val="005A0107"/>
    <w:rsid w:val="005A04DC"/>
    <w:rsid w:val="005A077C"/>
    <w:rsid w:val="005A0D81"/>
    <w:rsid w:val="005A1285"/>
    <w:rsid w:val="005A1700"/>
    <w:rsid w:val="005A1A42"/>
    <w:rsid w:val="005A1B5D"/>
    <w:rsid w:val="005A1C96"/>
    <w:rsid w:val="005A2484"/>
    <w:rsid w:val="005A24ED"/>
    <w:rsid w:val="005A252C"/>
    <w:rsid w:val="005A2758"/>
    <w:rsid w:val="005A2770"/>
    <w:rsid w:val="005A3A1F"/>
    <w:rsid w:val="005A3A2C"/>
    <w:rsid w:val="005A3E6D"/>
    <w:rsid w:val="005A427C"/>
    <w:rsid w:val="005A4F1E"/>
    <w:rsid w:val="005A5420"/>
    <w:rsid w:val="005A5A22"/>
    <w:rsid w:val="005A5C82"/>
    <w:rsid w:val="005A636F"/>
    <w:rsid w:val="005A6371"/>
    <w:rsid w:val="005A638B"/>
    <w:rsid w:val="005A6609"/>
    <w:rsid w:val="005A69FC"/>
    <w:rsid w:val="005A6BA4"/>
    <w:rsid w:val="005A7470"/>
    <w:rsid w:val="005A7610"/>
    <w:rsid w:val="005A7B31"/>
    <w:rsid w:val="005A7BDC"/>
    <w:rsid w:val="005B0127"/>
    <w:rsid w:val="005B0471"/>
    <w:rsid w:val="005B04D2"/>
    <w:rsid w:val="005B0784"/>
    <w:rsid w:val="005B0859"/>
    <w:rsid w:val="005B0CC2"/>
    <w:rsid w:val="005B0F26"/>
    <w:rsid w:val="005B0FF1"/>
    <w:rsid w:val="005B1112"/>
    <w:rsid w:val="005B16AB"/>
    <w:rsid w:val="005B16C7"/>
    <w:rsid w:val="005B1744"/>
    <w:rsid w:val="005B2090"/>
    <w:rsid w:val="005B22CE"/>
    <w:rsid w:val="005B24EC"/>
    <w:rsid w:val="005B2551"/>
    <w:rsid w:val="005B26C3"/>
    <w:rsid w:val="005B2C1D"/>
    <w:rsid w:val="005B2C64"/>
    <w:rsid w:val="005B3313"/>
    <w:rsid w:val="005B3B34"/>
    <w:rsid w:val="005B3BBE"/>
    <w:rsid w:val="005B3D77"/>
    <w:rsid w:val="005B3DDF"/>
    <w:rsid w:val="005B3F02"/>
    <w:rsid w:val="005B46DA"/>
    <w:rsid w:val="005B4710"/>
    <w:rsid w:val="005B48D8"/>
    <w:rsid w:val="005B4D6A"/>
    <w:rsid w:val="005B4F0D"/>
    <w:rsid w:val="005B5587"/>
    <w:rsid w:val="005B55B4"/>
    <w:rsid w:val="005B5620"/>
    <w:rsid w:val="005B575F"/>
    <w:rsid w:val="005B61E9"/>
    <w:rsid w:val="005B6926"/>
    <w:rsid w:val="005B69B4"/>
    <w:rsid w:val="005B6D80"/>
    <w:rsid w:val="005B6F9F"/>
    <w:rsid w:val="005B72C6"/>
    <w:rsid w:val="005B735C"/>
    <w:rsid w:val="005B75B7"/>
    <w:rsid w:val="005B7770"/>
    <w:rsid w:val="005B787A"/>
    <w:rsid w:val="005B7B5C"/>
    <w:rsid w:val="005B7CEB"/>
    <w:rsid w:val="005C0E15"/>
    <w:rsid w:val="005C0E86"/>
    <w:rsid w:val="005C0F80"/>
    <w:rsid w:val="005C0FEF"/>
    <w:rsid w:val="005C1449"/>
    <w:rsid w:val="005C14BD"/>
    <w:rsid w:val="005C14EE"/>
    <w:rsid w:val="005C1CCB"/>
    <w:rsid w:val="005C21CC"/>
    <w:rsid w:val="005C225F"/>
    <w:rsid w:val="005C23C4"/>
    <w:rsid w:val="005C2848"/>
    <w:rsid w:val="005C2989"/>
    <w:rsid w:val="005C29EF"/>
    <w:rsid w:val="005C2B99"/>
    <w:rsid w:val="005C2C8C"/>
    <w:rsid w:val="005C359A"/>
    <w:rsid w:val="005C3764"/>
    <w:rsid w:val="005C3AE3"/>
    <w:rsid w:val="005C3D52"/>
    <w:rsid w:val="005C4303"/>
    <w:rsid w:val="005C4498"/>
    <w:rsid w:val="005C4690"/>
    <w:rsid w:val="005C489A"/>
    <w:rsid w:val="005C4993"/>
    <w:rsid w:val="005C4A42"/>
    <w:rsid w:val="005C5253"/>
    <w:rsid w:val="005C5347"/>
    <w:rsid w:val="005C58D2"/>
    <w:rsid w:val="005C5B16"/>
    <w:rsid w:val="005C5FDA"/>
    <w:rsid w:val="005C63E1"/>
    <w:rsid w:val="005C678A"/>
    <w:rsid w:val="005C69AC"/>
    <w:rsid w:val="005C6A42"/>
    <w:rsid w:val="005C7560"/>
    <w:rsid w:val="005C7753"/>
    <w:rsid w:val="005C7AA9"/>
    <w:rsid w:val="005C7ADB"/>
    <w:rsid w:val="005C7D7B"/>
    <w:rsid w:val="005C7DC5"/>
    <w:rsid w:val="005D030D"/>
    <w:rsid w:val="005D03BB"/>
    <w:rsid w:val="005D0FF9"/>
    <w:rsid w:val="005D1295"/>
    <w:rsid w:val="005D16D4"/>
    <w:rsid w:val="005D1D4D"/>
    <w:rsid w:val="005D2002"/>
    <w:rsid w:val="005D27F0"/>
    <w:rsid w:val="005D29CB"/>
    <w:rsid w:val="005D2E82"/>
    <w:rsid w:val="005D2E9C"/>
    <w:rsid w:val="005D2ECF"/>
    <w:rsid w:val="005D2F64"/>
    <w:rsid w:val="005D32F0"/>
    <w:rsid w:val="005D382C"/>
    <w:rsid w:val="005D39D7"/>
    <w:rsid w:val="005D3A19"/>
    <w:rsid w:val="005D3C3B"/>
    <w:rsid w:val="005D3D64"/>
    <w:rsid w:val="005D3D7B"/>
    <w:rsid w:val="005D4042"/>
    <w:rsid w:val="005D44C9"/>
    <w:rsid w:val="005D4FB3"/>
    <w:rsid w:val="005D51E4"/>
    <w:rsid w:val="005D52D7"/>
    <w:rsid w:val="005D54B9"/>
    <w:rsid w:val="005D55A7"/>
    <w:rsid w:val="005D5855"/>
    <w:rsid w:val="005D5DA5"/>
    <w:rsid w:val="005D5FCC"/>
    <w:rsid w:val="005D63DB"/>
    <w:rsid w:val="005D643C"/>
    <w:rsid w:val="005D6A64"/>
    <w:rsid w:val="005D7727"/>
    <w:rsid w:val="005D7ED6"/>
    <w:rsid w:val="005E0047"/>
    <w:rsid w:val="005E02C3"/>
    <w:rsid w:val="005E065F"/>
    <w:rsid w:val="005E07AE"/>
    <w:rsid w:val="005E07CF"/>
    <w:rsid w:val="005E0840"/>
    <w:rsid w:val="005E0F9B"/>
    <w:rsid w:val="005E10B4"/>
    <w:rsid w:val="005E1362"/>
    <w:rsid w:val="005E1388"/>
    <w:rsid w:val="005E14E1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4487"/>
    <w:rsid w:val="005E48A1"/>
    <w:rsid w:val="005E491B"/>
    <w:rsid w:val="005E4ABA"/>
    <w:rsid w:val="005E4C0E"/>
    <w:rsid w:val="005E530E"/>
    <w:rsid w:val="005E53EC"/>
    <w:rsid w:val="005E5AD4"/>
    <w:rsid w:val="005E5C34"/>
    <w:rsid w:val="005E5D3B"/>
    <w:rsid w:val="005E5ED8"/>
    <w:rsid w:val="005E62D4"/>
    <w:rsid w:val="005E6367"/>
    <w:rsid w:val="005E682D"/>
    <w:rsid w:val="005E6A04"/>
    <w:rsid w:val="005E731A"/>
    <w:rsid w:val="005E7962"/>
    <w:rsid w:val="005E7D73"/>
    <w:rsid w:val="005F00EF"/>
    <w:rsid w:val="005F089B"/>
    <w:rsid w:val="005F0B8F"/>
    <w:rsid w:val="005F0DC8"/>
    <w:rsid w:val="005F1579"/>
    <w:rsid w:val="005F1BB8"/>
    <w:rsid w:val="005F21C1"/>
    <w:rsid w:val="005F23A4"/>
    <w:rsid w:val="005F2DAA"/>
    <w:rsid w:val="005F2E9A"/>
    <w:rsid w:val="005F2F6F"/>
    <w:rsid w:val="005F316F"/>
    <w:rsid w:val="005F3170"/>
    <w:rsid w:val="005F349F"/>
    <w:rsid w:val="005F3CF9"/>
    <w:rsid w:val="005F3EF9"/>
    <w:rsid w:val="005F40E6"/>
    <w:rsid w:val="005F41D0"/>
    <w:rsid w:val="005F43A3"/>
    <w:rsid w:val="005F4850"/>
    <w:rsid w:val="005F4FA0"/>
    <w:rsid w:val="005F55D1"/>
    <w:rsid w:val="005F58C2"/>
    <w:rsid w:val="005F5B10"/>
    <w:rsid w:val="005F5F04"/>
    <w:rsid w:val="005F6BAD"/>
    <w:rsid w:val="005F758F"/>
    <w:rsid w:val="005F78A1"/>
    <w:rsid w:val="005F7E53"/>
    <w:rsid w:val="0060003E"/>
    <w:rsid w:val="00600084"/>
    <w:rsid w:val="0060012E"/>
    <w:rsid w:val="00601192"/>
    <w:rsid w:val="0060119F"/>
    <w:rsid w:val="0060155C"/>
    <w:rsid w:val="00601583"/>
    <w:rsid w:val="00601AF7"/>
    <w:rsid w:val="00601D10"/>
    <w:rsid w:val="00601EEA"/>
    <w:rsid w:val="00602A13"/>
    <w:rsid w:val="00602D3E"/>
    <w:rsid w:val="00602DCE"/>
    <w:rsid w:val="006036BF"/>
    <w:rsid w:val="00603751"/>
    <w:rsid w:val="00603883"/>
    <w:rsid w:val="00603B10"/>
    <w:rsid w:val="00603D65"/>
    <w:rsid w:val="00604468"/>
    <w:rsid w:val="00604674"/>
    <w:rsid w:val="0060479F"/>
    <w:rsid w:val="0060488E"/>
    <w:rsid w:val="00604F3F"/>
    <w:rsid w:val="00605014"/>
    <w:rsid w:val="00605139"/>
    <w:rsid w:val="0060581C"/>
    <w:rsid w:val="00605FBD"/>
    <w:rsid w:val="00606191"/>
    <w:rsid w:val="00606560"/>
    <w:rsid w:val="006065AF"/>
    <w:rsid w:val="0060666A"/>
    <w:rsid w:val="00606898"/>
    <w:rsid w:val="00607E9A"/>
    <w:rsid w:val="006101EF"/>
    <w:rsid w:val="006101F0"/>
    <w:rsid w:val="006107FD"/>
    <w:rsid w:val="00610F33"/>
    <w:rsid w:val="00611051"/>
    <w:rsid w:val="006116E5"/>
    <w:rsid w:val="00611B04"/>
    <w:rsid w:val="00611CB1"/>
    <w:rsid w:val="00611D04"/>
    <w:rsid w:val="00611DB0"/>
    <w:rsid w:val="00612084"/>
    <w:rsid w:val="00612591"/>
    <w:rsid w:val="00612B23"/>
    <w:rsid w:val="00612DE7"/>
    <w:rsid w:val="00612E09"/>
    <w:rsid w:val="00612F43"/>
    <w:rsid w:val="0061332A"/>
    <w:rsid w:val="006135DA"/>
    <w:rsid w:val="00613E12"/>
    <w:rsid w:val="00614513"/>
    <w:rsid w:val="00614615"/>
    <w:rsid w:val="00614C65"/>
    <w:rsid w:val="00614C97"/>
    <w:rsid w:val="0061562A"/>
    <w:rsid w:val="00615B6B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47B"/>
    <w:rsid w:val="006175AF"/>
    <w:rsid w:val="00617623"/>
    <w:rsid w:val="00617675"/>
    <w:rsid w:val="006176A7"/>
    <w:rsid w:val="00617A57"/>
    <w:rsid w:val="00617D65"/>
    <w:rsid w:val="00620160"/>
    <w:rsid w:val="006201BF"/>
    <w:rsid w:val="00620248"/>
    <w:rsid w:val="0062043D"/>
    <w:rsid w:val="006204CF"/>
    <w:rsid w:val="00620597"/>
    <w:rsid w:val="006208BE"/>
    <w:rsid w:val="00620C28"/>
    <w:rsid w:val="00620F67"/>
    <w:rsid w:val="006210D8"/>
    <w:rsid w:val="00621345"/>
    <w:rsid w:val="0062182A"/>
    <w:rsid w:val="00621C63"/>
    <w:rsid w:val="00621E74"/>
    <w:rsid w:val="0062254B"/>
    <w:rsid w:val="0062276E"/>
    <w:rsid w:val="00622844"/>
    <w:rsid w:val="00622BFC"/>
    <w:rsid w:val="00622C2B"/>
    <w:rsid w:val="00622CAA"/>
    <w:rsid w:val="00622CD6"/>
    <w:rsid w:val="00622CD9"/>
    <w:rsid w:val="00622F03"/>
    <w:rsid w:val="006232BD"/>
    <w:rsid w:val="0062398F"/>
    <w:rsid w:val="00623A21"/>
    <w:rsid w:val="00623A9E"/>
    <w:rsid w:val="006240D3"/>
    <w:rsid w:val="00624293"/>
    <w:rsid w:val="006245A6"/>
    <w:rsid w:val="006245E3"/>
    <w:rsid w:val="006247E4"/>
    <w:rsid w:val="00624952"/>
    <w:rsid w:val="00624CAC"/>
    <w:rsid w:val="00624FE7"/>
    <w:rsid w:val="006257A7"/>
    <w:rsid w:val="00625872"/>
    <w:rsid w:val="00625A1A"/>
    <w:rsid w:val="00625D11"/>
    <w:rsid w:val="0062647E"/>
    <w:rsid w:val="00626721"/>
    <w:rsid w:val="00626730"/>
    <w:rsid w:val="006274DF"/>
    <w:rsid w:val="00627936"/>
    <w:rsid w:val="00627CA3"/>
    <w:rsid w:val="0063001D"/>
    <w:rsid w:val="006300D8"/>
    <w:rsid w:val="0063035F"/>
    <w:rsid w:val="00630F30"/>
    <w:rsid w:val="0063105C"/>
    <w:rsid w:val="006310A9"/>
    <w:rsid w:val="006310F3"/>
    <w:rsid w:val="00631104"/>
    <w:rsid w:val="006314FF"/>
    <w:rsid w:val="00631551"/>
    <w:rsid w:val="00631A55"/>
    <w:rsid w:val="00631A68"/>
    <w:rsid w:val="00631B93"/>
    <w:rsid w:val="00631F03"/>
    <w:rsid w:val="006321BC"/>
    <w:rsid w:val="006329C2"/>
    <w:rsid w:val="00632C93"/>
    <w:rsid w:val="00633391"/>
    <w:rsid w:val="006335D0"/>
    <w:rsid w:val="00633717"/>
    <w:rsid w:val="006337D0"/>
    <w:rsid w:val="00633E5D"/>
    <w:rsid w:val="0063405C"/>
    <w:rsid w:val="006341BA"/>
    <w:rsid w:val="006342C4"/>
    <w:rsid w:val="00634335"/>
    <w:rsid w:val="00634451"/>
    <w:rsid w:val="006346F3"/>
    <w:rsid w:val="00635B54"/>
    <w:rsid w:val="00636488"/>
    <w:rsid w:val="006364DB"/>
    <w:rsid w:val="006364ED"/>
    <w:rsid w:val="00636C2D"/>
    <w:rsid w:val="00636DAC"/>
    <w:rsid w:val="006372A5"/>
    <w:rsid w:val="006374BA"/>
    <w:rsid w:val="00637755"/>
    <w:rsid w:val="00637F26"/>
    <w:rsid w:val="0064032A"/>
    <w:rsid w:val="006403BC"/>
    <w:rsid w:val="00640438"/>
    <w:rsid w:val="00640AE7"/>
    <w:rsid w:val="00640CD2"/>
    <w:rsid w:val="00640DC1"/>
    <w:rsid w:val="00641530"/>
    <w:rsid w:val="006416BA"/>
    <w:rsid w:val="0064183F"/>
    <w:rsid w:val="006418E2"/>
    <w:rsid w:val="00641CA9"/>
    <w:rsid w:val="0064204D"/>
    <w:rsid w:val="006422DC"/>
    <w:rsid w:val="00642501"/>
    <w:rsid w:val="00642686"/>
    <w:rsid w:val="00642ECF"/>
    <w:rsid w:val="00643173"/>
    <w:rsid w:val="0064323A"/>
    <w:rsid w:val="00643277"/>
    <w:rsid w:val="006436D6"/>
    <w:rsid w:val="0064392B"/>
    <w:rsid w:val="00643BA2"/>
    <w:rsid w:val="00643BFD"/>
    <w:rsid w:val="00643DF5"/>
    <w:rsid w:val="00643F94"/>
    <w:rsid w:val="006443E4"/>
    <w:rsid w:val="006449CB"/>
    <w:rsid w:val="00644E8E"/>
    <w:rsid w:val="0064505B"/>
    <w:rsid w:val="006454DF"/>
    <w:rsid w:val="006454EA"/>
    <w:rsid w:val="00645A14"/>
    <w:rsid w:val="00645CAF"/>
    <w:rsid w:val="0064632F"/>
    <w:rsid w:val="0064652B"/>
    <w:rsid w:val="006466EE"/>
    <w:rsid w:val="0064678A"/>
    <w:rsid w:val="006468F7"/>
    <w:rsid w:val="00646AA7"/>
    <w:rsid w:val="00646C12"/>
    <w:rsid w:val="00646ED4"/>
    <w:rsid w:val="006471EF"/>
    <w:rsid w:val="006472EF"/>
    <w:rsid w:val="006478C5"/>
    <w:rsid w:val="00647B07"/>
    <w:rsid w:val="00647C01"/>
    <w:rsid w:val="00647D77"/>
    <w:rsid w:val="00650840"/>
    <w:rsid w:val="006509C0"/>
    <w:rsid w:val="00650E67"/>
    <w:rsid w:val="00651181"/>
    <w:rsid w:val="006521EA"/>
    <w:rsid w:val="006524CA"/>
    <w:rsid w:val="006528B3"/>
    <w:rsid w:val="0065335C"/>
    <w:rsid w:val="0065346C"/>
    <w:rsid w:val="006536CD"/>
    <w:rsid w:val="0065380D"/>
    <w:rsid w:val="00653C31"/>
    <w:rsid w:val="00653D18"/>
    <w:rsid w:val="00653DBF"/>
    <w:rsid w:val="00653E24"/>
    <w:rsid w:val="00653FC6"/>
    <w:rsid w:val="0065401D"/>
    <w:rsid w:val="006540AA"/>
    <w:rsid w:val="006540E8"/>
    <w:rsid w:val="0065444E"/>
    <w:rsid w:val="006545DA"/>
    <w:rsid w:val="0065498E"/>
    <w:rsid w:val="00654D0A"/>
    <w:rsid w:val="00654D90"/>
    <w:rsid w:val="00654F06"/>
    <w:rsid w:val="00655151"/>
    <w:rsid w:val="0065566F"/>
    <w:rsid w:val="00655908"/>
    <w:rsid w:val="00655E1E"/>
    <w:rsid w:val="006565FA"/>
    <w:rsid w:val="00657166"/>
    <w:rsid w:val="00657704"/>
    <w:rsid w:val="0065799F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CEF"/>
    <w:rsid w:val="00662DAE"/>
    <w:rsid w:val="00663316"/>
    <w:rsid w:val="0066363D"/>
    <w:rsid w:val="006639C3"/>
    <w:rsid w:val="00663B26"/>
    <w:rsid w:val="00663C6F"/>
    <w:rsid w:val="00664105"/>
    <w:rsid w:val="006641C2"/>
    <w:rsid w:val="00664BEA"/>
    <w:rsid w:val="00664F97"/>
    <w:rsid w:val="00664FFC"/>
    <w:rsid w:val="006652CA"/>
    <w:rsid w:val="00665432"/>
    <w:rsid w:val="00665AE8"/>
    <w:rsid w:val="00665B4B"/>
    <w:rsid w:val="00665FC6"/>
    <w:rsid w:val="006668DF"/>
    <w:rsid w:val="00666975"/>
    <w:rsid w:val="00666B4A"/>
    <w:rsid w:val="00666BDF"/>
    <w:rsid w:val="00666DBA"/>
    <w:rsid w:val="006670EF"/>
    <w:rsid w:val="006674E0"/>
    <w:rsid w:val="00667691"/>
    <w:rsid w:val="00667692"/>
    <w:rsid w:val="00667756"/>
    <w:rsid w:val="00667A72"/>
    <w:rsid w:val="00667D88"/>
    <w:rsid w:val="0067032D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E7"/>
    <w:rsid w:val="00672716"/>
    <w:rsid w:val="00672846"/>
    <w:rsid w:val="00672F04"/>
    <w:rsid w:val="0067341B"/>
    <w:rsid w:val="00673C21"/>
    <w:rsid w:val="00673C3C"/>
    <w:rsid w:val="00673E27"/>
    <w:rsid w:val="0067407E"/>
    <w:rsid w:val="00674147"/>
    <w:rsid w:val="006742A3"/>
    <w:rsid w:val="006743CC"/>
    <w:rsid w:val="006744E5"/>
    <w:rsid w:val="00674B12"/>
    <w:rsid w:val="00674C86"/>
    <w:rsid w:val="006750C3"/>
    <w:rsid w:val="00675811"/>
    <w:rsid w:val="00676231"/>
    <w:rsid w:val="0067623F"/>
    <w:rsid w:val="0067629D"/>
    <w:rsid w:val="006766E3"/>
    <w:rsid w:val="006769B7"/>
    <w:rsid w:val="00676A49"/>
    <w:rsid w:val="00676B89"/>
    <w:rsid w:val="00676D5F"/>
    <w:rsid w:val="006770F1"/>
    <w:rsid w:val="0067762B"/>
    <w:rsid w:val="00677778"/>
    <w:rsid w:val="006778EE"/>
    <w:rsid w:val="00677B0C"/>
    <w:rsid w:val="00677C51"/>
    <w:rsid w:val="00677EB4"/>
    <w:rsid w:val="0068050A"/>
    <w:rsid w:val="00680C33"/>
    <w:rsid w:val="00680FD8"/>
    <w:rsid w:val="006811BF"/>
    <w:rsid w:val="0068193C"/>
    <w:rsid w:val="00681962"/>
    <w:rsid w:val="00681AB1"/>
    <w:rsid w:val="00681D37"/>
    <w:rsid w:val="00681EFF"/>
    <w:rsid w:val="00681FD9"/>
    <w:rsid w:val="006821A6"/>
    <w:rsid w:val="006826AA"/>
    <w:rsid w:val="00682D07"/>
    <w:rsid w:val="00682E75"/>
    <w:rsid w:val="00682E9F"/>
    <w:rsid w:val="00682FBC"/>
    <w:rsid w:val="00683087"/>
    <w:rsid w:val="00683096"/>
    <w:rsid w:val="006832FB"/>
    <w:rsid w:val="0068368C"/>
    <w:rsid w:val="006839CC"/>
    <w:rsid w:val="00683B0A"/>
    <w:rsid w:val="00683F05"/>
    <w:rsid w:val="0068458A"/>
    <w:rsid w:val="00684854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980"/>
    <w:rsid w:val="0068698A"/>
    <w:rsid w:val="00687053"/>
    <w:rsid w:val="0068757E"/>
    <w:rsid w:val="00687614"/>
    <w:rsid w:val="00687685"/>
    <w:rsid w:val="00687C63"/>
    <w:rsid w:val="00687D56"/>
    <w:rsid w:val="00690031"/>
    <w:rsid w:val="00690413"/>
    <w:rsid w:val="00690514"/>
    <w:rsid w:val="00690651"/>
    <w:rsid w:val="00690B59"/>
    <w:rsid w:val="00691271"/>
    <w:rsid w:val="006912DC"/>
    <w:rsid w:val="006917EE"/>
    <w:rsid w:val="00691ECC"/>
    <w:rsid w:val="00691F52"/>
    <w:rsid w:val="00691F75"/>
    <w:rsid w:val="006920DB"/>
    <w:rsid w:val="006923CE"/>
    <w:rsid w:val="00692449"/>
    <w:rsid w:val="00692582"/>
    <w:rsid w:val="0069277D"/>
    <w:rsid w:val="006929FA"/>
    <w:rsid w:val="00692B3B"/>
    <w:rsid w:val="00692C51"/>
    <w:rsid w:val="00692D79"/>
    <w:rsid w:val="0069324E"/>
    <w:rsid w:val="00693513"/>
    <w:rsid w:val="00693D63"/>
    <w:rsid w:val="00693E53"/>
    <w:rsid w:val="006940B3"/>
    <w:rsid w:val="006940EC"/>
    <w:rsid w:val="00694245"/>
    <w:rsid w:val="006944BB"/>
    <w:rsid w:val="006946DA"/>
    <w:rsid w:val="00694703"/>
    <w:rsid w:val="00694862"/>
    <w:rsid w:val="006948E5"/>
    <w:rsid w:val="0069497D"/>
    <w:rsid w:val="00694F68"/>
    <w:rsid w:val="0069508C"/>
    <w:rsid w:val="0069568F"/>
    <w:rsid w:val="00695A28"/>
    <w:rsid w:val="00695AEF"/>
    <w:rsid w:val="00695FE2"/>
    <w:rsid w:val="00696166"/>
    <w:rsid w:val="00696AED"/>
    <w:rsid w:val="00697449"/>
    <w:rsid w:val="0069758A"/>
    <w:rsid w:val="00697A55"/>
    <w:rsid w:val="006A0D01"/>
    <w:rsid w:val="006A0DF0"/>
    <w:rsid w:val="006A0E25"/>
    <w:rsid w:val="006A0EE9"/>
    <w:rsid w:val="006A10A0"/>
    <w:rsid w:val="006A130D"/>
    <w:rsid w:val="006A143B"/>
    <w:rsid w:val="006A1B7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B8B"/>
    <w:rsid w:val="006A4041"/>
    <w:rsid w:val="006A4044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448"/>
    <w:rsid w:val="006A6518"/>
    <w:rsid w:val="006A6FDB"/>
    <w:rsid w:val="006A7323"/>
    <w:rsid w:val="006A77B1"/>
    <w:rsid w:val="006A7F17"/>
    <w:rsid w:val="006B05E3"/>
    <w:rsid w:val="006B0BBC"/>
    <w:rsid w:val="006B0F33"/>
    <w:rsid w:val="006B114F"/>
    <w:rsid w:val="006B123D"/>
    <w:rsid w:val="006B1461"/>
    <w:rsid w:val="006B1918"/>
    <w:rsid w:val="006B1BF3"/>
    <w:rsid w:val="006B22B5"/>
    <w:rsid w:val="006B22FF"/>
    <w:rsid w:val="006B2921"/>
    <w:rsid w:val="006B2B7A"/>
    <w:rsid w:val="006B2BEC"/>
    <w:rsid w:val="006B2F43"/>
    <w:rsid w:val="006B32A6"/>
    <w:rsid w:val="006B340E"/>
    <w:rsid w:val="006B37A6"/>
    <w:rsid w:val="006B37E1"/>
    <w:rsid w:val="006B3BC2"/>
    <w:rsid w:val="006B43A2"/>
    <w:rsid w:val="006B4B1F"/>
    <w:rsid w:val="006B517A"/>
    <w:rsid w:val="006B53C6"/>
    <w:rsid w:val="006B55D1"/>
    <w:rsid w:val="006B56E6"/>
    <w:rsid w:val="006B5C0F"/>
    <w:rsid w:val="006B5FE7"/>
    <w:rsid w:val="006B6233"/>
    <w:rsid w:val="006B62A2"/>
    <w:rsid w:val="006B6686"/>
    <w:rsid w:val="006B6ACB"/>
    <w:rsid w:val="006B6BE3"/>
    <w:rsid w:val="006B73CA"/>
    <w:rsid w:val="006B75AF"/>
    <w:rsid w:val="006B7627"/>
    <w:rsid w:val="006B7A15"/>
    <w:rsid w:val="006B7AB6"/>
    <w:rsid w:val="006B7E2D"/>
    <w:rsid w:val="006B7FEC"/>
    <w:rsid w:val="006C018F"/>
    <w:rsid w:val="006C1620"/>
    <w:rsid w:val="006C16FF"/>
    <w:rsid w:val="006C1896"/>
    <w:rsid w:val="006C18B1"/>
    <w:rsid w:val="006C1A77"/>
    <w:rsid w:val="006C1AE6"/>
    <w:rsid w:val="006C1B65"/>
    <w:rsid w:val="006C1B8F"/>
    <w:rsid w:val="006C1C21"/>
    <w:rsid w:val="006C1FA1"/>
    <w:rsid w:val="006C215F"/>
    <w:rsid w:val="006C21D2"/>
    <w:rsid w:val="006C24F1"/>
    <w:rsid w:val="006C2BD3"/>
    <w:rsid w:val="006C2C11"/>
    <w:rsid w:val="006C2E7C"/>
    <w:rsid w:val="006C3119"/>
    <w:rsid w:val="006C3597"/>
    <w:rsid w:val="006C36A9"/>
    <w:rsid w:val="006C38CF"/>
    <w:rsid w:val="006C3A56"/>
    <w:rsid w:val="006C3B40"/>
    <w:rsid w:val="006C3BC5"/>
    <w:rsid w:val="006C45BE"/>
    <w:rsid w:val="006C482D"/>
    <w:rsid w:val="006C483B"/>
    <w:rsid w:val="006C4D8F"/>
    <w:rsid w:val="006C4D9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A91"/>
    <w:rsid w:val="006C7449"/>
    <w:rsid w:val="006C777B"/>
    <w:rsid w:val="006C77B1"/>
    <w:rsid w:val="006C7910"/>
    <w:rsid w:val="006C7981"/>
    <w:rsid w:val="006C798A"/>
    <w:rsid w:val="006C7CA2"/>
    <w:rsid w:val="006D000F"/>
    <w:rsid w:val="006D041B"/>
    <w:rsid w:val="006D05C5"/>
    <w:rsid w:val="006D06C8"/>
    <w:rsid w:val="006D0A3E"/>
    <w:rsid w:val="006D0CCC"/>
    <w:rsid w:val="006D12F9"/>
    <w:rsid w:val="006D2137"/>
    <w:rsid w:val="006D23EC"/>
    <w:rsid w:val="006D24C0"/>
    <w:rsid w:val="006D25E5"/>
    <w:rsid w:val="006D25FA"/>
    <w:rsid w:val="006D32F7"/>
    <w:rsid w:val="006D39F5"/>
    <w:rsid w:val="006D3C69"/>
    <w:rsid w:val="006D409F"/>
    <w:rsid w:val="006D464A"/>
    <w:rsid w:val="006D480A"/>
    <w:rsid w:val="006D4DA4"/>
    <w:rsid w:val="006D4E82"/>
    <w:rsid w:val="006D4FA8"/>
    <w:rsid w:val="006D50B0"/>
    <w:rsid w:val="006D56A9"/>
    <w:rsid w:val="006D5C37"/>
    <w:rsid w:val="006D5F41"/>
    <w:rsid w:val="006D6976"/>
    <w:rsid w:val="006D6B46"/>
    <w:rsid w:val="006D6CBD"/>
    <w:rsid w:val="006D71C0"/>
    <w:rsid w:val="006D747A"/>
    <w:rsid w:val="006D7547"/>
    <w:rsid w:val="006D75DC"/>
    <w:rsid w:val="006D7C44"/>
    <w:rsid w:val="006E0254"/>
    <w:rsid w:val="006E0505"/>
    <w:rsid w:val="006E06F3"/>
    <w:rsid w:val="006E0AF4"/>
    <w:rsid w:val="006E0C82"/>
    <w:rsid w:val="006E0CD4"/>
    <w:rsid w:val="006E0F0F"/>
    <w:rsid w:val="006E0FCB"/>
    <w:rsid w:val="006E1395"/>
    <w:rsid w:val="006E1407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D30"/>
    <w:rsid w:val="006E3256"/>
    <w:rsid w:val="006E3398"/>
    <w:rsid w:val="006E3A7A"/>
    <w:rsid w:val="006E3C7E"/>
    <w:rsid w:val="006E404B"/>
    <w:rsid w:val="006E40D9"/>
    <w:rsid w:val="006E482F"/>
    <w:rsid w:val="006E48C4"/>
    <w:rsid w:val="006E4E4A"/>
    <w:rsid w:val="006E5103"/>
    <w:rsid w:val="006E521E"/>
    <w:rsid w:val="006E5C34"/>
    <w:rsid w:val="006E5EA2"/>
    <w:rsid w:val="006E68F2"/>
    <w:rsid w:val="006E6A16"/>
    <w:rsid w:val="006E6BA5"/>
    <w:rsid w:val="006E6F96"/>
    <w:rsid w:val="006E7021"/>
    <w:rsid w:val="006E714B"/>
    <w:rsid w:val="006E74FC"/>
    <w:rsid w:val="006E76F1"/>
    <w:rsid w:val="006E7845"/>
    <w:rsid w:val="006E7B59"/>
    <w:rsid w:val="006E7C81"/>
    <w:rsid w:val="006E7CED"/>
    <w:rsid w:val="006E7DEE"/>
    <w:rsid w:val="006E7F11"/>
    <w:rsid w:val="006F002F"/>
    <w:rsid w:val="006F03FC"/>
    <w:rsid w:val="006F11D8"/>
    <w:rsid w:val="006F12C7"/>
    <w:rsid w:val="006F1493"/>
    <w:rsid w:val="006F1543"/>
    <w:rsid w:val="006F1710"/>
    <w:rsid w:val="006F25F5"/>
    <w:rsid w:val="006F29F7"/>
    <w:rsid w:val="006F2E7C"/>
    <w:rsid w:val="006F3016"/>
    <w:rsid w:val="006F32B1"/>
    <w:rsid w:val="006F3840"/>
    <w:rsid w:val="006F390D"/>
    <w:rsid w:val="006F40D2"/>
    <w:rsid w:val="006F4131"/>
    <w:rsid w:val="006F43A2"/>
    <w:rsid w:val="006F4981"/>
    <w:rsid w:val="006F4B75"/>
    <w:rsid w:val="006F4D61"/>
    <w:rsid w:val="006F4FFB"/>
    <w:rsid w:val="006F5361"/>
    <w:rsid w:val="006F5580"/>
    <w:rsid w:val="006F612D"/>
    <w:rsid w:val="006F64BD"/>
    <w:rsid w:val="006F71D4"/>
    <w:rsid w:val="006F72AB"/>
    <w:rsid w:val="006F72F5"/>
    <w:rsid w:val="006F7506"/>
    <w:rsid w:val="006F75F8"/>
    <w:rsid w:val="006F7642"/>
    <w:rsid w:val="006F76C0"/>
    <w:rsid w:val="006F7A1F"/>
    <w:rsid w:val="006F7E76"/>
    <w:rsid w:val="00700020"/>
    <w:rsid w:val="00700656"/>
    <w:rsid w:val="00700681"/>
    <w:rsid w:val="00700BF6"/>
    <w:rsid w:val="00700CC5"/>
    <w:rsid w:val="00700DBC"/>
    <w:rsid w:val="0070159C"/>
    <w:rsid w:val="00701B52"/>
    <w:rsid w:val="00702073"/>
    <w:rsid w:val="00702083"/>
    <w:rsid w:val="007022F6"/>
    <w:rsid w:val="0070230B"/>
    <w:rsid w:val="007024D7"/>
    <w:rsid w:val="0070253B"/>
    <w:rsid w:val="0070253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484"/>
    <w:rsid w:val="0070461B"/>
    <w:rsid w:val="007051F3"/>
    <w:rsid w:val="0070525F"/>
    <w:rsid w:val="007054D6"/>
    <w:rsid w:val="007058C6"/>
    <w:rsid w:val="0070608B"/>
    <w:rsid w:val="00706C92"/>
    <w:rsid w:val="00706E35"/>
    <w:rsid w:val="00706FBE"/>
    <w:rsid w:val="00707122"/>
    <w:rsid w:val="007075E9"/>
    <w:rsid w:val="00707804"/>
    <w:rsid w:val="00707CF3"/>
    <w:rsid w:val="00710089"/>
    <w:rsid w:val="0071022E"/>
    <w:rsid w:val="00710370"/>
    <w:rsid w:val="00710729"/>
    <w:rsid w:val="007109BF"/>
    <w:rsid w:val="00710E06"/>
    <w:rsid w:val="00711806"/>
    <w:rsid w:val="00711852"/>
    <w:rsid w:val="00711E2C"/>
    <w:rsid w:val="0071214D"/>
    <w:rsid w:val="007121CC"/>
    <w:rsid w:val="007127B5"/>
    <w:rsid w:val="007128DF"/>
    <w:rsid w:val="00712A69"/>
    <w:rsid w:val="00712B6E"/>
    <w:rsid w:val="00713223"/>
    <w:rsid w:val="0071328D"/>
    <w:rsid w:val="007132B2"/>
    <w:rsid w:val="007132C7"/>
    <w:rsid w:val="007136A8"/>
    <w:rsid w:val="00713856"/>
    <w:rsid w:val="00713EDD"/>
    <w:rsid w:val="0071400F"/>
    <w:rsid w:val="00714183"/>
    <w:rsid w:val="007143A1"/>
    <w:rsid w:val="007146F1"/>
    <w:rsid w:val="00714BA6"/>
    <w:rsid w:val="007152C5"/>
    <w:rsid w:val="00715510"/>
    <w:rsid w:val="007155DA"/>
    <w:rsid w:val="00715820"/>
    <w:rsid w:val="00715F75"/>
    <w:rsid w:val="007162BB"/>
    <w:rsid w:val="00716370"/>
    <w:rsid w:val="00716840"/>
    <w:rsid w:val="00716F48"/>
    <w:rsid w:val="0071795D"/>
    <w:rsid w:val="00720025"/>
    <w:rsid w:val="00720105"/>
    <w:rsid w:val="0072052C"/>
    <w:rsid w:val="0072077E"/>
    <w:rsid w:val="00720843"/>
    <w:rsid w:val="00720E97"/>
    <w:rsid w:val="007215B9"/>
    <w:rsid w:val="00721A2D"/>
    <w:rsid w:val="00721CA3"/>
    <w:rsid w:val="00721CAF"/>
    <w:rsid w:val="007224D9"/>
    <w:rsid w:val="00722F0E"/>
    <w:rsid w:val="007233AD"/>
    <w:rsid w:val="00723638"/>
    <w:rsid w:val="007241CF"/>
    <w:rsid w:val="00724250"/>
    <w:rsid w:val="0072486A"/>
    <w:rsid w:val="007249A1"/>
    <w:rsid w:val="00724C8C"/>
    <w:rsid w:val="00724E56"/>
    <w:rsid w:val="00724F36"/>
    <w:rsid w:val="007250B3"/>
    <w:rsid w:val="00725219"/>
    <w:rsid w:val="007253C1"/>
    <w:rsid w:val="007256D2"/>
    <w:rsid w:val="0072572F"/>
    <w:rsid w:val="00726217"/>
    <w:rsid w:val="007269D8"/>
    <w:rsid w:val="007273BA"/>
    <w:rsid w:val="007276AF"/>
    <w:rsid w:val="0072783D"/>
    <w:rsid w:val="00727BD8"/>
    <w:rsid w:val="00727D6F"/>
    <w:rsid w:val="00727DF5"/>
    <w:rsid w:val="00727F11"/>
    <w:rsid w:val="00731479"/>
    <w:rsid w:val="007318DD"/>
    <w:rsid w:val="007327A5"/>
    <w:rsid w:val="007328A9"/>
    <w:rsid w:val="00732FCC"/>
    <w:rsid w:val="00733275"/>
    <w:rsid w:val="00733934"/>
    <w:rsid w:val="00733992"/>
    <w:rsid w:val="00733A2D"/>
    <w:rsid w:val="00733AB8"/>
    <w:rsid w:val="00733C00"/>
    <w:rsid w:val="00733C35"/>
    <w:rsid w:val="00733DE1"/>
    <w:rsid w:val="00734273"/>
    <w:rsid w:val="00734676"/>
    <w:rsid w:val="00734FC6"/>
    <w:rsid w:val="0073546A"/>
    <w:rsid w:val="00735712"/>
    <w:rsid w:val="007359CC"/>
    <w:rsid w:val="00735A60"/>
    <w:rsid w:val="00735C59"/>
    <w:rsid w:val="00735F47"/>
    <w:rsid w:val="007365DD"/>
    <w:rsid w:val="00736ABF"/>
    <w:rsid w:val="00736DBD"/>
    <w:rsid w:val="00736F36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11A3"/>
    <w:rsid w:val="0074142C"/>
    <w:rsid w:val="00741490"/>
    <w:rsid w:val="007414E3"/>
    <w:rsid w:val="00741627"/>
    <w:rsid w:val="00741B86"/>
    <w:rsid w:val="00742351"/>
    <w:rsid w:val="007426EF"/>
    <w:rsid w:val="00742A73"/>
    <w:rsid w:val="00742E62"/>
    <w:rsid w:val="0074301B"/>
    <w:rsid w:val="00743108"/>
    <w:rsid w:val="007434BB"/>
    <w:rsid w:val="00743869"/>
    <w:rsid w:val="0074390D"/>
    <w:rsid w:val="00743CE1"/>
    <w:rsid w:val="00744044"/>
    <w:rsid w:val="00744087"/>
    <w:rsid w:val="0074464D"/>
    <w:rsid w:val="00744DDD"/>
    <w:rsid w:val="00744EFD"/>
    <w:rsid w:val="00745039"/>
    <w:rsid w:val="007450A4"/>
    <w:rsid w:val="007453CE"/>
    <w:rsid w:val="007453F4"/>
    <w:rsid w:val="007455FF"/>
    <w:rsid w:val="00745785"/>
    <w:rsid w:val="007458BD"/>
    <w:rsid w:val="00745BBA"/>
    <w:rsid w:val="00745DD3"/>
    <w:rsid w:val="00746013"/>
    <w:rsid w:val="00746033"/>
    <w:rsid w:val="0074663F"/>
    <w:rsid w:val="0074690D"/>
    <w:rsid w:val="007469E1"/>
    <w:rsid w:val="00746BA6"/>
    <w:rsid w:val="00746EE9"/>
    <w:rsid w:val="00746F38"/>
    <w:rsid w:val="00747044"/>
    <w:rsid w:val="0074766D"/>
    <w:rsid w:val="00747946"/>
    <w:rsid w:val="00747B41"/>
    <w:rsid w:val="00750682"/>
    <w:rsid w:val="00750C42"/>
    <w:rsid w:val="00750F49"/>
    <w:rsid w:val="0075105D"/>
    <w:rsid w:val="00751158"/>
    <w:rsid w:val="007512A6"/>
    <w:rsid w:val="0075130D"/>
    <w:rsid w:val="00751910"/>
    <w:rsid w:val="0075191F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C94"/>
    <w:rsid w:val="00753000"/>
    <w:rsid w:val="007539A1"/>
    <w:rsid w:val="00753AF9"/>
    <w:rsid w:val="00753B96"/>
    <w:rsid w:val="0075445E"/>
    <w:rsid w:val="00754852"/>
    <w:rsid w:val="00754D89"/>
    <w:rsid w:val="00754F09"/>
    <w:rsid w:val="00755102"/>
    <w:rsid w:val="00755118"/>
    <w:rsid w:val="00755240"/>
    <w:rsid w:val="007553DB"/>
    <w:rsid w:val="00755A68"/>
    <w:rsid w:val="00755AD8"/>
    <w:rsid w:val="00755D68"/>
    <w:rsid w:val="00755DF5"/>
    <w:rsid w:val="0075609F"/>
    <w:rsid w:val="00756146"/>
    <w:rsid w:val="00756191"/>
    <w:rsid w:val="00756589"/>
    <w:rsid w:val="00756835"/>
    <w:rsid w:val="00756933"/>
    <w:rsid w:val="0075717D"/>
    <w:rsid w:val="0075770A"/>
    <w:rsid w:val="0075794E"/>
    <w:rsid w:val="00760A54"/>
    <w:rsid w:val="00760AEA"/>
    <w:rsid w:val="00760B07"/>
    <w:rsid w:val="00760CED"/>
    <w:rsid w:val="00760E1D"/>
    <w:rsid w:val="007610D9"/>
    <w:rsid w:val="00761519"/>
    <w:rsid w:val="007619AE"/>
    <w:rsid w:val="00761BC0"/>
    <w:rsid w:val="00761BFA"/>
    <w:rsid w:val="00762252"/>
    <w:rsid w:val="00762336"/>
    <w:rsid w:val="00762A0A"/>
    <w:rsid w:val="00762A7B"/>
    <w:rsid w:val="00762FA3"/>
    <w:rsid w:val="0076325C"/>
    <w:rsid w:val="00763806"/>
    <w:rsid w:val="0076380B"/>
    <w:rsid w:val="007640F7"/>
    <w:rsid w:val="00764953"/>
    <w:rsid w:val="00764A18"/>
    <w:rsid w:val="007650B0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649"/>
    <w:rsid w:val="00767CA5"/>
    <w:rsid w:val="00767D80"/>
    <w:rsid w:val="007700CB"/>
    <w:rsid w:val="00770881"/>
    <w:rsid w:val="00770A81"/>
    <w:rsid w:val="00770B72"/>
    <w:rsid w:val="00770BF2"/>
    <w:rsid w:val="00771674"/>
    <w:rsid w:val="00771AC9"/>
    <w:rsid w:val="0077213D"/>
    <w:rsid w:val="0077279B"/>
    <w:rsid w:val="007728D9"/>
    <w:rsid w:val="00772F48"/>
    <w:rsid w:val="00773099"/>
    <w:rsid w:val="00773131"/>
    <w:rsid w:val="0077338A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A8"/>
    <w:rsid w:val="00775325"/>
    <w:rsid w:val="007754BF"/>
    <w:rsid w:val="0077554D"/>
    <w:rsid w:val="00775AEE"/>
    <w:rsid w:val="00775BDD"/>
    <w:rsid w:val="0077605D"/>
    <w:rsid w:val="007760C7"/>
    <w:rsid w:val="007761FB"/>
    <w:rsid w:val="00776413"/>
    <w:rsid w:val="007769A1"/>
    <w:rsid w:val="00776DE5"/>
    <w:rsid w:val="0077716F"/>
    <w:rsid w:val="00777430"/>
    <w:rsid w:val="0077749C"/>
    <w:rsid w:val="007777D5"/>
    <w:rsid w:val="00777BA7"/>
    <w:rsid w:val="00777D8B"/>
    <w:rsid w:val="00777DFB"/>
    <w:rsid w:val="00777EDB"/>
    <w:rsid w:val="0078020C"/>
    <w:rsid w:val="0078092A"/>
    <w:rsid w:val="00780A27"/>
    <w:rsid w:val="00780DEE"/>
    <w:rsid w:val="007810D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B3"/>
    <w:rsid w:val="00782D15"/>
    <w:rsid w:val="00782D5F"/>
    <w:rsid w:val="0078315F"/>
    <w:rsid w:val="0078338C"/>
    <w:rsid w:val="00783445"/>
    <w:rsid w:val="007834A6"/>
    <w:rsid w:val="0078355C"/>
    <w:rsid w:val="007838B9"/>
    <w:rsid w:val="00784556"/>
    <w:rsid w:val="00785552"/>
    <w:rsid w:val="007855AB"/>
    <w:rsid w:val="00785982"/>
    <w:rsid w:val="00785AA3"/>
    <w:rsid w:val="00785CDF"/>
    <w:rsid w:val="007860B8"/>
    <w:rsid w:val="00786290"/>
    <w:rsid w:val="007862E4"/>
    <w:rsid w:val="0078683E"/>
    <w:rsid w:val="00786D83"/>
    <w:rsid w:val="00786F99"/>
    <w:rsid w:val="007871B5"/>
    <w:rsid w:val="007872E6"/>
    <w:rsid w:val="00787451"/>
    <w:rsid w:val="00787679"/>
    <w:rsid w:val="007876EB"/>
    <w:rsid w:val="00787888"/>
    <w:rsid w:val="00787DE8"/>
    <w:rsid w:val="007904DA"/>
    <w:rsid w:val="007906C8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FA9"/>
    <w:rsid w:val="00792540"/>
    <w:rsid w:val="00792772"/>
    <w:rsid w:val="007929BC"/>
    <w:rsid w:val="0079301E"/>
    <w:rsid w:val="00793999"/>
    <w:rsid w:val="00793A8F"/>
    <w:rsid w:val="00793DA8"/>
    <w:rsid w:val="007954A6"/>
    <w:rsid w:val="00795FFE"/>
    <w:rsid w:val="00796037"/>
    <w:rsid w:val="007964EE"/>
    <w:rsid w:val="0079779B"/>
    <w:rsid w:val="00797A7A"/>
    <w:rsid w:val="007A0673"/>
    <w:rsid w:val="007A0714"/>
    <w:rsid w:val="007A0878"/>
    <w:rsid w:val="007A0CBB"/>
    <w:rsid w:val="007A14A7"/>
    <w:rsid w:val="007A1580"/>
    <w:rsid w:val="007A168A"/>
    <w:rsid w:val="007A176D"/>
    <w:rsid w:val="007A1B2B"/>
    <w:rsid w:val="007A1CCD"/>
    <w:rsid w:val="007A20B4"/>
    <w:rsid w:val="007A234A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E72"/>
    <w:rsid w:val="007A4871"/>
    <w:rsid w:val="007A4A65"/>
    <w:rsid w:val="007A5418"/>
    <w:rsid w:val="007A5502"/>
    <w:rsid w:val="007A56DE"/>
    <w:rsid w:val="007A5DFD"/>
    <w:rsid w:val="007A60A0"/>
    <w:rsid w:val="007A6654"/>
    <w:rsid w:val="007A67D0"/>
    <w:rsid w:val="007A6D03"/>
    <w:rsid w:val="007A701C"/>
    <w:rsid w:val="007A7216"/>
    <w:rsid w:val="007A7300"/>
    <w:rsid w:val="007A7418"/>
    <w:rsid w:val="007B0132"/>
    <w:rsid w:val="007B03B0"/>
    <w:rsid w:val="007B0556"/>
    <w:rsid w:val="007B06CB"/>
    <w:rsid w:val="007B0A51"/>
    <w:rsid w:val="007B0C9F"/>
    <w:rsid w:val="007B0D78"/>
    <w:rsid w:val="007B0E76"/>
    <w:rsid w:val="007B10E7"/>
    <w:rsid w:val="007B1206"/>
    <w:rsid w:val="007B1336"/>
    <w:rsid w:val="007B16BC"/>
    <w:rsid w:val="007B170E"/>
    <w:rsid w:val="007B1C4F"/>
    <w:rsid w:val="007B1DFC"/>
    <w:rsid w:val="007B1E94"/>
    <w:rsid w:val="007B244D"/>
    <w:rsid w:val="007B2720"/>
    <w:rsid w:val="007B2749"/>
    <w:rsid w:val="007B274D"/>
    <w:rsid w:val="007B2A7F"/>
    <w:rsid w:val="007B2B75"/>
    <w:rsid w:val="007B324A"/>
    <w:rsid w:val="007B327D"/>
    <w:rsid w:val="007B3485"/>
    <w:rsid w:val="007B36F4"/>
    <w:rsid w:val="007B3991"/>
    <w:rsid w:val="007B3CBA"/>
    <w:rsid w:val="007B442F"/>
    <w:rsid w:val="007B483A"/>
    <w:rsid w:val="007B48F3"/>
    <w:rsid w:val="007B4A38"/>
    <w:rsid w:val="007B4A66"/>
    <w:rsid w:val="007B4BF1"/>
    <w:rsid w:val="007B4C3D"/>
    <w:rsid w:val="007B5025"/>
    <w:rsid w:val="007B5122"/>
    <w:rsid w:val="007B5965"/>
    <w:rsid w:val="007B5BAF"/>
    <w:rsid w:val="007B621F"/>
    <w:rsid w:val="007B6448"/>
    <w:rsid w:val="007B67F3"/>
    <w:rsid w:val="007B680D"/>
    <w:rsid w:val="007B6981"/>
    <w:rsid w:val="007B726C"/>
    <w:rsid w:val="007B7476"/>
    <w:rsid w:val="007B763F"/>
    <w:rsid w:val="007B76A1"/>
    <w:rsid w:val="007B7749"/>
    <w:rsid w:val="007B7E43"/>
    <w:rsid w:val="007C002F"/>
    <w:rsid w:val="007C02B1"/>
    <w:rsid w:val="007C02CA"/>
    <w:rsid w:val="007C06D1"/>
    <w:rsid w:val="007C07A4"/>
    <w:rsid w:val="007C0813"/>
    <w:rsid w:val="007C0BAB"/>
    <w:rsid w:val="007C0C22"/>
    <w:rsid w:val="007C0C3E"/>
    <w:rsid w:val="007C0F9D"/>
    <w:rsid w:val="007C1251"/>
    <w:rsid w:val="007C1BB7"/>
    <w:rsid w:val="007C2988"/>
    <w:rsid w:val="007C2AFF"/>
    <w:rsid w:val="007C3346"/>
    <w:rsid w:val="007C3412"/>
    <w:rsid w:val="007C34A3"/>
    <w:rsid w:val="007C35F9"/>
    <w:rsid w:val="007C3A6B"/>
    <w:rsid w:val="007C4788"/>
    <w:rsid w:val="007C48D5"/>
    <w:rsid w:val="007C4A64"/>
    <w:rsid w:val="007C4F3B"/>
    <w:rsid w:val="007C5176"/>
    <w:rsid w:val="007C56BF"/>
    <w:rsid w:val="007C56F5"/>
    <w:rsid w:val="007C575F"/>
    <w:rsid w:val="007C5860"/>
    <w:rsid w:val="007C5E2D"/>
    <w:rsid w:val="007C6124"/>
    <w:rsid w:val="007C6272"/>
    <w:rsid w:val="007C62B2"/>
    <w:rsid w:val="007C62E8"/>
    <w:rsid w:val="007C6777"/>
    <w:rsid w:val="007C6877"/>
    <w:rsid w:val="007C6BBD"/>
    <w:rsid w:val="007C6C88"/>
    <w:rsid w:val="007C6CD9"/>
    <w:rsid w:val="007C74F2"/>
    <w:rsid w:val="007C764C"/>
    <w:rsid w:val="007C7740"/>
    <w:rsid w:val="007C7B5D"/>
    <w:rsid w:val="007C7BB8"/>
    <w:rsid w:val="007D005A"/>
    <w:rsid w:val="007D00C3"/>
    <w:rsid w:val="007D02C0"/>
    <w:rsid w:val="007D037F"/>
    <w:rsid w:val="007D04A9"/>
    <w:rsid w:val="007D0897"/>
    <w:rsid w:val="007D0A7F"/>
    <w:rsid w:val="007D115B"/>
    <w:rsid w:val="007D137E"/>
    <w:rsid w:val="007D1593"/>
    <w:rsid w:val="007D17F3"/>
    <w:rsid w:val="007D1821"/>
    <w:rsid w:val="007D1AE4"/>
    <w:rsid w:val="007D1E15"/>
    <w:rsid w:val="007D1E3E"/>
    <w:rsid w:val="007D2067"/>
    <w:rsid w:val="007D22AB"/>
    <w:rsid w:val="007D25CF"/>
    <w:rsid w:val="007D27CE"/>
    <w:rsid w:val="007D29B5"/>
    <w:rsid w:val="007D2A33"/>
    <w:rsid w:val="007D321A"/>
    <w:rsid w:val="007D325A"/>
    <w:rsid w:val="007D3282"/>
    <w:rsid w:val="007D3518"/>
    <w:rsid w:val="007D3A31"/>
    <w:rsid w:val="007D3BA4"/>
    <w:rsid w:val="007D3E69"/>
    <w:rsid w:val="007D412E"/>
    <w:rsid w:val="007D41D0"/>
    <w:rsid w:val="007D42BD"/>
    <w:rsid w:val="007D4452"/>
    <w:rsid w:val="007D4669"/>
    <w:rsid w:val="007D4ED7"/>
    <w:rsid w:val="007D4FF8"/>
    <w:rsid w:val="007D52EB"/>
    <w:rsid w:val="007D5AE1"/>
    <w:rsid w:val="007D5D92"/>
    <w:rsid w:val="007D5E89"/>
    <w:rsid w:val="007D6168"/>
    <w:rsid w:val="007D6679"/>
    <w:rsid w:val="007D67B4"/>
    <w:rsid w:val="007D6FD3"/>
    <w:rsid w:val="007D766E"/>
    <w:rsid w:val="007D7759"/>
    <w:rsid w:val="007D7EB6"/>
    <w:rsid w:val="007E0102"/>
    <w:rsid w:val="007E079A"/>
    <w:rsid w:val="007E0912"/>
    <w:rsid w:val="007E0D3B"/>
    <w:rsid w:val="007E0E02"/>
    <w:rsid w:val="007E0F7B"/>
    <w:rsid w:val="007E0F95"/>
    <w:rsid w:val="007E0FCA"/>
    <w:rsid w:val="007E1187"/>
    <w:rsid w:val="007E1317"/>
    <w:rsid w:val="007E16A5"/>
    <w:rsid w:val="007E191B"/>
    <w:rsid w:val="007E1A25"/>
    <w:rsid w:val="007E1D0F"/>
    <w:rsid w:val="007E2104"/>
    <w:rsid w:val="007E230A"/>
    <w:rsid w:val="007E2E54"/>
    <w:rsid w:val="007E328E"/>
    <w:rsid w:val="007E37B2"/>
    <w:rsid w:val="007E384D"/>
    <w:rsid w:val="007E3D21"/>
    <w:rsid w:val="007E3DA5"/>
    <w:rsid w:val="007E3E6B"/>
    <w:rsid w:val="007E4232"/>
    <w:rsid w:val="007E4376"/>
    <w:rsid w:val="007E488B"/>
    <w:rsid w:val="007E491B"/>
    <w:rsid w:val="007E5132"/>
    <w:rsid w:val="007E526C"/>
    <w:rsid w:val="007E52E5"/>
    <w:rsid w:val="007E553C"/>
    <w:rsid w:val="007E5B38"/>
    <w:rsid w:val="007E5FC4"/>
    <w:rsid w:val="007E62F6"/>
    <w:rsid w:val="007E675F"/>
    <w:rsid w:val="007E6917"/>
    <w:rsid w:val="007E7006"/>
    <w:rsid w:val="007E7017"/>
    <w:rsid w:val="007E701A"/>
    <w:rsid w:val="007E7204"/>
    <w:rsid w:val="007E7407"/>
    <w:rsid w:val="007E741A"/>
    <w:rsid w:val="007E763F"/>
    <w:rsid w:val="007E7B25"/>
    <w:rsid w:val="007E7D66"/>
    <w:rsid w:val="007F00E2"/>
    <w:rsid w:val="007F0305"/>
    <w:rsid w:val="007F09DD"/>
    <w:rsid w:val="007F0AE9"/>
    <w:rsid w:val="007F0F89"/>
    <w:rsid w:val="007F155A"/>
    <w:rsid w:val="007F1A2C"/>
    <w:rsid w:val="007F1A76"/>
    <w:rsid w:val="007F1DCA"/>
    <w:rsid w:val="007F1E7B"/>
    <w:rsid w:val="007F206D"/>
    <w:rsid w:val="007F22A1"/>
    <w:rsid w:val="007F22DC"/>
    <w:rsid w:val="007F24FB"/>
    <w:rsid w:val="007F257A"/>
    <w:rsid w:val="007F29CC"/>
    <w:rsid w:val="007F2E28"/>
    <w:rsid w:val="007F2FEB"/>
    <w:rsid w:val="007F3204"/>
    <w:rsid w:val="007F33F2"/>
    <w:rsid w:val="007F4083"/>
    <w:rsid w:val="007F453B"/>
    <w:rsid w:val="007F47DA"/>
    <w:rsid w:val="007F4D1C"/>
    <w:rsid w:val="007F4D83"/>
    <w:rsid w:val="007F5009"/>
    <w:rsid w:val="007F53A7"/>
    <w:rsid w:val="007F5BBA"/>
    <w:rsid w:val="007F5BE5"/>
    <w:rsid w:val="007F60D5"/>
    <w:rsid w:val="007F6C40"/>
    <w:rsid w:val="007F73DC"/>
    <w:rsid w:val="007F78BC"/>
    <w:rsid w:val="007F792C"/>
    <w:rsid w:val="007F7C29"/>
    <w:rsid w:val="007F7D0B"/>
    <w:rsid w:val="008000D8"/>
    <w:rsid w:val="00800207"/>
    <w:rsid w:val="00800C16"/>
    <w:rsid w:val="00800D5B"/>
    <w:rsid w:val="00800E01"/>
    <w:rsid w:val="00800E46"/>
    <w:rsid w:val="008014C0"/>
    <w:rsid w:val="008014FA"/>
    <w:rsid w:val="00801B75"/>
    <w:rsid w:val="00801C8B"/>
    <w:rsid w:val="00801EA6"/>
    <w:rsid w:val="00801F58"/>
    <w:rsid w:val="008021D8"/>
    <w:rsid w:val="00802372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72"/>
    <w:rsid w:val="00803C1C"/>
    <w:rsid w:val="00803D25"/>
    <w:rsid w:val="00803D6E"/>
    <w:rsid w:val="0080423A"/>
    <w:rsid w:val="008045AE"/>
    <w:rsid w:val="00804CCB"/>
    <w:rsid w:val="00804D29"/>
    <w:rsid w:val="008052F5"/>
    <w:rsid w:val="008058F8"/>
    <w:rsid w:val="00805FBD"/>
    <w:rsid w:val="00806B79"/>
    <w:rsid w:val="008074E9"/>
    <w:rsid w:val="008074EB"/>
    <w:rsid w:val="0080761A"/>
    <w:rsid w:val="008076CF"/>
    <w:rsid w:val="0080780E"/>
    <w:rsid w:val="00807A4B"/>
    <w:rsid w:val="00807AD9"/>
    <w:rsid w:val="00807C7B"/>
    <w:rsid w:val="00810761"/>
    <w:rsid w:val="008107D4"/>
    <w:rsid w:val="00810BFF"/>
    <w:rsid w:val="00811208"/>
    <w:rsid w:val="008118A1"/>
    <w:rsid w:val="00811A56"/>
    <w:rsid w:val="008122E8"/>
    <w:rsid w:val="0081244B"/>
    <w:rsid w:val="008130FA"/>
    <w:rsid w:val="008134CE"/>
    <w:rsid w:val="0081365C"/>
    <w:rsid w:val="00813F35"/>
    <w:rsid w:val="00814526"/>
    <w:rsid w:val="008147D3"/>
    <w:rsid w:val="00814F68"/>
    <w:rsid w:val="00814FA6"/>
    <w:rsid w:val="008150FF"/>
    <w:rsid w:val="0081520B"/>
    <w:rsid w:val="008154C5"/>
    <w:rsid w:val="008157DC"/>
    <w:rsid w:val="008158DF"/>
    <w:rsid w:val="00815A2C"/>
    <w:rsid w:val="00815A63"/>
    <w:rsid w:val="008162B4"/>
    <w:rsid w:val="008164E9"/>
    <w:rsid w:val="00816894"/>
    <w:rsid w:val="00816F80"/>
    <w:rsid w:val="00816FFA"/>
    <w:rsid w:val="0081743C"/>
    <w:rsid w:val="00817471"/>
    <w:rsid w:val="0081776C"/>
    <w:rsid w:val="00820621"/>
    <w:rsid w:val="00820C71"/>
    <w:rsid w:val="0082122E"/>
    <w:rsid w:val="00821352"/>
    <w:rsid w:val="008214FE"/>
    <w:rsid w:val="008216D8"/>
    <w:rsid w:val="0082175C"/>
    <w:rsid w:val="0082192B"/>
    <w:rsid w:val="00821B62"/>
    <w:rsid w:val="00821D07"/>
    <w:rsid w:val="00821DDB"/>
    <w:rsid w:val="00821E95"/>
    <w:rsid w:val="008223B3"/>
    <w:rsid w:val="008224F9"/>
    <w:rsid w:val="00822B05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21D"/>
    <w:rsid w:val="008243D0"/>
    <w:rsid w:val="00824768"/>
    <w:rsid w:val="00824B9D"/>
    <w:rsid w:val="00825186"/>
    <w:rsid w:val="0082529D"/>
    <w:rsid w:val="00825508"/>
    <w:rsid w:val="0082568B"/>
    <w:rsid w:val="008258FF"/>
    <w:rsid w:val="00825AAD"/>
    <w:rsid w:val="00825B6A"/>
    <w:rsid w:val="00825C4C"/>
    <w:rsid w:val="0082629F"/>
    <w:rsid w:val="00826326"/>
    <w:rsid w:val="00826543"/>
    <w:rsid w:val="00826AB1"/>
    <w:rsid w:val="00827262"/>
    <w:rsid w:val="00827489"/>
    <w:rsid w:val="00827601"/>
    <w:rsid w:val="008276D3"/>
    <w:rsid w:val="00827E7A"/>
    <w:rsid w:val="008300CB"/>
    <w:rsid w:val="008300E2"/>
    <w:rsid w:val="00830212"/>
    <w:rsid w:val="0083028D"/>
    <w:rsid w:val="008302F6"/>
    <w:rsid w:val="00830386"/>
    <w:rsid w:val="0083044D"/>
    <w:rsid w:val="00830451"/>
    <w:rsid w:val="00830B61"/>
    <w:rsid w:val="00830BFB"/>
    <w:rsid w:val="00830F3C"/>
    <w:rsid w:val="00831147"/>
    <w:rsid w:val="00831329"/>
    <w:rsid w:val="00831606"/>
    <w:rsid w:val="0083178C"/>
    <w:rsid w:val="008319E2"/>
    <w:rsid w:val="00831BE2"/>
    <w:rsid w:val="00832283"/>
    <w:rsid w:val="0083253E"/>
    <w:rsid w:val="0083261F"/>
    <w:rsid w:val="0083274C"/>
    <w:rsid w:val="00832861"/>
    <w:rsid w:val="00832DFA"/>
    <w:rsid w:val="00832F73"/>
    <w:rsid w:val="00833001"/>
    <w:rsid w:val="00833179"/>
    <w:rsid w:val="00833304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92"/>
    <w:rsid w:val="00834BAD"/>
    <w:rsid w:val="00834D4C"/>
    <w:rsid w:val="0083534A"/>
    <w:rsid w:val="008355FF"/>
    <w:rsid w:val="008357A6"/>
    <w:rsid w:val="00835B64"/>
    <w:rsid w:val="00835D49"/>
    <w:rsid w:val="00836374"/>
    <w:rsid w:val="008366AD"/>
    <w:rsid w:val="00836820"/>
    <w:rsid w:val="008368CD"/>
    <w:rsid w:val="0083690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706"/>
    <w:rsid w:val="00840AD3"/>
    <w:rsid w:val="00841356"/>
    <w:rsid w:val="008418F2"/>
    <w:rsid w:val="00841AB7"/>
    <w:rsid w:val="00841B15"/>
    <w:rsid w:val="00841E3F"/>
    <w:rsid w:val="00841E72"/>
    <w:rsid w:val="00841F0D"/>
    <w:rsid w:val="0084224B"/>
    <w:rsid w:val="008426B6"/>
    <w:rsid w:val="0084271D"/>
    <w:rsid w:val="008429AE"/>
    <w:rsid w:val="00842EBD"/>
    <w:rsid w:val="00842F5B"/>
    <w:rsid w:val="0084331F"/>
    <w:rsid w:val="008434DF"/>
    <w:rsid w:val="0084392E"/>
    <w:rsid w:val="00843C02"/>
    <w:rsid w:val="0084430A"/>
    <w:rsid w:val="0084460B"/>
    <w:rsid w:val="0084484D"/>
    <w:rsid w:val="00844CE4"/>
    <w:rsid w:val="00844D55"/>
    <w:rsid w:val="00844DE3"/>
    <w:rsid w:val="00844F04"/>
    <w:rsid w:val="0084508A"/>
    <w:rsid w:val="0084511E"/>
    <w:rsid w:val="00845568"/>
    <w:rsid w:val="00845BE7"/>
    <w:rsid w:val="008467AD"/>
    <w:rsid w:val="008469F3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E9"/>
    <w:rsid w:val="00851509"/>
    <w:rsid w:val="00851743"/>
    <w:rsid w:val="008517F4"/>
    <w:rsid w:val="00851B31"/>
    <w:rsid w:val="00851C71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534"/>
    <w:rsid w:val="0085490F"/>
    <w:rsid w:val="00854B0C"/>
    <w:rsid w:val="00855667"/>
    <w:rsid w:val="00855795"/>
    <w:rsid w:val="008558C4"/>
    <w:rsid w:val="00855B68"/>
    <w:rsid w:val="00855DE8"/>
    <w:rsid w:val="00856153"/>
    <w:rsid w:val="008568BC"/>
    <w:rsid w:val="008570C2"/>
    <w:rsid w:val="00857312"/>
    <w:rsid w:val="00857713"/>
    <w:rsid w:val="00857980"/>
    <w:rsid w:val="00857AC6"/>
    <w:rsid w:val="00857B2C"/>
    <w:rsid w:val="00857C49"/>
    <w:rsid w:val="00857EEC"/>
    <w:rsid w:val="0086070D"/>
    <w:rsid w:val="008607C3"/>
    <w:rsid w:val="00860958"/>
    <w:rsid w:val="00860C81"/>
    <w:rsid w:val="0086112B"/>
    <w:rsid w:val="00861C2F"/>
    <w:rsid w:val="008621F5"/>
    <w:rsid w:val="00862809"/>
    <w:rsid w:val="00862C05"/>
    <w:rsid w:val="00862F47"/>
    <w:rsid w:val="008633E7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9AF"/>
    <w:rsid w:val="00864A6D"/>
    <w:rsid w:val="00865834"/>
    <w:rsid w:val="00866108"/>
    <w:rsid w:val="00866AA7"/>
    <w:rsid w:val="00866ADA"/>
    <w:rsid w:val="00866B33"/>
    <w:rsid w:val="00866DB5"/>
    <w:rsid w:val="0086751B"/>
    <w:rsid w:val="0086764B"/>
    <w:rsid w:val="008677EA"/>
    <w:rsid w:val="00867D41"/>
    <w:rsid w:val="00867FF1"/>
    <w:rsid w:val="008703FA"/>
    <w:rsid w:val="008704F5"/>
    <w:rsid w:val="008709BE"/>
    <w:rsid w:val="00870BBF"/>
    <w:rsid w:val="00870BF2"/>
    <w:rsid w:val="00870C8A"/>
    <w:rsid w:val="00870E80"/>
    <w:rsid w:val="00870EF0"/>
    <w:rsid w:val="008713C9"/>
    <w:rsid w:val="00871827"/>
    <w:rsid w:val="00871856"/>
    <w:rsid w:val="008718D6"/>
    <w:rsid w:val="00871BCD"/>
    <w:rsid w:val="008725FE"/>
    <w:rsid w:val="00872893"/>
    <w:rsid w:val="008729DE"/>
    <w:rsid w:val="00872C14"/>
    <w:rsid w:val="008734F9"/>
    <w:rsid w:val="008735AB"/>
    <w:rsid w:val="008735AD"/>
    <w:rsid w:val="008737B0"/>
    <w:rsid w:val="008739C5"/>
    <w:rsid w:val="00873AE8"/>
    <w:rsid w:val="00873B91"/>
    <w:rsid w:val="00874C60"/>
    <w:rsid w:val="00874D6D"/>
    <w:rsid w:val="00874E14"/>
    <w:rsid w:val="00875AF4"/>
    <w:rsid w:val="00875C21"/>
    <w:rsid w:val="00875C43"/>
    <w:rsid w:val="00875CDE"/>
    <w:rsid w:val="00876774"/>
    <w:rsid w:val="00876DCE"/>
    <w:rsid w:val="00876FE3"/>
    <w:rsid w:val="00877046"/>
    <w:rsid w:val="00877083"/>
    <w:rsid w:val="008770E6"/>
    <w:rsid w:val="008770E9"/>
    <w:rsid w:val="00877121"/>
    <w:rsid w:val="00877451"/>
    <w:rsid w:val="00877993"/>
    <w:rsid w:val="0088026E"/>
    <w:rsid w:val="0088029A"/>
    <w:rsid w:val="00880429"/>
    <w:rsid w:val="00880D64"/>
    <w:rsid w:val="00880DF8"/>
    <w:rsid w:val="008810B7"/>
    <w:rsid w:val="00881116"/>
    <w:rsid w:val="008814AC"/>
    <w:rsid w:val="00881591"/>
    <w:rsid w:val="00881929"/>
    <w:rsid w:val="00881DAB"/>
    <w:rsid w:val="008820B9"/>
    <w:rsid w:val="008820E0"/>
    <w:rsid w:val="00882652"/>
    <w:rsid w:val="008826D3"/>
    <w:rsid w:val="008836EF"/>
    <w:rsid w:val="008837C6"/>
    <w:rsid w:val="008839C6"/>
    <w:rsid w:val="00883A12"/>
    <w:rsid w:val="00883F75"/>
    <w:rsid w:val="0088424A"/>
    <w:rsid w:val="00884263"/>
    <w:rsid w:val="00884278"/>
    <w:rsid w:val="008848C5"/>
    <w:rsid w:val="00884B2A"/>
    <w:rsid w:val="0088504F"/>
    <w:rsid w:val="0088527C"/>
    <w:rsid w:val="00885B79"/>
    <w:rsid w:val="00885D44"/>
    <w:rsid w:val="00886177"/>
    <w:rsid w:val="00886331"/>
    <w:rsid w:val="00886502"/>
    <w:rsid w:val="00886A36"/>
    <w:rsid w:val="00886F71"/>
    <w:rsid w:val="0088704D"/>
    <w:rsid w:val="0088704F"/>
    <w:rsid w:val="0088707A"/>
    <w:rsid w:val="00887252"/>
    <w:rsid w:val="00887B62"/>
    <w:rsid w:val="00887D5C"/>
    <w:rsid w:val="00887E81"/>
    <w:rsid w:val="00887F4D"/>
    <w:rsid w:val="00887FEE"/>
    <w:rsid w:val="008905A4"/>
    <w:rsid w:val="00890655"/>
    <w:rsid w:val="00890C20"/>
    <w:rsid w:val="00891023"/>
    <w:rsid w:val="008910F4"/>
    <w:rsid w:val="00891201"/>
    <w:rsid w:val="0089122D"/>
    <w:rsid w:val="00891AE0"/>
    <w:rsid w:val="00891B8C"/>
    <w:rsid w:val="00891D58"/>
    <w:rsid w:val="00891EA8"/>
    <w:rsid w:val="0089222C"/>
    <w:rsid w:val="008923CC"/>
    <w:rsid w:val="00892712"/>
    <w:rsid w:val="008927F8"/>
    <w:rsid w:val="00892CD4"/>
    <w:rsid w:val="00893E4D"/>
    <w:rsid w:val="008942E3"/>
    <w:rsid w:val="00894E83"/>
    <w:rsid w:val="0089509C"/>
    <w:rsid w:val="008952C8"/>
    <w:rsid w:val="0089550F"/>
    <w:rsid w:val="0089567D"/>
    <w:rsid w:val="00895CBB"/>
    <w:rsid w:val="00895CC7"/>
    <w:rsid w:val="008967CB"/>
    <w:rsid w:val="00896B59"/>
    <w:rsid w:val="00896E90"/>
    <w:rsid w:val="0089701E"/>
    <w:rsid w:val="00897535"/>
    <w:rsid w:val="00897695"/>
    <w:rsid w:val="00897A68"/>
    <w:rsid w:val="008A0017"/>
    <w:rsid w:val="008A013A"/>
    <w:rsid w:val="008A0A40"/>
    <w:rsid w:val="008A0AA1"/>
    <w:rsid w:val="008A0E54"/>
    <w:rsid w:val="008A1091"/>
    <w:rsid w:val="008A1629"/>
    <w:rsid w:val="008A16B6"/>
    <w:rsid w:val="008A18C9"/>
    <w:rsid w:val="008A196D"/>
    <w:rsid w:val="008A1B5A"/>
    <w:rsid w:val="008A1C46"/>
    <w:rsid w:val="008A1E03"/>
    <w:rsid w:val="008A215D"/>
    <w:rsid w:val="008A22D1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B5D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63C0"/>
    <w:rsid w:val="008A65BA"/>
    <w:rsid w:val="008A66D0"/>
    <w:rsid w:val="008A6E11"/>
    <w:rsid w:val="008A6E3A"/>
    <w:rsid w:val="008A7184"/>
    <w:rsid w:val="008A761E"/>
    <w:rsid w:val="008A767A"/>
    <w:rsid w:val="008A7C66"/>
    <w:rsid w:val="008A7C99"/>
    <w:rsid w:val="008A7F23"/>
    <w:rsid w:val="008B002B"/>
    <w:rsid w:val="008B02B7"/>
    <w:rsid w:val="008B0555"/>
    <w:rsid w:val="008B0EEA"/>
    <w:rsid w:val="008B0F23"/>
    <w:rsid w:val="008B143F"/>
    <w:rsid w:val="008B15EE"/>
    <w:rsid w:val="008B15FA"/>
    <w:rsid w:val="008B1ECC"/>
    <w:rsid w:val="008B203E"/>
    <w:rsid w:val="008B20B9"/>
    <w:rsid w:val="008B2292"/>
    <w:rsid w:val="008B22A5"/>
    <w:rsid w:val="008B22D0"/>
    <w:rsid w:val="008B244F"/>
    <w:rsid w:val="008B27B0"/>
    <w:rsid w:val="008B2EC4"/>
    <w:rsid w:val="008B2EE7"/>
    <w:rsid w:val="008B30A4"/>
    <w:rsid w:val="008B3210"/>
    <w:rsid w:val="008B3429"/>
    <w:rsid w:val="008B3FA3"/>
    <w:rsid w:val="008B42F4"/>
    <w:rsid w:val="008B467B"/>
    <w:rsid w:val="008B4EA0"/>
    <w:rsid w:val="008B4EEB"/>
    <w:rsid w:val="008B5433"/>
    <w:rsid w:val="008B5542"/>
    <w:rsid w:val="008B5DB2"/>
    <w:rsid w:val="008B61FB"/>
    <w:rsid w:val="008B6244"/>
    <w:rsid w:val="008B6359"/>
    <w:rsid w:val="008B6898"/>
    <w:rsid w:val="008B6FE2"/>
    <w:rsid w:val="008B7082"/>
    <w:rsid w:val="008B76AA"/>
    <w:rsid w:val="008B78A5"/>
    <w:rsid w:val="008B7B26"/>
    <w:rsid w:val="008B7B79"/>
    <w:rsid w:val="008B7DA6"/>
    <w:rsid w:val="008C00B3"/>
    <w:rsid w:val="008C037E"/>
    <w:rsid w:val="008C052C"/>
    <w:rsid w:val="008C05B2"/>
    <w:rsid w:val="008C061B"/>
    <w:rsid w:val="008C063F"/>
    <w:rsid w:val="008C0C1C"/>
    <w:rsid w:val="008C0C85"/>
    <w:rsid w:val="008C0EE8"/>
    <w:rsid w:val="008C1620"/>
    <w:rsid w:val="008C163A"/>
    <w:rsid w:val="008C1BF2"/>
    <w:rsid w:val="008C2BD3"/>
    <w:rsid w:val="008C312C"/>
    <w:rsid w:val="008C3227"/>
    <w:rsid w:val="008C3B0F"/>
    <w:rsid w:val="008C3C27"/>
    <w:rsid w:val="008C3FC0"/>
    <w:rsid w:val="008C4008"/>
    <w:rsid w:val="008C415F"/>
    <w:rsid w:val="008C42A3"/>
    <w:rsid w:val="008C4378"/>
    <w:rsid w:val="008C4983"/>
    <w:rsid w:val="008C4B42"/>
    <w:rsid w:val="008C4BE1"/>
    <w:rsid w:val="008C52BF"/>
    <w:rsid w:val="008C534C"/>
    <w:rsid w:val="008C5379"/>
    <w:rsid w:val="008C549A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5DB"/>
    <w:rsid w:val="008C792D"/>
    <w:rsid w:val="008C7972"/>
    <w:rsid w:val="008C7F92"/>
    <w:rsid w:val="008D0056"/>
    <w:rsid w:val="008D00DC"/>
    <w:rsid w:val="008D02BE"/>
    <w:rsid w:val="008D0B8D"/>
    <w:rsid w:val="008D0C6C"/>
    <w:rsid w:val="008D0EE9"/>
    <w:rsid w:val="008D1420"/>
    <w:rsid w:val="008D176B"/>
    <w:rsid w:val="008D1959"/>
    <w:rsid w:val="008D19BF"/>
    <w:rsid w:val="008D2207"/>
    <w:rsid w:val="008D2580"/>
    <w:rsid w:val="008D2B8F"/>
    <w:rsid w:val="008D3007"/>
    <w:rsid w:val="008D3289"/>
    <w:rsid w:val="008D3436"/>
    <w:rsid w:val="008D3DC9"/>
    <w:rsid w:val="008D3E9A"/>
    <w:rsid w:val="008D3EA0"/>
    <w:rsid w:val="008D4BE8"/>
    <w:rsid w:val="008D4E58"/>
    <w:rsid w:val="008D569E"/>
    <w:rsid w:val="008D5758"/>
    <w:rsid w:val="008D62C6"/>
    <w:rsid w:val="008D67D3"/>
    <w:rsid w:val="008D69AF"/>
    <w:rsid w:val="008D6B1C"/>
    <w:rsid w:val="008D6B6D"/>
    <w:rsid w:val="008D6D1D"/>
    <w:rsid w:val="008D71B8"/>
    <w:rsid w:val="008D729F"/>
    <w:rsid w:val="008D743A"/>
    <w:rsid w:val="008D7566"/>
    <w:rsid w:val="008D79C3"/>
    <w:rsid w:val="008D7CB2"/>
    <w:rsid w:val="008D7F7B"/>
    <w:rsid w:val="008E0024"/>
    <w:rsid w:val="008E07B5"/>
    <w:rsid w:val="008E08B5"/>
    <w:rsid w:val="008E1038"/>
    <w:rsid w:val="008E1097"/>
    <w:rsid w:val="008E137A"/>
    <w:rsid w:val="008E13B3"/>
    <w:rsid w:val="008E17A4"/>
    <w:rsid w:val="008E1BC2"/>
    <w:rsid w:val="008E2083"/>
    <w:rsid w:val="008E289B"/>
    <w:rsid w:val="008E2A29"/>
    <w:rsid w:val="008E2B58"/>
    <w:rsid w:val="008E2C49"/>
    <w:rsid w:val="008E2E35"/>
    <w:rsid w:val="008E3092"/>
    <w:rsid w:val="008E36E7"/>
    <w:rsid w:val="008E3793"/>
    <w:rsid w:val="008E37FA"/>
    <w:rsid w:val="008E3EE0"/>
    <w:rsid w:val="008E4B2A"/>
    <w:rsid w:val="008E5E76"/>
    <w:rsid w:val="008E630A"/>
    <w:rsid w:val="008E63CA"/>
    <w:rsid w:val="008E6E32"/>
    <w:rsid w:val="008E7293"/>
    <w:rsid w:val="008E7600"/>
    <w:rsid w:val="008E7A23"/>
    <w:rsid w:val="008E7BF2"/>
    <w:rsid w:val="008E7CB0"/>
    <w:rsid w:val="008F004A"/>
    <w:rsid w:val="008F019A"/>
    <w:rsid w:val="008F01CF"/>
    <w:rsid w:val="008F07F8"/>
    <w:rsid w:val="008F0BE9"/>
    <w:rsid w:val="008F0C95"/>
    <w:rsid w:val="008F12F5"/>
    <w:rsid w:val="008F1336"/>
    <w:rsid w:val="008F1422"/>
    <w:rsid w:val="008F17D7"/>
    <w:rsid w:val="008F196A"/>
    <w:rsid w:val="008F1A27"/>
    <w:rsid w:val="008F1C0D"/>
    <w:rsid w:val="008F1E99"/>
    <w:rsid w:val="008F207B"/>
    <w:rsid w:val="008F21EB"/>
    <w:rsid w:val="008F2648"/>
    <w:rsid w:val="008F26C0"/>
    <w:rsid w:val="008F27E8"/>
    <w:rsid w:val="008F28C9"/>
    <w:rsid w:val="008F2D2E"/>
    <w:rsid w:val="008F2F25"/>
    <w:rsid w:val="008F362A"/>
    <w:rsid w:val="008F3A93"/>
    <w:rsid w:val="008F3D45"/>
    <w:rsid w:val="008F3E05"/>
    <w:rsid w:val="008F3FAC"/>
    <w:rsid w:val="008F5157"/>
    <w:rsid w:val="008F51D8"/>
    <w:rsid w:val="008F5269"/>
    <w:rsid w:val="008F531F"/>
    <w:rsid w:val="008F53CE"/>
    <w:rsid w:val="008F5747"/>
    <w:rsid w:val="008F58A6"/>
    <w:rsid w:val="008F5A8E"/>
    <w:rsid w:val="008F5B2E"/>
    <w:rsid w:val="008F5BF1"/>
    <w:rsid w:val="008F6051"/>
    <w:rsid w:val="008F66E3"/>
    <w:rsid w:val="008F6E21"/>
    <w:rsid w:val="008F6F76"/>
    <w:rsid w:val="008F73C8"/>
    <w:rsid w:val="008F7916"/>
    <w:rsid w:val="008F7C6B"/>
    <w:rsid w:val="009001A6"/>
    <w:rsid w:val="0090037E"/>
    <w:rsid w:val="009005E3"/>
    <w:rsid w:val="009006E0"/>
    <w:rsid w:val="009007B4"/>
    <w:rsid w:val="00900F5A"/>
    <w:rsid w:val="009012BB"/>
    <w:rsid w:val="009013F9"/>
    <w:rsid w:val="00901584"/>
    <w:rsid w:val="009018CC"/>
    <w:rsid w:val="00901A92"/>
    <w:rsid w:val="00901B55"/>
    <w:rsid w:val="00901B83"/>
    <w:rsid w:val="0090201A"/>
    <w:rsid w:val="009021F6"/>
    <w:rsid w:val="009023D1"/>
    <w:rsid w:val="0090316B"/>
    <w:rsid w:val="00903B43"/>
    <w:rsid w:val="00904038"/>
    <w:rsid w:val="009046C6"/>
    <w:rsid w:val="00904A49"/>
    <w:rsid w:val="00904AD4"/>
    <w:rsid w:val="00904CC5"/>
    <w:rsid w:val="00904E63"/>
    <w:rsid w:val="00904FDD"/>
    <w:rsid w:val="00905243"/>
    <w:rsid w:val="0090553E"/>
    <w:rsid w:val="00905609"/>
    <w:rsid w:val="00905D52"/>
    <w:rsid w:val="00905E86"/>
    <w:rsid w:val="0090637F"/>
    <w:rsid w:val="0090649C"/>
    <w:rsid w:val="00907165"/>
    <w:rsid w:val="009078B3"/>
    <w:rsid w:val="00907AC7"/>
    <w:rsid w:val="00907CFF"/>
    <w:rsid w:val="00907D70"/>
    <w:rsid w:val="00907DE8"/>
    <w:rsid w:val="00907E21"/>
    <w:rsid w:val="00910011"/>
    <w:rsid w:val="009105DB"/>
    <w:rsid w:val="00910B4B"/>
    <w:rsid w:val="00910DA1"/>
    <w:rsid w:val="00910DAA"/>
    <w:rsid w:val="0091104E"/>
    <w:rsid w:val="009114DA"/>
    <w:rsid w:val="00911586"/>
    <w:rsid w:val="009117A5"/>
    <w:rsid w:val="009119DD"/>
    <w:rsid w:val="00911B2E"/>
    <w:rsid w:val="00911BF8"/>
    <w:rsid w:val="00911C97"/>
    <w:rsid w:val="009121AD"/>
    <w:rsid w:val="0091253D"/>
    <w:rsid w:val="00912880"/>
    <w:rsid w:val="00912A08"/>
    <w:rsid w:val="009130AB"/>
    <w:rsid w:val="009131AD"/>
    <w:rsid w:val="009135C4"/>
    <w:rsid w:val="00913D6B"/>
    <w:rsid w:val="00913D8D"/>
    <w:rsid w:val="0091419E"/>
    <w:rsid w:val="00914269"/>
    <w:rsid w:val="0091427D"/>
    <w:rsid w:val="00914B53"/>
    <w:rsid w:val="00914C9E"/>
    <w:rsid w:val="00915001"/>
    <w:rsid w:val="0091502D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E23"/>
    <w:rsid w:val="009175C3"/>
    <w:rsid w:val="009177D5"/>
    <w:rsid w:val="00917A1A"/>
    <w:rsid w:val="00917B0F"/>
    <w:rsid w:val="00917CFF"/>
    <w:rsid w:val="00917FD8"/>
    <w:rsid w:val="0092008B"/>
    <w:rsid w:val="009202FF"/>
    <w:rsid w:val="00921053"/>
    <w:rsid w:val="009210D2"/>
    <w:rsid w:val="00921492"/>
    <w:rsid w:val="00921575"/>
    <w:rsid w:val="00921AE9"/>
    <w:rsid w:val="00921C0F"/>
    <w:rsid w:val="00921D7C"/>
    <w:rsid w:val="009222A0"/>
    <w:rsid w:val="009226AE"/>
    <w:rsid w:val="00922735"/>
    <w:rsid w:val="00922C45"/>
    <w:rsid w:val="009231DD"/>
    <w:rsid w:val="009232B0"/>
    <w:rsid w:val="0092334F"/>
    <w:rsid w:val="009233BB"/>
    <w:rsid w:val="0092380F"/>
    <w:rsid w:val="009238BA"/>
    <w:rsid w:val="009238F5"/>
    <w:rsid w:val="00923971"/>
    <w:rsid w:val="0092406E"/>
    <w:rsid w:val="00925B3A"/>
    <w:rsid w:val="00925BFF"/>
    <w:rsid w:val="00926094"/>
    <w:rsid w:val="009260E9"/>
    <w:rsid w:val="00926107"/>
    <w:rsid w:val="00926182"/>
    <w:rsid w:val="009261A1"/>
    <w:rsid w:val="009265E3"/>
    <w:rsid w:val="00926715"/>
    <w:rsid w:val="0092693B"/>
    <w:rsid w:val="00926A88"/>
    <w:rsid w:val="00926C3D"/>
    <w:rsid w:val="00926CBE"/>
    <w:rsid w:val="00926ED6"/>
    <w:rsid w:val="0092719C"/>
    <w:rsid w:val="009272D1"/>
    <w:rsid w:val="00927351"/>
    <w:rsid w:val="00927372"/>
    <w:rsid w:val="00927A78"/>
    <w:rsid w:val="00927B0C"/>
    <w:rsid w:val="00927C67"/>
    <w:rsid w:val="00927D93"/>
    <w:rsid w:val="00927FFC"/>
    <w:rsid w:val="00930468"/>
    <w:rsid w:val="00930795"/>
    <w:rsid w:val="00930C09"/>
    <w:rsid w:val="009319A1"/>
    <w:rsid w:val="009319F8"/>
    <w:rsid w:val="00931C5E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25A"/>
    <w:rsid w:val="00934574"/>
    <w:rsid w:val="00934EE6"/>
    <w:rsid w:val="00935052"/>
    <w:rsid w:val="009356CE"/>
    <w:rsid w:val="00935721"/>
    <w:rsid w:val="00935D3F"/>
    <w:rsid w:val="009363AD"/>
    <w:rsid w:val="0093669F"/>
    <w:rsid w:val="00936C5E"/>
    <w:rsid w:val="00937043"/>
    <w:rsid w:val="00937117"/>
    <w:rsid w:val="00937400"/>
    <w:rsid w:val="0093778D"/>
    <w:rsid w:val="009377D3"/>
    <w:rsid w:val="00937A67"/>
    <w:rsid w:val="00937AF9"/>
    <w:rsid w:val="00937EC9"/>
    <w:rsid w:val="00937ECB"/>
    <w:rsid w:val="00940113"/>
    <w:rsid w:val="0094027E"/>
    <w:rsid w:val="009405B5"/>
    <w:rsid w:val="00940885"/>
    <w:rsid w:val="00940A15"/>
    <w:rsid w:val="00941053"/>
    <w:rsid w:val="009421EB"/>
    <w:rsid w:val="0094222D"/>
    <w:rsid w:val="009424A0"/>
    <w:rsid w:val="0094269D"/>
    <w:rsid w:val="00942B86"/>
    <w:rsid w:val="00942F87"/>
    <w:rsid w:val="00943332"/>
    <w:rsid w:val="00943347"/>
    <w:rsid w:val="009433D2"/>
    <w:rsid w:val="009438C7"/>
    <w:rsid w:val="00943DD3"/>
    <w:rsid w:val="00943FF9"/>
    <w:rsid w:val="00944344"/>
    <w:rsid w:val="009444C7"/>
    <w:rsid w:val="00944519"/>
    <w:rsid w:val="009445DA"/>
    <w:rsid w:val="009445E7"/>
    <w:rsid w:val="009446E3"/>
    <w:rsid w:val="00944829"/>
    <w:rsid w:val="00944867"/>
    <w:rsid w:val="00944B50"/>
    <w:rsid w:val="00944D71"/>
    <w:rsid w:val="009457E1"/>
    <w:rsid w:val="00945CC9"/>
    <w:rsid w:val="00945F21"/>
    <w:rsid w:val="00946064"/>
    <w:rsid w:val="0094617E"/>
    <w:rsid w:val="009469A2"/>
    <w:rsid w:val="00946C1A"/>
    <w:rsid w:val="00947364"/>
    <w:rsid w:val="009504EC"/>
    <w:rsid w:val="0095056D"/>
    <w:rsid w:val="00950899"/>
    <w:rsid w:val="00950986"/>
    <w:rsid w:val="00950D83"/>
    <w:rsid w:val="00950E27"/>
    <w:rsid w:val="00950EF8"/>
    <w:rsid w:val="00950F78"/>
    <w:rsid w:val="009516A1"/>
    <w:rsid w:val="00951CF4"/>
    <w:rsid w:val="00951F10"/>
    <w:rsid w:val="00951F1F"/>
    <w:rsid w:val="009521EE"/>
    <w:rsid w:val="009526F5"/>
    <w:rsid w:val="00952DB2"/>
    <w:rsid w:val="00952F78"/>
    <w:rsid w:val="009538CB"/>
    <w:rsid w:val="00953FA5"/>
    <w:rsid w:val="009541F4"/>
    <w:rsid w:val="00954594"/>
    <w:rsid w:val="00954A66"/>
    <w:rsid w:val="00954E3D"/>
    <w:rsid w:val="00954F51"/>
    <w:rsid w:val="00955275"/>
    <w:rsid w:val="00955FBD"/>
    <w:rsid w:val="00956402"/>
    <w:rsid w:val="00956777"/>
    <w:rsid w:val="00956AE7"/>
    <w:rsid w:val="00956EC5"/>
    <w:rsid w:val="00957016"/>
    <w:rsid w:val="009571D0"/>
    <w:rsid w:val="009574CA"/>
    <w:rsid w:val="009577EE"/>
    <w:rsid w:val="009577F7"/>
    <w:rsid w:val="00957D80"/>
    <w:rsid w:val="00957E83"/>
    <w:rsid w:val="00957F14"/>
    <w:rsid w:val="0096020D"/>
    <w:rsid w:val="009606CE"/>
    <w:rsid w:val="0096079C"/>
    <w:rsid w:val="0096096A"/>
    <w:rsid w:val="00960AFC"/>
    <w:rsid w:val="0096120B"/>
    <w:rsid w:val="009618C3"/>
    <w:rsid w:val="00961C70"/>
    <w:rsid w:val="00962222"/>
    <w:rsid w:val="009623A1"/>
    <w:rsid w:val="00962453"/>
    <w:rsid w:val="00962A56"/>
    <w:rsid w:val="00962E4F"/>
    <w:rsid w:val="00962EF5"/>
    <w:rsid w:val="00962F9D"/>
    <w:rsid w:val="00963067"/>
    <w:rsid w:val="0096338A"/>
    <w:rsid w:val="009635BC"/>
    <w:rsid w:val="009636D1"/>
    <w:rsid w:val="00963BF5"/>
    <w:rsid w:val="00963C4D"/>
    <w:rsid w:val="00963E02"/>
    <w:rsid w:val="00963EBF"/>
    <w:rsid w:val="0096447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F53"/>
    <w:rsid w:val="009672A3"/>
    <w:rsid w:val="00967420"/>
    <w:rsid w:val="00967CF5"/>
    <w:rsid w:val="00967CFC"/>
    <w:rsid w:val="00967D7E"/>
    <w:rsid w:val="00967E37"/>
    <w:rsid w:val="00967EC4"/>
    <w:rsid w:val="00970400"/>
    <w:rsid w:val="009706B3"/>
    <w:rsid w:val="00970B38"/>
    <w:rsid w:val="00970DF9"/>
    <w:rsid w:val="00970E67"/>
    <w:rsid w:val="00970F13"/>
    <w:rsid w:val="00971113"/>
    <w:rsid w:val="009713D6"/>
    <w:rsid w:val="009719EC"/>
    <w:rsid w:val="00971E52"/>
    <w:rsid w:val="009728DB"/>
    <w:rsid w:val="00972A50"/>
    <w:rsid w:val="00972C9D"/>
    <w:rsid w:val="00972CC2"/>
    <w:rsid w:val="009730B9"/>
    <w:rsid w:val="009732AD"/>
    <w:rsid w:val="009736CE"/>
    <w:rsid w:val="0097384C"/>
    <w:rsid w:val="009738B3"/>
    <w:rsid w:val="00973B90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386"/>
    <w:rsid w:val="009754C0"/>
    <w:rsid w:val="009754DA"/>
    <w:rsid w:val="00975569"/>
    <w:rsid w:val="00975759"/>
    <w:rsid w:val="00975787"/>
    <w:rsid w:val="009759DE"/>
    <w:rsid w:val="00975AD0"/>
    <w:rsid w:val="00975E7B"/>
    <w:rsid w:val="0097650D"/>
    <w:rsid w:val="00976824"/>
    <w:rsid w:val="00976D67"/>
    <w:rsid w:val="009770ED"/>
    <w:rsid w:val="00977546"/>
    <w:rsid w:val="00977658"/>
    <w:rsid w:val="009777CB"/>
    <w:rsid w:val="00977BBB"/>
    <w:rsid w:val="0098017B"/>
    <w:rsid w:val="0098087D"/>
    <w:rsid w:val="009809B5"/>
    <w:rsid w:val="00980CD1"/>
    <w:rsid w:val="00980E68"/>
    <w:rsid w:val="009810A4"/>
    <w:rsid w:val="009812B0"/>
    <w:rsid w:val="00981356"/>
    <w:rsid w:val="00981486"/>
    <w:rsid w:val="00981B97"/>
    <w:rsid w:val="009822C6"/>
    <w:rsid w:val="00982665"/>
    <w:rsid w:val="0098293F"/>
    <w:rsid w:val="00983A52"/>
    <w:rsid w:val="00983DD4"/>
    <w:rsid w:val="00983F97"/>
    <w:rsid w:val="009841EA"/>
    <w:rsid w:val="00984760"/>
    <w:rsid w:val="009847DF"/>
    <w:rsid w:val="00985942"/>
    <w:rsid w:val="00985C95"/>
    <w:rsid w:val="00985EF6"/>
    <w:rsid w:val="00985F8F"/>
    <w:rsid w:val="00986527"/>
    <w:rsid w:val="009866B1"/>
    <w:rsid w:val="009867BA"/>
    <w:rsid w:val="009869C2"/>
    <w:rsid w:val="00986DB3"/>
    <w:rsid w:val="00987397"/>
    <w:rsid w:val="0098741C"/>
    <w:rsid w:val="0098757A"/>
    <w:rsid w:val="00987597"/>
    <w:rsid w:val="00987EB5"/>
    <w:rsid w:val="009900D5"/>
    <w:rsid w:val="0099104B"/>
    <w:rsid w:val="00991073"/>
    <w:rsid w:val="00991206"/>
    <w:rsid w:val="0099165B"/>
    <w:rsid w:val="00991917"/>
    <w:rsid w:val="009919CC"/>
    <w:rsid w:val="00991AD1"/>
    <w:rsid w:val="00992149"/>
    <w:rsid w:val="00992769"/>
    <w:rsid w:val="009928CB"/>
    <w:rsid w:val="009928F1"/>
    <w:rsid w:val="009938DC"/>
    <w:rsid w:val="00993949"/>
    <w:rsid w:val="00993988"/>
    <w:rsid w:val="00993A57"/>
    <w:rsid w:val="00993B40"/>
    <w:rsid w:val="00993E2E"/>
    <w:rsid w:val="009944AB"/>
    <w:rsid w:val="00994503"/>
    <w:rsid w:val="00994623"/>
    <w:rsid w:val="00994822"/>
    <w:rsid w:val="009949B1"/>
    <w:rsid w:val="009949C6"/>
    <w:rsid w:val="00994B74"/>
    <w:rsid w:val="00994CA1"/>
    <w:rsid w:val="009952FA"/>
    <w:rsid w:val="00995392"/>
    <w:rsid w:val="00995662"/>
    <w:rsid w:val="00995B45"/>
    <w:rsid w:val="00995CB2"/>
    <w:rsid w:val="00995D40"/>
    <w:rsid w:val="00995F2E"/>
    <w:rsid w:val="009961A4"/>
    <w:rsid w:val="00996252"/>
    <w:rsid w:val="0099669C"/>
    <w:rsid w:val="00996E71"/>
    <w:rsid w:val="009979AD"/>
    <w:rsid w:val="00997A4A"/>
    <w:rsid w:val="00997A68"/>
    <w:rsid w:val="00997AFC"/>
    <w:rsid w:val="00997B73"/>
    <w:rsid w:val="009A0854"/>
    <w:rsid w:val="009A135D"/>
    <w:rsid w:val="009A178F"/>
    <w:rsid w:val="009A1889"/>
    <w:rsid w:val="009A1900"/>
    <w:rsid w:val="009A1D86"/>
    <w:rsid w:val="009A1E6A"/>
    <w:rsid w:val="009A1EAE"/>
    <w:rsid w:val="009A226B"/>
    <w:rsid w:val="009A2DD0"/>
    <w:rsid w:val="009A352C"/>
    <w:rsid w:val="009A3569"/>
    <w:rsid w:val="009A360E"/>
    <w:rsid w:val="009A3D71"/>
    <w:rsid w:val="009A3EE6"/>
    <w:rsid w:val="009A4320"/>
    <w:rsid w:val="009A483C"/>
    <w:rsid w:val="009A4BD8"/>
    <w:rsid w:val="009A4C46"/>
    <w:rsid w:val="009A51AE"/>
    <w:rsid w:val="009A5311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CDF"/>
    <w:rsid w:val="009B05C0"/>
    <w:rsid w:val="009B06A9"/>
    <w:rsid w:val="009B0A84"/>
    <w:rsid w:val="009B0AE0"/>
    <w:rsid w:val="009B0DB3"/>
    <w:rsid w:val="009B18ED"/>
    <w:rsid w:val="009B1D22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44D7"/>
    <w:rsid w:val="009B474D"/>
    <w:rsid w:val="009B4B4C"/>
    <w:rsid w:val="009B4B9A"/>
    <w:rsid w:val="009B53F8"/>
    <w:rsid w:val="009B543B"/>
    <w:rsid w:val="009B5471"/>
    <w:rsid w:val="009B5B9C"/>
    <w:rsid w:val="009B5F90"/>
    <w:rsid w:val="009B5FFE"/>
    <w:rsid w:val="009B62F6"/>
    <w:rsid w:val="009B6466"/>
    <w:rsid w:val="009B6B96"/>
    <w:rsid w:val="009B71B2"/>
    <w:rsid w:val="009B766C"/>
    <w:rsid w:val="009B7829"/>
    <w:rsid w:val="009B7916"/>
    <w:rsid w:val="009B7D54"/>
    <w:rsid w:val="009C0502"/>
    <w:rsid w:val="009C05B7"/>
    <w:rsid w:val="009C0656"/>
    <w:rsid w:val="009C06F0"/>
    <w:rsid w:val="009C0E21"/>
    <w:rsid w:val="009C0F0B"/>
    <w:rsid w:val="009C1302"/>
    <w:rsid w:val="009C13E6"/>
    <w:rsid w:val="009C14D9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D98"/>
    <w:rsid w:val="009C3137"/>
    <w:rsid w:val="009C323F"/>
    <w:rsid w:val="009C36A8"/>
    <w:rsid w:val="009C37D0"/>
    <w:rsid w:val="009C3918"/>
    <w:rsid w:val="009C3958"/>
    <w:rsid w:val="009C403B"/>
    <w:rsid w:val="009C4179"/>
    <w:rsid w:val="009C433B"/>
    <w:rsid w:val="009C43F0"/>
    <w:rsid w:val="009C48FD"/>
    <w:rsid w:val="009C5070"/>
    <w:rsid w:val="009C51E2"/>
    <w:rsid w:val="009C56EB"/>
    <w:rsid w:val="009C59BD"/>
    <w:rsid w:val="009C5A40"/>
    <w:rsid w:val="009C5F08"/>
    <w:rsid w:val="009C60B4"/>
    <w:rsid w:val="009C60D5"/>
    <w:rsid w:val="009C6825"/>
    <w:rsid w:val="009C691E"/>
    <w:rsid w:val="009C6C8F"/>
    <w:rsid w:val="009C75A0"/>
    <w:rsid w:val="009C7921"/>
    <w:rsid w:val="009C79A4"/>
    <w:rsid w:val="009C7DBF"/>
    <w:rsid w:val="009C7E4F"/>
    <w:rsid w:val="009D0358"/>
    <w:rsid w:val="009D035D"/>
    <w:rsid w:val="009D05A1"/>
    <w:rsid w:val="009D090C"/>
    <w:rsid w:val="009D0C41"/>
    <w:rsid w:val="009D115C"/>
    <w:rsid w:val="009D1440"/>
    <w:rsid w:val="009D184E"/>
    <w:rsid w:val="009D1970"/>
    <w:rsid w:val="009D1AEE"/>
    <w:rsid w:val="009D1C68"/>
    <w:rsid w:val="009D1C7B"/>
    <w:rsid w:val="009D2060"/>
    <w:rsid w:val="009D20B9"/>
    <w:rsid w:val="009D2442"/>
    <w:rsid w:val="009D27F5"/>
    <w:rsid w:val="009D2E98"/>
    <w:rsid w:val="009D2F6F"/>
    <w:rsid w:val="009D303F"/>
    <w:rsid w:val="009D331D"/>
    <w:rsid w:val="009D34F2"/>
    <w:rsid w:val="009D3842"/>
    <w:rsid w:val="009D41D3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CA2"/>
    <w:rsid w:val="009D5E89"/>
    <w:rsid w:val="009D60B2"/>
    <w:rsid w:val="009D667A"/>
    <w:rsid w:val="009D6DE1"/>
    <w:rsid w:val="009D6F72"/>
    <w:rsid w:val="009D723E"/>
    <w:rsid w:val="009D75E6"/>
    <w:rsid w:val="009D75ED"/>
    <w:rsid w:val="009D78B3"/>
    <w:rsid w:val="009D79B4"/>
    <w:rsid w:val="009D7FCA"/>
    <w:rsid w:val="009E049B"/>
    <w:rsid w:val="009E05AF"/>
    <w:rsid w:val="009E0920"/>
    <w:rsid w:val="009E0B82"/>
    <w:rsid w:val="009E0CF9"/>
    <w:rsid w:val="009E0D22"/>
    <w:rsid w:val="009E0FFB"/>
    <w:rsid w:val="009E11D6"/>
    <w:rsid w:val="009E1293"/>
    <w:rsid w:val="009E1936"/>
    <w:rsid w:val="009E19C2"/>
    <w:rsid w:val="009E1B20"/>
    <w:rsid w:val="009E1C80"/>
    <w:rsid w:val="009E25A9"/>
    <w:rsid w:val="009E2718"/>
    <w:rsid w:val="009E2771"/>
    <w:rsid w:val="009E2799"/>
    <w:rsid w:val="009E279A"/>
    <w:rsid w:val="009E2BF8"/>
    <w:rsid w:val="009E2CBB"/>
    <w:rsid w:val="009E2D40"/>
    <w:rsid w:val="009E2E6D"/>
    <w:rsid w:val="009E2E9E"/>
    <w:rsid w:val="009E3238"/>
    <w:rsid w:val="009E33D7"/>
    <w:rsid w:val="009E3514"/>
    <w:rsid w:val="009E35C4"/>
    <w:rsid w:val="009E3A6B"/>
    <w:rsid w:val="009E3E8D"/>
    <w:rsid w:val="009E4316"/>
    <w:rsid w:val="009E4348"/>
    <w:rsid w:val="009E45CC"/>
    <w:rsid w:val="009E466F"/>
    <w:rsid w:val="009E4698"/>
    <w:rsid w:val="009E4A1A"/>
    <w:rsid w:val="009E4F76"/>
    <w:rsid w:val="009E4FE1"/>
    <w:rsid w:val="009E5725"/>
    <w:rsid w:val="009E5822"/>
    <w:rsid w:val="009E5DB2"/>
    <w:rsid w:val="009E5FB9"/>
    <w:rsid w:val="009E6038"/>
    <w:rsid w:val="009E6232"/>
    <w:rsid w:val="009E68E6"/>
    <w:rsid w:val="009E6A06"/>
    <w:rsid w:val="009E6C41"/>
    <w:rsid w:val="009E6F70"/>
    <w:rsid w:val="009E748C"/>
    <w:rsid w:val="009E7AF2"/>
    <w:rsid w:val="009F01A2"/>
    <w:rsid w:val="009F101E"/>
    <w:rsid w:val="009F1925"/>
    <w:rsid w:val="009F1AE5"/>
    <w:rsid w:val="009F1C7C"/>
    <w:rsid w:val="009F2196"/>
    <w:rsid w:val="009F2199"/>
    <w:rsid w:val="009F27EE"/>
    <w:rsid w:val="009F2951"/>
    <w:rsid w:val="009F2D52"/>
    <w:rsid w:val="009F3369"/>
    <w:rsid w:val="009F3945"/>
    <w:rsid w:val="009F3DA3"/>
    <w:rsid w:val="009F429E"/>
    <w:rsid w:val="009F44E7"/>
    <w:rsid w:val="009F458F"/>
    <w:rsid w:val="009F4685"/>
    <w:rsid w:val="009F4947"/>
    <w:rsid w:val="009F49B3"/>
    <w:rsid w:val="009F4CA3"/>
    <w:rsid w:val="009F4DCC"/>
    <w:rsid w:val="009F4E93"/>
    <w:rsid w:val="009F5061"/>
    <w:rsid w:val="009F5214"/>
    <w:rsid w:val="009F58B8"/>
    <w:rsid w:val="009F5A34"/>
    <w:rsid w:val="009F5BA9"/>
    <w:rsid w:val="009F6523"/>
    <w:rsid w:val="009F6629"/>
    <w:rsid w:val="009F670F"/>
    <w:rsid w:val="009F679C"/>
    <w:rsid w:val="009F67B2"/>
    <w:rsid w:val="009F68BC"/>
    <w:rsid w:val="009F69C2"/>
    <w:rsid w:val="009F6E27"/>
    <w:rsid w:val="009F6EE9"/>
    <w:rsid w:val="009F702C"/>
    <w:rsid w:val="009F75C7"/>
    <w:rsid w:val="009F7800"/>
    <w:rsid w:val="009F7D9A"/>
    <w:rsid w:val="009F7F58"/>
    <w:rsid w:val="009F7FEB"/>
    <w:rsid w:val="00A0034E"/>
    <w:rsid w:val="00A0063F"/>
    <w:rsid w:val="00A00770"/>
    <w:rsid w:val="00A00DF0"/>
    <w:rsid w:val="00A00E49"/>
    <w:rsid w:val="00A0142E"/>
    <w:rsid w:val="00A014D5"/>
    <w:rsid w:val="00A01542"/>
    <w:rsid w:val="00A022EE"/>
    <w:rsid w:val="00A02394"/>
    <w:rsid w:val="00A037F5"/>
    <w:rsid w:val="00A03903"/>
    <w:rsid w:val="00A03D5A"/>
    <w:rsid w:val="00A03E1D"/>
    <w:rsid w:val="00A03EB1"/>
    <w:rsid w:val="00A03F1D"/>
    <w:rsid w:val="00A0440D"/>
    <w:rsid w:val="00A0445C"/>
    <w:rsid w:val="00A04610"/>
    <w:rsid w:val="00A04B2B"/>
    <w:rsid w:val="00A04BF3"/>
    <w:rsid w:val="00A0505A"/>
    <w:rsid w:val="00A05B02"/>
    <w:rsid w:val="00A05B3A"/>
    <w:rsid w:val="00A05C0E"/>
    <w:rsid w:val="00A05D2E"/>
    <w:rsid w:val="00A05D82"/>
    <w:rsid w:val="00A05DBE"/>
    <w:rsid w:val="00A05F0A"/>
    <w:rsid w:val="00A06498"/>
    <w:rsid w:val="00A0708F"/>
    <w:rsid w:val="00A07245"/>
    <w:rsid w:val="00A075CA"/>
    <w:rsid w:val="00A07731"/>
    <w:rsid w:val="00A07AE1"/>
    <w:rsid w:val="00A07D8E"/>
    <w:rsid w:val="00A100B0"/>
    <w:rsid w:val="00A100BB"/>
    <w:rsid w:val="00A10D6F"/>
    <w:rsid w:val="00A10F3F"/>
    <w:rsid w:val="00A11375"/>
    <w:rsid w:val="00A1159D"/>
    <w:rsid w:val="00A115C5"/>
    <w:rsid w:val="00A122CB"/>
    <w:rsid w:val="00A135F7"/>
    <w:rsid w:val="00A13625"/>
    <w:rsid w:val="00A138DB"/>
    <w:rsid w:val="00A13939"/>
    <w:rsid w:val="00A13C6E"/>
    <w:rsid w:val="00A13DA0"/>
    <w:rsid w:val="00A14015"/>
    <w:rsid w:val="00A14304"/>
    <w:rsid w:val="00A147CB"/>
    <w:rsid w:val="00A147D2"/>
    <w:rsid w:val="00A14AFB"/>
    <w:rsid w:val="00A14C4B"/>
    <w:rsid w:val="00A15269"/>
    <w:rsid w:val="00A15372"/>
    <w:rsid w:val="00A153D0"/>
    <w:rsid w:val="00A153EB"/>
    <w:rsid w:val="00A155FC"/>
    <w:rsid w:val="00A15755"/>
    <w:rsid w:val="00A15E24"/>
    <w:rsid w:val="00A161BC"/>
    <w:rsid w:val="00A1620B"/>
    <w:rsid w:val="00A162A3"/>
    <w:rsid w:val="00A16703"/>
    <w:rsid w:val="00A16767"/>
    <w:rsid w:val="00A16AA8"/>
    <w:rsid w:val="00A16C14"/>
    <w:rsid w:val="00A16FE8"/>
    <w:rsid w:val="00A172D0"/>
    <w:rsid w:val="00A17537"/>
    <w:rsid w:val="00A177AE"/>
    <w:rsid w:val="00A17995"/>
    <w:rsid w:val="00A17A5E"/>
    <w:rsid w:val="00A17CA9"/>
    <w:rsid w:val="00A202D2"/>
    <w:rsid w:val="00A207E1"/>
    <w:rsid w:val="00A20C8A"/>
    <w:rsid w:val="00A20DE7"/>
    <w:rsid w:val="00A20E49"/>
    <w:rsid w:val="00A20F49"/>
    <w:rsid w:val="00A210B9"/>
    <w:rsid w:val="00A21484"/>
    <w:rsid w:val="00A21575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847"/>
    <w:rsid w:val="00A22A17"/>
    <w:rsid w:val="00A22AF7"/>
    <w:rsid w:val="00A232B1"/>
    <w:rsid w:val="00A236D9"/>
    <w:rsid w:val="00A239AA"/>
    <w:rsid w:val="00A23C7A"/>
    <w:rsid w:val="00A23CA0"/>
    <w:rsid w:val="00A23D42"/>
    <w:rsid w:val="00A23DC1"/>
    <w:rsid w:val="00A23FF5"/>
    <w:rsid w:val="00A24210"/>
    <w:rsid w:val="00A24414"/>
    <w:rsid w:val="00A245FA"/>
    <w:rsid w:val="00A24CDA"/>
    <w:rsid w:val="00A24D16"/>
    <w:rsid w:val="00A2525E"/>
    <w:rsid w:val="00A25A5F"/>
    <w:rsid w:val="00A26362"/>
    <w:rsid w:val="00A2674D"/>
    <w:rsid w:val="00A277B0"/>
    <w:rsid w:val="00A277F6"/>
    <w:rsid w:val="00A279FC"/>
    <w:rsid w:val="00A27BCE"/>
    <w:rsid w:val="00A307D4"/>
    <w:rsid w:val="00A30838"/>
    <w:rsid w:val="00A3117C"/>
    <w:rsid w:val="00A31422"/>
    <w:rsid w:val="00A318EF"/>
    <w:rsid w:val="00A31C35"/>
    <w:rsid w:val="00A31ECA"/>
    <w:rsid w:val="00A32455"/>
    <w:rsid w:val="00A324D0"/>
    <w:rsid w:val="00A325EF"/>
    <w:rsid w:val="00A329A8"/>
    <w:rsid w:val="00A32C02"/>
    <w:rsid w:val="00A33392"/>
    <w:rsid w:val="00A334BD"/>
    <w:rsid w:val="00A335E5"/>
    <w:rsid w:val="00A33A5F"/>
    <w:rsid w:val="00A33ACA"/>
    <w:rsid w:val="00A33B7C"/>
    <w:rsid w:val="00A34097"/>
    <w:rsid w:val="00A340BF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6A2"/>
    <w:rsid w:val="00A358C2"/>
    <w:rsid w:val="00A358E0"/>
    <w:rsid w:val="00A35D44"/>
    <w:rsid w:val="00A361CD"/>
    <w:rsid w:val="00A3640A"/>
    <w:rsid w:val="00A3684F"/>
    <w:rsid w:val="00A36CD6"/>
    <w:rsid w:val="00A376D5"/>
    <w:rsid w:val="00A377D1"/>
    <w:rsid w:val="00A378C5"/>
    <w:rsid w:val="00A37A04"/>
    <w:rsid w:val="00A37A13"/>
    <w:rsid w:val="00A37DE6"/>
    <w:rsid w:val="00A37ECD"/>
    <w:rsid w:val="00A40832"/>
    <w:rsid w:val="00A40940"/>
    <w:rsid w:val="00A40A1F"/>
    <w:rsid w:val="00A40C86"/>
    <w:rsid w:val="00A40F08"/>
    <w:rsid w:val="00A415CA"/>
    <w:rsid w:val="00A41B18"/>
    <w:rsid w:val="00A41E14"/>
    <w:rsid w:val="00A4203C"/>
    <w:rsid w:val="00A4223B"/>
    <w:rsid w:val="00A42463"/>
    <w:rsid w:val="00A42484"/>
    <w:rsid w:val="00A428AE"/>
    <w:rsid w:val="00A42CB3"/>
    <w:rsid w:val="00A42E78"/>
    <w:rsid w:val="00A43299"/>
    <w:rsid w:val="00A43492"/>
    <w:rsid w:val="00A439C5"/>
    <w:rsid w:val="00A43A24"/>
    <w:rsid w:val="00A43DF0"/>
    <w:rsid w:val="00A43E8C"/>
    <w:rsid w:val="00A44341"/>
    <w:rsid w:val="00A444BC"/>
    <w:rsid w:val="00A445BE"/>
    <w:rsid w:val="00A445E9"/>
    <w:rsid w:val="00A44A81"/>
    <w:rsid w:val="00A44BCB"/>
    <w:rsid w:val="00A44C56"/>
    <w:rsid w:val="00A44EAE"/>
    <w:rsid w:val="00A45401"/>
    <w:rsid w:val="00A455D6"/>
    <w:rsid w:val="00A4576A"/>
    <w:rsid w:val="00A458B0"/>
    <w:rsid w:val="00A45BFC"/>
    <w:rsid w:val="00A45C9C"/>
    <w:rsid w:val="00A45DC6"/>
    <w:rsid w:val="00A46240"/>
    <w:rsid w:val="00A46703"/>
    <w:rsid w:val="00A469A3"/>
    <w:rsid w:val="00A46EC0"/>
    <w:rsid w:val="00A47115"/>
    <w:rsid w:val="00A471C0"/>
    <w:rsid w:val="00A471FB"/>
    <w:rsid w:val="00A475B6"/>
    <w:rsid w:val="00A4776C"/>
    <w:rsid w:val="00A47876"/>
    <w:rsid w:val="00A47A32"/>
    <w:rsid w:val="00A47C36"/>
    <w:rsid w:val="00A504ED"/>
    <w:rsid w:val="00A50A4D"/>
    <w:rsid w:val="00A50C81"/>
    <w:rsid w:val="00A50ED8"/>
    <w:rsid w:val="00A5100A"/>
    <w:rsid w:val="00A51128"/>
    <w:rsid w:val="00A51756"/>
    <w:rsid w:val="00A5184A"/>
    <w:rsid w:val="00A520AF"/>
    <w:rsid w:val="00A5288F"/>
    <w:rsid w:val="00A52B07"/>
    <w:rsid w:val="00A52EDD"/>
    <w:rsid w:val="00A532D9"/>
    <w:rsid w:val="00A533F8"/>
    <w:rsid w:val="00A534B5"/>
    <w:rsid w:val="00A53712"/>
    <w:rsid w:val="00A5372B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607"/>
    <w:rsid w:val="00A547D4"/>
    <w:rsid w:val="00A54B97"/>
    <w:rsid w:val="00A54E39"/>
    <w:rsid w:val="00A54FFD"/>
    <w:rsid w:val="00A550B7"/>
    <w:rsid w:val="00A55171"/>
    <w:rsid w:val="00A554F1"/>
    <w:rsid w:val="00A555FB"/>
    <w:rsid w:val="00A5567D"/>
    <w:rsid w:val="00A556C4"/>
    <w:rsid w:val="00A5593F"/>
    <w:rsid w:val="00A55A13"/>
    <w:rsid w:val="00A55EF1"/>
    <w:rsid w:val="00A56301"/>
    <w:rsid w:val="00A5634B"/>
    <w:rsid w:val="00A5662D"/>
    <w:rsid w:val="00A567EA"/>
    <w:rsid w:val="00A56B93"/>
    <w:rsid w:val="00A56F00"/>
    <w:rsid w:val="00A56F96"/>
    <w:rsid w:val="00A570DF"/>
    <w:rsid w:val="00A5716D"/>
    <w:rsid w:val="00A57186"/>
    <w:rsid w:val="00A57AA6"/>
    <w:rsid w:val="00A57BE7"/>
    <w:rsid w:val="00A601CB"/>
    <w:rsid w:val="00A60245"/>
    <w:rsid w:val="00A60A00"/>
    <w:rsid w:val="00A60DD2"/>
    <w:rsid w:val="00A610FB"/>
    <w:rsid w:val="00A61495"/>
    <w:rsid w:val="00A61724"/>
    <w:rsid w:val="00A618B3"/>
    <w:rsid w:val="00A618D7"/>
    <w:rsid w:val="00A61AF8"/>
    <w:rsid w:val="00A61F8D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234"/>
    <w:rsid w:val="00A645B1"/>
    <w:rsid w:val="00A64A3F"/>
    <w:rsid w:val="00A64B62"/>
    <w:rsid w:val="00A6575B"/>
    <w:rsid w:val="00A65820"/>
    <w:rsid w:val="00A65A6B"/>
    <w:rsid w:val="00A664B7"/>
    <w:rsid w:val="00A66A87"/>
    <w:rsid w:val="00A66F78"/>
    <w:rsid w:val="00A66F8E"/>
    <w:rsid w:val="00A67016"/>
    <w:rsid w:val="00A67277"/>
    <w:rsid w:val="00A67340"/>
    <w:rsid w:val="00A675A7"/>
    <w:rsid w:val="00A67D56"/>
    <w:rsid w:val="00A7030F"/>
    <w:rsid w:val="00A7046C"/>
    <w:rsid w:val="00A709FD"/>
    <w:rsid w:val="00A70A6F"/>
    <w:rsid w:val="00A70B93"/>
    <w:rsid w:val="00A70DA4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CE"/>
    <w:rsid w:val="00A72DD1"/>
    <w:rsid w:val="00A7300B"/>
    <w:rsid w:val="00A7371B"/>
    <w:rsid w:val="00A73DC8"/>
    <w:rsid w:val="00A7414A"/>
    <w:rsid w:val="00A743B7"/>
    <w:rsid w:val="00A75433"/>
    <w:rsid w:val="00A75704"/>
    <w:rsid w:val="00A757A8"/>
    <w:rsid w:val="00A75BD3"/>
    <w:rsid w:val="00A76042"/>
    <w:rsid w:val="00A7607D"/>
    <w:rsid w:val="00A7649D"/>
    <w:rsid w:val="00A76784"/>
    <w:rsid w:val="00A768E0"/>
    <w:rsid w:val="00A76A9C"/>
    <w:rsid w:val="00A77A12"/>
    <w:rsid w:val="00A77B32"/>
    <w:rsid w:val="00A77D34"/>
    <w:rsid w:val="00A77E17"/>
    <w:rsid w:val="00A80101"/>
    <w:rsid w:val="00A80338"/>
    <w:rsid w:val="00A80A0E"/>
    <w:rsid w:val="00A810F0"/>
    <w:rsid w:val="00A812C2"/>
    <w:rsid w:val="00A8172F"/>
    <w:rsid w:val="00A8177D"/>
    <w:rsid w:val="00A81CF2"/>
    <w:rsid w:val="00A81D23"/>
    <w:rsid w:val="00A81E70"/>
    <w:rsid w:val="00A8232E"/>
    <w:rsid w:val="00A8239C"/>
    <w:rsid w:val="00A827B1"/>
    <w:rsid w:val="00A8286E"/>
    <w:rsid w:val="00A829BB"/>
    <w:rsid w:val="00A82ED1"/>
    <w:rsid w:val="00A82F4D"/>
    <w:rsid w:val="00A83632"/>
    <w:rsid w:val="00A838AA"/>
    <w:rsid w:val="00A83C2C"/>
    <w:rsid w:val="00A83CCA"/>
    <w:rsid w:val="00A840E4"/>
    <w:rsid w:val="00A84632"/>
    <w:rsid w:val="00A84737"/>
    <w:rsid w:val="00A8479E"/>
    <w:rsid w:val="00A84A34"/>
    <w:rsid w:val="00A84AEB"/>
    <w:rsid w:val="00A84F33"/>
    <w:rsid w:val="00A85172"/>
    <w:rsid w:val="00A85591"/>
    <w:rsid w:val="00A856D1"/>
    <w:rsid w:val="00A85897"/>
    <w:rsid w:val="00A85A8E"/>
    <w:rsid w:val="00A85AEE"/>
    <w:rsid w:val="00A862AE"/>
    <w:rsid w:val="00A86580"/>
    <w:rsid w:val="00A86623"/>
    <w:rsid w:val="00A86678"/>
    <w:rsid w:val="00A867DE"/>
    <w:rsid w:val="00A86DFD"/>
    <w:rsid w:val="00A871F5"/>
    <w:rsid w:val="00A876EC"/>
    <w:rsid w:val="00A8795A"/>
    <w:rsid w:val="00A90170"/>
    <w:rsid w:val="00A90697"/>
    <w:rsid w:val="00A906D2"/>
    <w:rsid w:val="00A9095D"/>
    <w:rsid w:val="00A90B53"/>
    <w:rsid w:val="00A90BDB"/>
    <w:rsid w:val="00A90FF9"/>
    <w:rsid w:val="00A9189C"/>
    <w:rsid w:val="00A91CDD"/>
    <w:rsid w:val="00A91F47"/>
    <w:rsid w:val="00A92183"/>
    <w:rsid w:val="00A924C1"/>
    <w:rsid w:val="00A9297F"/>
    <w:rsid w:val="00A92A2B"/>
    <w:rsid w:val="00A92CD9"/>
    <w:rsid w:val="00A934C4"/>
    <w:rsid w:val="00A9380E"/>
    <w:rsid w:val="00A93816"/>
    <w:rsid w:val="00A93C97"/>
    <w:rsid w:val="00A93DD4"/>
    <w:rsid w:val="00A9442C"/>
    <w:rsid w:val="00A948B4"/>
    <w:rsid w:val="00A94B84"/>
    <w:rsid w:val="00A94D7E"/>
    <w:rsid w:val="00A94F6B"/>
    <w:rsid w:val="00A9513C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7350"/>
    <w:rsid w:val="00A9737B"/>
    <w:rsid w:val="00A97532"/>
    <w:rsid w:val="00A9788C"/>
    <w:rsid w:val="00A97A63"/>
    <w:rsid w:val="00A97E39"/>
    <w:rsid w:val="00A97E83"/>
    <w:rsid w:val="00A97EAE"/>
    <w:rsid w:val="00A97FEC"/>
    <w:rsid w:val="00AA0205"/>
    <w:rsid w:val="00AA033E"/>
    <w:rsid w:val="00AA081C"/>
    <w:rsid w:val="00AA0914"/>
    <w:rsid w:val="00AA0945"/>
    <w:rsid w:val="00AA0BA4"/>
    <w:rsid w:val="00AA0D8E"/>
    <w:rsid w:val="00AA185D"/>
    <w:rsid w:val="00AA1957"/>
    <w:rsid w:val="00AA19DB"/>
    <w:rsid w:val="00AA1BB1"/>
    <w:rsid w:val="00AA208C"/>
    <w:rsid w:val="00AA2115"/>
    <w:rsid w:val="00AA2141"/>
    <w:rsid w:val="00AA2194"/>
    <w:rsid w:val="00AA21D6"/>
    <w:rsid w:val="00AA2964"/>
    <w:rsid w:val="00AA301E"/>
    <w:rsid w:val="00AA3625"/>
    <w:rsid w:val="00AA36E1"/>
    <w:rsid w:val="00AA3870"/>
    <w:rsid w:val="00AA3A97"/>
    <w:rsid w:val="00AA3F5A"/>
    <w:rsid w:val="00AA3FB5"/>
    <w:rsid w:val="00AA4158"/>
    <w:rsid w:val="00AA4237"/>
    <w:rsid w:val="00AA45F2"/>
    <w:rsid w:val="00AA4B6A"/>
    <w:rsid w:val="00AA4C4E"/>
    <w:rsid w:val="00AA4E30"/>
    <w:rsid w:val="00AA4ECC"/>
    <w:rsid w:val="00AA4EFC"/>
    <w:rsid w:val="00AA4FEC"/>
    <w:rsid w:val="00AA521D"/>
    <w:rsid w:val="00AA52DE"/>
    <w:rsid w:val="00AA5A63"/>
    <w:rsid w:val="00AA60A9"/>
    <w:rsid w:val="00AA6573"/>
    <w:rsid w:val="00AA68A9"/>
    <w:rsid w:val="00AA6C9F"/>
    <w:rsid w:val="00AA6F6F"/>
    <w:rsid w:val="00AA70D4"/>
    <w:rsid w:val="00AA71EA"/>
    <w:rsid w:val="00AA7424"/>
    <w:rsid w:val="00AA79C5"/>
    <w:rsid w:val="00AA79C7"/>
    <w:rsid w:val="00AA7F0E"/>
    <w:rsid w:val="00AA7FC4"/>
    <w:rsid w:val="00AB004E"/>
    <w:rsid w:val="00AB0086"/>
    <w:rsid w:val="00AB07F5"/>
    <w:rsid w:val="00AB0B15"/>
    <w:rsid w:val="00AB0DBC"/>
    <w:rsid w:val="00AB0FFD"/>
    <w:rsid w:val="00AB108A"/>
    <w:rsid w:val="00AB16AF"/>
    <w:rsid w:val="00AB23C9"/>
    <w:rsid w:val="00AB29F3"/>
    <w:rsid w:val="00AB2A0D"/>
    <w:rsid w:val="00AB2E25"/>
    <w:rsid w:val="00AB3068"/>
    <w:rsid w:val="00AB3A09"/>
    <w:rsid w:val="00AB413D"/>
    <w:rsid w:val="00AB41D8"/>
    <w:rsid w:val="00AB4461"/>
    <w:rsid w:val="00AB45EB"/>
    <w:rsid w:val="00AB47C0"/>
    <w:rsid w:val="00AB4A04"/>
    <w:rsid w:val="00AB4F4E"/>
    <w:rsid w:val="00AB529D"/>
    <w:rsid w:val="00AB543E"/>
    <w:rsid w:val="00AB5760"/>
    <w:rsid w:val="00AB5D12"/>
    <w:rsid w:val="00AB6062"/>
    <w:rsid w:val="00AB62E8"/>
    <w:rsid w:val="00AB6386"/>
    <w:rsid w:val="00AB6D30"/>
    <w:rsid w:val="00AB6D9A"/>
    <w:rsid w:val="00AB70CB"/>
    <w:rsid w:val="00AB73B7"/>
    <w:rsid w:val="00AB748E"/>
    <w:rsid w:val="00AB76A8"/>
    <w:rsid w:val="00AC0BC2"/>
    <w:rsid w:val="00AC0C1F"/>
    <w:rsid w:val="00AC10ED"/>
    <w:rsid w:val="00AC1172"/>
    <w:rsid w:val="00AC1241"/>
    <w:rsid w:val="00AC14E0"/>
    <w:rsid w:val="00AC19CD"/>
    <w:rsid w:val="00AC1B6B"/>
    <w:rsid w:val="00AC1D25"/>
    <w:rsid w:val="00AC1F0A"/>
    <w:rsid w:val="00AC1FCD"/>
    <w:rsid w:val="00AC2494"/>
    <w:rsid w:val="00AC2613"/>
    <w:rsid w:val="00AC265A"/>
    <w:rsid w:val="00AC2664"/>
    <w:rsid w:val="00AC26F9"/>
    <w:rsid w:val="00AC30DC"/>
    <w:rsid w:val="00AC3659"/>
    <w:rsid w:val="00AC3EB7"/>
    <w:rsid w:val="00AC3F5C"/>
    <w:rsid w:val="00AC4081"/>
    <w:rsid w:val="00AC45C1"/>
    <w:rsid w:val="00AC4764"/>
    <w:rsid w:val="00AC478B"/>
    <w:rsid w:val="00AC47C6"/>
    <w:rsid w:val="00AC47E4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6C5"/>
    <w:rsid w:val="00AC5EFD"/>
    <w:rsid w:val="00AC6133"/>
    <w:rsid w:val="00AC683E"/>
    <w:rsid w:val="00AC6F18"/>
    <w:rsid w:val="00AC6FE1"/>
    <w:rsid w:val="00AC7899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383A"/>
    <w:rsid w:val="00AD39B8"/>
    <w:rsid w:val="00AD3ACA"/>
    <w:rsid w:val="00AD4445"/>
    <w:rsid w:val="00AD464F"/>
    <w:rsid w:val="00AD4EDB"/>
    <w:rsid w:val="00AD526B"/>
    <w:rsid w:val="00AD52BD"/>
    <w:rsid w:val="00AD57FF"/>
    <w:rsid w:val="00AD58C3"/>
    <w:rsid w:val="00AD5A1F"/>
    <w:rsid w:val="00AD5A9F"/>
    <w:rsid w:val="00AD5C54"/>
    <w:rsid w:val="00AD651C"/>
    <w:rsid w:val="00AD6637"/>
    <w:rsid w:val="00AD66BD"/>
    <w:rsid w:val="00AD67C8"/>
    <w:rsid w:val="00AD6BAE"/>
    <w:rsid w:val="00AD6E00"/>
    <w:rsid w:val="00AD7145"/>
    <w:rsid w:val="00AD732C"/>
    <w:rsid w:val="00AD7352"/>
    <w:rsid w:val="00AE08DB"/>
    <w:rsid w:val="00AE0A4F"/>
    <w:rsid w:val="00AE0D6F"/>
    <w:rsid w:val="00AE0DCF"/>
    <w:rsid w:val="00AE0F86"/>
    <w:rsid w:val="00AE0FF8"/>
    <w:rsid w:val="00AE10AC"/>
    <w:rsid w:val="00AE11CB"/>
    <w:rsid w:val="00AE163C"/>
    <w:rsid w:val="00AE19B4"/>
    <w:rsid w:val="00AE1DDE"/>
    <w:rsid w:val="00AE1E5D"/>
    <w:rsid w:val="00AE1F4A"/>
    <w:rsid w:val="00AE2909"/>
    <w:rsid w:val="00AE2A7C"/>
    <w:rsid w:val="00AE3100"/>
    <w:rsid w:val="00AE3103"/>
    <w:rsid w:val="00AE31A3"/>
    <w:rsid w:val="00AE3328"/>
    <w:rsid w:val="00AE38BA"/>
    <w:rsid w:val="00AE3CE3"/>
    <w:rsid w:val="00AE3D78"/>
    <w:rsid w:val="00AE3F10"/>
    <w:rsid w:val="00AE46AA"/>
    <w:rsid w:val="00AE4BF1"/>
    <w:rsid w:val="00AE4D22"/>
    <w:rsid w:val="00AE521E"/>
    <w:rsid w:val="00AE5524"/>
    <w:rsid w:val="00AE5636"/>
    <w:rsid w:val="00AE5691"/>
    <w:rsid w:val="00AE5743"/>
    <w:rsid w:val="00AE5AF5"/>
    <w:rsid w:val="00AE5B2C"/>
    <w:rsid w:val="00AE6106"/>
    <w:rsid w:val="00AE62CF"/>
    <w:rsid w:val="00AE6571"/>
    <w:rsid w:val="00AE68BB"/>
    <w:rsid w:val="00AE68CE"/>
    <w:rsid w:val="00AE69C1"/>
    <w:rsid w:val="00AE6BA5"/>
    <w:rsid w:val="00AE6BE3"/>
    <w:rsid w:val="00AE7074"/>
    <w:rsid w:val="00AE7247"/>
    <w:rsid w:val="00AE742F"/>
    <w:rsid w:val="00AE7A7D"/>
    <w:rsid w:val="00AF0058"/>
    <w:rsid w:val="00AF04D3"/>
    <w:rsid w:val="00AF077F"/>
    <w:rsid w:val="00AF0A85"/>
    <w:rsid w:val="00AF0BE4"/>
    <w:rsid w:val="00AF1BD8"/>
    <w:rsid w:val="00AF1BFD"/>
    <w:rsid w:val="00AF1E8B"/>
    <w:rsid w:val="00AF2087"/>
    <w:rsid w:val="00AF218F"/>
    <w:rsid w:val="00AF21B6"/>
    <w:rsid w:val="00AF2A11"/>
    <w:rsid w:val="00AF2E24"/>
    <w:rsid w:val="00AF2E41"/>
    <w:rsid w:val="00AF2FC1"/>
    <w:rsid w:val="00AF308F"/>
    <w:rsid w:val="00AF3C4A"/>
    <w:rsid w:val="00AF3E07"/>
    <w:rsid w:val="00AF3E6C"/>
    <w:rsid w:val="00AF4257"/>
    <w:rsid w:val="00AF425D"/>
    <w:rsid w:val="00AF4508"/>
    <w:rsid w:val="00AF48ED"/>
    <w:rsid w:val="00AF50F2"/>
    <w:rsid w:val="00AF569D"/>
    <w:rsid w:val="00AF599E"/>
    <w:rsid w:val="00AF601F"/>
    <w:rsid w:val="00AF612E"/>
    <w:rsid w:val="00AF64EB"/>
    <w:rsid w:val="00AF6680"/>
    <w:rsid w:val="00AF6D15"/>
    <w:rsid w:val="00AF6F2B"/>
    <w:rsid w:val="00AF725D"/>
    <w:rsid w:val="00AF737B"/>
    <w:rsid w:val="00AF78CA"/>
    <w:rsid w:val="00AF7C2E"/>
    <w:rsid w:val="00B0014E"/>
    <w:rsid w:val="00B00278"/>
    <w:rsid w:val="00B0039D"/>
    <w:rsid w:val="00B00C2D"/>
    <w:rsid w:val="00B00D86"/>
    <w:rsid w:val="00B0117C"/>
    <w:rsid w:val="00B01255"/>
    <w:rsid w:val="00B014F8"/>
    <w:rsid w:val="00B01524"/>
    <w:rsid w:val="00B016F5"/>
    <w:rsid w:val="00B0172D"/>
    <w:rsid w:val="00B017BF"/>
    <w:rsid w:val="00B01920"/>
    <w:rsid w:val="00B01C08"/>
    <w:rsid w:val="00B01E60"/>
    <w:rsid w:val="00B01F49"/>
    <w:rsid w:val="00B02229"/>
    <w:rsid w:val="00B023F9"/>
    <w:rsid w:val="00B02519"/>
    <w:rsid w:val="00B02589"/>
    <w:rsid w:val="00B0262D"/>
    <w:rsid w:val="00B02868"/>
    <w:rsid w:val="00B0290C"/>
    <w:rsid w:val="00B02B14"/>
    <w:rsid w:val="00B02D32"/>
    <w:rsid w:val="00B03014"/>
    <w:rsid w:val="00B030DD"/>
    <w:rsid w:val="00B0359F"/>
    <w:rsid w:val="00B03BE0"/>
    <w:rsid w:val="00B03F7A"/>
    <w:rsid w:val="00B04583"/>
    <w:rsid w:val="00B047F3"/>
    <w:rsid w:val="00B04A1B"/>
    <w:rsid w:val="00B04BE6"/>
    <w:rsid w:val="00B04C96"/>
    <w:rsid w:val="00B04DEA"/>
    <w:rsid w:val="00B04FFF"/>
    <w:rsid w:val="00B05191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436"/>
    <w:rsid w:val="00B07561"/>
    <w:rsid w:val="00B07A04"/>
    <w:rsid w:val="00B10199"/>
    <w:rsid w:val="00B101E4"/>
    <w:rsid w:val="00B1046A"/>
    <w:rsid w:val="00B105B9"/>
    <w:rsid w:val="00B1097A"/>
    <w:rsid w:val="00B10CCE"/>
    <w:rsid w:val="00B10E8A"/>
    <w:rsid w:val="00B11625"/>
    <w:rsid w:val="00B1169B"/>
    <w:rsid w:val="00B1177B"/>
    <w:rsid w:val="00B11A0A"/>
    <w:rsid w:val="00B11C4A"/>
    <w:rsid w:val="00B11D32"/>
    <w:rsid w:val="00B123C1"/>
    <w:rsid w:val="00B1273A"/>
    <w:rsid w:val="00B12A96"/>
    <w:rsid w:val="00B12B1C"/>
    <w:rsid w:val="00B12C8A"/>
    <w:rsid w:val="00B13509"/>
    <w:rsid w:val="00B13B16"/>
    <w:rsid w:val="00B13D76"/>
    <w:rsid w:val="00B13DC2"/>
    <w:rsid w:val="00B13ED6"/>
    <w:rsid w:val="00B13EEA"/>
    <w:rsid w:val="00B13FF9"/>
    <w:rsid w:val="00B14134"/>
    <w:rsid w:val="00B14228"/>
    <w:rsid w:val="00B1464E"/>
    <w:rsid w:val="00B14891"/>
    <w:rsid w:val="00B15146"/>
    <w:rsid w:val="00B15A40"/>
    <w:rsid w:val="00B15F71"/>
    <w:rsid w:val="00B1643C"/>
    <w:rsid w:val="00B1643E"/>
    <w:rsid w:val="00B164D9"/>
    <w:rsid w:val="00B168A6"/>
    <w:rsid w:val="00B16A1F"/>
    <w:rsid w:val="00B16D62"/>
    <w:rsid w:val="00B16E76"/>
    <w:rsid w:val="00B16F49"/>
    <w:rsid w:val="00B1746B"/>
    <w:rsid w:val="00B17677"/>
    <w:rsid w:val="00B17730"/>
    <w:rsid w:val="00B17BBD"/>
    <w:rsid w:val="00B201C3"/>
    <w:rsid w:val="00B20662"/>
    <w:rsid w:val="00B20785"/>
    <w:rsid w:val="00B20B2C"/>
    <w:rsid w:val="00B2138F"/>
    <w:rsid w:val="00B217C4"/>
    <w:rsid w:val="00B218DE"/>
    <w:rsid w:val="00B2199E"/>
    <w:rsid w:val="00B21AA4"/>
    <w:rsid w:val="00B21B90"/>
    <w:rsid w:val="00B21C95"/>
    <w:rsid w:val="00B220D1"/>
    <w:rsid w:val="00B22153"/>
    <w:rsid w:val="00B22773"/>
    <w:rsid w:val="00B22A15"/>
    <w:rsid w:val="00B22DBD"/>
    <w:rsid w:val="00B23296"/>
    <w:rsid w:val="00B23826"/>
    <w:rsid w:val="00B23D2A"/>
    <w:rsid w:val="00B23DBA"/>
    <w:rsid w:val="00B23E1E"/>
    <w:rsid w:val="00B24134"/>
    <w:rsid w:val="00B24406"/>
    <w:rsid w:val="00B2443D"/>
    <w:rsid w:val="00B246F9"/>
    <w:rsid w:val="00B24789"/>
    <w:rsid w:val="00B249DE"/>
    <w:rsid w:val="00B24AFA"/>
    <w:rsid w:val="00B24E6B"/>
    <w:rsid w:val="00B24F0E"/>
    <w:rsid w:val="00B254F1"/>
    <w:rsid w:val="00B25578"/>
    <w:rsid w:val="00B2559F"/>
    <w:rsid w:val="00B2572C"/>
    <w:rsid w:val="00B25820"/>
    <w:rsid w:val="00B258AD"/>
    <w:rsid w:val="00B259C4"/>
    <w:rsid w:val="00B25A3E"/>
    <w:rsid w:val="00B25C4D"/>
    <w:rsid w:val="00B25E47"/>
    <w:rsid w:val="00B25F31"/>
    <w:rsid w:val="00B260A9"/>
    <w:rsid w:val="00B264EA"/>
    <w:rsid w:val="00B265B1"/>
    <w:rsid w:val="00B26606"/>
    <w:rsid w:val="00B2672D"/>
    <w:rsid w:val="00B2673B"/>
    <w:rsid w:val="00B26F0D"/>
    <w:rsid w:val="00B27027"/>
    <w:rsid w:val="00B27293"/>
    <w:rsid w:val="00B275F0"/>
    <w:rsid w:val="00B27AD2"/>
    <w:rsid w:val="00B27DD9"/>
    <w:rsid w:val="00B27F63"/>
    <w:rsid w:val="00B3029B"/>
    <w:rsid w:val="00B30E04"/>
    <w:rsid w:val="00B31201"/>
    <w:rsid w:val="00B313A1"/>
    <w:rsid w:val="00B31445"/>
    <w:rsid w:val="00B315AA"/>
    <w:rsid w:val="00B317C1"/>
    <w:rsid w:val="00B32220"/>
    <w:rsid w:val="00B32754"/>
    <w:rsid w:val="00B32B41"/>
    <w:rsid w:val="00B32C5A"/>
    <w:rsid w:val="00B32FCC"/>
    <w:rsid w:val="00B333D5"/>
    <w:rsid w:val="00B336FB"/>
    <w:rsid w:val="00B33AF5"/>
    <w:rsid w:val="00B34573"/>
    <w:rsid w:val="00B34757"/>
    <w:rsid w:val="00B34B20"/>
    <w:rsid w:val="00B34B38"/>
    <w:rsid w:val="00B34CEF"/>
    <w:rsid w:val="00B34F5A"/>
    <w:rsid w:val="00B35495"/>
    <w:rsid w:val="00B3562B"/>
    <w:rsid w:val="00B35C4E"/>
    <w:rsid w:val="00B35FBF"/>
    <w:rsid w:val="00B3663C"/>
    <w:rsid w:val="00B366B7"/>
    <w:rsid w:val="00B36701"/>
    <w:rsid w:val="00B36C5A"/>
    <w:rsid w:val="00B374BA"/>
    <w:rsid w:val="00B375F0"/>
    <w:rsid w:val="00B37708"/>
    <w:rsid w:val="00B377CB"/>
    <w:rsid w:val="00B379A1"/>
    <w:rsid w:val="00B37A32"/>
    <w:rsid w:val="00B37D63"/>
    <w:rsid w:val="00B4037F"/>
    <w:rsid w:val="00B40435"/>
    <w:rsid w:val="00B4058A"/>
    <w:rsid w:val="00B40F6E"/>
    <w:rsid w:val="00B40F8F"/>
    <w:rsid w:val="00B40FE4"/>
    <w:rsid w:val="00B417A1"/>
    <w:rsid w:val="00B4180C"/>
    <w:rsid w:val="00B41853"/>
    <w:rsid w:val="00B41A2F"/>
    <w:rsid w:val="00B41C6C"/>
    <w:rsid w:val="00B420FA"/>
    <w:rsid w:val="00B42432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E5"/>
    <w:rsid w:val="00B4381B"/>
    <w:rsid w:val="00B43E46"/>
    <w:rsid w:val="00B43F98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FB"/>
    <w:rsid w:val="00B45B3C"/>
    <w:rsid w:val="00B45B52"/>
    <w:rsid w:val="00B464F7"/>
    <w:rsid w:val="00B4694E"/>
    <w:rsid w:val="00B46DBC"/>
    <w:rsid w:val="00B46E04"/>
    <w:rsid w:val="00B47538"/>
    <w:rsid w:val="00B47BE2"/>
    <w:rsid w:val="00B47E92"/>
    <w:rsid w:val="00B47EDC"/>
    <w:rsid w:val="00B50376"/>
    <w:rsid w:val="00B50593"/>
    <w:rsid w:val="00B508F4"/>
    <w:rsid w:val="00B50A29"/>
    <w:rsid w:val="00B50ADC"/>
    <w:rsid w:val="00B50C20"/>
    <w:rsid w:val="00B50E2D"/>
    <w:rsid w:val="00B50F8D"/>
    <w:rsid w:val="00B5100D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3302"/>
    <w:rsid w:val="00B533F9"/>
    <w:rsid w:val="00B53627"/>
    <w:rsid w:val="00B53C95"/>
    <w:rsid w:val="00B53F57"/>
    <w:rsid w:val="00B54008"/>
    <w:rsid w:val="00B540D9"/>
    <w:rsid w:val="00B54431"/>
    <w:rsid w:val="00B54E30"/>
    <w:rsid w:val="00B55079"/>
    <w:rsid w:val="00B5526F"/>
    <w:rsid w:val="00B5558E"/>
    <w:rsid w:val="00B5567F"/>
    <w:rsid w:val="00B55A08"/>
    <w:rsid w:val="00B55ACD"/>
    <w:rsid w:val="00B55ACF"/>
    <w:rsid w:val="00B55AD5"/>
    <w:rsid w:val="00B55D67"/>
    <w:rsid w:val="00B55D9E"/>
    <w:rsid w:val="00B564CF"/>
    <w:rsid w:val="00B567A8"/>
    <w:rsid w:val="00B569BB"/>
    <w:rsid w:val="00B56D12"/>
    <w:rsid w:val="00B56D88"/>
    <w:rsid w:val="00B571DA"/>
    <w:rsid w:val="00B573BF"/>
    <w:rsid w:val="00B5742A"/>
    <w:rsid w:val="00B57450"/>
    <w:rsid w:val="00B60346"/>
    <w:rsid w:val="00B6063E"/>
    <w:rsid w:val="00B61B1C"/>
    <w:rsid w:val="00B6205B"/>
    <w:rsid w:val="00B620A2"/>
    <w:rsid w:val="00B6216A"/>
    <w:rsid w:val="00B62214"/>
    <w:rsid w:val="00B6234C"/>
    <w:rsid w:val="00B62D84"/>
    <w:rsid w:val="00B62DD9"/>
    <w:rsid w:val="00B62EB8"/>
    <w:rsid w:val="00B62FB1"/>
    <w:rsid w:val="00B631C3"/>
    <w:rsid w:val="00B63A79"/>
    <w:rsid w:val="00B63ABC"/>
    <w:rsid w:val="00B63C61"/>
    <w:rsid w:val="00B63F62"/>
    <w:rsid w:val="00B64242"/>
    <w:rsid w:val="00B64693"/>
    <w:rsid w:val="00B64DFD"/>
    <w:rsid w:val="00B64FC9"/>
    <w:rsid w:val="00B6539C"/>
    <w:rsid w:val="00B659AB"/>
    <w:rsid w:val="00B65A28"/>
    <w:rsid w:val="00B65DFA"/>
    <w:rsid w:val="00B65E82"/>
    <w:rsid w:val="00B65E95"/>
    <w:rsid w:val="00B66005"/>
    <w:rsid w:val="00B661C1"/>
    <w:rsid w:val="00B6633F"/>
    <w:rsid w:val="00B663A9"/>
    <w:rsid w:val="00B66418"/>
    <w:rsid w:val="00B66EC3"/>
    <w:rsid w:val="00B6717D"/>
    <w:rsid w:val="00B674D4"/>
    <w:rsid w:val="00B67967"/>
    <w:rsid w:val="00B67A93"/>
    <w:rsid w:val="00B67C91"/>
    <w:rsid w:val="00B67DFA"/>
    <w:rsid w:val="00B7093E"/>
    <w:rsid w:val="00B709BB"/>
    <w:rsid w:val="00B7122C"/>
    <w:rsid w:val="00B7170E"/>
    <w:rsid w:val="00B71805"/>
    <w:rsid w:val="00B71C47"/>
    <w:rsid w:val="00B72120"/>
    <w:rsid w:val="00B72C18"/>
    <w:rsid w:val="00B73614"/>
    <w:rsid w:val="00B737AC"/>
    <w:rsid w:val="00B738CB"/>
    <w:rsid w:val="00B738FE"/>
    <w:rsid w:val="00B73B39"/>
    <w:rsid w:val="00B73DF7"/>
    <w:rsid w:val="00B73E91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8A4"/>
    <w:rsid w:val="00B76A49"/>
    <w:rsid w:val="00B76B44"/>
    <w:rsid w:val="00B77299"/>
    <w:rsid w:val="00B7744D"/>
    <w:rsid w:val="00B7789B"/>
    <w:rsid w:val="00B77A0E"/>
    <w:rsid w:val="00B800D3"/>
    <w:rsid w:val="00B802EC"/>
    <w:rsid w:val="00B80735"/>
    <w:rsid w:val="00B80EF5"/>
    <w:rsid w:val="00B8101A"/>
    <w:rsid w:val="00B810E4"/>
    <w:rsid w:val="00B8143A"/>
    <w:rsid w:val="00B8165D"/>
    <w:rsid w:val="00B81D13"/>
    <w:rsid w:val="00B8203D"/>
    <w:rsid w:val="00B8260C"/>
    <w:rsid w:val="00B82737"/>
    <w:rsid w:val="00B82996"/>
    <w:rsid w:val="00B82C4A"/>
    <w:rsid w:val="00B82DFC"/>
    <w:rsid w:val="00B82F77"/>
    <w:rsid w:val="00B82FF2"/>
    <w:rsid w:val="00B830E3"/>
    <w:rsid w:val="00B834E6"/>
    <w:rsid w:val="00B8354A"/>
    <w:rsid w:val="00B838AC"/>
    <w:rsid w:val="00B83A09"/>
    <w:rsid w:val="00B83AB4"/>
    <w:rsid w:val="00B83F04"/>
    <w:rsid w:val="00B83F3F"/>
    <w:rsid w:val="00B83FF3"/>
    <w:rsid w:val="00B84562"/>
    <w:rsid w:val="00B848CE"/>
    <w:rsid w:val="00B84EF3"/>
    <w:rsid w:val="00B850FB"/>
    <w:rsid w:val="00B852EC"/>
    <w:rsid w:val="00B856BC"/>
    <w:rsid w:val="00B85AF3"/>
    <w:rsid w:val="00B85D0D"/>
    <w:rsid w:val="00B85EC3"/>
    <w:rsid w:val="00B85FD4"/>
    <w:rsid w:val="00B86937"/>
    <w:rsid w:val="00B86EE8"/>
    <w:rsid w:val="00B87447"/>
    <w:rsid w:val="00B879B1"/>
    <w:rsid w:val="00B87E83"/>
    <w:rsid w:val="00B905CF"/>
    <w:rsid w:val="00B90CDC"/>
    <w:rsid w:val="00B90D9C"/>
    <w:rsid w:val="00B91081"/>
    <w:rsid w:val="00B91323"/>
    <w:rsid w:val="00B91402"/>
    <w:rsid w:val="00B9148F"/>
    <w:rsid w:val="00B918B7"/>
    <w:rsid w:val="00B91D4D"/>
    <w:rsid w:val="00B91FE7"/>
    <w:rsid w:val="00B920EE"/>
    <w:rsid w:val="00B92340"/>
    <w:rsid w:val="00B92B2D"/>
    <w:rsid w:val="00B92BBF"/>
    <w:rsid w:val="00B930E2"/>
    <w:rsid w:val="00B932BA"/>
    <w:rsid w:val="00B934F8"/>
    <w:rsid w:val="00B9352C"/>
    <w:rsid w:val="00B93C36"/>
    <w:rsid w:val="00B93C4C"/>
    <w:rsid w:val="00B93C87"/>
    <w:rsid w:val="00B93D3A"/>
    <w:rsid w:val="00B93F03"/>
    <w:rsid w:val="00B93F98"/>
    <w:rsid w:val="00B93FE9"/>
    <w:rsid w:val="00B944C5"/>
    <w:rsid w:val="00B94625"/>
    <w:rsid w:val="00B94798"/>
    <w:rsid w:val="00B94895"/>
    <w:rsid w:val="00B94A3C"/>
    <w:rsid w:val="00B94FA1"/>
    <w:rsid w:val="00B955B9"/>
    <w:rsid w:val="00B9597D"/>
    <w:rsid w:val="00B95C67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965"/>
    <w:rsid w:val="00BA023F"/>
    <w:rsid w:val="00BA06F2"/>
    <w:rsid w:val="00BA0F71"/>
    <w:rsid w:val="00BA1346"/>
    <w:rsid w:val="00BA1831"/>
    <w:rsid w:val="00BA1A2B"/>
    <w:rsid w:val="00BA1BDA"/>
    <w:rsid w:val="00BA1C58"/>
    <w:rsid w:val="00BA1D34"/>
    <w:rsid w:val="00BA1F25"/>
    <w:rsid w:val="00BA1F8F"/>
    <w:rsid w:val="00BA213F"/>
    <w:rsid w:val="00BA245A"/>
    <w:rsid w:val="00BA2681"/>
    <w:rsid w:val="00BA27FC"/>
    <w:rsid w:val="00BA3075"/>
    <w:rsid w:val="00BA317E"/>
    <w:rsid w:val="00BA416A"/>
    <w:rsid w:val="00BA4A9C"/>
    <w:rsid w:val="00BA4B6D"/>
    <w:rsid w:val="00BA4E12"/>
    <w:rsid w:val="00BA4E86"/>
    <w:rsid w:val="00BA5302"/>
    <w:rsid w:val="00BA5432"/>
    <w:rsid w:val="00BA5689"/>
    <w:rsid w:val="00BA5B70"/>
    <w:rsid w:val="00BA5E94"/>
    <w:rsid w:val="00BA6117"/>
    <w:rsid w:val="00BA6425"/>
    <w:rsid w:val="00BA64DE"/>
    <w:rsid w:val="00BA651E"/>
    <w:rsid w:val="00BA6818"/>
    <w:rsid w:val="00BA68AB"/>
    <w:rsid w:val="00BA6B97"/>
    <w:rsid w:val="00BA6EF0"/>
    <w:rsid w:val="00BA709B"/>
    <w:rsid w:val="00BA731F"/>
    <w:rsid w:val="00BA7478"/>
    <w:rsid w:val="00BA7CCF"/>
    <w:rsid w:val="00BA7D89"/>
    <w:rsid w:val="00BB09FF"/>
    <w:rsid w:val="00BB0B79"/>
    <w:rsid w:val="00BB1314"/>
    <w:rsid w:val="00BB1337"/>
    <w:rsid w:val="00BB1365"/>
    <w:rsid w:val="00BB14DE"/>
    <w:rsid w:val="00BB171F"/>
    <w:rsid w:val="00BB1771"/>
    <w:rsid w:val="00BB1895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520"/>
    <w:rsid w:val="00BB3753"/>
    <w:rsid w:val="00BB3ABF"/>
    <w:rsid w:val="00BB3B01"/>
    <w:rsid w:val="00BB3C72"/>
    <w:rsid w:val="00BB3DEA"/>
    <w:rsid w:val="00BB4157"/>
    <w:rsid w:val="00BB43BA"/>
    <w:rsid w:val="00BB448A"/>
    <w:rsid w:val="00BB44BD"/>
    <w:rsid w:val="00BB46F9"/>
    <w:rsid w:val="00BB4B0E"/>
    <w:rsid w:val="00BB4B44"/>
    <w:rsid w:val="00BB4CC7"/>
    <w:rsid w:val="00BB4D58"/>
    <w:rsid w:val="00BB530E"/>
    <w:rsid w:val="00BB592A"/>
    <w:rsid w:val="00BB5A1B"/>
    <w:rsid w:val="00BB5C0C"/>
    <w:rsid w:val="00BB5C6E"/>
    <w:rsid w:val="00BB5D72"/>
    <w:rsid w:val="00BB65A3"/>
    <w:rsid w:val="00BB6876"/>
    <w:rsid w:val="00BB6F6F"/>
    <w:rsid w:val="00BB709B"/>
    <w:rsid w:val="00BB71DB"/>
    <w:rsid w:val="00BB7292"/>
    <w:rsid w:val="00BB75A4"/>
    <w:rsid w:val="00BB781A"/>
    <w:rsid w:val="00BB78F5"/>
    <w:rsid w:val="00BB7999"/>
    <w:rsid w:val="00BC0199"/>
    <w:rsid w:val="00BC0295"/>
    <w:rsid w:val="00BC2282"/>
    <w:rsid w:val="00BC2292"/>
    <w:rsid w:val="00BC22B6"/>
    <w:rsid w:val="00BC2348"/>
    <w:rsid w:val="00BC2359"/>
    <w:rsid w:val="00BC23F2"/>
    <w:rsid w:val="00BC26AF"/>
    <w:rsid w:val="00BC2B5F"/>
    <w:rsid w:val="00BC2BB3"/>
    <w:rsid w:val="00BC2E0C"/>
    <w:rsid w:val="00BC2EC9"/>
    <w:rsid w:val="00BC3084"/>
    <w:rsid w:val="00BC319D"/>
    <w:rsid w:val="00BC33E2"/>
    <w:rsid w:val="00BC37EF"/>
    <w:rsid w:val="00BC39DC"/>
    <w:rsid w:val="00BC3DAD"/>
    <w:rsid w:val="00BC4658"/>
    <w:rsid w:val="00BC497A"/>
    <w:rsid w:val="00BC4D27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C1E"/>
    <w:rsid w:val="00BC7EF1"/>
    <w:rsid w:val="00BC7F3C"/>
    <w:rsid w:val="00BC7F79"/>
    <w:rsid w:val="00BD0183"/>
    <w:rsid w:val="00BD0433"/>
    <w:rsid w:val="00BD060C"/>
    <w:rsid w:val="00BD0CC1"/>
    <w:rsid w:val="00BD0E62"/>
    <w:rsid w:val="00BD1494"/>
    <w:rsid w:val="00BD160A"/>
    <w:rsid w:val="00BD162F"/>
    <w:rsid w:val="00BD1930"/>
    <w:rsid w:val="00BD24C2"/>
    <w:rsid w:val="00BD2AFD"/>
    <w:rsid w:val="00BD2BEC"/>
    <w:rsid w:val="00BD2C2C"/>
    <w:rsid w:val="00BD3205"/>
    <w:rsid w:val="00BD3467"/>
    <w:rsid w:val="00BD3779"/>
    <w:rsid w:val="00BD378B"/>
    <w:rsid w:val="00BD39A3"/>
    <w:rsid w:val="00BD3C72"/>
    <w:rsid w:val="00BD3D44"/>
    <w:rsid w:val="00BD3E58"/>
    <w:rsid w:val="00BD4274"/>
    <w:rsid w:val="00BD48EE"/>
    <w:rsid w:val="00BD49F8"/>
    <w:rsid w:val="00BD49FB"/>
    <w:rsid w:val="00BD5555"/>
    <w:rsid w:val="00BD5C16"/>
    <w:rsid w:val="00BD5D79"/>
    <w:rsid w:val="00BD6211"/>
    <w:rsid w:val="00BD6609"/>
    <w:rsid w:val="00BD674C"/>
    <w:rsid w:val="00BD6ED4"/>
    <w:rsid w:val="00BD6F26"/>
    <w:rsid w:val="00BD7250"/>
    <w:rsid w:val="00BD7416"/>
    <w:rsid w:val="00BD7CDA"/>
    <w:rsid w:val="00BD7E36"/>
    <w:rsid w:val="00BD7F77"/>
    <w:rsid w:val="00BE0227"/>
    <w:rsid w:val="00BE02A4"/>
    <w:rsid w:val="00BE0387"/>
    <w:rsid w:val="00BE053E"/>
    <w:rsid w:val="00BE09B4"/>
    <w:rsid w:val="00BE0AE4"/>
    <w:rsid w:val="00BE0BC5"/>
    <w:rsid w:val="00BE0C7F"/>
    <w:rsid w:val="00BE116A"/>
    <w:rsid w:val="00BE1741"/>
    <w:rsid w:val="00BE1A1C"/>
    <w:rsid w:val="00BE20C7"/>
    <w:rsid w:val="00BE3180"/>
    <w:rsid w:val="00BE3406"/>
    <w:rsid w:val="00BE343D"/>
    <w:rsid w:val="00BE34A3"/>
    <w:rsid w:val="00BE34B2"/>
    <w:rsid w:val="00BE35A8"/>
    <w:rsid w:val="00BE3716"/>
    <w:rsid w:val="00BE3D1A"/>
    <w:rsid w:val="00BE3EFC"/>
    <w:rsid w:val="00BE408D"/>
    <w:rsid w:val="00BE40C7"/>
    <w:rsid w:val="00BE414D"/>
    <w:rsid w:val="00BE4263"/>
    <w:rsid w:val="00BE42A0"/>
    <w:rsid w:val="00BE44BC"/>
    <w:rsid w:val="00BE474F"/>
    <w:rsid w:val="00BE4B4E"/>
    <w:rsid w:val="00BE4BF0"/>
    <w:rsid w:val="00BE4C85"/>
    <w:rsid w:val="00BE4CFF"/>
    <w:rsid w:val="00BE54DE"/>
    <w:rsid w:val="00BE5827"/>
    <w:rsid w:val="00BE5F2B"/>
    <w:rsid w:val="00BE6267"/>
    <w:rsid w:val="00BE630C"/>
    <w:rsid w:val="00BF00E7"/>
    <w:rsid w:val="00BF010F"/>
    <w:rsid w:val="00BF018F"/>
    <w:rsid w:val="00BF021E"/>
    <w:rsid w:val="00BF0515"/>
    <w:rsid w:val="00BF0572"/>
    <w:rsid w:val="00BF0D8D"/>
    <w:rsid w:val="00BF0DE9"/>
    <w:rsid w:val="00BF0E46"/>
    <w:rsid w:val="00BF139D"/>
    <w:rsid w:val="00BF1B4A"/>
    <w:rsid w:val="00BF1EC1"/>
    <w:rsid w:val="00BF1FCB"/>
    <w:rsid w:val="00BF2168"/>
    <w:rsid w:val="00BF2190"/>
    <w:rsid w:val="00BF2A91"/>
    <w:rsid w:val="00BF2E0A"/>
    <w:rsid w:val="00BF2FAB"/>
    <w:rsid w:val="00BF3647"/>
    <w:rsid w:val="00BF36C2"/>
    <w:rsid w:val="00BF3E04"/>
    <w:rsid w:val="00BF40D2"/>
    <w:rsid w:val="00BF45BC"/>
    <w:rsid w:val="00BF4621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C2E"/>
    <w:rsid w:val="00BF5C36"/>
    <w:rsid w:val="00BF5F6B"/>
    <w:rsid w:val="00BF5FD4"/>
    <w:rsid w:val="00BF6255"/>
    <w:rsid w:val="00BF6483"/>
    <w:rsid w:val="00BF657A"/>
    <w:rsid w:val="00BF672A"/>
    <w:rsid w:val="00BF6917"/>
    <w:rsid w:val="00BF6BE4"/>
    <w:rsid w:val="00BF6D2E"/>
    <w:rsid w:val="00BF6F1E"/>
    <w:rsid w:val="00BF79D5"/>
    <w:rsid w:val="00BF7B60"/>
    <w:rsid w:val="00C00248"/>
    <w:rsid w:val="00C0033C"/>
    <w:rsid w:val="00C005CE"/>
    <w:rsid w:val="00C007B7"/>
    <w:rsid w:val="00C00851"/>
    <w:rsid w:val="00C00CF8"/>
    <w:rsid w:val="00C00EF8"/>
    <w:rsid w:val="00C0119B"/>
    <w:rsid w:val="00C0137F"/>
    <w:rsid w:val="00C013D8"/>
    <w:rsid w:val="00C01862"/>
    <w:rsid w:val="00C01894"/>
    <w:rsid w:val="00C0191A"/>
    <w:rsid w:val="00C01BAB"/>
    <w:rsid w:val="00C01D0D"/>
    <w:rsid w:val="00C01E6A"/>
    <w:rsid w:val="00C02BC0"/>
    <w:rsid w:val="00C02E1E"/>
    <w:rsid w:val="00C0300C"/>
    <w:rsid w:val="00C03BE5"/>
    <w:rsid w:val="00C03D3B"/>
    <w:rsid w:val="00C03F20"/>
    <w:rsid w:val="00C03F95"/>
    <w:rsid w:val="00C0433B"/>
    <w:rsid w:val="00C04694"/>
    <w:rsid w:val="00C04B41"/>
    <w:rsid w:val="00C04BB6"/>
    <w:rsid w:val="00C05618"/>
    <w:rsid w:val="00C05AFC"/>
    <w:rsid w:val="00C0634B"/>
    <w:rsid w:val="00C07090"/>
    <w:rsid w:val="00C0712B"/>
    <w:rsid w:val="00C07294"/>
    <w:rsid w:val="00C073AF"/>
    <w:rsid w:val="00C073D6"/>
    <w:rsid w:val="00C079C4"/>
    <w:rsid w:val="00C07AD0"/>
    <w:rsid w:val="00C07C17"/>
    <w:rsid w:val="00C07C8B"/>
    <w:rsid w:val="00C1019B"/>
    <w:rsid w:val="00C103A9"/>
    <w:rsid w:val="00C1076C"/>
    <w:rsid w:val="00C1087C"/>
    <w:rsid w:val="00C108FC"/>
    <w:rsid w:val="00C10A39"/>
    <w:rsid w:val="00C10ADC"/>
    <w:rsid w:val="00C10D32"/>
    <w:rsid w:val="00C11141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236"/>
    <w:rsid w:val="00C13490"/>
    <w:rsid w:val="00C136C7"/>
    <w:rsid w:val="00C13806"/>
    <w:rsid w:val="00C1392C"/>
    <w:rsid w:val="00C139C5"/>
    <w:rsid w:val="00C13A72"/>
    <w:rsid w:val="00C141CD"/>
    <w:rsid w:val="00C141E9"/>
    <w:rsid w:val="00C143A8"/>
    <w:rsid w:val="00C14961"/>
    <w:rsid w:val="00C15359"/>
    <w:rsid w:val="00C153C7"/>
    <w:rsid w:val="00C15491"/>
    <w:rsid w:val="00C155F5"/>
    <w:rsid w:val="00C157D2"/>
    <w:rsid w:val="00C1680D"/>
    <w:rsid w:val="00C16E1D"/>
    <w:rsid w:val="00C1749B"/>
    <w:rsid w:val="00C17A7F"/>
    <w:rsid w:val="00C17AE5"/>
    <w:rsid w:val="00C17EE9"/>
    <w:rsid w:val="00C20083"/>
    <w:rsid w:val="00C207B6"/>
    <w:rsid w:val="00C207F3"/>
    <w:rsid w:val="00C20B90"/>
    <w:rsid w:val="00C20DB5"/>
    <w:rsid w:val="00C21474"/>
    <w:rsid w:val="00C21990"/>
    <w:rsid w:val="00C21C8A"/>
    <w:rsid w:val="00C220DF"/>
    <w:rsid w:val="00C225A6"/>
    <w:rsid w:val="00C2286F"/>
    <w:rsid w:val="00C22C85"/>
    <w:rsid w:val="00C22F22"/>
    <w:rsid w:val="00C23096"/>
    <w:rsid w:val="00C232EA"/>
    <w:rsid w:val="00C2367D"/>
    <w:rsid w:val="00C23AA8"/>
    <w:rsid w:val="00C246D3"/>
    <w:rsid w:val="00C249DA"/>
    <w:rsid w:val="00C2523C"/>
    <w:rsid w:val="00C2541C"/>
    <w:rsid w:val="00C259FB"/>
    <w:rsid w:val="00C25A7A"/>
    <w:rsid w:val="00C2615B"/>
    <w:rsid w:val="00C261FE"/>
    <w:rsid w:val="00C26274"/>
    <w:rsid w:val="00C2689B"/>
    <w:rsid w:val="00C268C2"/>
    <w:rsid w:val="00C2698D"/>
    <w:rsid w:val="00C269AC"/>
    <w:rsid w:val="00C26B83"/>
    <w:rsid w:val="00C27132"/>
    <w:rsid w:val="00C27B90"/>
    <w:rsid w:val="00C27C42"/>
    <w:rsid w:val="00C301E8"/>
    <w:rsid w:val="00C30E2E"/>
    <w:rsid w:val="00C30E4C"/>
    <w:rsid w:val="00C3136A"/>
    <w:rsid w:val="00C321C8"/>
    <w:rsid w:val="00C32213"/>
    <w:rsid w:val="00C324D9"/>
    <w:rsid w:val="00C329EF"/>
    <w:rsid w:val="00C32A6F"/>
    <w:rsid w:val="00C32D66"/>
    <w:rsid w:val="00C330F5"/>
    <w:rsid w:val="00C331EE"/>
    <w:rsid w:val="00C33371"/>
    <w:rsid w:val="00C3354B"/>
    <w:rsid w:val="00C3356C"/>
    <w:rsid w:val="00C33B32"/>
    <w:rsid w:val="00C33BD9"/>
    <w:rsid w:val="00C33EAF"/>
    <w:rsid w:val="00C33F06"/>
    <w:rsid w:val="00C3431B"/>
    <w:rsid w:val="00C34EB3"/>
    <w:rsid w:val="00C35351"/>
    <w:rsid w:val="00C354A3"/>
    <w:rsid w:val="00C35665"/>
    <w:rsid w:val="00C3592C"/>
    <w:rsid w:val="00C359C6"/>
    <w:rsid w:val="00C35A9D"/>
    <w:rsid w:val="00C35EFE"/>
    <w:rsid w:val="00C35F94"/>
    <w:rsid w:val="00C36214"/>
    <w:rsid w:val="00C366CD"/>
    <w:rsid w:val="00C366D8"/>
    <w:rsid w:val="00C37061"/>
    <w:rsid w:val="00C3737C"/>
    <w:rsid w:val="00C37B7A"/>
    <w:rsid w:val="00C37BF7"/>
    <w:rsid w:val="00C403AD"/>
    <w:rsid w:val="00C40740"/>
    <w:rsid w:val="00C40D6F"/>
    <w:rsid w:val="00C41170"/>
    <w:rsid w:val="00C41498"/>
    <w:rsid w:val="00C4194C"/>
    <w:rsid w:val="00C41EA7"/>
    <w:rsid w:val="00C4237A"/>
    <w:rsid w:val="00C42E16"/>
    <w:rsid w:val="00C4335F"/>
    <w:rsid w:val="00C43401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451"/>
    <w:rsid w:val="00C4655F"/>
    <w:rsid w:val="00C4687A"/>
    <w:rsid w:val="00C46B7A"/>
    <w:rsid w:val="00C47493"/>
    <w:rsid w:val="00C475CD"/>
    <w:rsid w:val="00C47808"/>
    <w:rsid w:val="00C47A84"/>
    <w:rsid w:val="00C47BCE"/>
    <w:rsid w:val="00C500EF"/>
    <w:rsid w:val="00C502DB"/>
    <w:rsid w:val="00C506FF"/>
    <w:rsid w:val="00C50813"/>
    <w:rsid w:val="00C509A4"/>
    <w:rsid w:val="00C50E0F"/>
    <w:rsid w:val="00C50FE0"/>
    <w:rsid w:val="00C5100D"/>
    <w:rsid w:val="00C51261"/>
    <w:rsid w:val="00C517BA"/>
    <w:rsid w:val="00C51DBC"/>
    <w:rsid w:val="00C525AD"/>
    <w:rsid w:val="00C52859"/>
    <w:rsid w:val="00C52E26"/>
    <w:rsid w:val="00C53689"/>
    <w:rsid w:val="00C53862"/>
    <w:rsid w:val="00C5397F"/>
    <w:rsid w:val="00C53B45"/>
    <w:rsid w:val="00C53D84"/>
    <w:rsid w:val="00C54412"/>
    <w:rsid w:val="00C54582"/>
    <w:rsid w:val="00C54633"/>
    <w:rsid w:val="00C546D0"/>
    <w:rsid w:val="00C54968"/>
    <w:rsid w:val="00C54DB7"/>
    <w:rsid w:val="00C550DD"/>
    <w:rsid w:val="00C5576C"/>
    <w:rsid w:val="00C55AB4"/>
    <w:rsid w:val="00C561AB"/>
    <w:rsid w:val="00C564C6"/>
    <w:rsid w:val="00C56676"/>
    <w:rsid w:val="00C566BC"/>
    <w:rsid w:val="00C5691E"/>
    <w:rsid w:val="00C56A9A"/>
    <w:rsid w:val="00C56CB0"/>
    <w:rsid w:val="00C570A1"/>
    <w:rsid w:val="00C5786D"/>
    <w:rsid w:val="00C57ED6"/>
    <w:rsid w:val="00C606B6"/>
    <w:rsid w:val="00C6096A"/>
    <w:rsid w:val="00C60A73"/>
    <w:rsid w:val="00C60D7A"/>
    <w:rsid w:val="00C61375"/>
    <w:rsid w:val="00C614DC"/>
    <w:rsid w:val="00C61635"/>
    <w:rsid w:val="00C61873"/>
    <w:rsid w:val="00C61A48"/>
    <w:rsid w:val="00C61DF5"/>
    <w:rsid w:val="00C61FC4"/>
    <w:rsid w:val="00C62721"/>
    <w:rsid w:val="00C62A20"/>
    <w:rsid w:val="00C62A47"/>
    <w:rsid w:val="00C62A56"/>
    <w:rsid w:val="00C62AC2"/>
    <w:rsid w:val="00C63741"/>
    <w:rsid w:val="00C63852"/>
    <w:rsid w:val="00C6390C"/>
    <w:rsid w:val="00C64064"/>
    <w:rsid w:val="00C6443D"/>
    <w:rsid w:val="00C64744"/>
    <w:rsid w:val="00C64834"/>
    <w:rsid w:val="00C64C53"/>
    <w:rsid w:val="00C64EA8"/>
    <w:rsid w:val="00C64F7D"/>
    <w:rsid w:val="00C655DE"/>
    <w:rsid w:val="00C657BA"/>
    <w:rsid w:val="00C657BD"/>
    <w:rsid w:val="00C6586F"/>
    <w:rsid w:val="00C65ECA"/>
    <w:rsid w:val="00C6694D"/>
    <w:rsid w:val="00C66AA6"/>
    <w:rsid w:val="00C66B61"/>
    <w:rsid w:val="00C67528"/>
    <w:rsid w:val="00C676A5"/>
    <w:rsid w:val="00C67D49"/>
    <w:rsid w:val="00C67E61"/>
    <w:rsid w:val="00C67EA9"/>
    <w:rsid w:val="00C70743"/>
    <w:rsid w:val="00C70F92"/>
    <w:rsid w:val="00C70FEB"/>
    <w:rsid w:val="00C710B3"/>
    <w:rsid w:val="00C71261"/>
    <w:rsid w:val="00C7144E"/>
    <w:rsid w:val="00C714E7"/>
    <w:rsid w:val="00C71A8D"/>
    <w:rsid w:val="00C71E36"/>
    <w:rsid w:val="00C71EBB"/>
    <w:rsid w:val="00C720B7"/>
    <w:rsid w:val="00C7216D"/>
    <w:rsid w:val="00C724D2"/>
    <w:rsid w:val="00C728F7"/>
    <w:rsid w:val="00C72EC2"/>
    <w:rsid w:val="00C732B5"/>
    <w:rsid w:val="00C73796"/>
    <w:rsid w:val="00C73B90"/>
    <w:rsid w:val="00C73CB1"/>
    <w:rsid w:val="00C74067"/>
    <w:rsid w:val="00C7421A"/>
    <w:rsid w:val="00C74370"/>
    <w:rsid w:val="00C74454"/>
    <w:rsid w:val="00C746D8"/>
    <w:rsid w:val="00C747F7"/>
    <w:rsid w:val="00C74CD7"/>
    <w:rsid w:val="00C74FEC"/>
    <w:rsid w:val="00C75333"/>
    <w:rsid w:val="00C75354"/>
    <w:rsid w:val="00C75695"/>
    <w:rsid w:val="00C75870"/>
    <w:rsid w:val="00C75B02"/>
    <w:rsid w:val="00C75DD1"/>
    <w:rsid w:val="00C75E97"/>
    <w:rsid w:val="00C75EB7"/>
    <w:rsid w:val="00C760A2"/>
    <w:rsid w:val="00C763D3"/>
    <w:rsid w:val="00C76841"/>
    <w:rsid w:val="00C76C51"/>
    <w:rsid w:val="00C76F0B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C31"/>
    <w:rsid w:val="00C80E30"/>
    <w:rsid w:val="00C815C4"/>
    <w:rsid w:val="00C818DD"/>
    <w:rsid w:val="00C81BEC"/>
    <w:rsid w:val="00C81CE1"/>
    <w:rsid w:val="00C81E64"/>
    <w:rsid w:val="00C81FC9"/>
    <w:rsid w:val="00C820F8"/>
    <w:rsid w:val="00C8295B"/>
    <w:rsid w:val="00C829E4"/>
    <w:rsid w:val="00C82A2A"/>
    <w:rsid w:val="00C82BB8"/>
    <w:rsid w:val="00C82C5F"/>
    <w:rsid w:val="00C82CA1"/>
    <w:rsid w:val="00C82E31"/>
    <w:rsid w:val="00C8312D"/>
    <w:rsid w:val="00C8371E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A60"/>
    <w:rsid w:val="00C84BC1"/>
    <w:rsid w:val="00C85024"/>
    <w:rsid w:val="00C851BE"/>
    <w:rsid w:val="00C85292"/>
    <w:rsid w:val="00C85E3B"/>
    <w:rsid w:val="00C86114"/>
    <w:rsid w:val="00C86276"/>
    <w:rsid w:val="00C86357"/>
    <w:rsid w:val="00C86C26"/>
    <w:rsid w:val="00C8709C"/>
    <w:rsid w:val="00C876F8"/>
    <w:rsid w:val="00C87744"/>
    <w:rsid w:val="00C87F14"/>
    <w:rsid w:val="00C87FEF"/>
    <w:rsid w:val="00C90205"/>
    <w:rsid w:val="00C90450"/>
    <w:rsid w:val="00C908EF"/>
    <w:rsid w:val="00C909AF"/>
    <w:rsid w:val="00C90D67"/>
    <w:rsid w:val="00C91031"/>
    <w:rsid w:val="00C910DB"/>
    <w:rsid w:val="00C91A7A"/>
    <w:rsid w:val="00C91FFB"/>
    <w:rsid w:val="00C921FF"/>
    <w:rsid w:val="00C92D73"/>
    <w:rsid w:val="00C92DD7"/>
    <w:rsid w:val="00C93780"/>
    <w:rsid w:val="00C937AA"/>
    <w:rsid w:val="00C93C4D"/>
    <w:rsid w:val="00C940EF"/>
    <w:rsid w:val="00C945C6"/>
    <w:rsid w:val="00C94646"/>
    <w:rsid w:val="00C94B1A"/>
    <w:rsid w:val="00C94CE4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4FA"/>
    <w:rsid w:val="00C96725"/>
    <w:rsid w:val="00C96A75"/>
    <w:rsid w:val="00C96F71"/>
    <w:rsid w:val="00C97623"/>
    <w:rsid w:val="00C9767D"/>
    <w:rsid w:val="00C978D2"/>
    <w:rsid w:val="00CA0597"/>
    <w:rsid w:val="00CA078F"/>
    <w:rsid w:val="00CA0B69"/>
    <w:rsid w:val="00CA0C8F"/>
    <w:rsid w:val="00CA0D8A"/>
    <w:rsid w:val="00CA12BF"/>
    <w:rsid w:val="00CA1BB3"/>
    <w:rsid w:val="00CA1DCB"/>
    <w:rsid w:val="00CA21E5"/>
    <w:rsid w:val="00CA249B"/>
    <w:rsid w:val="00CA2572"/>
    <w:rsid w:val="00CA2621"/>
    <w:rsid w:val="00CA2B67"/>
    <w:rsid w:val="00CA2CC9"/>
    <w:rsid w:val="00CA2DE3"/>
    <w:rsid w:val="00CA2E9D"/>
    <w:rsid w:val="00CA3554"/>
    <w:rsid w:val="00CA3DF7"/>
    <w:rsid w:val="00CA3EAE"/>
    <w:rsid w:val="00CA403A"/>
    <w:rsid w:val="00CA4193"/>
    <w:rsid w:val="00CA424C"/>
    <w:rsid w:val="00CA4366"/>
    <w:rsid w:val="00CA46ED"/>
    <w:rsid w:val="00CA4E97"/>
    <w:rsid w:val="00CA4F71"/>
    <w:rsid w:val="00CA4F9B"/>
    <w:rsid w:val="00CA5040"/>
    <w:rsid w:val="00CA515F"/>
    <w:rsid w:val="00CA5278"/>
    <w:rsid w:val="00CA5365"/>
    <w:rsid w:val="00CA54BF"/>
    <w:rsid w:val="00CA565F"/>
    <w:rsid w:val="00CA5AC5"/>
    <w:rsid w:val="00CA5C4F"/>
    <w:rsid w:val="00CA5D15"/>
    <w:rsid w:val="00CA5E64"/>
    <w:rsid w:val="00CA64CF"/>
    <w:rsid w:val="00CA6A0F"/>
    <w:rsid w:val="00CA747D"/>
    <w:rsid w:val="00CA75EE"/>
    <w:rsid w:val="00CA7B4E"/>
    <w:rsid w:val="00CA7D05"/>
    <w:rsid w:val="00CB02BA"/>
    <w:rsid w:val="00CB0388"/>
    <w:rsid w:val="00CB04B9"/>
    <w:rsid w:val="00CB0C09"/>
    <w:rsid w:val="00CB0F0D"/>
    <w:rsid w:val="00CB114B"/>
    <w:rsid w:val="00CB16EF"/>
    <w:rsid w:val="00CB170E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3057"/>
    <w:rsid w:val="00CB3202"/>
    <w:rsid w:val="00CB3288"/>
    <w:rsid w:val="00CB35DB"/>
    <w:rsid w:val="00CB3C76"/>
    <w:rsid w:val="00CB3D5A"/>
    <w:rsid w:val="00CB40EE"/>
    <w:rsid w:val="00CB44AF"/>
    <w:rsid w:val="00CB4870"/>
    <w:rsid w:val="00CB4E57"/>
    <w:rsid w:val="00CB5143"/>
    <w:rsid w:val="00CB5208"/>
    <w:rsid w:val="00CB539C"/>
    <w:rsid w:val="00CB53E2"/>
    <w:rsid w:val="00CB575B"/>
    <w:rsid w:val="00CB5982"/>
    <w:rsid w:val="00CB5AD3"/>
    <w:rsid w:val="00CB73B9"/>
    <w:rsid w:val="00CB7921"/>
    <w:rsid w:val="00CB7B98"/>
    <w:rsid w:val="00CB7BBB"/>
    <w:rsid w:val="00CB7C88"/>
    <w:rsid w:val="00CB7F83"/>
    <w:rsid w:val="00CC0181"/>
    <w:rsid w:val="00CC021E"/>
    <w:rsid w:val="00CC0279"/>
    <w:rsid w:val="00CC0288"/>
    <w:rsid w:val="00CC036B"/>
    <w:rsid w:val="00CC071C"/>
    <w:rsid w:val="00CC087B"/>
    <w:rsid w:val="00CC1124"/>
    <w:rsid w:val="00CC1183"/>
    <w:rsid w:val="00CC13C8"/>
    <w:rsid w:val="00CC1A61"/>
    <w:rsid w:val="00CC1B78"/>
    <w:rsid w:val="00CC1D7D"/>
    <w:rsid w:val="00CC1DE7"/>
    <w:rsid w:val="00CC2055"/>
    <w:rsid w:val="00CC2165"/>
    <w:rsid w:val="00CC22E2"/>
    <w:rsid w:val="00CC2916"/>
    <w:rsid w:val="00CC3292"/>
    <w:rsid w:val="00CC3312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934"/>
    <w:rsid w:val="00CC59BB"/>
    <w:rsid w:val="00CC5AB1"/>
    <w:rsid w:val="00CC5B43"/>
    <w:rsid w:val="00CC5B9A"/>
    <w:rsid w:val="00CC5D29"/>
    <w:rsid w:val="00CC6093"/>
    <w:rsid w:val="00CC6F9E"/>
    <w:rsid w:val="00CC73FA"/>
    <w:rsid w:val="00CC79C9"/>
    <w:rsid w:val="00CC7A17"/>
    <w:rsid w:val="00CD03A8"/>
    <w:rsid w:val="00CD0426"/>
    <w:rsid w:val="00CD052F"/>
    <w:rsid w:val="00CD0946"/>
    <w:rsid w:val="00CD0979"/>
    <w:rsid w:val="00CD0EC0"/>
    <w:rsid w:val="00CD138F"/>
    <w:rsid w:val="00CD162D"/>
    <w:rsid w:val="00CD17AC"/>
    <w:rsid w:val="00CD1BE7"/>
    <w:rsid w:val="00CD1F06"/>
    <w:rsid w:val="00CD21B2"/>
    <w:rsid w:val="00CD2395"/>
    <w:rsid w:val="00CD2560"/>
    <w:rsid w:val="00CD2F52"/>
    <w:rsid w:val="00CD35E0"/>
    <w:rsid w:val="00CD3E30"/>
    <w:rsid w:val="00CD3F85"/>
    <w:rsid w:val="00CD40B0"/>
    <w:rsid w:val="00CD4250"/>
    <w:rsid w:val="00CD42BB"/>
    <w:rsid w:val="00CD42D3"/>
    <w:rsid w:val="00CD438F"/>
    <w:rsid w:val="00CD4841"/>
    <w:rsid w:val="00CD547D"/>
    <w:rsid w:val="00CD6A4B"/>
    <w:rsid w:val="00CD6BDF"/>
    <w:rsid w:val="00CD6E78"/>
    <w:rsid w:val="00CD7261"/>
    <w:rsid w:val="00CD7453"/>
    <w:rsid w:val="00CD762F"/>
    <w:rsid w:val="00CD7763"/>
    <w:rsid w:val="00CD7AA8"/>
    <w:rsid w:val="00CE007A"/>
    <w:rsid w:val="00CE045E"/>
    <w:rsid w:val="00CE0765"/>
    <w:rsid w:val="00CE0957"/>
    <w:rsid w:val="00CE0FDF"/>
    <w:rsid w:val="00CE11B5"/>
    <w:rsid w:val="00CE144B"/>
    <w:rsid w:val="00CE151B"/>
    <w:rsid w:val="00CE1573"/>
    <w:rsid w:val="00CE16EE"/>
    <w:rsid w:val="00CE193A"/>
    <w:rsid w:val="00CE1949"/>
    <w:rsid w:val="00CE199C"/>
    <w:rsid w:val="00CE21D3"/>
    <w:rsid w:val="00CE2920"/>
    <w:rsid w:val="00CE2DD1"/>
    <w:rsid w:val="00CE2E09"/>
    <w:rsid w:val="00CE3181"/>
    <w:rsid w:val="00CE32F5"/>
    <w:rsid w:val="00CE33D6"/>
    <w:rsid w:val="00CE3417"/>
    <w:rsid w:val="00CE3800"/>
    <w:rsid w:val="00CE48CC"/>
    <w:rsid w:val="00CE4A11"/>
    <w:rsid w:val="00CE4C3D"/>
    <w:rsid w:val="00CE4F49"/>
    <w:rsid w:val="00CE5163"/>
    <w:rsid w:val="00CE589B"/>
    <w:rsid w:val="00CE5A2D"/>
    <w:rsid w:val="00CE5B38"/>
    <w:rsid w:val="00CE6012"/>
    <w:rsid w:val="00CE619B"/>
    <w:rsid w:val="00CE647E"/>
    <w:rsid w:val="00CE64CA"/>
    <w:rsid w:val="00CE6C06"/>
    <w:rsid w:val="00CE6DA1"/>
    <w:rsid w:val="00CE6E6C"/>
    <w:rsid w:val="00CE6EA5"/>
    <w:rsid w:val="00CE6F39"/>
    <w:rsid w:val="00CE7022"/>
    <w:rsid w:val="00CE717B"/>
    <w:rsid w:val="00CE71AD"/>
    <w:rsid w:val="00CE7472"/>
    <w:rsid w:val="00CE778F"/>
    <w:rsid w:val="00CF025C"/>
    <w:rsid w:val="00CF0339"/>
    <w:rsid w:val="00CF06E9"/>
    <w:rsid w:val="00CF095E"/>
    <w:rsid w:val="00CF0A31"/>
    <w:rsid w:val="00CF0A6F"/>
    <w:rsid w:val="00CF0AEB"/>
    <w:rsid w:val="00CF1145"/>
    <w:rsid w:val="00CF1152"/>
    <w:rsid w:val="00CF1286"/>
    <w:rsid w:val="00CF1A60"/>
    <w:rsid w:val="00CF1A7B"/>
    <w:rsid w:val="00CF1CB3"/>
    <w:rsid w:val="00CF21EE"/>
    <w:rsid w:val="00CF2413"/>
    <w:rsid w:val="00CF3333"/>
    <w:rsid w:val="00CF3569"/>
    <w:rsid w:val="00CF36A2"/>
    <w:rsid w:val="00CF3832"/>
    <w:rsid w:val="00CF3929"/>
    <w:rsid w:val="00CF441C"/>
    <w:rsid w:val="00CF470E"/>
    <w:rsid w:val="00CF4AD2"/>
    <w:rsid w:val="00CF4CF3"/>
    <w:rsid w:val="00CF4D0C"/>
    <w:rsid w:val="00CF5B49"/>
    <w:rsid w:val="00CF5FEC"/>
    <w:rsid w:val="00CF610C"/>
    <w:rsid w:val="00CF61A3"/>
    <w:rsid w:val="00CF62A5"/>
    <w:rsid w:val="00CF6373"/>
    <w:rsid w:val="00CF637E"/>
    <w:rsid w:val="00CF6606"/>
    <w:rsid w:val="00CF6BCC"/>
    <w:rsid w:val="00CF6CA2"/>
    <w:rsid w:val="00CF6E97"/>
    <w:rsid w:val="00CF7270"/>
    <w:rsid w:val="00CF7505"/>
    <w:rsid w:val="00CF7A75"/>
    <w:rsid w:val="00D00512"/>
    <w:rsid w:val="00D0084F"/>
    <w:rsid w:val="00D00A1C"/>
    <w:rsid w:val="00D01767"/>
    <w:rsid w:val="00D01E0B"/>
    <w:rsid w:val="00D01F0F"/>
    <w:rsid w:val="00D01F26"/>
    <w:rsid w:val="00D022FF"/>
    <w:rsid w:val="00D026D4"/>
    <w:rsid w:val="00D02754"/>
    <w:rsid w:val="00D02A18"/>
    <w:rsid w:val="00D02B9F"/>
    <w:rsid w:val="00D0331F"/>
    <w:rsid w:val="00D03336"/>
    <w:rsid w:val="00D039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BB7"/>
    <w:rsid w:val="00D06CE4"/>
    <w:rsid w:val="00D06ECE"/>
    <w:rsid w:val="00D07138"/>
    <w:rsid w:val="00D078FA"/>
    <w:rsid w:val="00D07F13"/>
    <w:rsid w:val="00D10120"/>
    <w:rsid w:val="00D105F1"/>
    <w:rsid w:val="00D107C2"/>
    <w:rsid w:val="00D10ABA"/>
    <w:rsid w:val="00D10C5B"/>
    <w:rsid w:val="00D10FE9"/>
    <w:rsid w:val="00D110BA"/>
    <w:rsid w:val="00D113D0"/>
    <w:rsid w:val="00D114D1"/>
    <w:rsid w:val="00D115ED"/>
    <w:rsid w:val="00D11DF9"/>
    <w:rsid w:val="00D125EC"/>
    <w:rsid w:val="00D12675"/>
    <w:rsid w:val="00D1283B"/>
    <w:rsid w:val="00D12904"/>
    <w:rsid w:val="00D12B95"/>
    <w:rsid w:val="00D1316B"/>
    <w:rsid w:val="00D13D04"/>
    <w:rsid w:val="00D1405F"/>
    <w:rsid w:val="00D14156"/>
    <w:rsid w:val="00D145BE"/>
    <w:rsid w:val="00D14646"/>
    <w:rsid w:val="00D1474C"/>
    <w:rsid w:val="00D14A03"/>
    <w:rsid w:val="00D14DF9"/>
    <w:rsid w:val="00D14E69"/>
    <w:rsid w:val="00D15CDD"/>
    <w:rsid w:val="00D15D24"/>
    <w:rsid w:val="00D15DD2"/>
    <w:rsid w:val="00D16166"/>
    <w:rsid w:val="00D164E5"/>
    <w:rsid w:val="00D167DD"/>
    <w:rsid w:val="00D16911"/>
    <w:rsid w:val="00D16ED8"/>
    <w:rsid w:val="00D16EF1"/>
    <w:rsid w:val="00D1730C"/>
    <w:rsid w:val="00D176E0"/>
    <w:rsid w:val="00D17744"/>
    <w:rsid w:val="00D178E8"/>
    <w:rsid w:val="00D17AB4"/>
    <w:rsid w:val="00D17C32"/>
    <w:rsid w:val="00D20141"/>
    <w:rsid w:val="00D202F6"/>
    <w:rsid w:val="00D20B6E"/>
    <w:rsid w:val="00D20F56"/>
    <w:rsid w:val="00D21182"/>
    <w:rsid w:val="00D2130C"/>
    <w:rsid w:val="00D216C4"/>
    <w:rsid w:val="00D21736"/>
    <w:rsid w:val="00D219D8"/>
    <w:rsid w:val="00D219F4"/>
    <w:rsid w:val="00D21A6B"/>
    <w:rsid w:val="00D21DBD"/>
    <w:rsid w:val="00D2211B"/>
    <w:rsid w:val="00D22309"/>
    <w:rsid w:val="00D2234F"/>
    <w:rsid w:val="00D223AD"/>
    <w:rsid w:val="00D2257C"/>
    <w:rsid w:val="00D2263D"/>
    <w:rsid w:val="00D22909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497"/>
    <w:rsid w:val="00D25879"/>
    <w:rsid w:val="00D25B03"/>
    <w:rsid w:val="00D2607B"/>
    <w:rsid w:val="00D2638C"/>
    <w:rsid w:val="00D26963"/>
    <w:rsid w:val="00D2696B"/>
    <w:rsid w:val="00D26E2E"/>
    <w:rsid w:val="00D27030"/>
    <w:rsid w:val="00D27A94"/>
    <w:rsid w:val="00D27DC7"/>
    <w:rsid w:val="00D27DDD"/>
    <w:rsid w:val="00D308E7"/>
    <w:rsid w:val="00D30A32"/>
    <w:rsid w:val="00D30DC0"/>
    <w:rsid w:val="00D30E33"/>
    <w:rsid w:val="00D3137F"/>
    <w:rsid w:val="00D3191D"/>
    <w:rsid w:val="00D31AB4"/>
    <w:rsid w:val="00D31B31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407A"/>
    <w:rsid w:val="00D34847"/>
    <w:rsid w:val="00D34860"/>
    <w:rsid w:val="00D34D45"/>
    <w:rsid w:val="00D34D62"/>
    <w:rsid w:val="00D3514B"/>
    <w:rsid w:val="00D35274"/>
    <w:rsid w:val="00D354D8"/>
    <w:rsid w:val="00D35CCB"/>
    <w:rsid w:val="00D35EFE"/>
    <w:rsid w:val="00D3609F"/>
    <w:rsid w:val="00D362C4"/>
    <w:rsid w:val="00D36312"/>
    <w:rsid w:val="00D36322"/>
    <w:rsid w:val="00D3691B"/>
    <w:rsid w:val="00D36A5F"/>
    <w:rsid w:val="00D36E03"/>
    <w:rsid w:val="00D37229"/>
    <w:rsid w:val="00D373C2"/>
    <w:rsid w:val="00D3790F"/>
    <w:rsid w:val="00D379A1"/>
    <w:rsid w:val="00D37AA5"/>
    <w:rsid w:val="00D37CF7"/>
    <w:rsid w:val="00D37EA4"/>
    <w:rsid w:val="00D37F8A"/>
    <w:rsid w:val="00D401CC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20EA"/>
    <w:rsid w:val="00D42914"/>
    <w:rsid w:val="00D42D03"/>
    <w:rsid w:val="00D42E02"/>
    <w:rsid w:val="00D4329D"/>
    <w:rsid w:val="00D43888"/>
    <w:rsid w:val="00D43A2E"/>
    <w:rsid w:val="00D4440C"/>
    <w:rsid w:val="00D44551"/>
    <w:rsid w:val="00D445D5"/>
    <w:rsid w:val="00D44619"/>
    <w:rsid w:val="00D44A94"/>
    <w:rsid w:val="00D44C2E"/>
    <w:rsid w:val="00D44E98"/>
    <w:rsid w:val="00D451B1"/>
    <w:rsid w:val="00D4577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92B"/>
    <w:rsid w:val="00D47E58"/>
    <w:rsid w:val="00D5066E"/>
    <w:rsid w:val="00D5078C"/>
    <w:rsid w:val="00D5149B"/>
    <w:rsid w:val="00D51B4D"/>
    <w:rsid w:val="00D5205E"/>
    <w:rsid w:val="00D521AB"/>
    <w:rsid w:val="00D5241E"/>
    <w:rsid w:val="00D524F0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50E"/>
    <w:rsid w:val="00D549AD"/>
    <w:rsid w:val="00D54A63"/>
    <w:rsid w:val="00D552F3"/>
    <w:rsid w:val="00D559B5"/>
    <w:rsid w:val="00D55C0F"/>
    <w:rsid w:val="00D55F37"/>
    <w:rsid w:val="00D56532"/>
    <w:rsid w:val="00D56FDB"/>
    <w:rsid w:val="00D572F2"/>
    <w:rsid w:val="00D574A3"/>
    <w:rsid w:val="00D57679"/>
    <w:rsid w:val="00D57941"/>
    <w:rsid w:val="00D57B1B"/>
    <w:rsid w:val="00D60158"/>
    <w:rsid w:val="00D60331"/>
    <w:rsid w:val="00D60986"/>
    <w:rsid w:val="00D609AC"/>
    <w:rsid w:val="00D6109C"/>
    <w:rsid w:val="00D61148"/>
    <w:rsid w:val="00D61DBD"/>
    <w:rsid w:val="00D61F17"/>
    <w:rsid w:val="00D61FC1"/>
    <w:rsid w:val="00D6224C"/>
    <w:rsid w:val="00D6238F"/>
    <w:rsid w:val="00D6283C"/>
    <w:rsid w:val="00D62CE1"/>
    <w:rsid w:val="00D62DCB"/>
    <w:rsid w:val="00D6309C"/>
    <w:rsid w:val="00D630E6"/>
    <w:rsid w:val="00D6330D"/>
    <w:rsid w:val="00D63635"/>
    <w:rsid w:val="00D63720"/>
    <w:rsid w:val="00D63D66"/>
    <w:rsid w:val="00D63FD6"/>
    <w:rsid w:val="00D646F9"/>
    <w:rsid w:val="00D647EB"/>
    <w:rsid w:val="00D64803"/>
    <w:rsid w:val="00D64A81"/>
    <w:rsid w:val="00D64D89"/>
    <w:rsid w:val="00D65527"/>
    <w:rsid w:val="00D65647"/>
    <w:rsid w:val="00D65AB8"/>
    <w:rsid w:val="00D65EA7"/>
    <w:rsid w:val="00D65F88"/>
    <w:rsid w:val="00D665E0"/>
    <w:rsid w:val="00D668C6"/>
    <w:rsid w:val="00D66D96"/>
    <w:rsid w:val="00D66DCB"/>
    <w:rsid w:val="00D66DFB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ECC"/>
    <w:rsid w:val="00D72F99"/>
    <w:rsid w:val="00D7304C"/>
    <w:rsid w:val="00D7333E"/>
    <w:rsid w:val="00D736C1"/>
    <w:rsid w:val="00D74355"/>
    <w:rsid w:val="00D74387"/>
    <w:rsid w:val="00D74A69"/>
    <w:rsid w:val="00D74DBC"/>
    <w:rsid w:val="00D75995"/>
    <w:rsid w:val="00D75EC4"/>
    <w:rsid w:val="00D75FF9"/>
    <w:rsid w:val="00D761B0"/>
    <w:rsid w:val="00D767A0"/>
    <w:rsid w:val="00D768BB"/>
    <w:rsid w:val="00D768EB"/>
    <w:rsid w:val="00D76C48"/>
    <w:rsid w:val="00D76CFC"/>
    <w:rsid w:val="00D77052"/>
    <w:rsid w:val="00D7712A"/>
    <w:rsid w:val="00D771AF"/>
    <w:rsid w:val="00D775BE"/>
    <w:rsid w:val="00D77781"/>
    <w:rsid w:val="00D779CD"/>
    <w:rsid w:val="00D779FE"/>
    <w:rsid w:val="00D8040F"/>
    <w:rsid w:val="00D80478"/>
    <w:rsid w:val="00D80E46"/>
    <w:rsid w:val="00D80FE4"/>
    <w:rsid w:val="00D8143B"/>
    <w:rsid w:val="00D81490"/>
    <w:rsid w:val="00D81975"/>
    <w:rsid w:val="00D81BDC"/>
    <w:rsid w:val="00D81FC3"/>
    <w:rsid w:val="00D82063"/>
    <w:rsid w:val="00D82708"/>
    <w:rsid w:val="00D83132"/>
    <w:rsid w:val="00D832AD"/>
    <w:rsid w:val="00D83784"/>
    <w:rsid w:val="00D83B7F"/>
    <w:rsid w:val="00D83C21"/>
    <w:rsid w:val="00D83E29"/>
    <w:rsid w:val="00D83E2B"/>
    <w:rsid w:val="00D83EB3"/>
    <w:rsid w:val="00D83F8E"/>
    <w:rsid w:val="00D83FD8"/>
    <w:rsid w:val="00D84707"/>
    <w:rsid w:val="00D8552D"/>
    <w:rsid w:val="00D8569E"/>
    <w:rsid w:val="00D85956"/>
    <w:rsid w:val="00D859DD"/>
    <w:rsid w:val="00D85D5F"/>
    <w:rsid w:val="00D8610A"/>
    <w:rsid w:val="00D86272"/>
    <w:rsid w:val="00D8666F"/>
    <w:rsid w:val="00D86F9F"/>
    <w:rsid w:val="00D870BF"/>
    <w:rsid w:val="00D871D7"/>
    <w:rsid w:val="00D87335"/>
    <w:rsid w:val="00D873C6"/>
    <w:rsid w:val="00D8744B"/>
    <w:rsid w:val="00D87DF4"/>
    <w:rsid w:val="00D90250"/>
    <w:rsid w:val="00D90831"/>
    <w:rsid w:val="00D909FE"/>
    <w:rsid w:val="00D90D3B"/>
    <w:rsid w:val="00D90D55"/>
    <w:rsid w:val="00D9153B"/>
    <w:rsid w:val="00D91897"/>
    <w:rsid w:val="00D91F47"/>
    <w:rsid w:val="00D920C4"/>
    <w:rsid w:val="00D92114"/>
    <w:rsid w:val="00D92226"/>
    <w:rsid w:val="00D9258B"/>
    <w:rsid w:val="00D92C14"/>
    <w:rsid w:val="00D92DEF"/>
    <w:rsid w:val="00D92F44"/>
    <w:rsid w:val="00D92FD8"/>
    <w:rsid w:val="00D934E2"/>
    <w:rsid w:val="00D934ED"/>
    <w:rsid w:val="00D94524"/>
    <w:rsid w:val="00D945A9"/>
    <w:rsid w:val="00D94773"/>
    <w:rsid w:val="00D94983"/>
    <w:rsid w:val="00D94BA3"/>
    <w:rsid w:val="00D94D01"/>
    <w:rsid w:val="00D94E3C"/>
    <w:rsid w:val="00D9500B"/>
    <w:rsid w:val="00D95589"/>
    <w:rsid w:val="00D959C6"/>
    <w:rsid w:val="00D95E91"/>
    <w:rsid w:val="00D96127"/>
    <w:rsid w:val="00D96168"/>
    <w:rsid w:val="00D96433"/>
    <w:rsid w:val="00D971D1"/>
    <w:rsid w:val="00D97A76"/>
    <w:rsid w:val="00D97B6D"/>
    <w:rsid w:val="00D97BA7"/>
    <w:rsid w:val="00D97C45"/>
    <w:rsid w:val="00D97F64"/>
    <w:rsid w:val="00DA002B"/>
    <w:rsid w:val="00DA05F3"/>
    <w:rsid w:val="00DA0A8B"/>
    <w:rsid w:val="00DA0EE5"/>
    <w:rsid w:val="00DA116D"/>
    <w:rsid w:val="00DA13BB"/>
    <w:rsid w:val="00DA16C4"/>
    <w:rsid w:val="00DA1BF2"/>
    <w:rsid w:val="00DA25EB"/>
    <w:rsid w:val="00DA28F0"/>
    <w:rsid w:val="00DA2953"/>
    <w:rsid w:val="00DA298D"/>
    <w:rsid w:val="00DA2C50"/>
    <w:rsid w:val="00DA2D8E"/>
    <w:rsid w:val="00DA3D5F"/>
    <w:rsid w:val="00DA3E23"/>
    <w:rsid w:val="00DA3E76"/>
    <w:rsid w:val="00DA3F08"/>
    <w:rsid w:val="00DA41ED"/>
    <w:rsid w:val="00DA47EA"/>
    <w:rsid w:val="00DA491B"/>
    <w:rsid w:val="00DA4964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643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21F"/>
    <w:rsid w:val="00DB080F"/>
    <w:rsid w:val="00DB0E7F"/>
    <w:rsid w:val="00DB0F5B"/>
    <w:rsid w:val="00DB1995"/>
    <w:rsid w:val="00DB1C03"/>
    <w:rsid w:val="00DB2236"/>
    <w:rsid w:val="00DB2320"/>
    <w:rsid w:val="00DB23DC"/>
    <w:rsid w:val="00DB2438"/>
    <w:rsid w:val="00DB2605"/>
    <w:rsid w:val="00DB2828"/>
    <w:rsid w:val="00DB29BF"/>
    <w:rsid w:val="00DB2E47"/>
    <w:rsid w:val="00DB2EC1"/>
    <w:rsid w:val="00DB2F5B"/>
    <w:rsid w:val="00DB35D1"/>
    <w:rsid w:val="00DB3978"/>
    <w:rsid w:val="00DB3B8D"/>
    <w:rsid w:val="00DB4A67"/>
    <w:rsid w:val="00DB5328"/>
    <w:rsid w:val="00DB56E1"/>
    <w:rsid w:val="00DB5D27"/>
    <w:rsid w:val="00DB5D2E"/>
    <w:rsid w:val="00DB60CD"/>
    <w:rsid w:val="00DB636C"/>
    <w:rsid w:val="00DB653D"/>
    <w:rsid w:val="00DB6548"/>
    <w:rsid w:val="00DB6614"/>
    <w:rsid w:val="00DB697F"/>
    <w:rsid w:val="00DB6A75"/>
    <w:rsid w:val="00DB6B58"/>
    <w:rsid w:val="00DB71CB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C023F"/>
    <w:rsid w:val="00DC04A5"/>
    <w:rsid w:val="00DC0A24"/>
    <w:rsid w:val="00DC0A95"/>
    <w:rsid w:val="00DC0FB4"/>
    <w:rsid w:val="00DC1838"/>
    <w:rsid w:val="00DC184A"/>
    <w:rsid w:val="00DC199E"/>
    <w:rsid w:val="00DC199F"/>
    <w:rsid w:val="00DC1AC9"/>
    <w:rsid w:val="00DC2551"/>
    <w:rsid w:val="00DC2602"/>
    <w:rsid w:val="00DC26F7"/>
    <w:rsid w:val="00DC3637"/>
    <w:rsid w:val="00DC3A97"/>
    <w:rsid w:val="00DC3FC5"/>
    <w:rsid w:val="00DC44CF"/>
    <w:rsid w:val="00DC45DE"/>
    <w:rsid w:val="00DC4664"/>
    <w:rsid w:val="00DC4BB1"/>
    <w:rsid w:val="00DC4C47"/>
    <w:rsid w:val="00DC4DB2"/>
    <w:rsid w:val="00DC50DF"/>
    <w:rsid w:val="00DC5119"/>
    <w:rsid w:val="00DC532B"/>
    <w:rsid w:val="00DC5970"/>
    <w:rsid w:val="00DC5AEE"/>
    <w:rsid w:val="00DC5CC0"/>
    <w:rsid w:val="00DC5E23"/>
    <w:rsid w:val="00DC5FFD"/>
    <w:rsid w:val="00DC6373"/>
    <w:rsid w:val="00DC6487"/>
    <w:rsid w:val="00DC667B"/>
    <w:rsid w:val="00DC6969"/>
    <w:rsid w:val="00DC6DCB"/>
    <w:rsid w:val="00DC6F2A"/>
    <w:rsid w:val="00DC769E"/>
    <w:rsid w:val="00DC7732"/>
    <w:rsid w:val="00DC7D39"/>
    <w:rsid w:val="00DC7D60"/>
    <w:rsid w:val="00DC7E3E"/>
    <w:rsid w:val="00DC7F04"/>
    <w:rsid w:val="00DD0205"/>
    <w:rsid w:val="00DD02B8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9A6"/>
    <w:rsid w:val="00DD1A57"/>
    <w:rsid w:val="00DD1B09"/>
    <w:rsid w:val="00DD1BA4"/>
    <w:rsid w:val="00DD1FB1"/>
    <w:rsid w:val="00DD28E3"/>
    <w:rsid w:val="00DD2A03"/>
    <w:rsid w:val="00DD30FE"/>
    <w:rsid w:val="00DD3367"/>
    <w:rsid w:val="00DD3708"/>
    <w:rsid w:val="00DD3A1B"/>
    <w:rsid w:val="00DD3AE7"/>
    <w:rsid w:val="00DD3F19"/>
    <w:rsid w:val="00DD3F8D"/>
    <w:rsid w:val="00DD3FE1"/>
    <w:rsid w:val="00DD4464"/>
    <w:rsid w:val="00DD4B26"/>
    <w:rsid w:val="00DD4C02"/>
    <w:rsid w:val="00DD599A"/>
    <w:rsid w:val="00DD617E"/>
    <w:rsid w:val="00DD6359"/>
    <w:rsid w:val="00DD6AA8"/>
    <w:rsid w:val="00DD6B08"/>
    <w:rsid w:val="00DD72AD"/>
    <w:rsid w:val="00DD79B2"/>
    <w:rsid w:val="00DE0216"/>
    <w:rsid w:val="00DE086C"/>
    <w:rsid w:val="00DE0BE5"/>
    <w:rsid w:val="00DE0D87"/>
    <w:rsid w:val="00DE1311"/>
    <w:rsid w:val="00DE14D8"/>
    <w:rsid w:val="00DE1823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60B8"/>
    <w:rsid w:val="00DE60C0"/>
    <w:rsid w:val="00DE63BF"/>
    <w:rsid w:val="00DE682E"/>
    <w:rsid w:val="00DE68AB"/>
    <w:rsid w:val="00DE7087"/>
    <w:rsid w:val="00DE74CB"/>
    <w:rsid w:val="00DE78BA"/>
    <w:rsid w:val="00DE7B96"/>
    <w:rsid w:val="00DF00C8"/>
    <w:rsid w:val="00DF05CD"/>
    <w:rsid w:val="00DF06AF"/>
    <w:rsid w:val="00DF08A9"/>
    <w:rsid w:val="00DF09EE"/>
    <w:rsid w:val="00DF0E3A"/>
    <w:rsid w:val="00DF1649"/>
    <w:rsid w:val="00DF2440"/>
    <w:rsid w:val="00DF26EA"/>
    <w:rsid w:val="00DF2C20"/>
    <w:rsid w:val="00DF3248"/>
    <w:rsid w:val="00DF3857"/>
    <w:rsid w:val="00DF3C85"/>
    <w:rsid w:val="00DF3E01"/>
    <w:rsid w:val="00DF438E"/>
    <w:rsid w:val="00DF4454"/>
    <w:rsid w:val="00DF4501"/>
    <w:rsid w:val="00DF4595"/>
    <w:rsid w:val="00DF4FB4"/>
    <w:rsid w:val="00DF520D"/>
    <w:rsid w:val="00DF53A0"/>
    <w:rsid w:val="00DF5511"/>
    <w:rsid w:val="00DF55AC"/>
    <w:rsid w:val="00DF55CB"/>
    <w:rsid w:val="00DF5751"/>
    <w:rsid w:val="00DF635F"/>
    <w:rsid w:val="00DF67FE"/>
    <w:rsid w:val="00DF6CB6"/>
    <w:rsid w:val="00DF6D95"/>
    <w:rsid w:val="00DF6ED6"/>
    <w:rsid w:val="00DF7127"/>
    <w:rsid w:val="00DF72B5"/>
    <w:rsid w:val="00DF7333"/>
    <w:rsid w:val="00DF77A0"/>
    <w:rsid w:val="00DF7920"/>
    <w:rsid w:val="00DF7B7D"/>
    <w:rsid w:val="00DF7CF7"/>
    <w:rsid w:val="00DF7DEA"/>
    <w:rsid w:val="00DF7FAB"/>
    <w:rsid w:val="00E0005A"/>
    <w:rsid w:val="00E00247"/>
    <w:rsid w:val="00E0038D"/>
    <w:rsid w:val="00E01138"/>
    <w:rsid w:val="00E012D7"/>
    <w:rsid w:val="00E013F4"/>
    <w:rsid w:val="00E0145C"/>
    <w:rsid w:val="00E019DF"/>
    <w:rsid w:val="00E01BBA"/>
    <w:rsid w:val="00E01C37"/>
    <w:rsid w:val="00E021B1"/>
    <w:rsid w:val="00E021CC"/>
    <w:rsid w:val="00E02579"/>
    <w:rsid w:val="00E02683"/>
    <w:rsid w:val="00E0391C"/>
    <w:rsid w:val="00E042A5"/>
    <w:rsid w:val="00E04420"/>
    <w:rsid w:val="00E049EE"/>
    <w:rsid w:val="00E04B27"/>
    <w:rsid w:val="00E04CD5"/>
    <w:rsid w:val="00E0504A"/>
    <w:rsid w:val="00E051DD"/>
    <w:rsid w:val="00E05527"/>
    <w:rsid w:val="00E0588B"/>
    <w:rsid w:val="00E05ACE"/>
    <w:rsid w:val="00E05F38"/>
    <w:rsid w:val="00E05FB2"/>
    <w:rsid w:val="00E06CEE"/>
    <w:rsid w:val="00E06E0A"/>
    <w:rsid w:val="00E07105"/>
    <w:rsid w:val="00E0716C"/>
    <w:rsid w:val="00E073AB"/>
    <w:rsid w:val="00E073BE"/>
    <w:rsid w:val="00E073DA"/>
    <w:rsid w:val="00E07434"/>
    <w:rsid w:val="00E075CD"/>
    <w:rsid w:val="00E07A63"/>
    <w:rsid w:val="00E07E3E"/>
    <w:rsid w:val="00E07E68"/>
    <w:rsid w:val="00E110F5"/>
    <w:rsid w:val="00E113C8"/>
    <w:rsid w:val="00E1149B"/>
    <w:rsid w:val="00E1189C"/>
    <w:rsid w:val="00E11B46"/>
    <w:rsid w:val="00E11DEE"/>
    <w:rsid w:val="00E11E26"/>
    <w:rsid w:val="00E1214E"/>
    <w:rsid w:val="00E131FB"/>
    <w:rsid w:val="00E13490"/>
    <w:rsid w:val="00E134BB"/>
    <w:rsid w:val="00E13ADC"/>
    <w:rsid w:val="00E140BD"/>
    <w:rsid w:val="00E14560"/>
    <w:rsid w:val="00E14739"/>
    <w:rsid w:val="00E148CA"/>
    <w:rsid w:val="00E14944"/>
    <w:rsid w:val="00E1512B"/>
    <w:rsid w:val="00E15601"/>
    <w:rsid w:val="00E156CB"/>
    <w:rsid w:val="00E15B2C"/>
    <w:rsid w:val="00E15B6C"/>
    <w:rsid w:val="00E15B81"/>
    <w:rsid w:val="00E15BDC"/>
    <w:rsid w:val="00E15DCE"/>
    <w:rsid w:val="00E16582"/>
    <w:rsid w:val="00E165E2"/>
    <w:rsid w:val="00E1664B"/>
    <w:rsid w:val="00E16981"/>
    <w:rsid w:val="00E16C6B"/>
    <w:rsid w:val="00E16D26"/>
    <w:rsid w:val="00E16F1D"/>
    <w:rsid w:val="00E1734D"/>
    <w:rsid w:val="00E17482"/>
    <w:rsid w:val="00E174CC"/>
    <w:rsid w:val="00E1764E"/>
    <w:rsid w:val="00E178A5"/>
    <w:rsid w:val="00E178C4"/>
    <w:rsid w:val="00E17B10"/>
    <w:rsid w:val="00E20244"/>
    <w:rsid w:val="00E2046F"/>
    <w:rsid w:val="00E2047F"/>
    <w:rsid w:val="00E20623"/>
    <w:rsid w:val="00E20A4A"/>
    <w:rsid w:val="00E21834"/>
    <w:rsid w:val="00E2183B"/>
    <w:rsid w:val="00E21904"/>
    <w:rsid w:val="00E21F21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EFF"/>
    <w:rsid w:val="00E240D2"/>
    <w:rsid w:val="00E24FE7"/>
    <w:rsid w:val="00E25102"/>
    <w:rsid w:val="00E2538A"/>
    <w:rsid w:val="00E25636"/>
    <w:rsid w:val="00E257B2"/>
    <w:rsid w:val="00E259D8"/>
    <w:rsid w:val="00E25D32"/>
    <w:rsid w:val="00E25E7D"/>
    <w:rsid w:val="00E25EE1"/>
    <w:rsid w:val="00E2618D"/>
    <w:rsid w:val="00E2648A"/>
    <w:rsid w:val="00E26729"/>
    <w:rsid w:val="00E269ED"/>
    <w:rsid w:val="00E2719B"/>
    <w:rsid w:val="00E27207"/>
    <w:rsid w:val="00E2738C"/>
    <w:rsid w:val="00E30571"/>
    <w:rsid w:val="00E305DF"/>
    <w:rsid w:val="00E30B36"/>
    <w:rsid w:val="00E30BFE"/>
    <w:rsid w:val="00E30D4D"/>
    <w:rsid w:val="00E30FB9"/>
    <w:rsid w:val="00E3110B"/>
    <w:rsid w:val="00E313DF"/>
    <w:rsid w:val="00E3147C"/>
    <w:rsid w:val="00E31588"/>
    <w:rsid w:val="00E3159A"/>
    <w:rsid w:val="00E31A26"/>
    <w:rsid w:val="00E3259E"/>
    <w:rsid w:val="00E32674"/>
    <w:rsid w:val="00E334DC"/>
    <w:rsid w:val="00E33ACA"/>
    <w:rsid w:val="00E33D71"/>
    <w:rsid w:val="00E33EEE"/>
    <w:rsid w:val="00E34114"/>
    <w:rsid w:val="00E34205"/>
    <w:rsid w:val="00E34241"/>
    <w:rsid w:val="00E346BE"/>
    <w:rsid w:val="00E3490D"/>
    <w:rsid w:val="00E34B14"/>
    <w:rsid w:val="00E34DF0"/>
    <w:rsid w:val="00E352A0"/>
    <w:rsid w:val="00E35756"/>
    <w:rsid w:val="00E357C9"/>
    <w:rsid w:val="00E36564"/>
    <w:rsid w:val="00E36A6E"/>
    <w:rsid w:val="00E370E5"/>
    <w:rsid w:val="00E37286"/>
    <w:rsid w:val="00E37653"/>
    <w:rsid w:val="00E37688"/>
    <w:rsid w:val="00E379CA"/>
    <w:rsid w:val="00E37B3E"/>
    <w:rsid w:val="00E4001D"/>
    <w:rsid w:val="00E406B7"/>
    <w:rsid w:val="00E4084C"/>
    <w:rsid w:val="00E40E38"/>
    <w:rsid w:val="00E42051"/>
    <w:rsid w:val="00E42433"/>
    <w:rsid w:val="00E42493"/>
    <w:rsid w:val="00E42830"/>
    <w:rsid w:val="00E42B49"/>
    <w:rsid w:val="00E43148"/>
    <w:rsid w:val="00E439ED"/>
    <w:rsid w:val="00E440FD"/>
    <w:rsid w:val="00E44120"/>
    <w:rsid w:val="00E444B6"/>
    <w:rsid w:val="00E44C09"/>
    <w:rsid w:val="00E459E1"/>
    <w:rsid w:val="00E45E8E"/>
    <w:rsid w:val="00E45F36"/>
    <w:rsid w:val="00E4619E"/>
    <w:rsid w:val="00E463FC"/>
    <w:rsid w:val="00E4697E"/>
    <w:rsid w:val="00E46D99"/>
    <w:rsid w:val="00E46E1E"/>
    <w:rsid w:val="00E46E6B"/>
    <w:rsid w:val="00E47505"/>
    <w:rsid w:val="00E4772D"/>
    <w:rsid w:val="00E47E57"/>
    <w:rsid w:val="00E50242"/>
    <w:rsid w:val="00E50655"/>
    <w:rsid w:val="00E509AE"/>
    <w:rsid w:val="00E50AC9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2074"/>
    <w:rsid w:val="00E52286"/>
    <w:rsid w:val="00E52606"/>
    <w:rsid w:val="00E52A4B"/>
    <w:rsid w:val="00E52AD4"/>
    <w:rsid w:val="00E52EEB"/>
    <w:rsid w:val="00E530E1"/>
    <w:rsid w:val="00E53211"/>
    <w:rsid w:val="00E535E0"/>
    <w:rsid w:val="00E53FAD"/>
    <w:rsid w:val="00E54195"/>
    <w:rsid w:val="00E542B3"/>
    <w:rsid w:val="00E548A7"/>
    <w:rsid w:val="00E549D7"/>
    <w:rsid w:val="00E54D21"/>
    <w:rsid w:val="00E555BD"/>
    <w:rsid w:val="00E558E0"/>
    <w:rsid w:val="00E55ADB"/>
    <w:rsid w:val="00E55B00"/>
    <w:rsid w:val="00E55CE3"/>
    <w:rsid w:val="00E55D73"/>
    <w:rsid w:val="00E55D8B"/>
    <w:rsid w:val="00E56A02"/>
    <w:rsid w:val="00E56C23"/>
    <w:rsid w:val="00E56FEB"/>
    <w:rsid w:val="00E57481"/>
    <w:rsid w:val="00E57C1B"/>
    <w:rsid w:val="00E57DAD"/>
    <w:rsid w:val="00E57F39"/>
    <w:rsid w:val="00E6036D"/>
    <w:rsid w:val="00E60438"/>
    <w:rsid w:val="00E605F5"/>
    <w:rsid w:val="00E606D2"/>
    <w:rsid w:val="00E609D5"/>
    <w:rsid w:val="00E6123E"/>
    <w:rsid w:val="00E612C0"/>
    <w:rsid w:val="00E6137F"/>
    <w:rsid w:val="00E616D9"/>
    <w:rsid w:val="00E61E21"/>
    <w:rsid w:val="00E62169"/>
    <w:rsid w:val="00E625A2"/>
    <w:rsid w:val="00E62C88"/>
    <w:rsid w:val="00E62D87"/>
    <w:rsid w:val="00E63198"/>
    <w:rsid w:val="00E6336F"/>
    <w:rsid w:val="00E63392"/>
    <w:rsid w:val="00E63560"/>
    <w:rsid w:val="00E636A4"/>
    <w:rsid w:val="00E63786"/>
    <w:rsid w:val="00E63937"/>
    <w:rsid w:val="00E6451A"/>
    <w:rsid w:val="00E64864"/>
    <w:rsid w:val="00E64987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7776"/>
    <w:rsid w:val="00E67949"/>
    <w:rsid w:val="00E679A8"/>
    <w:rsid w:val="00E67DA2"/>
    <w:rsid w:val="00E70118"/>
    <w:rsid w:val="00E70B4C"/>
    <w:rsid w:val="00E70CA8"/>
    <w:rsid w:val="00E70D9E"/>
    <w:rsid w:val="00E70E9D"/>
    <w:rsid w:val="00E713D4"/>
    <w:rsid w:val="00E71A01"/>
    <w:rsid w:val="00E71E05"/>
    <w:rsid w:val="00E71E6F"/>
    <w:rsid w:val="00E720AE"/>
    <w:rsid w:val="00E7219F"/>
    <w:rsid w:val="00E72379"/>
    <w:rsid w:val="00E723E4"/>
    <w:rsid w:val="00E726E8"/>
    <w:rsid w:val="00E728C5"/>
    <w:rsid w:val="00E72D14"/>
    <w:rsid w:val="00E731D7"/>
    <w:rsid w:val="00E734D6"/>
    <w:rsid w:val="00E737FB"/>
    <w:rsid w:val="00E739B9"/>
    <w:rsid w:val="00E73C51"/>
    <w:rsid w:val="00E73C53"/>
    <w:rsid w:val="00E73D18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89A"/>
    <w:rsid w:val="00E7699B"/>
    <w:rsid w:val="00E76D7C"/>
    <w:rsid w:val="00E76FF9"/>
    <w:rsid w:val="00E77299"/>
    <w:rsid w:val="00E776B8"/>
    <w:rsid w:val="00E7791F"/>
    <w:rsid w:val="00E779C6"/>
    <w:rsid w:val="00E77AA2"/>
    <w:rsid w:val="00E801A8"/>
    <w:rsid w:val="00E80289"/>
    <w:rsid w:val="00E802B8"/>
    <w:rsid w:val="00E80BD2"/>
    <w:rsid w:val="00E80DD8"/>
    <w:rsid w:val="00E80F66"/>
    <w:rsid w:val="00E812EA"/>
    <w:rsid w:val="00E8151E"/>
    <w:rsid w:val="00E816CB"/>
    <w:rsid w:val="00E816E0"/>
    <w:rsid w:val="00E81855"/>
    <w:rsid w:val="00E819D1"/>
    <w:rsid w:val="00E819F0"/>
    <w:rsid w:val="00E81C4A"/>
    <w:rsid w:val="00E81CE9"/>
    <w:rsid w:val="00E8244D"/>
    <w:rsid w:val="00E82492"/>
    <w:rsid w:val="00E8276F"/>
    <w:rsid w:val="00E82A55"/>
    <w:rsid w:val="00E82ACE"/>
    <w:rsid w:val="00E82F2B"/>
    <w:rsid w:val="00E82F7D"/>
    <w:rsid w:val="00E82FB7"/>
    <w:rsid w:val="00E833F1"/>
    <w:rsid w:val="00E83493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C02"/>
    <w:rsid w:val="00E86181"/>
    <w:rsid w:val="00E864BF"/>
    <w:rsid w:val="00E866A9"/>
    <w:rsid w:val="00E86AE4"/>
    <w:rsid w:val="00E870FA"/>
    <w:rsid w:val="00E8720C"/>
    <w:rsid w:val="00E8757B"/>
    <w:rsid w:val="00E87839"/>
    <w:rsid w:val="00E87886"/>
    <w:rsid w:val="00E878C3"/>
    <w:rsid w:val="00E878E6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682"/>
    <w:rsid w:val="00E919D2"/>
    <w:rsid w:val="00E91D99"/>
    <w:rsid w:val="00E9227B"/>
    <w:rsid w:val="00E923C3"/>
    <w:rsid w:val="00E929E9"/>
    <w:rsid w:val="00E92CA5"/>
    <w:rsid w:val="00E92FC5"/>
    <w:rsid w:val="00E9312C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57D"/>
    <w:rsid w:val="00E96987"/>
    <w:rsid w:val="00E97151"/>
    <w:rsid w:val="00E973D6"/>
    <w:rsid w:val="00E9750B"/>
    <w:rsid w:val="00E97540"/>
    <w:rsid w:val="00E97608"/>
    <w:rsid w:val="00E977EF"/>
    <w:rsid w:val="00E97A7F"/>
    <w:rsid w:val="00EA01BB"/>
    <w:rsid w:val="00EA02F2"/>
    <w:rsid w:val="00EA05ED"/>
    <w:rsid w:val="00EA07B7"/>
    <w:rsid w:val="00EA0892"/>
    <w:rsid w:val="00EA0D3D"/>
    <w:rsid w:val="00EA0E8D"/>
    <w:rsid w:val="00EA1092"/>
    <w:rsid w:val="00EA121A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3209"/>
    <w:rsid w:val="00EA34B6"/>
    <w:rsid w:val="00EA3730"/>
    <w:rsid w:val="00EA3940"/>
    <w:rsid w:val="00EA41F6"/>
    <w:rsid w:val="00EA485F"/>
    <w:rsid w:val="00EA48CC"/>
    <w:rsid w:val="00EA4984"/>
    <w:rsid w:val="00EA50A9"/>
    <w:rsid w:val="00EA50E9"/>
    <w:rsid w:val="00EA533A"/>
    <w:rsid w:val="00EA540A"/>
    <w:rsid w:val="00EA5710"/>
    <w:rsid w:val="00EA5909"/>
    <w:rsid w:val="00EA5B92"/>
    <w:rsid w:val="00EA6040"/>
    <w:rsid w:val="00EA6083"/>
    <w:rsid w:val="00EA63F3"/>
    <w:rsid w:val="00EA6999"/>
    <w:rsid w:val="00EA6B4C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CA1"/>
    <w:rsid w:val="00EB0DFC"/>
    <w:rsid w:val="00EB0F19"/>
    <w:rsid w:val="00EB111F"/>
    <w:rsid w:val="00EB1921"/>
    <w:rsid w:val="00EB1A70"/>
    <w:rsid w:val="00EB1C5F"/>
    <w:rsid w:val="00EB1E7E"/>
    <w:rsid w:val="00EB1ED2"/>
    <w:rsid w:val="00EB227B"/>
    <w:rsid w:val="00EB2300"/>
    <w:rsid w:val="00EB2337"/>
    <w:rsid w:val="00EB27C8"/>
    <w:rsid w:val="00EB2960"/>
    <w:rsid w:val="00EB2D45"/>
    <w:rsid w:val="00EB2E80"/>
    <w:rsid w:val="00EB2F87"/>
    <w:rsid w:val="00EB324D"/>
    <w:rsid w:val="00EB344C"/>
    <w:rsid w:val="00EB3BC5"/>
    <w:rsid w:val="00EB3F48"/>
    <w:rsid w:val="00EB4110"/>
    <w:rsid w:val="00EB473B"/>
    <w:rsid w:val="00EB493F"/>
    <w:rsid w:val="00EB4948"/>
    <w:rsid w:val="00EB49B7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B1"/>
    <w:rsid w:val="00EB5B44"/>
    <w:rsid w:val="00EB601D"/>
    <w:rsid w:val="00EB61A6"/>
    <w:rsid w:val="00EB66C1"/>
    <w:rsid w:val="00EB6748"/>
    <w:rsid w:val="00EB6762"/>
    <w:rsid w:val="00EB6B00"/>
    <w:rsid w:val="00EB6F5E"/>
    <w:rsid w:val="00EB703A"/>
    <w:rsid w:val="00EB720A"/>
    <w:rsid w:val="00EB72C3"/>
    <w:rsid w:val="00EB7700"/>
    <w:rsid w:val="00EB7834"/>
    <w:rsid w:val="00EB78CD"/>
    <w:rsid w:val="00EB7D20"/>
    <w:rsid w:val="00EC028D"/>
    <w:rsid w:val="00EC07EF"/>
    <w:rsid w:val="00EC0D39"/>
    <w:rsid w:val="00EC0E59"/>
    <w:rsid w:val="00EC0E78"/>
    <w:rsid w:val="00EC0EFB"/>
    <w:rsid w:val="00EC1121"/>
    <w:rsid w:val="00EC11BC"/>
    <w:rsid w:val="00EC15C2"/>
    <w:rsid w:val="00EC18A7"/>
    <w:rsid w:val="00EC19AF"/>
    <w:rsid w:val="00EC1B8C"/>
    <w:rsid w:val="00EC236D"/>
    <w:rsid w:val="00EC26F7"/>
    <w:rsid w:val="00EC27FE"/>
    <w:rsid w:val="00EC2B29"/>
    <w:rsid w:val="00EC2BFB"/>
    <w:rsid w:val="00EC2BFC"/>
    <w:rsid w:val="00EC2E7E"/>
    <w:rsid w:val="00EC3165"/>
    <w:rsid w:val="00EC3A5E"/>
    <w:rsid w:val="00EC3CFA"/>
    <w:rsid w:val="00EC3D44"/>
    <w:rsid w:val="00EC41C6"/>
    <w:rsid w:val="00EC4B56"/>
    <w:rsid w:val="00EC507D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F33"/>
    <w:rsid w:val="00EC7236"/>
    <w:rsid w:val="00EC78D9"/>
    <w:rsid w:val="00EC7DBE"/>
    <w:rsid w:val="00EC7F5F"/>
    <w:rsid w:val="00EC7FFA"/>
    <w:rsid w:val="00ED0409"/>
    <w:rsid w:val="00ED05FA"/>
    <w:rsid w:val="00ED0625"/>
    <w:rsid w:val="00ED078C"/>
    <w:rsid w:val="00ED0796"/>
    <w:rsid w:val="00ED0908"/>
    <w:rsid w:val="00ED0ABA"/>
    <w:rsid w:val="00ED0B4D"/>
    <w:rsid w:val="00ED1726"/>
    <w:rsid w:val="00ED1729"/>
    <w:rsid w:val="00ED1D2E"/>
    <w:rsid w:val="00ED1D7B"/>
    <w:rsid w:val="00ED1EE5"/>
    <w:rsid w:val="00ED1F0A"/>
    <w:rsid w:val="00ED2050"/>
    <w:rsid w:val="00ED2183"/>
    <w:rsid w:val="00ED223E"/>
    <w:rsid w:val="00ED24BF"/>
    <w:rsid w:val="00ED25F9"/>
    <w:rsid w:val="00ED2A1C"/>
    <w:rsid w:val="00ED2A2A"/>
    <w:rsid w:val="00ED2B20"/>
    <w:rsid w:val="00ED2BF2"/>
    <w:rsid w:val="00ED2DC4"/>
    <w:rsid w:val="00ED2E97"/>
    <w:rsid w:val="00ED2F68"/>
    <w:rsid w:val="00ED3606"/>
    <w:rsid w:val="00ED386B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5E2"/>
    <w:rsid w:val="00ED57EE"/>
    <w:rsid w:val="00ED5A39"/>
    <w:rsid w:val="00ED5D4B"/>
    <w:rsid w:val="00ED5E3D"/>
    <w:rsid w:val="00ED66ED"/>
    <w:rsid w:val="00ED6CC6"/>
    <w:rsid w:val="00ED6DC9"/>
    <w:rsid w:val="00ED7175"/>
    <w:rsid w:val="00ED7190"/>
    <w:rsid w:val="00ED7BC9"/>
    <w:rsid w:val="00ED7C22"/>
    <w:rsid w:val="00ED7D2C"/>
    <w:rsid w:val="00EE02D3"/>
    <w:rsid w:val="00EE03F8"/>
    <w:rsid w:val="00EE0BED"/>
    <w:rsid w:val="00EE0BF5"/>
    <w:rsid w:val="00EE0D19"/>
    <w:rsid w:val="00EE0D53"/>
    <w:rsid w:val="00EE0DA0"/>
    <w:rsid w:val="00EE0E82"/>
    <w:rsid w:val="00EE1324"/>
    <w:rsid w:val="00EE16A6"/>
    <w:rsid w:val="00EE16B6"/>
    <w:rsid w:val="00EE16DE"/>
    <w:rsid w:val="00EE1C96"/>
    <w:rsid w:val="00EE1CE0"/>
    <w:rsid w:val="00EE1D3E"/>
    <w:rsid w:val="00EE1DB2"/>
    <w:rsid w:val="00EE2208"/>
    <w:rsid w:val="00EE2531"/>
    <w:rsid w:val="00EE2759"/>
    <w:rsid w:val="00EE2838"/>
    <w:rsid w:val="00EE29D1"/>
    <w:rsid w:val="00EE2E1B"/>
    <w:rsid w:val="00EE3052"/>
    <w:rsid w:val="00EE3209"/>
    <w:rsid w:val="00EE3228"/>
    <w:rsid w:val="00EE34D8"/>
    <w:rsid w:val="00EE3518"/>
    <w:rsid w:val="00EE3BA0"/>
    <w:rsid w:val="00EE3C76"/>
    <w:rsid w:val="00EE3D07"/>
    <w:rsid w:val="00EE40E3"/>
    <w:rsid w:val="00EE4140"/>
    <w:rsid w:val="00EE4531"/>
    <w:rsid w:val="00EE4532"/>
    <w:rsid w:val="00EE49C5"/>
    <w:rsid w:val="00EE4AC6"/>
    <w:rsid w:val="00EE4BF6"/>
    <w:rsid w:val="00EE4F6F"/>
    <w:rsid w:val="00EE502F"/>
    <w:rsid w:val="00EE50DF"/>
    <w:rsid w:val="00EE52E1"/>
    <w:rsid w:val="00EE56EF"/>
    <w:rsid w:val="00EE5CB8"/>
    <w:rsid w:val="00EE5E39"/>
    <w:rsid w:val="00EE61F1"/>
    <w:rsid w:val="00EE6643"/>
    <w:rsid w:val="00EE6A05"/>
    <w:rsid w:val="00EE6B45"/>
    <w:rsid w:val="00EE6D22"/>
    <w:rsid w:val="00EE6D59"/>
    <w:rsid w:val="00EE6E82"/>
    <w:rsid w:val="00EE73A4"/>
    <w:rsid w:val="00EE762E"/>
    <w:rsid w:val="00EE7AE6"/>
    <w:rsid w:val="00EE7AF7"/>
    <w:rsid w:val="00EE7BD6"/>
    <w:rsid w:val="00EF02A8"/>
    <w:rsid w:val="00EF0593"/>
    <w:rsid w:val="00EF0889"/>
    <w:rsid w:val="00EF0985"/>
    <w:rsid w:val="00EF0A89"/>
    <w:rsid w:val="00EF0BF3"/>
    <w:rsid w:val="00EF0C2D"/>
    <w:rsid w:val="00EF0DAA"/>
    <w:rsid w:val="00EF1240"/>
    <w:rsid w:val="00EF1264"/>
    <w:rsid w:val="00EF193C"/>
    <w:rsid w:val="00EF1BCC"/>
    <w:rsid w:val="00EF1D5A"/>
    <w:rsid w:val="00EF1FB8"/>
    <w:rsid w:val="00EF2675"/>
    <w:rsid w:val="00EF2C7E"/>
    <w:rsid w:val="00EF31FE"/>
    <w:rsid w:val="00EF37C1"/>
    <w:rsid w:val="00EF3A51"/>
    <w:rsid w:val="00EF3C28"/>
    <w:rsid w:val="00EF3DC6"/>
    <w:rsid w:val="00EF4384"/>
    <w:rsid w:val="00EF451B"/>
    <w:rsid w:val="00EF4B79"/>
    <w:rsid w:val="00EF4CCD"/>
    <w:rsid w:val="00EF4E9A"/>
    <w:rsid w:val="00EF5165"/>
    <w:rsid w:val="00EF52FF"/>
    <w:rsid w:val="00EF53C4"/>
    <w:rsid w:val="00EF5833"/>
    <w:rsid w:val="00EF5CBD"/>
    <w:rsid w:val="00EF5F72"/>
    <w:rsid w:val="00EF60BC"/>
    <w:rsid w:val="00EF6673"/>
    <w:rsid w:val="00EF67CA"/>
    <w:rsid w:val="00EF687B"/>
    <w:rsid w:val="00EF6AF2"/>
    <w:rsid w:val="00EF6C28"/>
    <w:rsid w:val="00EF6C7A"/>
    <w:rsid w:val="00EF6CAF"/>
    <w:rsid w:val="00EF79B7"/>
    <w:rsid w:val="00F001EC"/>
    <w:rsid w:val="00F00659"/>
    <w:rsid w:val="00F006FD"/>
    <w:rsid w:val="00F00953"/>
    <w:rsid w:val="00F00ACD"/>
    <w:rsid w:val="00F00F97"/>
    <w:rsid w:val="00F01798"/>
    <w:rsid w:val="00F01895"/>
    <w:rsid w:val="00F01F87"/>
    <w:rsid w:val="00F02245"/>
    <w:rsid w:val="00F02B25"/>
    <w:rsid w:val="00F02E5F"/>
    <w:rsid w:val="00F02FE1"/>
    <w:rsid w:val="00F03017"/>
    <w:rsid w:val="00F03104"/>
    <w:rsid w:val="00F034DB"/>
    <w:rsid w:val="00F037DB"/>
    <w:rsid w:val="00F03897"/>
    <w:rsid w:val="00F03B04"/>
    <w:rsid w:val="00F04203"/>
    <w:rsid w:val="00F042D8"/>
    <w:rsid w:val="00F04754"/>
    <w:rsid w:val="00F04846"/>
    <w:rsid w:val="00F0488D"/>
    <w:rsid w:val="00F05362"/>
    <w:rsid w:val="00F0537D"/>
    <w:rsid w:val="00F0567C"/>
    <w:rsid w:val="00F05A56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CA6"/>
    <w:rsid w:val="00F06F1C"/>
    <w:rsid w:val="00F071E2"/>
    <w:rsid w:val="00F07253"/>
    <w:rsid w:val="00F072AA"/>
    <w:rsid w:val="00F07374"/>
    <w:rsid w:val="00F0742A"/>
    <w:rsid w:val="00F074B5"/>
    <w:rsid w:val="00F07779"/>
    <w:rsid w:val="00F0789B"/>
    <w:rsid w:val="00F0791A"/>
    <w:rsid w:val="00F07A08"/>
    <w:rsid w:val="00F07B2F"/>
    <w:rsid w:val="00F1068B"/>
    <w:rsid w:val="00F107CB"/>
    <w:rsid w:val="00F108BC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A4"/>
    <w:rsid w:val="00F129E0"/>
    <w:rsid w:val="00F12DB0"/>
    <w:rsid w:val="00F12F1C"/>
    <w:rsid w:val="00F1305B"/>
    <w:rsid w:val="00F1323F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4107"/>
    <w:rsid w:val="00F142A6"/>
    <w:rsid w:val="00F145EC"/>
    <w:rsid w:val="00F147E5"/>
    <w:rsid w:val="00F14AFA"/>
    <w:rsid w:val="00F150EF"/>
    <w:rsid w:val="00F1539F"/>
    <w:rsid w:val="00F15790"/>
    <w:rsid w:val="00F15B0E"/>
    <w:rsid w:val="00F15B7A"/>
    <w:rsid w:val="00F15C8B"/>
    <w:rsid w:val="00F161A6"/>
    <w:rsid w:val="00F16405"/>
    <w:rsid w:val="00F16624"/>
    <w:rsid w:val="00F1669C"/>
    <w:rsid w:val="00F16933"/>
    <w:rsid w:val="00F16AA7"/>
    <w:rsid w:val="00F16AC0"/>
    <w:rsid w:val="00F17523"/>
    <w:rsid w:val="00F176AD"/>
    <w:rsid w:val="00F17B11"/>
    <w:rsid w:val="00F17CFB"/>
    <w:rsid w:val="00F17D74"/>
    <w:rsid w:val="00F17FD5"/>
    <w:rsid w:val="00F20102"/>
    <w:rsid w:val="00F20238"/>
    <w:rsid w:val="00F207A0"/>
    <w:rsid w:val="00F20A5B"/>
    <w:rsid w:val="00F20D74"/>
    <w:rsid w:val="00F20D8A"/>
    <w:rsid w:val="00F21209"/>
    <w:rsid w:val="00F212B7"/>
    <w:rsid w:val="00F2180B"/>
    <w:rsid w:val="00F21A68"/>
    <w:rsid w:val="00F21D9C"/>
    <w:rsid w:val="00F21FC8"/>
    <w:rsid w:val="00F222D8"/>
    <w:rsid w:val="00F2235A"/>
    <w:rsid w:val="00F2289D"/>
    <w:rsid w:val="00F229D6"/>
    <w:rsid w:val="00F22ADE"/>
    <w:rsid w:val="00F22EF7"/>
    <w:rsid w:val="00F22F34"/>
    <w:rsid w:val="00F23076"/>
    <w:rsid w:val="00F231C1"/>
    <w:rsid w:val="00F231EA"/>
    <w:rsid w:val="00F237B4"/>
    <w:rsid w:val="00F23893"/>
    <w:rsid w:val="00F23EC3"/>
    <w:rsid w:val="00F23EC5"/>
    <w:rsid w:val="00F23FA0"/>
    <w:rsid w:val="00F243E7"/>
    <w:rsid w:val="00F247A8"/>
    <w:rsid w:val="00F24CEC"/>
    <w:rsid w:val="00F24F31"/>
    <w:rsid w:val="00F24FED"/>
    <w:rsid w:val="00F25056"/>
    <w:rsid w:val="00F25250"/>
    <w:rsid w:val="00F257D2"/>
    <w:rsid w:val="00F25C30"/>
    <w:rsid w:val="00F26211"/>
    <w:rsid w:val="00F26B70"/>
    <w:rsid w:val="00F26CB1"/>
    <w:rsid w:val="00F26DFC"/>
    <w:rsid w:val="00F26E48"/>
    <w:rsid w:val="00F26EBA"/>
    <w:rsid w:val="00F27128"/>
    <w:rsid w:val="00F27326"/>
    <w:rsid w:val="00F2785E"/>
    <w:rsid w:val="00F27FEC"/>
    <w:rsid w:val="00F30011"/>
    <w:rsid w:val="00F3028D"/>
    <w:rsid w:val="00F3094D"/>
    <w:rsid w:val="00F30E3A"/>
    <w:rsid w:val="00F30FF9"/>
    <w:rsid w:val="00F31084"/>
    <w:rsid w:val="00F31216"/>
    <w:rsid w:val="00F31330"/>
    <w:rsid w:val="00F31412"/>
    <w:rsid w:val="00F31A28"/>
    <w:rsid w:val="00F32446"/>
    <w:rsid w:val="00F325FA"/>
    <w:rsid w:val="00F32631"/>
    <w:rsid w:val="00F3274F"/>
    <w:rsid w:val="00F3285D"/>
    <w:rsid w:val="00F328DF"/>
    <w:rsid w:val="00F32916"/>
    <w:rsid w:val="00F3325E"/>
    <w:rsid w:val="00F33632"/>
    <w:rsid w:val="00F33CFD"/>
    <w:rsid w:val="00F34464"/>
    <w:rsid w:val="00F34634"/>
    <w:rsid w:val="00F34723"/>
    <w:rsid w:val="00F34A95"/>
    <w:rsid w:val="00F34B93"/>
    <w:rsid w:val="00F34CD6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706F"/>
    <w:rsid w:val="00F3720A"/>
    <w:rsid w:val="00F3720C"/>
    <w:rsid w:val="00F37421"/>
    <w:rsid w:val="00F375CA"/>
    <w:rsid w:val="00F377CD"/>
    <w:rsid w:val="00F3792E"/>
    <w:rsid w:val="00F37C77"/>
    <w:rsid w:val="00F401A4"/>
    <w:rsid w:val="00F40480"/>
    <w:rsid w:val="00F40896"/>
    <w:rsid w:val="00F40FAA"/>
    <w:rsid w:val="00F41B92"/>
    <w:rsid w:val="00F41D37"/>
    <w:rsid w:val="00F41DA1"/>
    <w:rsid w:val="00F4220F"/>
    <w:rsid w:val="00F4272F"/>
    <w:rsid w:val="00F42927"/>
    <w:rsid w:val="00F429C2"/>
    <w:rsid w:val="00F42AA7"/>
    <w:rsid w:val="00F42BB2"/>
    <w:rsid w:val="00F42CFF"/>
    <w:rsid w:val="00F42E05"/>
    <w:rsid w:val="00F432FE"/>
    <w:rsid w:val="00F43678"/>
    <w:rsid w:val="00F43F3B"/>
    <w:rsid w:val="00F447E6"/>
    <w:rsid w:val="00F44923"/>
    <w:rsid w:val="00F44A83"/>
    <w:rsid w:val="00F44AE5"/>
    <w:rsid w:val="00F44D0A"/>
    <w:rsid w:val="00F45229"/>
    <w:rsid w:val="00F45300"/>
    <w:rsid w:val="00F4571C"/>
    <w:rsid w:val="00F459CF"/>
    <w:rsid w:val="00F45A69"/>
    <w:rsid w:val="00F45B17"/>
    <w:rsid w:val="00F46403"/>
    <w:rsid w:val="00F4681E"/>
    <w:rsid w:val="00F46B98"/>
    <w:rsid w:val="00F46FBD"/>
    <w:rsid w:val="00F47C61"/>
    <w:rsid w:val="00F503E5"/>
    <w:rsid w:val="00F5046B"/>
    <w:rsid w:val="00F505A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FCE"/>
    <w:rsid w:val="00F5362C"/>
    <w:rsid w:val="00F538CE"/>
    <w:rsid w:val="00F53CD0"/>
    <w:rsid w:val="00F53D58"/>
    <w:rsid w:val="00F5402B"/>
    <w:rsid w:val="00F54108"/>
    <w:rsid w:val="00F54380"/>
    <w:rsid w:val="00F54AD9"/>
    <w:rsid w:val="00F54B49"/>
    <w:rsid w:val="00F54EC2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B2E"/>
    <w:rsid w:val="00F6319B"/>
    <w:rsid w:val="00F6320C"/>
    <w:rsid w:val="00F6364E"/>
    <w:rsid w:val="00F641BA"/>
    <w:rsid w:val="00F64230"/>
    <w:rsid w:val="00F6464C"/>
    <w:rsid w:val="00F64787"/>
    <w:rsid w:val="00F64D6A"/>
    <w:rsid w:val="00F64FB6"/>
    <w:rsid w:val="00F6522D"/>
    <w:rsid w:val="00F652B8"/>
    <w:rsid w:val="00F656B5"/>
    <w:rsid w:val="00F659F1"/>
    <w:rsid w:val="00F65DB2"/>
    <w:rsid w:val="00F66A3C"/>
    <w:rsid w:val="00F66A64"/>
    <w:rsid w:val="00F66E7F"/>
    <w:rsid w:val="00F67077"/>
    <w:rsid w:val="00F67373"/>
    <w:rsid w:val="00F674AF"/>
    <w:rsid w:val="00F675E2"/>
    <w:rsid w:val="00F6772A"/>
    <w:rsid w:val="00F6783D"/>
    <w:rsid w:val="00F67972"/>
    <w:rsid w:val="00F67B2E"/>
    <w:rsid w:val="00F67BBB"/>
    <w:rsid w:val="00F67C63"/>
    <w:rsid w:val="00F704A0"/>
    <w:rsid w:val="00F7061D"/>
    <w:rsid w:val="00F70653"/>
    <w:rsid w:val="00F70A15"/>
    <w:rsid w:val="00F70A33"/>
    <w:rsid w:val="00F70EF0"/>
    <w:rsid w:val="00F710DE"/>
    <w:rsid w:val="00F7175E"/>
    <w:rsid w:val="00F71AEF"/>
    <w:rsid w:val="00F71AF9"/>
    <w:rsid w:val="00F720D8"/>
    <w:rsid w:val="00F72597"/>
    <w:rsid w:val="00F72700"/>
    <w:rsid w:val="00F72772"/>
    <w:rsid w:val="00F72C54"/>
    <w:rsid w:val="00F730FF"/>
    <w:rsid w:val="00F73349"/>
    <w:rsid w:val="00F73433"/>
    <w:rsid w:val="00F73A48"/>
    <w:rsid w:val="00F73D72"/>
    <w:rsid w:val="00F73FBB"/>
    <w:rsid w:val="00F7453A"/>
    <w:rsid w:val="00F74587"/>
    <w:rsid w:val="00F74689"/>
    <w:rsid w:val="00F74787"/>
    <w:rsid w:val="00F74C1E"/>
    <w:rsid w:val="00F74E64"/>
    <w:rsid w:val="00F75682"/>
    <w:rsid w:val="00F7587D"/>
    <w:rsid w:val="00F75ED7"/>
    <w:rsid w:val="00F76060"/>
    <w:rsid w:val="00F762A3"/>
    <w:rsid w:val="00F762E9"/>
    <w:rsid w:val="00F76380"/>
    <w:rsid w:val="00F7677A"/>
    <w:rsid w:val="00F76844"/>
    <w:rsid w:val="00F76881"/>
    <w:rsid w:val="00F76B1F"/>
    <w:rsid w:val="00F76F15"/>
    <w:rsid w:val="00F770ED"/>
    <w:rsid w:val="00F771C3"/>
    <w:rsid w:val="00F773C7"/>
    <w:rsid w:val="00F77675"/>
    <w:rsid w:val="00F77AF8"/>
    <w:rsid w:val="00F77D34"/>
    <w:rsid w:val="00F80E2D"/>
    <w:rsid w:val="00F80EC0"/>
    <w:rsid w:val="00F80F51"/>
    <w:rsid w:val="00F8160C"/>
    <w:rsid w:val="00F81AB8"/>
    <w:rsid w:val="00F81C0F"/>
    <w:rsid w:val="00F81E2E"/>
    <w:rsid w:val="00F81E63"/>
    <w:rsid w:val="00F81FC1"/>
    <w:rsid w:val="00F821B5"/>
    <w:rsid w:val="00F82253"/>
    <w:rsid w:val="00F82766"/>
    <w:rsid w:val="00F827A8"/>
    <w:rsid w:val="00F82D72"/>
    <w:rsid w:val="00F830B4"/>
    <w:rsid w:val="00F835DE"/>
    <w:rsid w:val="00F836FA"/>
    <w:rsid w:val="00F83C85"/>
    <w:rsid w:val="00F84543"/>
    <w:rsid w:val="00F84728"/>
    <w:rsid w:val="00F850C1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6AA"/>
    <w:rsid w:val="00F86D06"/>
    <w:rsid w:val="00F86D87"/>
    <w:rsid w:val="00F871AC"/>
    <w:rsid w:val="00F8755E"/>
    <w:rsid w:val="00F879D2"/>
    <w:rsid w:val="00F879DB"/>
    <w:rsid w:val="00F87EA4"/>
    <w:rsid w:val="00F903C2"/>
    <w:rsid w:val="00F90530"/>
    <w:rsid w:val="00F90969"/>
    <w:rsid w:val="00F90D4C"/>
    <w:rsid w:val="00F91029"/>
    <w:rsid w:val="00F91293"/>
    <w:rsid w:val="00F91395"/>
    <w:rsid w:val="00F91785"/>
    <w:rsid w:val="00F917E9"/>
    <w:rsid w:val="00F91839"/>
    <w:rsid w:val="00F91E7F"/>
    <w:rsid w:val="00F91E9A"/>
    <w:rsid w:val="00F9210E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849"/>
    <w:rsid w:val="00F938E0"/>
    <w:rsid w:val="00F93945"/>
    <w:rsid w:val="00F93CC4"/>
    <w:rsid w:val="00F9443F"/>
    <w:rsid w:val="00F944BB"/>
    <w:rsid w:val="00F947E5"/>
    <w:rsid w:val="00F94833"/>
    <w:rsid w:val="00F9486E"/>
    <w:rsid w:val="00F94D69"/>
    <w:rsid w:val="00F94EF4"/>
    <w:rsid w:val="00F94FC5"/>
    <w:rsid w:val="00F951E2"/>
    <w:rsid w:val="00F95459"/>
    <w:rsid w:val="00F95645"/>
    <w:rsid w:val="00F95F02"/>
    <w:rsid w:val="00F95F42"/>
    <w:rsid w:val="00F96DE7"/>
    <w:rsid w:val="00F97280"/>
    <w:rsid w:val="00F979C1"/>
    <w:rsid w:val="00F97B7E"/>
    <w:rsid w:val="00F97C8D"/>
    <w:rsid w:val="00FA000B"/>
    <w:rsid w:val="00FA023C"/>
    <w:rsid w:val="00FA046B"/>
    <w:rsid w:val="00FA063E"/>
    <w:rsid w:val="00FA085C"/>
    <w:rsid w:val="00FA0954"/>
    <w:rsid w:val="00FA1E9B"/>
    <w:rsid w:val="00FA23CC"/>
    <w:rsid w:val="00FA2403"/>
    <w:rsid w:val="00FA246D"/>
    <w:rsid w:val="00FA2675"/>
    <w:rsid w:val="00FA27A6"/>
    <w:rsid w:val="00FA2B63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603"/>
    <w:rsid w:val="00FA471C"/>
    <w:rsid w:val="00FA47DA"/>
    <w:rsid w:val="00FA4D33"/>
    <w:rsid w:val="00FA5123"/>
    <w:rsid w:val="00FA58B7"/>
    <w:rsid w:val="00FA59E9"/>
    <w:rsid w:val="00FA5C3D"/>
    <w:rsid w:val="00FA5EBB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E3D"/>
    <w:rsid w:val="00FB0EC7"/>
    <w:rsid w:val="00FB0EFC"/>
    <w:rsid w:val="00FB15E9"/>
    <w:rsid w:val="00FB1789"/>
    <w:rsid w:val="00FB1FED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4218"/>
    <w:rsid w:val="00FB46FD"/>
    <w:rsid w:val="00FB4C94"/>
    <w:rsid w:val="00FB4CAE"/>
    <w:rsid w:val="00FB4DEB"/>
    <w:rsid w:val="00FB4E64"/>
    <w:rsid w:val="00FB5058"/>
    <w:rsid w:val="00FB5252"/>
    <w:rsid w:val="00FB5275"/>
    <w:rsid w:val="00FB545F"/>
    <w:rsid w:val="00FB5659"/>
    <w:rsid w:val="00FB5E3B"/>
    <w:rsid w:val="00FB5E80"/>
    <w:rsid w:val="00FB6215"/>
    <w:rsid w:val="00FB633F"/>
    <w:rsid w:val="00FB6878"/>
    <w:rsid w:val="00FB69CA"/>
    <w:rsid w:val="00FB6E80"/>
    <w:rsid w:val="00FB6EC0"/>
    <w:rsid w:val="00FB6F8F"/>
    <w:rsid w:val="00FB6FDC"/>
    <w:rsid w:val="00FB7001"/>
    <w:rsid w:val="00FB75AB"/>
    <w:rsid w:val="00FB76FF"/>
    <w:rsid w:val="00FB7781"/>
    <w:rsid w:val="00FB7BFD"/>
    <w:rsid w:val="00FB7D73"/>
    <w:rsid w:val="00FB7DDE"/>
    <w:rsid w:val="00FC013C"/>
    <w:rsid w:val="00FC0536"/>
    <w:rsid w:val="00FC0955"/>
    <w:rsid w:val="00FC0DB7"/>
    <w:rsid w:val="00FC1096"/>
    <w:rsid w:val="00FC143D"/>
    <w:rsid w:val="00FC1964"/>
    <w:rsid w:val="00FC1AE0"/>
    <w:rsid w:val="00FC1E3A"/>
    <w:rsid w:val="00FC223F"/>
    <w:rsid w:val="00FC25AA"/>
    <w:rsid w:val="00FC28E6"/>
    <w:rsid w:val="00FC2E39"/>
    <w:rsid w:val="00FC3357"/>
    <w:rsid w:val="00FC3749"/>
    <w:rsid w:val="00FC3853"/>
    <w:rsid w:val="00FC3A32"/>
    <w:rsid w:val="00FC3CCF"/>
    <w:rsid w:val="00FC3D39"/>
    <w:rsid w:val="00FC3E1F"/>
    <w:rsid w:val="00FC4085"/>
    <w:rsid w:val="00FC40AB"/>
    <w:rsid w:val="00FC4175"/>
    <w:rsid w:val="00FC4659"/>
    <w:rsid w:val="00FC4CF5"/>
    <w:rsid w:val="00FC4D55"/>
    <w:rsid w:val="00FC4D76"/>
    <w:rsid w:val="00FC5260"/>
    <w:rsid w:val="00FC5B52"/>
    <w:rsid w:val="00FC5F40"/>
    <w:rsid w:val="00FC632B"/>
    <w:rsid w:val="00FC63B0"/>
    <w:rsid w:val="00FC6BB3"/>
    <w:rsid w:val="00FC6DB7"/>
    <w:rsid w:val="00FC7003"/>
    <w:rsid w:val="00FC7087"/>
    <w:rsid w:val="00FC7130"/>
    <w:rsid w:val="00FC74B2"/>
    <w:rsid w:val="00FC7562"/>
    <w:rsid w:val="00FC76ED"/>
    <w:rsid w:val="00FC790B"/>
    <w:rsid w:val="00FC7B6B"/>
    <w:rsid w:val="00FD0857"/>
    <w:rsid w:val="00FD0BFF"/>
    <w:rsid w:val="00FD0CC7"/>
    <w:rsid w:val="00FD1519"/>
    <w:rsid w:val="00FD1C2F"/>
    <w:rsid w:val="00FD1C5F"/>
    <w:rsid w:val="00FD2A77"/>
    <w:rsid w:val="00FD30A8"/>
    <w:rsid w:val="00FD3397"/>
    <w:rsid w:val="00FD3ADE"/>
    <w:rsid w:val="00FD3E08"/>
    <w:rsid w:val="00FD3F75"/>
    <w:rsid w:val="00FD4065"/>
    <w:rsid w:val="00FD476D"/>
    <w:rsid w:val="00FD4C3A"/>
    <w:rsid w:val="00FD4E4B"/>
    <w:rsid w:val="00FD509F"/>
    <w:rsid w:val="00FD51D2"/>
    <w:rsid w:val="00FD5969"/>
    <w:rsid w:val="00FD5B28"/>
    <w:rsid w:val="00FD5FCE"/>
    <w:rsid w:val="00FD6160"/>
    <w:rsid w:val="00FD67A2"/>
    <w:rsid w:val="00FD6823"/>
    <w:rsid w:val="00FD6843"/>
    <w:rsid w:val="00FD6F30"/>
    <w:rsid w:val="00FD7AE9"/>
    <w:rsid w:val="00FD7CD3"/>
    <w:rsid w:val="00FD7F94"/>
    <w:rsid w:val="00FE0FEB"/>
    <w:rsid w:val="00FE129B"/>
    <w:rsid w:val="00FE1619"/>
    <w:rsid w:val="00FE17BD"/>
    <w:rsid w:val="00FE190E"/>
    <w:rsid w:val="00FE1AED"/>
    <w:rsid w:val="00FE29B1"/>
    <w:rsid w:val="00FE3201"/>
    <w:rsid w:val="00FE3234"/>
    <w:rsid w:val="00FE3269"/>
    <w:rsid w:val="00FE33B1"/>
    <w:rsid w:val="00FE37D1"/>
    <w:rsid w:val="00FE381C"/>
    <w:rsid w:val="00FE3BEC"/>
    <w:rsid w:val="00FE419F"/>
    <w:rsid w:val="00FE41AC"/>
    <w:rsid w:val="00FE45B1"/>
    <w:rsid w:val="00FE4851"/>
    <w:rsid w:val="00FE4B76"/>
    <w:rsid w:val="00FE4E60"/>
    <w:rsid w:val="00FE5222"/>
    <w:rsid w:val="00FE5242"/>
    <w:rsid w:val="00FE55A6"/>
    <w:rsid w:val="00FE56C6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F1"/>
    <w:rsid w:val="00FE6E75"/>
    <w:rsid w:val="00FE708F"/>
    <w:rsid w:val="00FE70F4"/>
    <w:rsid w:val="00FE77E5"/>
    <w:rsid w:val="00FE7C2D"/>
    <w:rsid w:val="00FF0153"/>
    <w:rsid w:val="00FF01AB"/>
    <w:rsid w:val="00FF0246"/>
    <w:rsid w:val="00FF02DA"/>
    <w:rsid w:val="00FF04CA"/>
    <w:rsid w:val="00FF068C"/>
    <w:rsid w:val="00FF0B08"/>
    <w:rsid w:val="00FF0B41"/>
    <w:rsid w:val="00FF0B89"/>
    <w:rsid w:val="00FF0BDF"/>
    <w:rsid w:val="00FF0E35"/>
    <w:rsid w:val="00FF1082"/>
    <w:rsid w:val="00FF1260"/>
    <w:rsid w:val="00FF1341"/>
    <w:rsid w:val="00FF1578"/>
    <w:rsid w:val="00FF1702"/>
    <w:rsid w:val="00FF23F4"/>
    <w:rsid w:val="00FF2425"/>
    <w:rsid w:val="00FF27AC"/>
    <w:rsid w:val="00FF3059"/>
    <w:rsid w:val="00FF3285"/>
    <w:rsid w:val="00FF34B7"/>
    <w:rsid w:val="00FF3780"/>
    <w:rsid w:val="00FF3C9F"/>
    <w:rsid w:val="00FF3DDA"/>
    <w:rsid w:val="00FF4024"/>
    <w:rsid w:val="00FF423D"/>
    <w:rsid w:val="00FF4A1C"/>
    <w:rsid w:val="00FF4F57"/>
    <w:rsid w:val="00FF5012"/>
    <w:rsid w:val="00FF53E9"/>
    <w:rsid w:val="00FF549C"/>
    <w:rsid w:val="00FF5577"/>
    <w:rsid w:val="00FF5AD6"/>
    <w:rsid w:val="00FF5BBC"/>
    <w:rsid w:val="00FF5EE8"/>
    <w:rsid w:val="00FF61AD"/>
    <w:rsid w:val="00FF688A"/>
    <w:rsid w:val="00FF74E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7CE77CEE-C1F8-4650-B59D-40656967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4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uiPriority w:val="99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4a298b6b651d0554396046c99c2a2c23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02a030de51929e9caf218f96d6d7ba7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A0AD7-4927-4C99-B03A-EA6C53090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FAE636-3868-4E57-B393-50A7C59ED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75</Pages>
  <Words>15335</Words>
  <Characters>87413</Characters>
  <Application>Microsoft Office Word</Application>
  <DocSecurity>0</DocSecurity>
  <Lines>728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Anyamanee, Ingsirorat</cp:lastModifiedBy>
  <cp:revision>4</cp:revision>
  <cp:lastPrinted>2021-02-08T04:11:00Z</cp:lastPrinted>
  <dcterms:created xsi:type="dcterms:W3CDTF">2021-02-09T09:01:00Z</dcterms:created>
  <dcterms:modified xsi:type="dcterms:W3CDTF">2021-02-09T09:59:00Z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0x0101008DD96FDEB598B2439679D7107D7229AD</vt:lpwstr>
  </property>
</Properties>
</file>