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9D08F9E" w14:textId="77777777" w:rsidTr="00A341BF">
        <w:trPr>
          <w:trHeight w:val="2865"/>
        </w:trPr>
        <w:tc>
          <w:tcPr>
            <w:tcW w:w="2268" w:type="dxa"/>
          </w:tcPr>
          <w:p w14:paraId="3D626E2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4279686" w14:textId="77777777" w:rsidR="00F65D0A" w:rsidRPr="00204AA9" w:rsidRDefault="00F764D3" w:rsidP="00F65D0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โลหะกิจ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เม</w:t>
            </w:r>
            <w:proofErr w:type="spellStart"/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็ท</w:t>
            </w:r>
            <w:proofErr w:type="spellEnd"/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ทอล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  <w:r w:rsidR="00F65D0A" w:rsidRPr="00204AA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65D0A" w:rsidRPr="00204A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DC63E6F" w14:textId="5AA11F32" w:rsidR="00F65D0A" w:rsidRPr="00204AA9" w:rsidRDefault="00F65D0A" w:rsidP="00F65D0A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145BAA" w:rsidRPr="006C7FB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145BA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9562B86" w14:textId="214C7C86" w:rsidR="006F04B3" w:rsidRPr="0077481E" w:rsidRDefault="00F65D0A" w:rsidP="00F65D0A">
            <w:pPr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679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และเก้าเดือน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43D6F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43D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5257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1241E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1122755F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1FD703C" w14:textId="77777777" w:rsidR="00AD5CCF" w:rsidRDefault="00AD5CC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2C7ACE1" w14:textId="77777777" w:rsidR="00654D38" w:rsidRDefault="00654D38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613FE99C" w14:textId="77777777" w:rsidR="00654D38" w:rsidRDefault="00654D38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6BF1F683" w14:textId="77777777" w:rsidR="00AA5F37" w:rsidRPr="006309A6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C8AEE8F" w14:textId="77777777" w:rsidR="00654D38" w:rsidRPr="007047CA" w:rsidRDefault="00654D38" w:rsidP="00654D38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เสนอต่อผู้ถือหุ้นของบริษัท โลหะกิจ เม</w:t>
      </w:r>
      <w:proofErr w:type="spellStart"/>
      <w:r w:rsidRPr="007047CA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7047CA">
        <w:rPr>
          <w:rFonts w:ascii="Angsana New" w:hAnsi="Angsana New"/>
          <w:sz w:val="32"/>
          <w:szCs w:val="32"/>
          <w:cs/>
        </w:rPr>
        <w:t>ทอล จำกัด (มหาชน)</w:t>
      </w:r>
    </w:p>
    <w:p w14:paraId="38EEBE3D" w14:textId="7B50C2D0" w:rsidR="00654D38" w:rsidRPr="007047CA" w:rsidRDefault="00654D38" w:rsidP="00B306CD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ข้าพเจ้าได้สอบทาน</w:t>
      </w:r>
      <w:r w:rsidR="00545D51" w:rsidRPr="007047CA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งบแสดงฐานะการเงินรวม ณ วันที่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 xml:space="preserve"> </w:t>
      </w:r>
      <w:r w:rsidR="00B43D6F" w:rsidRPr="00B43D6F">
        <w:rPr>
          <w:rFonts w:ascii="Angsana New" w:hAnsi="Angsana New" w:cs="Angsana New"/>
          <w:spacing w:val="6"/>
          <w:sz w:val="32"/>
          <w:szCs w:val="32"/>
        </w:rPr>
        <w:t>31</w:t>
      </w:r>
      <w:r w:rsidR="00B43D6F" w:rsidRPr="00B43D6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D04BC6" w:rsidRPr="00B43D6F">
        <w:rPr>
          <w:rFonts w:ascii="Angsana New" w:hAnsi="Angsana New" w:cs="Angsana New"/>
          <w:spacing w:val="6"/>
          <w:sz w:val="32"/>
          <w:szCs w:val="32"/>
        </w:rPr>
        <w:t>256</w:t>
      </w:r>
      <w:r w:rsidR="00D1241E">
        <w:rPr>
          <w:rFonts w:ascii="Angsana New" w:hAnsi="Angsana New" w:cs="Angsana New"/>
          <w:spacing w:val="6"/>
          <w:sz w:val="32"/>
          <w:szCs w:val="32"/>
        </w:rPr>
        <w:t>3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645CD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</w:t>
      </w:r>
      <w:r w:rsidR="005B5727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</w:t>
      </w:r>
      <w:r w:rsidR="00B306CD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6645C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5D51" w:rsidRPr="007047CA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545D51" w:rsidRPr="00145BAA">
        <w:rPr>
          <w:rFonts w:ascii="Angsana New" w:hAnsi="Angsana New" w:cs="Angsana New"/>
          <w:sz w:val="32"/>
          <w:szCs w:val="32"/>
          <w:cs/>
        </w:rPr>
        <w:t>แสดงการเปลี่ยนแปลงส่วนของผู้ถือหุ้นรวม</w:t>
      </w:r>
      <w:r w:rsidR="00652CD1" w:rsidRPr="00145BAA">
        <w:rPr>
          <w:rFonts w:ascii="Angsana New" w:hAnsi="Angsana New" w:cs="Angsana New"/>
          <w:sz w:val="32"/>
          <w:szCs w:val="32"/>
        </w:rPr>
        <w:t xml:space="preserve"> </w:t>
      </w:r>
      <w:r w:rsidR="00413B3B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145B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67920">
        <w:rPr>
          <w:rFonts w:ascii="Angsana New" w:hAnsi="Angsana New" w:cs="Angsana New" w:hint="cs"/>
          <w:sz w:val="32"/>
          <w:szCs w:val="32"/>
          <w:cs/>
        </w:rPr>
        <w:t>เก้า</w:t>
      </w:r>
      <w:r w:rsidR="00545D51" w:rsidRPr="007047C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145BAA">
        <w:rPr>
          <w:rFonts w:ascii="Angsana New" w:hAnsi="Angsana New" w:cs="Angsana New"/>
          <w:sz w:val="32"/>
          <w:szCs w:val="32"/>
          <w:cs/>
        </w:rPr>
        <w:t xml:space="preserve">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แล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ะ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</w:t>
      </w:r>
      <w:r w:rsidR="00145BA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ระหว่างกาลแบบย่อของบริษัท โลหะกิจ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เม</w:t>
      </w:r>
      <w:proofErr w:type="spellStart"/>
      <w:r w:rsidR="00145BAA" w:rsidRPr="00145BAA">
        <w:rPr>
          <w:rFonts w:ascii="Angsana New" w:hAnsi="Angsana New" w:cs="Angsana New" w:hint="cs"/>
          <w:sz w:val="32"/>
          <w:szCs w:val="32"/>
          <w:cs/>
        </w:rPr>
        <w:t>็ท</w:t>
      </w:r>
      <w:proofErr w:type="spellEnd"/>
      <w:r w:rsidR="00145BAA" w:rsidRPr="00145BAA">
        <w:rPr>
          <w:rFonts w:ascii="Angsana New" w:hAnsi="Angsana New" w:cs="Angsana New" w:hint="cs"/>
          <w:sz w:val="32"/>
          <w:szCs w:val="32"/>
          <w:cs/>
        </w:rPr>
        <w:t>ทอล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และได้สอบทานข้อมูลทางการเงินเฉพาะกิจการของบริษัท 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>โลหะกิจ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เม</w:t>
      </w:r>
      <w:proofErr w:type="spellStart"/>
      <w:r w:rsidR="00145BAA" w:rsidRPr="00145BAA">
        <w:rPr>
          <w:rFonts w:ascii="Angsana New" w:hAnsi="Angsana New" w:cs="Angsana New" w:hint="cs"/>
          <w:sz w:val="32"/>
          <w:szCs w:val="32"/>
          <w:cs/>
        </w:rPr>
        <w:t>็ท</w:t>
      </w:r>
      <w:proofErr w:type="spellEnd"/>
      <w:r w:rsidR="00145BAA" w:rsidRPr="00145BAA">
        <w:rPr>
          <w:rFonts w:ascii="Angsana New" w:hAnsi="Angsana New" w:cs="Angsana New" w:hint="cs"/>
          <w:sz w:val="32"/>
          <w:szCs w:val="32"/>
          <w:cs/>
        </w:rPr>
        <w:t>ทอล</w:t>
      </w:r>
      <w:r w:rsidR="00145BAA" w:rsidRPr="00145BAA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145BAA" w:rsidRPr="00145BAA">
        <w:rPr>
          <w:rFonts w:ascii="Angsana New" w:hAnsi="Angsana New" w:cs="Angsana New"/>
          <w:sz w:val="32"/>
          <w:szCs w:val="32"/>
        </w:rPr>
        <w:t xml:space="preserve"> 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45BAA" w:rsidRPr="00145BAA">
        <w:rPr>
          <w:rFonts w:ascii="Angsana New" w:hAnsi="Angsana New" w:cs="Angsana New"/>
          <w:sz w:val="32"/>
          <w:szCs w:val="32"/>
        </w:rPr>
        <w:t>(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145BAA" w:rsidRPr="00145BAA">
        <w:rPr>
          <w:rFonts w:ascii="Angsana New" w:hAnsi="Angsana New" w:cs="Angsana New"/>
          <w:sz w:val="32"/>
          <w:szCs w:val="32"/>
        </w:rPr>
        <w:t>“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145BAA" w:rsidRPr="00145BAA">
        <w:rPr>
          <w:rFonts w:ascii="Angsana New" w:hAnsi="Angsana New" w:cs="Angsana New"/>
          <w:sz w:val="32"/>
          <w:szCs w:val="32"/>
        </w:rPr>
        <w:t>”)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5BAA" w:rsidRPr="00145BAA">
        <w:rPr>
          <w:rFonts w:ascii="Angsana New" w:hAnsi="Angsana New" w:cs="Angsana New"/>
          <w:sz w:val="32"/>
          <w:szCs w:val="32"/>
        </w:rPr>
        <w:t>34</w:t>
      </w:r>
      <w:r w:rsidR="00145BAA" w:rsidRPr="00145BAA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04FF48" w14:textId="77777777" w:rsidR="00654D38" w:rsidRPr="007047CA" w:rsidRDefault="00654D38" w:rsidP="00654D3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C22DD1" w14:textId="2B17AD24" w:rsidR="00654D38" w:rsidRPr="007047CA" w:rsidRDefault="00145BAA" w:rsidP="00145BAA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145B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5BAA">
        <w:rPr>
          <w:rFonts w:ascii="Angsana New" w:hAnsi="Angsana New" w:cs="Angsana New"/>
          <w:sz w:val="32"/>
          <w:szCs w:val="32"/>
        </w:rPr>
        <w:t>2410</w:t>
      </w:r>
      <w:r w:rsidRPr="00145BAA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45BAA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7064A1C2" w14:textId="77777777" w:rsidR="00654D38" w:rsidRPr="007047CA" w:rsidRDefault="00654D38" w:rsidP="00654D3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F9E92F9" w14:textId="77777777" w:rsidR="00654D38" w:rsidRDefault="00654D38" w:rsidP="00654D3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C41E9">
        <w:rPr>
          <w:rFonts w:ascii="Angsana New" w:hAnsi="Angsana New" w:cs="Angsana New"/>
          <w:sz w:val="32"/>
          <w:szCs w:val="32"/>
        </w:rPr>
        <w:t>34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4F122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1795244" w14:textId="77777777" w:rsidR="00654D38" w:rsidRDefault="00654D38" w:rsidP="00654D38"/>
    <w:p w14:paraId="0655E58E" w14:textId="77777777" w:rsidR="00654D38" w:rsidRPr="00654D38" w:rsidRDefault="00654D38" w:rsidP="00654D38"/>
    <w:p w14:paraId="28542CD0" w14:textId="77777777" w:rsidR="00654D38" w:rsidRDefault="00654D38" w:rsidP="00654D38">
      <w:pPr>
        <w:rPr>
          <w:rFonts w:ascii="Angsana New" w:hAnsi="Angsana New"/>
        </w:rPr>
      </w:pPr>
    </w:p>
    <w:p w14:paraId="4047F231" w14:textId="77777777" w:rsidR="00654D38" w:rsidRPr="007047CA" w:rsidRDefault="00A34960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z w:val="32"/>
          <w:szCs w:val="32"/>
          <w:cs/>
        </w:rPr>
        <w:t>สฤษฎ์</w:t>
      </w:r>
      <w:proofErr w:type="spellEnd"/>
    </w:p>
    <w:p w14:paraId="23231858" w14:textId="77777777" w:rsidR="00654D38" w:rsidRPr="007047CA" w:rsidRDefault="00654D38" w:rsidP="00831E4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ผู้สอบบัญชีรับอนุญาต เลข</w:t>
      </w:r>
      <w:r w:rsidRPr="00795CEC">
        <w:rPr>
          <w:rFonts w:ascii="Angsana New" w:hAnsi="Angsana New"/>
          <w:sz w:val="32"/>
          <w:szCs w:val="32"/>
          <w:cs/>
        </w:rPr>
        <w:t>ทะเบียน</w:t>
      </w:r>
      <w:r w:rsidRPr="007047CA">
        <w:rPr>
          <w:rFonts w:ascii="Angsana New" w:hAnsi="Angsana New"/>
          <w:sz w:val="32"/>
          <w:szCs w:val="32"/>
          <w:cs/>
        </w:rPr>
        <w:t xml:space="preserve"> </w:t>
      </w:r>
      <w:r w:rsidR="00FD3E93">
        <w:rPr>
          <w:rFonts w:ascii="Angsana New" w:hAnsi="Angsana New"/>
          <w:sz w:val="32"/>
          <w:szCs w:val="32"/>
        </w:rPr>
        <w:t>4496</w:t>
      </w:r>
    </w:p>
    <w:p w14:paraId="1469B9F1" w14:textId="77777777" w:rsidR="00654D38" w:rsidRPr="007047CA" w:rsidRDefault="00654D38" w:rsidP="00654D38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F60E43"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70F2173" w14:textId="65C09AC6" w:rsidR="00900CA2" w:rsidRPr="00AD5CCF" w:rsidRDefault="00654D38" w:rsidP="00654D38">
      <w:pPr>
        <w:tabs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กรุงเทพฯ</w:t>
      </w:r>
      <w:r w:rsidRPr="007047CA">
        <w:rPr>
          <w:rFonts w:ascii="Angsana New" w:hAnsi="Angsana New"/>
          <w:sz w:val="32"/>
          <w:szCs w:val="32"/>
        </w:rPr>
        <w:t xml:space="preserve">: </w:t>
      </w:r>
      <w:r w:rsidR="00950D81">
        <w:rPr>
          <w:rFonts w:ascii="Angsana New" w:hAnsi="Angsana New" w:hint="cs"/>
          <w:sz w:val="32"/>
          <w:szCs w:val="32"/>
          <w:cs/>
        </w:rPr>
        <w:t>1</w:t>
      </w:r>
      <w:r w:rsidR="001F2D6E">
        <w:rPr>
          <w:rFonts w:ascii="Angsana New" w:hAnsi="Angsana New"/>
          <w:sz w:val="32"/>
          <w:szCs w:val="32"/>
        </w:rPr>
        <w:t>0</w:t>
      </w:r>
      <w:bookmarkStart w:id="0" w:name="_GoBack"/>
      <w:bookmarkEnd w:id="0"/>
      <w:r w:rsidR="00950D8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469F2">
        <w:rPr>
          <w:rFonts w:ascii="Angsana New" w:hAnsi="Angsana New"/>
          <w:sz w:val="32"/>
          <w:szCs w:val="32"/>
        </w:rPr>
        <w:t xml:space="preserve"> </w:t>
      </w:r>
      <w:r w:rsidR="00D04BC6">
        <w:rPr>
          <w:rFonts w:ascii="Angsana New" w:hAnsi="Angsana New"/>
          <w:sz w:val="32"/>
          <w:szCs w:val="32"/>
        </w:rPr>
        <w:t>256</w:t>
      </w:r>
      <w:r w:rsidR="00D1241E">
        <w:rPr>
          <w:rFonts w:ascii="Angsana New" w:hAnsi="Angsana New"/>
          <w:sz w:val="32"/>
          <w:szCs w:val="32"/>
        </w:rPr>
        <w:t>4</w:t>
      </w:r>
    </w:p>
    <w:sectPr w:rsidR="00900CA2" w:rsidRPr="00AD5CCF" w:rsidSect="00145BAA">
      <w:headerReference w:type="first" r:id="rId7"/>
      <w:pgSz w:w="11909" w:h="16834" w:code="9"/>
      <w:pgMar w:top="2160" w:right="1080" w:bottom="81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2E0C8" w14:textId="77777777" w:rsidR="00BD1A5C" w:rsidRDefault="00BD1A5C" w:rsidP="0077481E">
      <w:r>
        <w:separator/>
      </w:r>
    </w:p>
  </w:endnote>
  <w:endnote w:type="continuationSeparator" w:id="0">
    <w:p w14:paraId="4BF9AC9E" w14:textId="77777777" w:rsidR="00BD1A5C" w:rsidRDefault="00BD1A5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22813" w14:textId="77777777" w:rsidR="00BD1A5C" w:rsidRDefault="00BD1A5C" w:rsidP="0077481E">
      <w:r>
        <w:separator/>
      </w:r>
    </w:p>
  </w:footnote>
  <w:footnote w:type="continuationSeparator" w:id="0">
    <w:p w14:paraId="66F61437" w14:textId="77777777" w:rsidR="00BD1A5C" w:rsidRDefault="00BD1A5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049FC" w14:textId="77777777" w:rsidR="0077481E" w:rsidRDefault="0077481E" w:rsidP="0077481E">
    <w:pPr>
      <w:pStyle w:val="Header"/>
      <w:spacing w:before="240"/>
    </w:pPr>
  </w:p>
  <w:p w14:paraId="4B430922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3E73" w14:textId="77777777" w:rsidR="00140AAC" w:rsidRDefault="00140AAC" w:rsidP="0077481E">
    <w:pPr>
      <w:pStyle w:val="Header"/>
      <w:spacing w:before="240"/>
    </w:pPr>
  </w:p>
  <w:p w14:paraId="657DAB33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69F2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BAA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F67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2D6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3A6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573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F90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5C63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0C6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3B3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759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B79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22F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16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D5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5B65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727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923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2CD1"/>
    <w:rsid w:val="006531A3"/>
    <w:rsid w:val="006534C0"/>
    <w:rsid w:val="006538D2"/>
    <w:rsid w:val="00653C59"/>
    <w:rsid w:val="00654D38"/>
    <w:rsid w:val="006559DA"/>
    <w:rsid w:val="00655D54"/>
    <w:rsid w:val="0065601E"/>
    <w:rsid w:val="00657BAE"/>
    <w:rsid w:val="00662898"/>
    <w:rsid w:val="00663A08"/>
    <w:rsid w:val="00664307"/>
    <w:rsid w:val="006645CD"/>
    <w:rsid w:val="0066538E"/>
    <w:rsid w:val="00665E28"/>
    <w:rsid w:val="00666058"/>
    <w:rsid w:val="006667A7"/>
    <w:rsid w:val="00666FD4"/>
    <w:rsid w:val="00667180"/>
    <w:rsid w:val="00667D9D"/>
    <w:rsid w:val="00667DC4"/>
    <w:rsid w:val="00670AB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B49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CE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1E41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B7E2B"/>
    <w:rsid w:val="008C1A52"/>
    <w:rsid w:val="008C2086"/>
    <w:rsid w:val="008C3BFB"/>
    <w:rsid w:val="008C41E9"/>
    <w:rsid w:val="008C49C8"/>
    <w:rsid w:val="008C4AC8"/>
    <w:rsid w:val="008C5740"/>
    <w:rsid w:val="008C5FFC"/>
    <w:rsid w:val="008C6DCF"/>
    <w:rsid w:val="008C6F96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B93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D81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960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CD2"/>
    <w:rsid w:val="00AD1D7C"/>
    <w:rsid w:val="00AD25A2"/>
    <w:rsid w:val="00AD4798"/>
    <w:rsid w:val="00AD5A99"/>
    <w:rsid w:val="00AD5C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2E3"/>
    <w:rsid w:val="00B24010"/>
    <w:rsid w:val="00B24528"/>
    <w:rsid w:val="00B251F8"/>
    <w:rsid w:val="00B268A6"/>
    <w:rsid w:val="00B270E6"/>
    <w:rsid w:val="00B279F0"/>
    <w:rsid w:val="00B306CD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0FB3"/>
    <w:rsid w:val="00B4164A"/>
    <w:rsid w:val="00B418CB"/>
    <w:rsid w:val="00B4190C"/>
    <w:rsid w:val="00B43236"/>
    <w:rsid w:val="00B439DD"/>
    <w:rsid w:val="00B43D6F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A5C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F3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C32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4BC6"/>
    <w:rsid w:val="00D05398"/>
    <w:rsid w:val="00D05702"/>
    <w:rsid w:val="00D05839"/>
    <w:rsid w:val="00D05EA9"/>
    <w:rsid w:val="00D067BD"/>
    <w:rsid w:val="00D06BD1"/>
    <w:rsid w:val="00D1241E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0A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4C1F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4DEA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92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02C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E43"/>
    <w:rsid w:val="00F621FA"/>
    <w:rsid w:val="00F62963"/>
    <w:rsid w:val="00F64640"/>
    <w:rsid w:val="00F648B5"/>
    <w:rsid w:val="00F65D0A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4D3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3E93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5E4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EBE970"/>
  <w15:docId w15:val="{D60F92DE-18FA-4D41-B3D8-DE886CC7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30706</vt:lpwstr>
  </property>
  <property fmtid="{D5CDD505-2E9C-101B-9397-08002B2CF9AE}" pid="4" name="OptimizationTime">
    <vt:lpwstr>20210210_1346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15</TotalTime>
  <Pages>2</Pages>
  <Words>393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7</cp:revision>
  <cp:lastPrinted>2021-02-02T07:42:00Z</cp:lastPrinted>
  <dcterms:created xsi:type="dcterms:W3CDTF">2020-01-23T02:04:00Z</dcterms:created>
  <dcterms:modified xsi:type="dcterms:W3CDTF">2021-02-02T07:42:00Z</dcterms:modified>
</cp:coreProperties>
</file>