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F436F" w14:textId="3680527E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36B7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FE84D1" w14:textId="77777777" w:rsidR="00142180" w:rsidRPr="00EB0799" w:rsidRDefault="00142180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B079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423A357F" w14:textId="77777777" w:rsidR="00142180" w:rsidRDefault="00142180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230E5F" w14:textId="77777777" w:rsidR="00275E7A" w:rsidRDefault="00275E7A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5E7A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1EB260F" w14:textId="77777777" w:rsidR="003B7FB4" w:rsidRPr="00D36B78" w:rsidRDefault="003B7FB4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B7FB4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3B7FB4">
        <w:rPr>
          <w:rFonts w:ascii="Angsana New" w:hAnsi="Angsana New" w:cs="Angsana New"/>
          <w:b w:val="0"/>
          <w:bCs/>
          <w:sz w:val="30"/>
          <w:szCs w:val="30"/>
          <w:lang w:bidi="th-TH"/>
        </w:rPr>
        <w:t>2019</w:t>
      </w:r>
      <w:r w:rsidRPr="003B7FB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(</w:t>
      </w:r>
      <w:r w:rsidRPr="003B7FB4">
        <w:rPr>
          <w:rFonts w:ascii="Angsana New" w:hAnsi="Angsana New" w:cs="Angsana New"/>
          <w:b w:val="0"/>
          <w:bCs/>
          <w:sz w:val="30"/>
          <w:szCs w:val="30"/>
          <w:lang w:bidi="th-TH"/>
        </w:rPr>
        <w:t>Covid-19</w:t>
      </w:r>
      <w:r w:rsidRPr="003B7FB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)</w:t>
      </w:r>
    </w:p>
    <w:p w14:paraId="251FD53C" w14:textId="77777777" w:rsidR="00142180" w:rsidRPr="00D36B78" w:rsidRDefault="00142180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B8F1853" w14:textId="77777777" w:rsidR="00142180" w:rsidRPr="00D36B78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7BA50F2D" w14:textId="77777777" w:rsidR="00142180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6442830" w14:textId="77777777" w:rsidR="00142180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77777777" w:rsidR="00142180" w:rsidRPr="00D36B78" w:rsidRDefault="004C169D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7ACB98FC" w14:textId="5D8C434B" w:rsidR="00142180" w:rsidRPr="00474207" w:rsidRDefault="00474207" w:rsidP="00474207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สัญญาเช่า</w:t>
      </w:r>
    </w:p>
    <w:p w14:paraId="159E8F1F" w14:textId="77777777" w:rsidR="00474207" w:rsidRDefault="00474207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2825B4E9" w14:textId="77777777" w:rsidR="00142180" w:rsidRPr="00D36B78" w:rsidRDefault="0081513E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77777777" w:rsidR="00142180" w:rsidRPr="00D36B78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8C0BB0" w14:textId="36D8CC46" w:rsidR="00142180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12A93ABA" w14:textId="0635B99E" w:rsidR="00D24C58" w:rsidRPr="00714EBC" w:rsidRDefault="00714EBC" w:rsidP="00714EBC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14EBC">
        <w:rPr>
          <w:rFonts w:ascii="Angsana New" w:hAnsi="Angsana New" w:cs="Angsana New" w:hint="cs"/>
          <w:sz w:val="30"/>
          <w:szCs w:val="30"/>
          <w:cs/>
        </w:rPr>
        <w:t>เหตุการณ์ภายหลัง</w:t>
      </w:r>
      <w:r w:rsidR="00BA5685">
        <w:rPr>
          <w:rFonts w:ascii="Angsana New" w:hAnsi="Angsana New" w:cs="Angsana New" w:hint="cs"/>
          <w:sz w:val="30"/>
          <w:szCs w:val="30"/>
          <w:cs/>
          <w:lang w:bidi="th-TH"/>
        </w:rPr>
        <w:t>รอบระยะเวลารายงาน</w:t>
      </w:r>
    </w:p>
    <w:p w14:paraId="013EB89B" w14:textId="77777777"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D36B7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D9BF4C2" w14:textId="77777777" w:rsidR="004818D9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D36B78">
        <w:rPr>
          <w:rFonts w:ascii="Angsana New" w:hAnsi="Angsana New"/>
          <w:sz w:val="30"/>
          <w:szCs w:val="30"/>
          <w:cs/>
        </w:rPr>
        <w:t>คณะ</w:t>
      </w:r>
      <w:r w:rsidRPr="00D36B7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D36B78">
        <w:rPr>
          <w:rFonts w:ascii="Angsana New" w:hAnsi="Angsana New"/>
          <w:sz w:val="30"/>
          <w:szCs w:val="30"/>
          <w:cs/>
        </w:rPr>
        <w:t>วันที่</w:t>
      </w:r>
      <w:r w:rsidR="0071654B" w:rsidRPr="00D36B78">
        <w:rPr>
          <w:rFonts w:ascii="Angsana New" w:hAnsi="Angsana New"/>
          <w:sz w:val="30"/>
          <w:szCs w:val="30"/>
          <w:cs/>
        </w:rPr>
        <w:t xml:space="preserve"> </w:t>
      </w:r>
      <w:r w:rsidR="00BF38A3">
        <w:rPr>
          <w:rFonts w:ascii="Angsana New" w:hAnsi="Angsana New"/>
          <w:sz w:val="30"/>
          <w:szCs w:val="30"/>
        </w:rPr>
        <w:t>1</w:t>
      </w:r>
      <w:r w:rsidR="009D52ED">
        <w:rPr>
          <w:rFonts w:ascii="Angsana New" w:hAnsi="Angsana New"/>
          <w:sz w:val="30"/>
          <w:szCs w:val="30"/>
        </w:rPr>
        <w:t>0</w:t>
      </w:r>
      <w:r w:rsidR="007F1257" w:rsidRPr="007F1257">
        <w:rPr>
          <w:rFonts w:ascii="Angsana New" w:hAnsi="Angsana New"/>
          <w:sz w:val="30"/>
          <w:szCs w:val="30"/>
        </w:rPr>
        <w:t xml:space="preserve"> </w:t>
      </w:r>
      <w:r w:rsidR="00BF38A3">
        <w:rPr>
          <w:rFonts w:ascii="Angsana New" w:hAnsi="Angsana New" w:hint="cs"/>
          <w:sz w:val="30"/>
          <w:szCs w:val="30"/>
          <w:cs/>
        </w:rPr>
        <w:t>กุมภาพันธ์</w:t>
      </w:r>
      <w:r w:rsidR="007F1257" w:rsidRPr="007F1257">
        <w:rPr>
          <w:rFonts w:ascii="Angsana New" w:hAnsi="Angsana New"/>
          <w:sz w:val="30"/>
          <w:szCs w:val="30"/>
          <w:cs/>
        </w:rPr>
        <w:t xml:space="preserve"> </w:t>
      </w:r>
      <w:r w:rsidR="007F1257" w:rsidRPr="007F1257">
        <w:rPr>
          <w:rFonts w:ascii="Angsana New" w:hAnsi="Angsana New"/>
          <w:sz w:val="30"/>
          <w:szCs w:val="30"/>
        </w:rPr>
        <w:t>256</w:t>
      </w:r>
      <w:r w:rsidR="009D52ED">
        <w:rPr>
          <w:rFonts w:ascii="Angsana New" w:hAnsi="Angsana New"/>
          <w:sz w:val="30"/>
          <w:szCs w:val="30"/>
        </w:rPr>
        <w:t>4</w:t>
      </w:r>
    </w:p>
    <w:p w14:paraId="4309A539" w14:textId="77777777" w:rsidR="007F1257" w:rsidRPr="002C6259" w:rsidRDefault="007F1257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4144104" w14:textId="77777777"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36B78">
        <w:rPr>
          <w:rFonts w:ascii="Angsana New" w:hAnsi="Angsana New"/>
          <w:b/>
          <w:bCs/>
          <w:sz w:val="30"/>
          <w:szCs w:val="30"/>
        </w:rPr>
        <w:t>1</w:t>
      </w:r>
      <w:r w:rsidRPr="00D36B78">
        <w:rPr>
          <w:rFonts w:ascii="Angsana New" w:hAnsi="Angsana New"/>
          <w:b/>
          <w:bCs/>
          <w:sz w:val="30"/>
          <w:szCs w:val="30"/>
        </w:rPr>
        <w:tab/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0F10F7" w14:textId="77777777"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750ABDC0" w14:textId="77777777" w:rsidR="00E5629D" w:rsidRDefault="0040378C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D36B78">
        <w:rPr>
          <w:rFonts w:ascii="Angsana New" w:hAnsi="Angsana New"/>
          <w:sz w:val="30"/>
          <w:szCs w:val="30"/>
        </w:rPr>
        <w:t>“</w:t>
      </w:r>
      <w:r w:rsidR="001561C0" w:rsidRPr="00D36B78">
        <w:rPr>
          <w:rFonts w:ascii="Angsana New" w:hAnsi="Angsana New"/>
          <w:sz w:val="30"/>
          <w:szCs w:val="30"/>
          <w:cs/>
        </w:rPr>
        <w:t>กลุ่ม</w:t>
      </w:r>
      <w:r w:rsidR="004818D9" w:rsidRPr="00D36B78">
        <w:rPr>
          <w:rFonts w:ascii="Angsana New" w:hAnsi="Angsana New"/>
          <w:sz w:val="30"/>
          <w:szCs w:val="30"/>
          <w:cs/>
        </w:rPr>
        <w:t>บริษัท</w:t>
      </w:r>
      <w:r w:rsidRPr="00D36B78">
        <w:rPr>
          <w:rFonts w:ascii="Angsana New" w:hAnsi="Angsana New"/>
          <w:sz w:val="30"/>
          <w:szCs w:val="30"/>
        </w:rPr>
        <w:t xml:space="preserve">” </w:t>
      </w:r>
      <w:r w:rsidR="004818D9" w:rsidRPr="00D36B7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ดำเนินธุรกิจหลักเกี่ยวกับการผลิตและจำหน่ายเ</w:t>
      </w:r>
      <w:r w:rsidR="00875C3C" w:rsidRPr="00D36B78">
        <w:rPr>
          <w:rFonts w:ascii="Angsana New" w:hAnsi="Angsana New"/>
          <w:sz w:val="30"/>
          <w:szCs w:val="30"/>
          <w:cs/>
        </w:rPr>
        <w:t xml:space="preserve">ครื่องดื่มน้ำอัดลม น้ำดื่ม </w:t>
      </w:r>
      <w:r w:rsidR="00B73908" w:rsidRPr="00D36B78">
        <w:rPr>
          <w:rFonts w:ascii="Angsana New" w:hAnsi="Angsana New"/>
          <w:sz w:val="30"/>
          <w:szCs w:val="30"/>
        </w:rPr>
        <w:br/>
      </w:r>
      <w:r w:rsidR="00875C3C" w:rsidRPr="00D36B78">
        <w:rPr>
          <w:rFonts w:ascii="Angsana New" w:hAnsi="Angsana New"/>
          <w:sz w:val="30"/>
          <w:szCs w:val="30"/>
          <w:cs/>
        </w:rPr>
        <w:t>โซดา</w:t>
      </w:r>
      <w:r w:rsidR="004818D9" w:rsidRPr="00D36B78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="004818D9" w:rsidRPr="00D36B78">
        <w:rPr>
          <w:rFonts w:ascii="Angsana New" w:hAnsi="Angsana New"/>
          <w:sz w:val="30"/>
          <w:szCs w:val="30"/>
        </w:rPr>
        <w:t xml:space="preserve"> </w:t>
      </w:r>
      <w:r w:rsidR="004818D9" w:rsidRPr="00D36B78">
        <w:rPr>
          <w:rFonts w:ascii="Angsana New" w:hAnsi="Angsana New"/>
          <w:sz w:val="30"/>
          <w:szCs w:val="30"/>
          <w:cs/>
        </w:rPr>
        <w:t>รวมถึง</w:t>
      </w:r>
      <w:r w:rsidR="004818D9" w:rsidRPr="00D36B78">
        <w:rPr>
          <w:rFonts w:ascii="Angsana New" w:hAnsi="Angsana New"/>
          <w:spacing w:val="-2"/>
          <w:sz w:val="30"/>
          <w:szCs w:val="30"/>
          <w:cs/>
        </w:rPr>
        <w:t>เป็นผู้จำหน่ายเครื่องดื่มบำรุงกำลัง</w:t>
      </w:r>
      <w:r w:rsidR="00866160" w:rsidRPr="00D36B78">
        <w:rPr>
          <w:rFonts w:ascii="Angsana New" w:hAnsi="Angsana New"/>
          <w:spacing w:val="-2"/>
          <w:sz w:val="30"/>
          <w:szCs w:val="30"/>
          <w:cs/>
        </w:rPr>
        <w:t>และชา</w:t>
      </w:r>
      <w:r w:rsidR="00994A34" w:rsidRPr="00D36B78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81E6FDA" w14:textId="77777777" w:rsidR="00FB2EE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77777777" w:rsidR="004818D9" w:rsidRPr="00D36B78" w:rsidRDefault="005C3224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77777777" w:rsidR="0012108A" w:rsidRPr="00D36B7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E6A32B2" w14:textId="77777777"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(ก)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B278F89" w14:textId="77777777" w:rsidR="004818D9" w:rsidRPr="00D36B7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77777777" w:rsidR="00117F8F" w:rsidRDefault="00117F8F" w:rsidP="00117F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 34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1865F44" w14:textId="77777777" w:rsidR="001126F0" w:rsidRPr="002C6259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B019CFA" w14:textId="77777777" w:rsidR="000D6D2D" w:rsidRDefault="000D6D2D" w:rsidP="000D6D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2563</w:t>
      </w:r>
    </w:p>
    <w:p w14:paraId="67F00486" w14:textId="77777777" w:rsidR="000D6D2D" w:rsidRDefault="000D6D2D" w:rsidP="000D6D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7DEA837C" w14:textId="20764DB5" w:rsidR="000D6D2D" w:rsidRDefault="004017E6" w:rsidP="000D6D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4017E6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>16</w:t>
      </w:r>
      <w:r w:rsidRPr="004017E6">
        <w:rPr>
          <w:rFonts w:ascii="Angsana New" w:hAnsi="Angsana New"/>
          <w:sz w:val="30"/>
          <w:szCs w:val="30"/>
          <w:cs/>
        </w:rPr>
        <w:t xml:space="preserve"> เรื่อง </w:t>
      </w:r>
      <w:r w:rsidRPr="00F820A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4017E6">
        <w:rPr>
          <w:rFonts w:ascii="Angsana New" w:hAnsi="Angsana New"/>
          <w:sz w:val="30"/>
          <w:szCs w:val="30"/>
          <w:cs/>
        </w:rPr>
        <w:t xml:space="preserve"> (</w:t>
      </w:r>
      <w:r w:rsidRPr="004017E6">
        <w:rPr>
          <w:rFonts w:ascii="Angsana New" w:hAnsi="Angsana New"/>
          <w:sz w:val="30"/>
          <w:szCs w:val="30"/>
        </w:rPr>
        <w:t xml:space="preserve">TFRS </w:t>
      </w:r>
      <w:r w:rsidR="00EA7AA3">
        <w:rPr>
          <w:rFonts w:ascii="Angsana New" w:hAnsi="Angsana New"/>
          <w:sz w:val="30"/>
          <w:szCs w:val="30"/>
        </w:rPr>
        <w:t>16</w:t>
      </w:r>
      <w:r w:rsidRPr="004017E6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3B7FB4">
        <w:rPr>
          <w:rFonts w:ascii="Angsana New" w:hAnsi="Angsana New"/>
          <w:sz w:val="30"/>
          <w:szCs w:val="30"/>
        </w:rPr>
        <w:t>3</w:t>
      </w:r>
    </w:p>
    <w:p w14:paraId="758FE46E" w14:textId="77777777" w:rsidR="0079420C" w:rsidRDefault="0079420C" w:rsidP="000D6D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6E88B66D" w14:textId="081B25FB" w:rsidR="0079420C" w:rsidRDefault="0079420C" w:rsidP="007942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79420C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8C32116" w14:textId="77777777" w:rsidR="002C6259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D91857" w14:textId="77777777"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E5629D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36B78">
        <w:rPr>
          <w:rFonts w:ascii="Angsana New" w:hAnsi="Angsana New"/>
          <w:i/>
          <w:iCs/>
          <w:sz w:val="30"/>
          <w:szCs w:val="30"/>
          <w:cs/>
        </w:rPr>
        <w:t>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1126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F30D6" w:rsidRPr="00D36B78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1126F0" w:rsidRPr="001126F0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0387A929" w14:textId="77777777" w:rsidR="0012108A" w:rsidRPr="00DA2D24" w:rsidRDefault="0012108A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6713E6C" w14:textId="77777777" w:rsidR="006C3DF2" w:rsidRDefault="006C3DF2" w:rsidP="006C3DF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748F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48F8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</w:t>
      </w:r>
      <w:r w:rsidRPr="00FB467E">
        <w:rPr>
          <w:rFonts w:ascii="Angsana New" w:hAnsi="Angsana New"/>
          <w:sz w:val="30"/>
          <w:szCs w:val="30"/>
          <w:cs/>
        </w:rPr>
        <w:t>คำนวณและแหล่งข้อมูลสำคัญที่ใช้ในการประมาณการซึ่งอาจมีความไม่แน่นอนนั้น</w:t>
      </w:r>
      <w:r w:rsidR="00EA7AA3" w:rsidRPr="00EA7AA3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FB467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FB467E">
        <w:rPr>
          <w:rFonts w:ascii="Angsana New" w:hAnsi="Angsana New"/>
          <w:sz w:val="30"/>
          <w:szCs w:val="30"/>
        </w:rPr>
        <w:t>3</w:t>
      </w:r>
      <w:r w:rsidRPr="00FB467E">
        <w:rPr>
          <w:rFonts w:ascii="Angsana New" w:hAnsi="Angsana New"/>
          <w:spacing w:val="6"/>
          <w:sz w:val="30"/>
          <w:szCs w:val="30"/>
        </w:rPr>
        <w:t>0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Pr="00FB467E">
        <w:rPr>
          <w:rFonts w:ascii="Angsana New" w:hAnsi="Angsana New" w:hint="cs"/>
          <w:sz w:val="30"/>
          <w:szCs w:val="30"/>
          <w:cs/>
        </w:rPr>
        <w:t>กันยายน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Pr="00FB467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FB467E">
        <w:rPr>
          <w:rFonts w:ascii="Angsana New" w:hAnsi="Angsana New" w:hint="cs"/>
          <w:sz w:val="30"/>
          <w:szCs w:val="30"/>
          <w:cs/>
        </w:rPr>
        <w:t xml:space="preserve">ซึ่งรวมถึง หมายเหตุ </w:t>
      </w:r>
      <w:r>
        <w:rPr>
          <w:rFonts w:ascii="Angsana New" w:hAnsi="Angsana New"/>
          <w:sz w:val="30"/>
          <w:szCs w:val="30"/>
        </w:rPr>
        <w:t>1</w:t>
      </w:r>
      <w:r w:rsidR="004B769A">
        <w:rPr>
          <w:rFonts w:ascii="Angsana New" w:hAnsi="Angsana New"/>
          <w:sz w:val="30"/>
          <w:szCs w:val="30"/>
        </w:rPr>
        <w:t>1</w:t>
      </w:r>
      <w:r w:rsidRPr="00FB467E">
        <w:rPr>
          <w:rFonts w:ascii="Angsana New" w:hAnsi="Angsana New"/>
          <w:sz w:val="30"/>
          <w:szCs w:val="30"/>
        </w:rPr>
        <w:t xml:space="preserve"> </w:t>
      </w:r>
      <w:r w:rsidRPr="00FB467E"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การใช้ประโยชน์จากผลขาดทุนทางภาษียกไป</w:t>
      </w:r>
      <w:r>
        <w:rPr>
          <w:rFonts w:ascii="Angsana New" w:hAnsi="Angsana New" w:hint="cs"/>
          <w:sz w:val="30"/>
          <w:szCs w:val="30"/>
          <w:cs/>
        </w:rPr>
        <w:t>)</w:t>
      </w:r>
      <w:r w:rsidRPr="00FB467E">
        <w:rPr>
          <w:rFonts w:ascii="Angsana New" w:hAnsi="Angsana New" w:hint="cs"/>
          <w:sz w:val="30"/>
          <w:szCs w:val="30"/>
          <w:cs/>
        </w:rPr>
        <w:t xml:space="preserve"> </w:t>
      </w:r>
      <w:r w:rsidR="00F820AD" w:rsidRPr="00F820AD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3B7FB4">
        <w:rPr>
          <w:rFonts w:ascii="Angsana New" w:hAnsi="Angsana New"/>
          <w:sz w:val="30"/>
          <w:szCs w:val="30"/>
        </w:rPr>
        <w:t>3</w:t>
      </w:r>
    </w:p>
    <w:p w14:paraId="41747560" w14:textId="77777777" w:rsidR="0015357F" w:rsidRPr="00DA2D24" w:rsidRDefault="0015357F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bCs/>
          <w:sz w:val="28"/>
          <w:szCs w:val="28"/>
        </w:rPr>
      </w:pPr>
      <w:bookmarkStart w:id="0" w:name="_Hlk31047958"/>
    </w:p>
    <w:p w14:paraId="2BC7A9EF" w14:textId="77777777" w:rsidR="001712BA" w:rsidRPr="00D36B78" w:rsidRDefault="003B7FB4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7A5C5A">
        <w:rPr>
          <w:rFonts w:ascii="Angsana New" w:hAnsi="Angsana New"/>
          <w:b/>
          <w:sz w:val="30"/>
          <w:szCs w:val="30"/>
        </w:rPr>
        <w:t>3</w:t>
      </w:r>
      <w:r w:rsidR="0015357F" w:rsidRPr="007A5C5A">
        <w:rPr>
          <w:rFonts w:ascii="Angsana New" w:hAnsi="Angsana New"/>
          <w:bCs/>
          <w:sz w:val="30"/>
          <w:szCs w:val="30"/>
        </w:rPr>
        <w:tab/>
      </w:r>
      <w:r w:rsidR="00275E7A" w:rsidRPr="007A5C5A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5CF094C" w14:textId="77777777" w:rsidR="001712BA" w:rsidRPr="00DA2D24" w:rsidRDefault="001712B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2A4696D" w14:textId="3F766A9A" w:rsidR="00D27D7A" w:rsidRDefault="00D27D7A" w:rsidP="00D27D7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27D7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D27D7A">
        <w:rPr>
          <w:rFonts w:asciiTheme="majorBidi" w:hAnsiTheme="majorBidi" w:cstheme="majorBidi"/>
          <w:sz w:val="30"/>
          <w:szCs w:val="30"/>
        </w:rPr>
        <w:t xml:space="preserve"> </w:t>
      </w:r>
      <w:r w:rsidR="00BC076D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7D7A">
        <w:rPr>
          <w:rFonts w:asciiTheme="majorBidi" w:hAnsiTheme="majorBidi" w:cstheme="majorBidi"/>
          <w:sz w:val="30"/>
          <w:szCs w:val="30"/>
        </w:rPr>
        <w:t xml:space="preserve">2563 </w:t>
      </w:r>
      <w:r w:rsidRPr="00D27D7A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6E170C">
        <w:rPr>
          <w:rFonts w:asciiTheme="majorBidi" w:hAnsiTheme="majorBidi" w:cstheme="majorBidi"/>
          <w:sz w:val="30"/>
          <w:szCs w:val="30"/>
          <w:cs/>
        </w:rPr>
        <w:br/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7D7A">
        <w:rPr>
          <w:rFonts w:asciiTheme="majorBidi" w:hAnsiTheme="majorBidi" w:cstheme="majorBidi"/>
          <w:sz w:val="30"/>
          <w:szCs w:val="30"/>
        </w:rPr>
        <w:t xml:space="preserve">TFRS 16 </w:t>
      </w:r>
      <w:r w:rsidRPr="00D27D7A">
        <w:rPr>
          <w:rFonts w:asciiTheme="majorBidi" w:hAnsiTheme="majorBidi" w:cstheme="majorBidi" w:hint="cs"/>
          <w:sz w:val="30"/>
          <w:szCs w:val="30"/>
          <w:cs/>
        </w:rPr>
        <w:t>เป็นครั้งแร</w:t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ก </w:t>
      </w:r>
    </w:p>
    <w:p w14:paraId="486D32A5" w14:textId="77777777" w:rsidR="00970118" w:rsidRDefault="00970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0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90"/>
        <w:gridCol w:w="180"/>
        <w:gridCol w:w="1408"/>
        <w:gridCol w:w="180"/>
        <w:gridCol w:w="1046"/>
        <w:gridCol w:w="180"/>
        <w:gridCol w:w="1390"/>
      </w:tblGrid>
      <w:tr w:rsidR="00970118" w:rsidRPr="00043D9B" w14:paraId="5BBCC186" w14:textId="77777777" w:rsidTr="00970118">
        <w:trPr>
          <w:cantSplit/>
          <w:trHeight w:val="299"/>
          <w:tblHeader/>
        </w:trPr>
        <w:tc>
          <w:tcPr>
            <w:tcW w:w="3420" w:type="dxa"/>
            <w:vAlign w:val="bottom"/>
          </w:tcPr>
          <w:p w14:paraId="203CB8B0" w14:textId="77777777" w:rsidR="00970118" w:rsidRPr="009C6457" w:rsidRDefault="00970118" w:rsidP="00F820A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85FC1F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33261657" w14:textId="77777777" w:rsidR="00970118" w:rsidRPr="009C6457" w:rsidRDefault="00970118" w:rsidP="00F820A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9C64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733E2B8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C8D81E2" w14:textId="77777777" w:rsidR="00970118" w:rsidRPr="009C6457" w:rsidRDefault="00970118" w:rsidP="00F820A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C64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118" w:rsidRPr="00043D9B" w14:paraId="1AAEA477" w14:textId="77777777" w:rsidTr="00970118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601DFE43" w14:textId="77777777" w:rsidR="00CB3415" w:rsidRPr="00DA67B0" w:rsidRDefault="00CB3415" w:rsidP="009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6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</w:t>
            </w:r>
          </w:p>
          <w:p w14:paraId="7359066C" w14:textId="303B072F" w:rsidR="00970118" w:rsidRPr="009C6457" w:rsidRDefault="009423DE" w:rsidP="009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B3415" w:rsidRPr="00DA6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นโยบายบัญชี</w:t>
            </w:r>
          </w:p>
        </w:tc>
        <w:tc>
          <w:tcPr>
            <w:tcW w:w="810" w:type="dxa"/>
          </w:tcPr>
          <w:p w14:paraId="395847C8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C6A8E3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249CF28" w14:textId="77777777" w:rsidR="00970118" w:rsidRPr="009C6457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49CD7F8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701625E7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1CB8F379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7E6139CD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72F36D4C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FB4F850" w14:textId="77777777" w:rsidR="00970118" w:rsidRPr="009C6457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CA71111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1046AAB2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020F2943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970118" w:rsidRPr="00043D9B" w14:paraId="574CD0E1" w14:textId="77777777" w:rsidTr="00970118">
        <w:trPr>
          <w:cantSplit/>
          <w:trHeight w:val="20"/>
          <w:tblHeader/>
        </w:trPr>
        <w:tc>
          <w:tcPr>
            <w:tcW w:w="3420" w:type="dxa"/>
          </w:tcPr>
          <w:p w14:paraId="38E83AC1" w14:textId="77777777" w:rsidR="00970118" w:rsidRPr="001B4171" w:rsidRDefault="00970118" w:rsidP="00F820A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022E092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374" w:type="dxa"/>
            <w:gridSpan w:val="7"/>
            <w:vAlign w:val="bottom"/>
          </w:tcPr>
          <w:p w14:paraId="150E0E71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4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C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0118" w:rsidRPr="009C6457" w14:paraId="539B1E47" w14:textId="77777777" w:rsidTr="00970118">
        <w:trPr>
          <w:cantSplit/>
          <w:trHeight w:val="20"/>
        </w:trPr>
        <w:tc>
          <w:tcPr>
            <w:tcW w:w="3420" w:type="dxa"/>
          </w:tcPr>
          <w:p w14:paraId="38F61AAF" w14:textId="77777777" w:rsidR="00970118" w:rsidRPr="00ED4325" w:rsidRDefault="00970118" w:rsidP="00F820AD">
            <w:pPr>
              <w:spacing w:line="240" w:lineRule="auto"/>
              <w:ind w:left="175" w:right="-26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432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546A8856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FD2024" w14:textId="23EBD4D2" w:rsidR="00970118" w:rsidRPr="00ED4325" w:rsidRDefault="009C6457" w:rsidP="0011753D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1,281,21</w:t>
            </w:r>
            <w:r w:rsidR="00CB34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2AC6B0D6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37ADE95" w14:textId="79A5FBB4" w:rsidR="00970118" w:rsidRPr="00CB3415" w:rsidRDefault="009C6457" w:rsidP="009C645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3,696,00</w:t>
            </w:r>
            <w:r w:rsidR="00CB3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BB9AFA1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D93817D" w14:textId="28C27657" w:rsidR="00970118" w:rsidRPr="00ED4325" w:rsidRDefault="009C6457" w:rsidP="007204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458,51</w:t>
            </w:r>
            <w:r w:rsidR="00CB341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7EDB759E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43C2D1A" w14:textId="5B97C368" w:rsidR="00970118" w:rsidRPr="00ED4325" w:rsidRDefault="009C6457" w:rsidP="0021471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3,531,761</w:t>
            </w:r>
          </w:p>
        </w:tc>
      </w:tr>
      <w:tr w:rsidR="00970118" w:rsidRPr="009C6457" w14:paraId="20B9C7D7" w14:textId="77777777" w:rsidTr="00970118">
        <w:trPr>
          <w:cantSplit/>
          <w:trHeight w:val="254"/>
        </w:trPr>
        <w:tc>
          <w:tcPr>
            <w:tcW w:w="3420" w:type="dxa"/>
          </w:tcPr>
          <w:p w14:paraId="00E56FD9" w14:textId="77777777" w:rsidR="00970118" w:rsidRPr="00ED4325" w:rsidRDefault="00970118" w:rsidP="00F820A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D009A71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31CD40" w14:textId="77777777" w:rsidR="00970118" w:rsidRPr="00ED4325" w:rsidRDefault="00970118" w:rsidP="001175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9BDA5A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614A12F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7876E4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875FB78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3D0123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C616DAF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118" w:rsidRPr="009C6457" w14:paraId="2DF660DF" w14:textId="77777777" w:rsidTr="00970118">
        <w:trPr>
          <w:cantSplit/>
          <w:trHeight w:val="254"/>
        </w:trPr>
        <w:tc>
          <w:tcPr>
            <w:tcW w:w="3420" w:type="dxa"/>
          </w:tcPr>
          <w:p w14:paraId="123440D9" w14:textId="77777777" w:rsidR="00970118" w:rsidRPr="00ED4325" w:rsidRDefault="00970118" w:rsidP="00F820AD">
            <w:pPr>
              <w:tabs>
                <w:tab w:val="clear" w:pos="227"/>
              </w:tabs>
              <w:spacing w:line="240" w:lineRule="auto"/>
              <w:ind w:left="188" w:right="-85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79A89214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F913E2" w14:textId="77777777" w:rsidR="00970118" w:rsidRPr="00ED4325" w:rsidRDefault="00970118" w:rsidP="001175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7CA071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023D2A3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548AEA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B61E25C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35DBD5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E3F5040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4D2" w:rsidRPr="009C6457" w14:paraId="67D911F0" w14:textId="77777777" w:rsidTr="00970118">
        <w:trPr>
          <w:cantSplit/>
          <w:trHeight w:val="20"/>
        </w:trPr>
        <w:tc>
          <w:tcPr>
            <w:tcW w:w="3420" w:type="dxa"/>
          </w:tcPr>
          <w:p w14:paraId="5FEF18A3" w14:textId="77777777" w:rsidR="002964D2" w:rsidRPr="00ED4325" w:rsidRDefault="002964D2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729105F2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09E01DC" w14:textId="0240932A" w:rsidR="002964D2" w:rsidRPr="00ED4325" w:rsidRDefault="00C8260D" w:rsidP="00C8260D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BA32F6" w14:textId="77777777" w:rsidR="002964D2" w:rsidRPr="00ED4325" w:rsidRDefault="002964D2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8" w:type="dxa"/>
            <w:vAlign w:val="bottom"/>
          </w:tcPr>
          <w:p w14:paraId="6A41B944" w14:textId="6E0DA973" w:rsidR="002964D2" w:rsidRPr="00ED4325" w:rsidRDefault="002964D2" w:rsidP="002964D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61,462</w:t>
            </w:r>
          </w:p>
        </w:tc>
        <w:tc>
          <w:tcPr>
            <w:tcW w:w="180" w:type="dxa"/>
            <w:vAlign w:val="bottom"/>
          </w:tcPr>
          <w:p w14:paraId="766D64DA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DC308C3" w14:textId="18FFEB47" w:rsidR="002964D2" w:rsidRPr="00ED4325" w:rsidRDefault="00C8260D" w:rsidP="00C8260D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340D90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DF9164B" w14:textId="0657BB8E" w:rsidR="002964D2" w:rsidRPr="00ED4325" w:rsidRDefault="002964D2" w:rsidP="002964D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61,462</w:t>
            </w:r>
          </w:p>
        </w:tc>
      </w:tr>
      <w:tr w:rsidR="00C8260D" w:rsidRPr="009C6457" w14:paraId="6B6BF134" w14:textId="77777777" w:rsidTr="00970118">
        <w:trPr>
          <w:cantSplit/>
          <w:trHeight w:val="20"/>
        </w:trPr>
        <w:tc>
          <w:tcPr>
            <w:tcW w:w="3420" w:type="dxa"/>
          </w:tcPr>
          <w:p w14:paraId="0E728B38" w14:textId="5F5D5A2C" w:rsidR="00C8260D" w:rsidRPr="00ED4325" w:rsidRDefault="00C8260D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60D">
              <w:rPr>
                <w:rFonts w:asciiTheme="majorBidi" w:hAnsi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5B53A01C" w14:textId="094A2A1D" w:rsidR="00C8260D" w:rsidRPr="00ED4325" w:rsidRDefault="008F12C4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323237ED" w14:textId="63B3A30C" w:rsidR="00C8260D" w:rsidRDefault="00C8260D" w:rsidP="002964D2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3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180" w:type="dxa"/>
            <w:vAlign w:val="bottom"/>
          </w:tcPr>
          <w:p w14:paraId="4B984C33" w14:textId="77777777" w:rsidR="00C8260D" w:rsidRPr="00ED4325" w:rsidRDefault="00C8260D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8" w:type="dxa"/>
            <w:vAlign w:val="bottom"/>
          </w:tcPr>
          <w:p w14:paraId="2CB016D9" w14:textId="160B440F" w:rsidR="00C8260D" w:rsidRPr="00C8260D" w:rsidRDefault="00C8260D" w:rsidP="00C826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693FE5" w14:textId="77777777" w:rsidR="00C8260D" w:rsidRPr="00ED4325" w:rsidRDefault="00C8260D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32C535D2" w14:textId="26E0B84E" w:rsidR="00C8260D" w:rsidRDefault="00C8260D" w:rsidP="002964D2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180" w:type="dxa"/>
            <w:vAlign w:val="bottom"/>
          </w:tcPr>
          <w:p w14:paraId="52AE760E" w14:textId="77777777" w:rsidR="00C8260D" w:rsidRPr="00ED4325" w:rsidRDefault="00C8260D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9F3DCD8" w14:textId="025A5CF9" w:rsidR="00C8260D" w:rsidRPr="00ED4325" w:rsidRDefault="00C8260D" w:rsidP="00C826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4D2" w:rsidRPr="009C6457" w14:paraId="50BCA643" w14:textId="77777777" w:rsidTr="00970118">
        <w:trPr>
          <w:cantSplit/>
          <w:trHeight w:val="20"/>
        </w:trPr>
        <w:tc>
          <w:tcPr>
            <w:tcW w:w="3420" w:type="dxa"/>
          </w:tcPr>
          <w:p w14:paraId="47F971DA" w14:textId="77777777" w:rsidR="002964D2" w:rsidRPr="00ED4325" w:rsidRDefault="002964D2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47919435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EF9131" w14:textId="637A7C3B" w:rsidR="002964D2" w:rsidRPr="00ED4325" w:rsidRDefault="002964D2" w:rsidP="002964D2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3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180" w:type="dxa"/>
            <w:vAlign w:val="bottom"/>
          </w:tcPr>
          <w:p w14:paraId="1FA1D9C6" w14:textId="77777777" w:rsidR="002964D2" w:rsidRPr="00ED4325" w:rsidRDefault="002964D2" w:rsidP="002964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1F2C33A9" w14:textId="4549E89E" w:rsidR="002964D2" w:rsidRPr="00ED4325" w:rsidRDefault="002964D2" w:rsidP="002964D2">
            <w:pPr>
              <w:pStyle w:val="acctfourfigures"/>
              <w:tabs>
                <w:tab w:val="clear" w:pos="765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(12,292)</w:t>
            </w:r>
          </w:p>
        </w:tc>
        <w:tc>
          <w:tcPr>
            <w:tcW w:w="180" w:type="dxa"/>
            <w:vAlign w:val="bottom"/>
          </w:tcPr>
          <w:p w14:paraId="7DC68CBE" w14:textId="77777777" w:rsidR="002964D2" w:rsidRPr="00ED4325" w:rsidRDefault="002964D2" w:rsidP="002964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451257A0" w14:textId="4BCA612A" w:rsidR="002964D2" w:rsidRPr="00CB3415" w:rsidRDefault="002964D2" w:rsidP="002964D2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180" w:type="dxa"/>
            <w:vAlign w:val="bottom"/>
          </w:tcPr>
          <w:p w14:paraId="6BB85FAD" w14:textId="77777777" w:rsidR="002964D2" w:rsidRPr="00ED4325" w:rsidRDefault="002964D2" w:rsidP="002964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1B3B65CA" w14:textId="4A49EBFF" w:rsidR="002964D2" w:rsidRPr="00ED4325" w:rsidRDefault="002964D2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(12,292)</w:t>
            </w:r>
          </w:p>
        </w:tc>
      </w:tr>
      <w:tr w:rsidR="00970118" w:rsidRPr="007F2DBF" w14:paraId="46CFC449" w14:textId="77777777" w:rsidTr="00970118">
        <w:trPr>
          <w:cantSplit/>
          <w:trHeight w:val="20"/>
        </w:trPr>
        <w:tc>
          <w:tcPr>
            <w:tcW w:w="3420" w:type="dxa"/>
          </w:tcPr>
          <w:p w14:paraId="28711D37" w14:textId="697D5205" w:rsidR="00970118" w:rsidRPr="0011753D" w:rsidRDefault="00970118" w:rsidP="00F820A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175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167AA086" w14:textId="77777777" w:rsidR="00970118" w:rsidRPr="0011753D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CEA7A" w14:textId="2F2C62E8" w:rsidR="00970118" w:rsidRPr="0011753D" w:rsidRDefault="0011753D" w:rsidP="0011753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84"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</w:t>
            </w:r>
            <w:r w:rsidR="00296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96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  <w:vAlign w:val="bottom"/>
          </w:tcPr>
          <w:p w14:paraId="626C3431" w14:textId="77777777" w:rsidR="00970118" w:rsidRPr="0011753D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2EF7" w14:textId="370A05F4" w:rsidR="00970118" w:rsidRPr="0011753D" w:rsidRDefault="0011753D" w:rsidP="0011753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3,745,17</w:t>
            </w:r>
            <w:r w:rsidR="00CB3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69E59A89" w14:textId="77777777" w:rsidR="00970118" w:rsidRPr="0011753D" w:rsidRDefault="00970118" w:rsidP="00F820A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66DAF" w14:textId="04C08D16" w:rsidR="00970118" w:rsidRPr="0011753D" w:rsidRDefault="002964D2" w:rsidP="0011753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462,724</w:t>
            </w:r>
          </w:p>
        </w:tc>
        <w:tc>
          <w:tcPr>
            <w:tcW w:w="180" w:type="dxa"/>
            <w:vAlign w:val="bottom"/>
          </w:tcPr>
          <w:p w14:paraId="7C8AAC56" w14:textId="77777777" w:rsidR="00970118" w:rsidRPr="0011753D" w:rsidRDefault="00970118" w:rsidP="00F820A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2504E" w14:textId="40C836AD" w:rsidR="00970118" w:rsidRPr="0011753D" w:rsidRDefault="002735D2" w:rsidP="0021471A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71A">
              <w:rPr>
                <w:rFonts w:ascii="Angsana New" w:hAnsi="Angsana New"/>
                <w:b/>
                <w:bCs/>
                <w:sz w:val="30"/>
                <w:szCs w:val="30"/>
              </w:rPr>
              <w:t>3,580,931</w:t>
            </w:r>
          </w:p>
        </w:tc>
      </w:tr>
    </w:tbl>
    <w:p w14:paraId="2BA9F96A" w14:textId="77777777" w:rsidR="006E170C" w:rsidRDefault="006E170C" w:rsidP="00D27D7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229A1" w14:textId="70C47879" w:rsidR="00C36F56" w:rsidRDefault="00C36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393E253" w14:textId="77777777" w:rsidR="00970118" w:rsidRPr="00865F2D" w:rsidRDefault="00970118" w:rsidP="0097011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865F2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1B5E6604" w14:textId="77777777" w:rsidR="00970118" w:rsidRPr="00865F2D" w:rsidRDefault="00970118" w:rsidP="009701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F7C7575" w14:textId="43D44931" w:rsidR="00970118" w:rsidRPr="00465F74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/>
          <w:sz w:val="30"/>
          <w:szCs w:val="30"/>
          <w:cs/>
        </w:rPr>
        <w:t>ได้</w:t>
      </w:r>
      <w:r w:rsidRPr="00465F7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</w:t>
      </w:r>
      <w:r w:rsidRPr="00465F74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423998">
        <w:rPr>
          <w:rFonts w:ascii="Angsana New" w:hAnsi="Angsana New"/>
          <w:sz w:val="30"/>
          <w:szCs w:val="30"/>
        </w:rPr>
        <w:t>2563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852788">
        <w:rPr>
          <w:rFonts w:asciiTheme="majorBidi" w:hAnsiTheme="majorBidi" w:cstheme="majorBidi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="007A5C5A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7A5C5A">
        <w:rPr>
          <w:rFonts w:asciiTheme="majorBidi" w:hAnsiTheme="majorBidi" w:cstheme="majorBidi"/>
          <w:sz w:val="30"/>
          <w:szCs w:val="30"/>
        </w:rPr>
        <w:t xml:space="preserve">30 </w:t>
      </w:r>
      <w:r w:rsidR="007A5C5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A5C5A">
        <w:rPr>
          <w:rFonts w:asciiTheme="majorBidi" w:hAnsiTheme="majorBidi" w:cstheme="majorBidi"/>
          <w:sz w:val="30"/>
          <w:szCs w:val="30"/>
        </w:rPr>
        <w:t>2563</w:t>
      </w:r>
      <w:r w:rsidR="00B67A09">
        <w:rPr>
          <w:rFonts w:asciiTheme="majorBidi" w:hAnsiTheme="majorBidi" w:cstheme="majorBidi"/>
          <w:sz w:val="30"/>
          <w:szCs w:val="30"/>
        </w:rPr>
        <w:t xml:space="preserve"> </w:t>
      </w:r>
      <w:r w:rsidR="00B67A09" w:rsidRPr="003013F5">
        <w:rPr>
          <w:rFonts w:asciiTheme="majorBidi" w:hAnsiTheme="majorBidi" w:cstheme="majorBidi" w:hint="cs"/>
          <w:sz w:val="30"/>
          <w:szCs w:val="30"/>
          <w:cs/>
        </w:rPr>
        <w:t>และไม่นำข้อกำหนด</w:t>
      </w:r>
      <w:r w:rsidR="003013F5" w:rsidRPr="003013F5">
        <w:rPr>
          <w:rFonts w:asciiTheme="majorBidi" w:hAnsiTheme="majorBidi"/>
          <w:sz w:val="30"/>
          <w:szCs w:val="30"/>
          <w:cs/>
        </w:rPr>
        <w:t>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4B2C05A" w14:textId="77777777" w:rsidR="00970118" w:rsidRPr="00465F74" w:rsidRDefault="00970118" w:rsidP="009701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488A1509" w14:textId="77777777" w:rsidR="00970118" w:rsidRPr="00465F74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65F7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7455DA06" w14:textId="77777777" w:rsidR="007D69CC" w:rsidRDefault="007D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lang w:val="en-GB"/>
        </w:rPr>
      </w:pPr>
    </w:p>
    <w:p w14:paraId="1C9A1DA1" w14:textId="77777777" w:rsidR="00970118" w:rsidRDefault="00970118" w:rsidP="007D69C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  <w:r w:rsidR="00B3265D" w:rsidRPr="00B3265D">
        <w:rPr>
          <w:rFonts w:ascii="Angsana New" w:hAnsi="Angsana New"/>
          <w:sz w:val="30"/>
          <w:szCs w:val="30"/>
          <w:cs/>
        </w:rPr>
        <w:t>และหนี้สินทางการเงิน</w:t>
      </w:r>
    </w:p>
    <w:p w14:paraId="5F6F704B" w14:textId="77777777" w:rsidR="007D69CC" w:rsidRPr="007D69CC" w:rsidRDefault="007D69CC" w:rsidP="007D69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133E009" w14:textId="3ECDC0DF" w:rsidR="00970118" w:rsidRDefault="00970118" w:rsidP="004168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(“TFRS </w:t>
      </w:r>
      <w:r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”) </w:t>
      </w:r>
      <w:r w:rsidRPr="00465F7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423998">
        <w:rPr>
          <w:rFonts w:ascii="Angsana New" w:hAnsi="Angsana New"/>
          <w:sz w:val="30"/>
          <w:szCs w:val="30"/>
        </w:rPr>
        <w:t>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ประเภท ได้แก่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</w:t>
      </w:r>
      <w:r w:rsidRPr="00465F74">
        <w:rPr>
          <w:rFonts w:ascii="Angsana New" w:hAnsi="Angsana New"/>
          <w:sz w:val="30"/>
          <w:szCs w:val="30"/>
        </w:rPr>
        <w:t>(FVOCI)</w:t>
      </w:r>
      <w:r w:rsidRPr="00465F7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65F74">
        <w:rPr>
          <w:rFonts w:ascii="Angsana New" w:hAnsi="Angsana New"/>
          <w:sz w:val="30"/>
          <w:szCs w:val="30"/>
        </w:rPr>
        <w:t xml:space="preserve"> (FVTPL) </w:t>
      </w:r>
      <w:r w:rsidR="00416869" w:rsidRPr="00416869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</w:t>
      </w:r>
      <w:r w:rsidR="00BA5FF1">
        <w:rPr>
          <w:rFonts w:ascii="Angsana New" w:hAnsi="Angsana New" w:hint="cs"/>
          <w:sz w:val="30"/>
          <w:szCs w:val="30"/>
          <w:cs/>
        </w:rPr>
        <w:t xml:space="preserve"> 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ทั้งนี้เมื่อกำหนดแล้วไม่สามารถยกเลิกได้ </w:t>
      </w:r>
      <w:r w:rsidR="00416869" w:rsidRPr="00416869">
        <w:rPr>
          <w:rFonts w:ascii="Angsana New" w:hAnsi="Angsana New"/>
          <w:sz w:val="30"/>
          <w:szCs w:val="30"/>
        </w:rPr>
        <w:t xml:space="preserve">TFRS </w:t>
      </w:r>
      <w:r w:rsidR="00416869">
        <w:rPr>
          <w:rFonts w:ascii="Angsana New" w:hAnsi="Angsana New"/>
          <w:sz w:val="30"/>
          <w:szCs w:val="30"/>
        </w:rPr>
        <w:t>9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16869">
        <w:rPr>
          <w:rFonts w:ascii="Angsana New" w:hAnsi="Angsana New"/>
          <w:sz w:val="30"/>
          <w:szCs w:val="30"/>
        </w:rPr>
        <w:t>105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 (</w:t>
      </w:r>
      <w:r w:rsidR="005F3C6E">
        <w:rPr>
          <w:rFonts w:ascii="Angsana New" w:hAnsi="Angsana New"/>
          <w:sz w:val="30"/>
          <w:szCs w:val="30"/>
        </w:rPr>
        <w:t>“</w:t>
      </w:r>
      <w:r w:rsidR="00416869" w:rsidRPr="00416869">
        <w:rPr>
          <w:rFonts w:ascii="Angsana New" w:hAnsi="Angsana New"/>
          <w:sz w:val="30"/>
          <w:szCs w:val="30"/>
        </w:rPr>
        <w:t xml:space="preserve">TAS </w:t>
      </w:r>
      <w:r w:rsidR="00416869">
        <w:rPr>
          <w:rFonts w:ascii="Angsana New" w:hAnsi="Angsana New"/>
          <w:sz w:val="30"/>
          <w:szCs w:val="30"/>
        </w:rPr>
        <w:t>105</w:t>
      </w:r>
      <w:r w:rsidR="005F3C6E">
        <w:rPr>
          <w:rFonts w:ascii="Angsana New" w:hAnsi="Angsana New"/>
          <w:sz w:val="30"/>
          <w:szCs w:val="30"/>
        </w:rPr>
        <w:t>”</w:t>
      </w:r>
      <w:r w:rsidR="00416869" w:rsidRPr="00416869">
        <w:rPr>
          <w:rFonts w:ascii="Angsana New" w:hAnsi="Angsana New"/>
          <w:sz w:val="30"/>
          <w:szCs w:val="30"/>
          <w:cs/>
        </w:rPr>
        <w:t>)</w:t>
      </w:r>
    </w:p>
    <w:p w14:paraId="4E269D99" w14:textId="77777777" w:rsidR="007D69CC" w:rsidRPr="00403491" w:rsidRDefault="007D69CC" w:rsidP="007D69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A78D8BD" w14:textId="77777777" w:rsidR="00970118" w:rsidRPr="00403491" w:rsidRDefault="00970118" w:rsidP="004168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 w:hint="cs"/>
          <w:sz w:val="30"/>
          <w:szCs w:val="30"/>
          <w:cs/>
        </w:rPr>
        <w:t>ตาม</w:t>
      </w:r>
      <w:r w:rsidRPr="00403491">
        <w:rPr>
          <w:rFonts w:ascii="Angsana New" w:hAnsi="Angsana New" w:hint="cs"/>
          <w:sz w:val="30"/>
          <w:szCs w:val="30"/>
        </w:rPr>
        <w:t xml:space="preserve"> TFRS </w:t>
      </w:r>
      <w:r w:rsidRPr="00423998">
        <w:rPr>
          <w:rFonts w:ascii="Angsana New" w:hAnsi="Angsana New" w:hint="cs"/>
          <w:sz w:val="30"/>
          <w:szCs w:val="30"/>
        </w:rPr>
        <w:t>9</w:t>
      </w:r>
      <w:r w:rsidRPr="00403491">
        <w:rPr>
          <w:rFonts w:ascii="Angsana New" w:hAnsi="Angsana New" w:hint="cs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03491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491FA28D" w14:textId="472F4AF2" w:rsidR="0045726B" w:rsidRDefault="0045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ABD788" w14:textId="77777777" w:rsidR="00970118" w:rsidRPr="009557F2" w:rsidRDefault="009557F2" w:rsidP="00105094">
      <w:pPr>
        <w:tabs>
          <w:tab w:val="clear" w:pos="454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557F2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9557F2">
        <w:rPr>
          <w:rFonts w:ascii="Angsana New" w:hAnsi="Angsana New"/>
          <w:sz w:val="30"/>
          <w:szCs w:val="30"/>
        </w:rPr>
        <w:t xml:space="preserve">TAS 105 </w:t>
      </w:r>
      <w:r w:rsidRPr="009557F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557F2">
        <w:rPr>
          <w:rFonts w:ascii="Angsana New" w:hAnsi="Angsana New"/>
          <w:sz w:val="30"/>
          <w:szCs w:val="30"/>
        </w:rPr>
        <w:t>TFRS 9</w:t>
      </w:r>
    </w:p>
    <w:p w14:paraId="24787438" w14:textId="49D323A1" w:rsidR="00300BDB" w:rsidRDefault="0030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756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5"/>
        <w:gridCol w:w="1260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9557F2" w:rsidRPr="009557F2" w14:paraId="32033B9B" w14:textId="77777777" w:rsidTr="003A09EA">
        <w:trPr>
          <w:tblHeader/>
        </w:trPr>
        <w:tc>
          <w:tcPr>
            <w:tcW w:w="9756" w:type="dxa"/>
            <w:gridSpan w:val="10"/>
            <w:vAlign w:val="bottom"/>
          </w:tcPr>
          <w:p w14:paraId="3C0F4CD4" w14:textId="21319E81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1" w:name="_Hlk49278226"/>
            <w:r w:rsidRPr="00E675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0604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="00060403" w:rsidRPr="00E675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7F2" w:rsidRPr="009557F2" w14:paraId="54CDE254" w14:textId="77777777" w:rsidTr="00E675B8">
        <w:trPr>
          <w:tblHeader/>
        </w:trPr>
        <w:tc>
          <w:tcPr>
            <w:tcW w:w="4325" w:type="dxa"/>
            <w:gridSpan w:val="2"/>
            <w:tcBorders>
              <w:bottom w:val="single" w:sz="4" w:space="0" w:color="auto"/>
            </w:tcBorders>
            <w:vAlign w:val="bottom"/>
          </w:tcPr>
          <w:p w14:paraId="411273F0" w14:textId="77777777" w:rsidR="009557F2" w:rsidRPr="00E675B8" w:rsidRDefault="009557F2" w:rsidP="00955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การจัดประเภทตาม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TAS 105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30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7BF694BA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3DB49BE8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ตุลาคม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9557F2" w:rsidRPr="009557F2" w14:paraId="31F800EE" w14:textId="77777777" w:rsidTr="00E675B8">
        <w:trPr>
          <w:tblHeader/>
        </w:trPr>
        <w:tc>
          <w:tcPr>
            <w:tcW w:w="3065" w:type="dxa"/>
            <w:tcBorders>
              <w:top w:val="single" w:sz="4" w:space="0" w:color="auto"/>
            </w:tcBorders>
            <w:vAlign w:val="bottom"/>
          </w:tcPr>
          <w:p w14:paraId="7970A28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1190CF5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912F814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C418D2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F8E5F0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F9A041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</w:t>
            </w:r>
          </w:p>
          <w:p w14:paraId="329D1498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4F2BE44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1E2836A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9D855B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0B5E4AD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3B6AEF4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0696AD5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734152B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41CD76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18080E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9DD183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557F2" w:rsidRPr="009557F2" w14:paraId="28937E42" w14:textId="77777777" w:rsidTr="003A09EA">
        <w:trPr>
          <w:tblHeader/>
        </w:trPr>
        <w:tc>
          <w:tcPr>
            <w:tcW w:w="3065" w:type="dxa"/>
          </w:tcPr>
          <w:p w14:paraId="12486E6D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91" w:type="dxa"/>
            <w:gridSpan w:val="9"/>
          </w:tcPr>
          <w:p w14:paraId="7FC0F56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675B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E675B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E675B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3200F" w:rsidRPr="009557F2" w14:paraId="05F6492A" w14:textId="77777777" w:rsidTr="00E675B8">
        <w:tc>
          <w:tcPr>
            <w:tcW w:w="3065" w:type="dxa"/>
          </w:tcPr>
          <w:p w14:paraId="21DAE529" w14:textId="77E95134" w:rsidR="00D3200F" w:rsidRPr="00AA2ADC" w:rsidRDefault="00203BE5" w:rsidP="003A09EA">
            <w:pPr>
              <w:pStyle w:val="NoSpacing"/>
              <w:tabs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D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659616C8" w14:textId="77777777" w:rsidR="00D3200F" w:rsidRPr="00E675B8" w:rsidRDefault="00D3200F" w:rsidP="003A09EA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9F4DC09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1AA15E4" w14:textId="77777777" w:rsidR="00D3200F" w:rsidRPr="00E675B8" w:rsidRDefault="00D3200F" w:rsidP="003A09EA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0516B6C1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36DC54E" w14:textId="77777777" w:rsidR="00D3200F" w:rsidRPr="00E675B8" w:rsidRDefault="00D3200F" w:rsidP="003A09EA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5372E35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0F47E2C" w14:textId="77777777" w:rsidR="00D3200F" w:rsidRPr="00E675B8" w:rsidRDefault="00D3200F" w:rsidP="003A09EA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992C6F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54A7EFC" w14:textId="77777777" w:rsidR="00D3200F" w:rsidRPr="00E675B8" w:rsidRDefault="00D3200F" w:rsidP="003A09EA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557F2" w:rsidRPr="009557F2" w14:paraId="4DDC8F89" w14:textId="77777777" w:rsidTr="00E675B8">
        <w:tc>
          <w:tcPr>
            <w:tcW w:w="3065" w:type="dxa"/>
          </w:tcPr>
          <w:p w14:paraId="26E72BE9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0D8C4A29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A05C96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B0D663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3C16287D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91C1036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4A6C86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D63CB2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754A92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6BA8DB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559F5" w:rsidRPr="009557F2" w14:paraId="2B842E63" w14:textId="77777777" w:rsidTr="00E675B8">
        <w:tc>
          <w:tcPr>
            <w:tcW w:w="3065" w:type="dxa"/>
          </w:tcPr>
          <w:p w14:paraId="1267E6B6" w14:textId="407CA3ED" w:rsidR="001559F5" w:rsidRPr="00F76A9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2" w:name="_Hlk62857559"/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0" w:type="dxa"/>
            <w:vAlign w:val="bottom"/>
          </w:tcPr>
          <w:p w14:paraId="370A8CEA" w14:textId="490C6832" w:rsidR="001559F5" w:rsidRPr="00F02FBE" w:rsidRDefault="00C62D5E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</w:t>
            </w:r>
            <w:r w:rsidR="00065B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60" w:type="dxa"/>
          </w:tcPr>
          <w:p w14:paraId="2ACCBAB6" w14:textId="77777777" w:rsidR="001559F5" w:rsidRPr="00F02FBE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B239975" w14:textId="1F6305F4" w:rsidR="001559F5" w:rsidRPr="00F02FBE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2F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FC2DFF6" w14:textId="77777777" w:rsidR="001559F5" w:rsidRPr="00F02FBE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216E4FE" w14:textId="0A8A17A1" w:rsidR="001559F5" w:rsidRPr="00F02FBE" w:rsidRDefault="00065BCD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62D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62D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261</w:t>
            </w:r>
          </w:p>
        </w:tc>
        <w:tc>
          <w:tcPr>
            <w:tcW w:w="240" w:type="dxa"/>
          </w:tcPr>
          <w:p w14:paraId="635BAB3B" w14:textId="77777777" w:rsidR="001559F5" w:rsidRPr="00F02FBE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EC4D0CC" w14:textId="34E82A3F" w:rsidR="001559F5" w:rsidRPr="00F02FBE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2F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8AFE32" w14:textId="77777777" w:rsidR="001559F5" w:rsidRPr="00F02FBE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246A712" w14:textId="3E82D367" w:rsidR="001559F5" w:rsidRPr="00F02FBE" w:rsidRDefault="00065BCD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62D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62D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261</w:t>
            </w:r>
          </w:p>
        </w:tc>
      </w:tr>
      <w:tr w:rsidR="001559F5" w:rsidRPr="009557F2" w14:paraId="14D623BF" w14:textId="77777777" w:rsidTr="00E675B8">
        <w:tc>
          <w:tcPr>
            <w:tcW w:w="3065" w:type="dxa"/>
          </w:tcPr>
          <w:p w14:paraId="2B109DD9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45E28" w14:textId="76FA0D14" w:rsidR="001559F5" w:rsidRPr="00E675B8" w:rsidRDefault="00C62D5E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</w:t>
            </w:r>
            <w:r w:rsidR="00065B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60" w:type="dxa"/>
          </w:tcPr>
          <w:p w14:paraId="6C1CF394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966CF" w14:textId="0FF2E324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CA9D85C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E0DFF" w14:textId="414A2D31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59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065B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</w:t>
            </w:r>
          </w:p>
        </w:tc>
        <w:tc>
          <w:tcPr>
            <w:tcW w:w="240" w:type="dxa"/>
          </w:tcPr>
          <w:p w14:paraId="13CBE1E8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634D6" w14:textId="6EF3AE84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45A804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B9D15" w14:textId="27580EB2" w:rsidR="001559F5" w:rsidRPr="00E675B8" w:rsidRDefault="00065BCD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</w:t>
            </w:r>
          </w:p>
        </w:tc>
      </w:tr>
      <w:bookmarkEnd w:id="2"/>
      <w:tr w:rsidR="009557F2" w:rsidRPr="000B55C6" w14:paraId="689CA8B7" w14:textId="77777777" w:rsidTr="00E675B8">
        <w:tc>
          <w:tcPr>
            <w:tcW w:w="3065" w:type="dxa"/>
          </w:tcPr>
          <w:p w14:paraId="76260630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C85B4C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632FD3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382E9ADA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EF777EE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6C0E464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069EC7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060618F4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80842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7061879E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bookmarkEnd w:id="1"/>
    <w:p w14:paraId="50FD43A4" w14:textId="3D9968B9" w:rsidR="00E66D3A" w:rsidRDefault="009557F2" w:rsidP="00D3200F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01221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กลุ่มบริษัทและบริษัท</w:t>
      </w:r>
      <w:r w:rsidRPr="00601221">
        <w:rPr>
          <w:rFonts w:ascii="Angsana New" w:hAnsi="Angsana New"/>
          <w:sz w:val="30"/>
          <w:szCs w:val="30"/>
          <w:cs/>
        </w:rPr>
        <w:t>ตั้งใจจะถือ</w:t>
      </w:r>
      <w:r w:rsidR="00C62D5E"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601221">
        <w:rPr>
          <w:rFonts w:ascii="Angsana New" w:hAnsi="Angsana New"/>
          <w:sz w:val="30"/>
          <w:szCs w:val="30"/>
          <w:cs/>
        </w:rPr>
        <w:t>ตราสารทุนเพื่อวัตถุประสงค์ทางกลยุทธ์</w:t>
      </w:r>
      <w:r w:rsidRPr="00601221">
        <w:rPr>
          <w:rFonts w:ascii="Angsana New" w:hAnsi="Angsana New" w:hint="cs"/>
          <w:sz w:val="30"/>
          <w:szCs w:val="30"/>
          <w:cs/>
        </w:rPr>
        <w:t>ในระยะยาว</w:t>
      </w:r>
      <w:r w:rsidRPr="00601221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601221">
        <w:rPr>
          <w:rFonts w:ascii="Angsana New" w:hAnsi="Angsana New" w:hint="cs"/>
          <w:sz w:val="30"/>
          <w:szCs w:val="30"/>
          <w:cs/>
        </w:rPr>
        <w:t>สะสม</w:t>
      </w:r>
      <w:r w:rsidRPr="00601221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601221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66C144D1" w14:textId="77777777" w:rsidR="0045726B" w:rsidRPr="000B55C6" w:rsidRDefault="0045726B" w:rsidP="000B5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F18CA1D" w14:textId="040D5CE1" w:rsidR="00970118" w:rsidRPr="00D2340C" w:rsidRDefault="00D2340C" w:rsidP="00D2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  (</w:t>
      </w:r>
      <w:r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.2)   </w:t>
      </w:r>
      <w:r w:rsidR="00970118" w:rsidRPr="00D2340C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47F0D346" w14:textId="77777777" w:rsidR="00E66D3A" w:rsidRPr="000B55C6" w:rsidRDefault="00E66D3A" w:rsidP="000B5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063393" w14:textId="0FB0D2B9" w:rsidR="00970118" w:rsidRDefault="00E9125C" w:rsidP="00BB7B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9125C">
        <w:rPr>
          <w:rFonts w:asciiTheme="majorBidi" w:hAnsiTheme="majorBidi" w:cstheme="majorBidi"/>
          <w:sz w:val="30"/>
          <w:szCs w:val="30"/>
        </w:rPr>
        <w:t xml:space="preserve">TFRS 9 </w:t>
      </w:r>
      <w:r w:rsidRPr="00E9125C">
        <w:rPr>
          <w:rFonts w:asciiTheme="majorBidi" w:hAnsi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9125C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theme="majorBidi"/>
          <w:sz w:val="30"/>
          <w:szCs w:val="30"/>
        </w:rPr>
        <w:t>9</w:t>
      </w:r>
      <w:r w:rsidRPr="00E9125C">
        <w:rPr>
          <w:rFonts w:asciiTheme="majorBidi" w:hAnsiTheme="majorBidi" w:cstheme="majorBidi"/>
          <w:sz w:val="30"/>
          <w:szCs w:val="30"/>
        </w:rPr>
        <w:t xml:space="preserve"> </w:t>
      </w:r>
      <w:r w:rsidRPr="00E9125C">
        <w:rPr>
          <w:rFonts w:asciiTheme="majorBidi" w:hAnsi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</w:t>
      </w:r>
    </w:p>
    <w:p w14:paraId="2DF5791A" w14:textId="4D7CCA2F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D33A719" w14:textId="77777777" w:rsidR="00970118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43B4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C43B46">
        <w:rPr>
          <w:rFonts w:asciiTheme="majorBidi" w:hAnsiTheme="majorBidi" w:cstheme="majorBidi"/>
          <w:sz w:val="30"/>
          <w:szCs w:val="30"/>
        </w:rPr>
        <w:t xml:space="preserve">TFRS </w:t>
      </w:r>
      <w:r w:rsidRPr="00423998">
        <w:rPr>
          <w:rFonts w:asciiTheme="majorBidi" w:hAnsiTheme="majorBidi" w:cstheme="majorBidi"/>
          <w:sz w:val="30"/>
          <w:szCs w:val="30"/>
        </w:rPr>
        <w:t>9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="001C0974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C43B46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C43B4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19E3CF5" w14:textId="77777777" w:rsidR="00970118" w:rsidRPr="0045726B" w:rsidRDefault="00970118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64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260"/>
        <w:gridCol w:w="180"/>
        <w:gridCol w:w="1260"/>
      </w:tblGrid>
      <w:tr w:rsidR="00970118" w:rsidRPr="00C43B46" w14:paraId="127DB031" w14:textId="77777777" w:rsidTr="008579BF">
        <w:trPr>
          <w:cantSplit/>
          <w:tblHeader/>
        </w:trPr>
        <w:tc>
          <w:tcPr>
            <w:tcW w:w="5940" w:type="dxa"/>
            <w:shd w:val="clear" w:color="auto" w:fill="auto"/>
            <w:vAlign w:val="bottom"/>
          </w:tcPr>
          <w:p w14:paraId="2E95326F" w14:textId="77777777" w:rsidR="00970118" w:rsidRPr="00C43B46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BCA557" w14:textId="77777777" w:rsidR="00970118" w:rsidRPr="00C43B46" w:rsidRDefault="00970118" w:rsidP="00F820AD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C1FD7DA" w14:textId="77777777" w:rsidR="00970118" w:rsidRPr="00C43B46" w:rsidRDefault="00970118" w:rsidP="00F820AD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CA8B533" w14:textId="77777777" w:rsidR="00970118" w:rsidRPr="00C43B46" w:rsidRDefault="00970118" w:rsidP="00F820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C565E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8CA431E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70118" w:rsidRPr="00C43B46" w14:paraId="2C7E3396" w14:textId="77777777" w:rsidTr="008579BF">
        <w:trPr>
          <w:cantSplit/>
          <w:tblHeader/>
        </w:trPr>
        <w:tc>
          <w:tcPr>
            <w:tcW w:w="5940" w:type="dxa"/>
          </w:tcPr>
          <w:p w14:paraId="7ADCF68E" w14:textId="77777777" w:rsidR="00970118" w:rsidRPr="00C43B46" w:rsidRDefault="00970118" w:rsidP="00F820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9EB8C9E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0118" w:rsidRPr="00C43B46" w14:paraId="735E3431" w14:textId="77777777" w:rsidTr="008579BF">
        <w:trPr>
          <w:cantSplit/>
          <w:trHeight w:val="191"/>
        </w:trPr>
        <w:tc>
          <w:tcPr>
            <w:tcW w:w="5940" w:type="dxa"/>
          </w:tcPr>
          <w:p w14:paraId="008DBF16" w14:textId="77777777" w:rsidR="00970118" w:rsidRPr="00C43B46" w:rsidRDefault="00970118" w:rsidP="00F820A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B9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908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B9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8E86E4E" w14:textId="77777777" w:rsidR="00970118" w:rsidRPr="00C43B46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DC92D5" w14:textId="77777777" w:rsidR="00970118" w:rsidRPr="00C43B46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9DB49" w14:textId="77777777" w:rsidR="00970118" w:rsidRPr="00C43B46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118" w:rsidRPr="00C43B46" w14:paraId="50670610" w14:textId="77777777" w:rsidTr="008579BF">
        <w:trPr>
          <w:cantSplit/>
          <w:trHeight w:val="191"/>
        </w:trPr>
        <w:tc>
          <w:tcPr>
            <w:tcW w:w="5940" w:type="dxa"/>
          </w:tcPr>
          <w:p w14:paraId="0005303E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18787D" w14:textId="0A12F01C" w:rsidR="00970118" w:rsidRPr="008579BF" w:rsidRDefault="005A2217" w:rsidP="00F820AD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20,506</w:t>
            </w:r>
          </w:p>
        </w:tc>
        <w:tc>
          <w:tcPr>
            <w:tcW w:w="180" w:type="dxa"/>
          </w:tcPr>
          <w:p w14:paraId="5FD33591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BAE16E" w14:textId="01D6C458" w:rsidR="00970118" w:rsidRPr="008579BF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20,506</w:t>
            </w:r>
          </w:p>
        </w:tc>
      </w:tr>
      <w:tr w:rsidR="00970118" w:rsidRPr="00C43B46" w14:paraId="3F047AB2" w14:textId="77777777" w:rsidTr="008579BF">
        <w:trPr>
          <w:cantSplit/>
          <w:trHeight w:val="191"/>
        </w:trPr>
        <w:tc>
          <w:tcPr>
            <w:tcW w:w="5940" w:type="dxa"/>
          </w:tcPr>
          <w:p w14:paraId="1B606A22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</w:tcPr>
          <w:p w14:paraId="5CD4576B" w14:textId="747781F8" w:rsidR="00970118" w:rsidRPr="008579BF" w:rsidRDefault="005A2217" w:rsidP="002C01E2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14,270</w:t>
            </w:r>
          </w:p>
        </w:tc>
        <w:tc>
          <w:tcPr>
            <w:tcW w:w="180" w:type="dxa"/>
          </w:tcPr>
          <w:p w14:paraId="592A7F22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C1E55" w14:textId="1B56965F" w:rsidR="00970118" w:rsidRPr="008579BF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14,270</w:t>
            </w:r>
          </w:p>
        </w:tc>
      </w:tr>
      <w:tr w:rsidR="00970118" w:rsidRPr="00C43B46" w14:paraId="6AB2B736" w14:textId="77777777" w:rsidTr="008579BF">
        <w:trPr>
          <w:cantSplit/>
          <w:trHeight w:val="191"/>
        </w:trPr>
        <w:tc>
          <w:tcPr>
            <w:tcW w:w="5940" w:type="dxa"/>
          </w:tcPr>
          <w:p w14:paraId="6900720B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23F393" w14:textId="4D1E16B9" w:rsidR="00970118" w:rsidRPr="00B72DDE" w:rsidRDefault="005A2217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2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34,776</w:t>
            </w:r>
          </w:p>
        </w:tc>
        <w:tc>
          <w:tcPr>
            <w:tcW w:w="180" w:type="dxa"/>
          </w:tcPr>
          <w:p w14:paraId="6B443799" w14:textId="77777777" w:rsidR="00970118" w:rsidRPr="00B72DDE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15E9AF" w14:textId="6F529513" w:rsidR="00970118" w:rsidRPr="00B72DDE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34,776</w:t>
            </w:r>
          </w:p>
        </w:tc>
      </w:tr>
      <w:tr w:rsidR="00970118" w:rsidRPr="00C43B46" w14:paraId="6CA20D55" w14:textId="77777777" w:rsidTr="008579BF">
        <w:trPr>
          <w:cantSplit/>
          <w:trHeight w:val="191"/>
        </w:trPr>
        <w:tc>
          <w:tcPr>
            <w:tcW w:w="7200" w:type="dxa"/>
            <w:gridSpan w:val="2"/>
          </w:tcPr>
          <w:p w14:paraId="652B8E3F" w14:textId="727488D1" w:rsidR="00970118" w:rsidRPr="00524A79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ผลขาดทุนจากการด้อยค่าที่รับรู้</w:t>
            </w:r>
            <w:r w:rsidR="005A2217" w:rsidRPr="00524A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ลดลง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B90806" w:rsidRPr="00524A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ตุลาคม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</w:tcPr>
          <w:p w14:paraId="52FCFBD9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6A26D" w14:textId="77777777" w:rsidR="00970118" w:rsidRPr="008579BF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DE6" w:rsidRPr="00C43B46" w14:paraId="03CB293D" w14:textId="77777777" w:rsidTr="008579BF">
        <w:trPr>
          <w:cantSplit/>
        </w:trPr>
        <w:tc>
          <w:tcPr>
            <w:tcW w:w="5940" w:type="dxa"/>
          </w:tcPr>
          <w:p w14:paraId="1FE658A3" w14:textId="77777777" w:rsidR="004D3DE6" w:rsidRPr="00524A79" w:rsidRDefault="004D3DE6" w:rsidP="004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24A7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E32846" w14:textId="44ED9AD6" w:rsidR="004D3DE6" w:rsidRPr="008579BF" w:rsidRDefault="002C01E2" w:rsidP="002C01E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6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(5,268)</w:t>
            </w:r>
          </w:p>
        </w:tc>
        <w:tc>
          <w:tcPr>
            <w:tcW w:w="180" w:type="dxa"/>
          </w:tcPr>
          <w:p w14:paraId="3F8CF513" w14:textId="77777777" w:rsidR="004D3DE6" w:rsidRPr="008579BF" w:rsidRDefault="004D3DE6" w:rsidP="004D3D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A2A61B" w14:textId="52848073" w:rsidR="004D3DE6" w:rsidRPr="008579BF" w:rsidRDefault="002C01E2" w:rsidP="002C01E2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-6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(5,268)</w:t>
            </w:r>
          </w:p>
        </w:tc>
      </w:tr>
      <w:tr w:rsidR="00970118" w:rsidRPr="00C43B46" w14:paraId="46F721F6" w14:textId="77777777" w:rsidTr="008579BF">
        <w:trPr>
          <w:cantSplit/>
        </w:trPr>
        <w:tc>
          <w:tcPr>
            <w:tcW w:w="5940" w:type="dxa"/>
            <w:vAlign w:val="bottom"/>
          </w:tcPr>
          <w:p w14:paraId="6D9B9DFC" w14:textId="77777777" w:rsidR="00970118" w:rsidRPr="00524A79" w:rsidRDefault="00970118" w:rsidP="00F820AD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D750EB" w:rsidRPr="00524A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8BFB7" w14:textId="2EB60EB3" w:rsidR="00970118" w:rsidRPr="005A2217" w:rsidRDefault="002C01E2" w:rsidP="00F820AD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29,508</w:t>
            </w:r>
          </w:p>
        </w:tc>
        <w:tc>
          <w:tcPr>
            <w:tcW w:w="180" w:type="dxa"/>
          </w:tcPr>
          <w:p w14:paraId="18AF8A01" w14:textId="77777777" w:rsidR="00970118" w:rsidRPr="005A2217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DF685" w14:textId="7D1D80AB" w:rsidR="00970118" w:rsidRPr="005A2217" w:rsidRDefault="002C01E2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29,508</w:t>
            </w:r>
          </w:p>
        </w:tc>
      </w:tr>
    </w:tbl>
    <w:p w14:paraId="11DEA573" w14:textId="77777777" w:rsidR="00970118" w:rsidRPr="0045726B" w:rsidRDefault="00970118" w:rsidP="00970118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24"/>
          <w:szCs w:val="24"/>
          <w:shd w:val="clear" w:color="auto" w:fill="D9D9D9" w:themeFill="background1" w:themeFillShade="D9"/>
        </w:rPr>
      </w:pPr>
    </w:p>
    <w:p w14:paraId="257DE068" w14:textId="69A721C4" w:rsidR="00970118" w:rsidRPr="00C43B46" w:rsidRDefault="00970118" w:rsidP="00970118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D9D9D9" w:themeFill="background1" w:themeFillShade="D9"/>
        </w:rPr>
      </w:pPr>
      <w:r w:rsidRPr="004F6323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>เลือกที่จะรับรู้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="004D3DE6">
        <w:rPr>
          <w:rFonts w:asciiTheme="majorBidi" w:hAnsiTheme="majorBidi" w:cstheme="majorBidi" w:hint="cs"/>
          <w:spacing w:val="-2"/>
          <w:sz w:val="30"/>
          <w:szCs w:val="30"/>
          <w:cs/>
        </w:rPr>
        <w:t>ลดลง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ของผลขาดทุนจากการด้อยค่าโดย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ปรับปรุงกับกำไรสะสม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br/>
        <w:t xml:space="preserve">1 </w:t>
      </w:r>
      <w:r w:rsidR="008579BF"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ตุลาคม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6916AF06" w14:textId="114D687B" w:rsidR="00E66D3A" w:rsidRDefault="00E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4570B1" w14:textId="77777777" w:rsidR="00970118" w:rsidRPr="000A16DA" w:rsidRDefault="00970118" w:rsidP="0097011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A16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0A16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1010546" w14:textId="77777777" w:rsidR="00970118" w:rsidRPr="00E9125C" w:rsidRDefault="00970118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F343981" w14:textId="2F8634C5" w:rsidR="00970118" w:rsidRDefault="00970118" w:rsidP="009701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08D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="000A16DA">
        <w:rPr>
          <w:rFonts w:asciiTheme="majorBidi" w:hAnsiTheme="majorBidi" w:cstheme="majorBidi" w:hint="cs"/>
          <w:sz w:val="30"/>
          <w:szCs w:val="30"/>
          <w:cs/>
        </w:rPr>
        <w:t xml:space="preserve"> ตุล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E908DB">
        <w:rPr>
          <w:rFonts w:asciiTheme="majorBidi" w:hAnsiTheme="majorBidi" w:cstheme="majorBidi"/>
          <w:sz w:val="30"/>
          <w:szCs w:val="30"/>
        </w:rPr>
        <w:t xml:space="preserve">TFRS </w:t>
      </w:r>
      <w:r w:rsidRPr="00423998">
        <w:rPr>
          <w:rFonts w:asciiTheme="majorBidi" w:hAnsiTheme="majorBidi" w:cstheme="majorBidi"/>
          <w:sz w:val="30"/>
          <w:szCs w:val="30"/>
        </w:rPr>
        <w:t>16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(TAS </w:t>
      </w:r>
      <w:r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(TFRIC </w:t>
      </w:r>
      <w:r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908D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A3426E" w14:textId="77777777" w:rsidR="00E66D3A" w:rsidRPr="00C43B46" w:rsidRDefault="00E66D3A" w:rsidP="009701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5F413EE7" w14:textId="3FBC58A0" w:rsidR="00970118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08D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23998">
        <w:rPr>
          <w:rFonts w:asciiTheme="majorBidi" w:eastAsia="Calibri" w:hAnsiTheme="majorBidi" w:cstheme="majorBidi"/>
          <w:sz w:val="30"/>
          <w:szCs w:val="30"/>
        </w:rPr>
        <w:t>16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ณ </w:t>
      </w:r>
      <w:r w:rsidRPr="00E908D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="00077941"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7A0BE1A" w14:textId="77777777" w:rsidR="0039459C" w:rsidRDefault="0039459C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BE7C5D" w14:textId="77777777" w:rsidR="00970118" w:rsidRDefault="00970118" w:rsidP="00970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E329C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4FB5D194" w14:textId="77777777" w:rsidR="00790E12" w:rsidRPr="00E9125C" w:rsidRDefault="00790E12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D35F3C9" w14:textId="77777777" w:rsidR="00970118" w:rsidRPr="00E329C1" w:rsidRDefault="00970118" w:rsidP="0097011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423998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E329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</w:p>
    <w:p w14:paraId="7ACDA865" w14:textId="5662FC36" w:rsidR="00970118" w:rsidRPr="00DA14BD" w:rsidRDefault="00970118" w:rsidP="00DA14B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DA14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14BD"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3EC21D2F" w14:textId="6EF938ED" w:rsidR="00970118" w:rsidRPr="00A45130" w:rsidRDefault="00970118" w:rsidP="0097011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329C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6A09C6B8" w14:textId="77777777" w:rsidR="00A45130" w:rsidRPr="00E329C1" w:rsidRDefault="00A45130" w:rsidP="00A45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259"/>
      </w:tblGrid>
      <w:tr w:rsidR="00970118" w:rsidRPr="00C43B46" w14:paraId="35440C54" w14:textId="77777777" w:rsidTr="005303D8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6265C043" w14:textId="77777777" w:rsidR="00970118" w:rsidRPr="00E329C1" w:rsidRDefault="00970118" w:rsidP="00F820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329C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329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4239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E329C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48DB170" w14:textId="77777777" w:rsidR="00970118" w:rsidRPr="00C43B46" w:rsidRDefault="00970118" w:rsidP="00F820A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ADD137D" w14:textId="77777777" w:rsidR="00970118" w:rsidRPr="00C43B46" w:rsidRDefault="00970118" w:rsidP="00F820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E41A1B7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6E5B456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70118" w:rsidRPr="00C43B46" w14:paraId="491680D8" w14:textId="77777777" w:rsidTr="005303D8">
        <w:trPr>
          <w:cantSplit/>
          <w:trHeight w:val="20"/>
        </w:trPr>
        <w:tc>
          <w:tcPr>
            <w:tcW w:w="6210" w:type="dxa"/>
          </w:tcPr>
          <w:p w14:paraId="0E99B821" w14:textId="77777777" w:rsidR="00970118" w:rsidRPr="00E329C1" w:rsidRDefault="00970118" w:rsidP="00F8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A3973A6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0118" w:rsidRPr="00C43B46" w14:paraId="78D06895" w14:textId="77777777" w:rsidTr="005303D8">
        <w:trPr>
          <w:cantSplit/>
          <w:trHeight w:val="20"/>
        </w:trPr>
        <w:tc>
          <w:tcPr>
            <w:tcW w:w="6210" w:type="dxa"/>
          </w:tcPr>
          <w:p w14:paraId="7F59BAA1" w14:textId="77777777" w:rsidR="00970118" w:rsidRPr="00E329C1" w:rsidRDefault="00970118" w:rsidP="00F8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90E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ตุลา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30599C5D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70118" w:rsidRPr="00C43B46" w14:paraId="183F4A4D" w14:textId="77777777" w:rsidTr="005303D8">
        <w:trPr>
          <w:cantSplit/>
          <w:trHeight w:val="20"/>
        </w:trPr>
        <w:tc>
          <w:tcPr>
            <w:tcW w:w="6210" w:type="dxa"/>
            <w:vAlign w:val="bottom"/>
          </w:tcPr>
          <w:p w14:paraId="6E49234C" w14:textId="0D765737" w:rsidR="00970118" w:rsidRPr="00E329C1" w:rsidRDefault="00E779E4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970118"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6DC0E87" w14:textId="7D881D06" w:rsidR="00970118" w:rsidRPr="00C43B46" w:rsidRDefault="00B56934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6356">
              <w:rPr>
                <w:rFonts w:asciiTheme="majorBidi" w:hAnsiTheme="majorBidi" w:cstheme="majorBidi"/>
                <w:sz w:val="30"/>
                <w:szCs w:val="30"/>
              </w:rPr>
              <w:t>334,421</w:t>
            </w:r>
          </w:p>
        </w:tc>
        <w:tc>
          <w:tcPr>
            <w:tcW w:w="181" w:type="dxa"/>
            <w:vAlign w:val="bottom"/>
          </w:tcPr>
          <w:p w14:paraId="43260485" w14:textId="77777777" w:rsidR="00970118" w:rsidRPr="00C43B46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48833FE" w14:textId="77BEC62E" w:rsidR="00970118" w:rsidRPr="00C43B46" w:rsidRDefault="005C6356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329,550</w:t>
            </w:r>
          </w:p>
        </w:tc>
      </w:tr>
      <w:tr w:rsidR="00970118" w:rsidRPr="00E329C1" w14:paraId="26F39751" w14:textId="77777777" w:rsidTr="005303D8">
        <w:trPr>
          <w:cantSplit/>
          <w:trHeight w:val="20"/>
        </w:trPr>
        <w:tc>
          <w:tcPr>
            <w:tcW w:w="6210" w:type="dxa"/>
          </w:tcPr>
          <w:p w14:paraId="4F123A32" w14:textId="42D71DE1" w:rsidR="00970118" w:rsidRPr="00E329C1" w:rsidRDefault="007A2D6F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350" w:type="dxa"/>
            <w:vAlign w:val="bottom"/>
          </w:tcPr>
          <w:p w14:paraId="094F8249" w14:textId="392662E8" w:rsidR="00970118" w:rsidRPr="007A2D6F" w:rsidRDefault="007A2D6F" w:rsidP="00FB732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(11,265)</w:t>
            </w:r>
          </w:p>
        </w:tc>
        <w:tc>
          <w:tcPr>
            <w:tcW w:w="181" w:type="dxa"/>
          </w:tcPr>
          <w:p w14:paraId="4A45D022" w14:textId="77777777" w:rsidR="00970118" w:rsidRPr="00E329C1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34E893B" w14:textId="6F33D16E" w:rsidR="00970118" w:rsidRPr="00E329C1" w:rsidRDefault="007A2D6F" w:rsidP="00FB732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(11,265)</w:t>
            </w:r>
          </w:p>
        </w:tc>
      </w:tr>
      <w:tr w:rsidR="005C6356" w:rsidRPr="00E329C1" w14:paraId="19591D8D" w14:textId="77777777" w:rsidTr="008C03CC">
        <w:trPr>
          <w:cantSplit/>
          <w:trHeight w:val="20"/>
        </w:trPr>
        <w:tc>
          <w:tcPr>
            <w:tcW w:w="6210" w:type="dxa"/>
          </w:tcPr>
          <w:p w14:paraId="6A00D411" w14:textId="77777777" w:rsidR="005C6356" w:rsidRPr="00E329C1" w:rsidRDefault="005C6356" w:rsidP="005C63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3CD4819E" w14:textId="59758710" w:rsidR="005C6356" w:rsidRPr="006341A1" w:rsidRDefault="005C6356" w:rsidP="005C63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(323,156)</w:t>
            </w:r>
          </w:p>
        </w:tc>
        <w:tc>
          <w:tcPr>
            <w:tcW w:w="181" w:type="dxa"/>
            <w:vAlign w:val="bottom"/>
          </w:tcPr>
          <w:p w14:paraId="3F7D6463" w14:textId="77777777" w:rsidR="005C6356" w:rsidRPr="00E329C1" w:rsidRDefault="005C6356" w:rsidP="005C63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8810993" w14:textId="71A4D02D" w:rsidR="005C6356" w:rsidRPr="00E329C1" w:rsidRDefault="005C6356" w:rsidP="005C63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(318,285)</w:t>
            </w:r>
          </w:p>
        </w:tc>
      </w:tr>
    </w:tbl>
    <w:p w14:paraId="15691263" w14:textId="57A5EED8" w:rsidR="00AD5CAC" w:rsidRDefault="00AD5CAC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0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259"/>
      </w:tblGrid>
      <w:tr w:rsidR="00970118" w:rsidRPr="00AE20B6" w14:paraId="54FD5DD6" w14:textId="77777777" w:rsidTr="00982341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7AF31769" w14:textId="77777777" w:rsidR="00970118" w:rsidRPr="00692545" w:rsidRDefault="00970118" w:rsidP="00F820AD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D600DE" w14:textId="77777777" w:rsidR="00970118" w:rsidRPr="00692545" w:rsidRDefault="00970118" w:rsidP="00F820AD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692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EEC29E0" w14:textId="77777777" w:rsidR="00970118" w:rsidRPr="0069254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50F5F6D" w14:textId="77777777" w:rsidR="00970118" w:rsidRPr="00692545" w:rsidRDefault="00970118" w:rsidP="00F820AD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9CCA566" w14:textId="77777777" w:rsidR="00970118" w:rsidRPr="00692545" w:rsidRDefault="00970118" w:rsidP="00F820AD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AF21ADD" w14:textId="77777777" w:rsidR="00970118" w:rsidRPr="00692545" w:rsidRDefault="00970118" w:rsidP="00F820AD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70118" w:rsidRPr="00AE20B6" w14:paraId="5585ECF8" w14:textId="77777777" w:rsidTr="00982341">
        <w:trPr>
          <w:cantSplit/>
          <w:trHeight w:val="20"/>
        </w:trPr>
        <w:tc>
          <w:tcPr>
            <w:tcW w:w="6210" w:type="dxa"/>
          </w:tcPr>
          <w:p w14:paraId="1705B482" w14:textId="77777777" w:rsidR="00970118" w:rsidRPr="00692545" w:rsidRDefault="00970118" w:rsidP="00F820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0EAA9EE" w14:textId="77777777" w:rsidR="00970118" w:rsidRPr="00692545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0118" w:rsidRPr="00AE20B6" w14:paraId="5C924BB4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0DE0DA50" w14:textId="77777777" w:rsidR="00970118" w:rsidRPr="00692545" w:rsidRDefault="00970118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D40729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="00D40729"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กันยายน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D40729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0623D7FA" w14:textId="3714756B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61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1" w:type="dxa"/>
            <w:vAlign w:val="bottom"/>
          </w:tcPr>
          <w:p w14:paraId="28214C0B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06EFAA5" w14:textId="397E74ED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</w:rPr>
              <w:t>128,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970118" w:rsidRPr="00AE20B6" w14:paraId="0CD6859D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736F2855" w14:textId="77777777" w:rsidR="00970118" w:rsidRPr="00692545" w:rsidRDefault="00970118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ภาระผูกพันตามสัญญาเช่าดำเนินงาน</w:t>
            </w:r>
            <w:r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ณ วันที่ 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="00035BD2"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กันยายน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0A6B2CF5" w14:textId="7D45D67D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207,948</w:t>
            </w:r>
          </w:p>
        </w:tc>
        <w:tc>
          <w:tcPr>
            <w:tcW w:w="181" w:type="dxa"/>
            <w:vAlign w:val="bottom"/>
          </w:tcPr>
          <w:p w14:paraId="4CA87205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2AFA70" w14:textId="01D92295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206,979</w:t>
            </w:r>
          </w:p>
        </w:tc>
      </w:tr>
      <w:tr w:rsidR="00970118" w:rsidRPr="00AE20B6" w14:paraId="39EF6806" w14:textId="77777777" w:rsidTr="00982341">
        <w:trPr>
          <w:cantSplit/>
          <w:trHeight w:val="20"/>
        </w:trPr>
        <w:tc>
          <w:tcPr>
            <w:tcW w:w="6210" w:type="dxa"/>
          </w:tcPr>
          <w:p w14:paraId="1CD0934E" w14:textId="77777777" w:rsidR="00970118" w:rsidRPr="00692545" w:rsidRDefault="00970118" w:rsidP="00F820AD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08AFE4D1" w14:textId="2925010E" w:rsidR="00970118" w:rsidRPr="0026135B" w:rsidRDefault="00D50DB1" w:rsidP="00D50DB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7968" w:rsidRPr="0026135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EE9D25B" w14:textId="77777777" w:rsidR="00970118" w:rsidRPr="0026135B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37E23F" w14:textId="034A0BD2" w:rsidR="00970118" w:rsidRPr="0026135B" w:rsidRDefault="00D50DB1" w:rsidP="00D50DB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7968" w:rsidRPr="0026135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0118" w:rsidRPr="00AE20B6" w14:paraId="60FFC599" w14:textId="77777777" w:rsidTr="00982341">
        <w:trPr>
          <w:cantSplit/>
          <w:trHeight w:val="20"/>
        </w:trPr>
        <w:tc>
          <w:tcPr>
            <w:tcW w:w="6210" w:type="dxa"/>
          </w:tcPr>
          <w:p w14:paraId="0A3E0536" w14:textId="77777777" w:rsidR="00970118" w:rsidRPr="00692545" w:rsidRDefault="00970118" w:rsidP="00F820AD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5A8F5C" w14:textId="7FDD0CF1" w:rsidR="00970118" w:rsidRPr="0026135B" w:rsidRDefault="00D50DB1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="00560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340,405</w:t>
            </w:r>
          </w:p>
        </w:tc>
        <w:tc>
          <w:tcPr>
            <w:tcW w:w="181" w:type="dxa"/>
            <w:vAlign w:val="bottom"/>
          </w:tcPr>
          <w:p w14:paraId="153A6C61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D5C824D" w14:textId="67A62D69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07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61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60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</w:tr>
      <w:tr w:rsidR="008C0E64" w:rsidRPr="00AE20B6" w14:paraId="6EE98963" w14:textId="77777777" w:rsidTr="00982341">
        <w:trPr>
          <w:cantSplit/>
          <w:trHeight w:val="20"/>
        </w:trPr>
        <w:tc>
          <w:tcPr>
            <w:tcW w:w="6210" w:type="dxa"/>
          </w:tcPr>
          <w:p w14:paraId="4F4C61B6" w14:textId="77777777" w:rsidR="008C0E64" w:rsidRPr="00692545" w:rsidRDefault="008C0E64" w:rsidP="008C0E6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04D68DF" w14:textId="77777777" w:rsidR="008C0E64" w:rsidRPr="00692545" w:rsidRDefault="008C0E64" w:rsidP="008C0E64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2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</w:t>
            </w: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D001C" w14:textId="4E35C371" w:rsidR="008C0E64" w:rsidRPr="000961C0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323,156</w:t>
            </w:r>
          </w:p>
        </w:tc>
        <w:tc>
          <w:tcPr>
            <w:tcW w:w="181" w:type="dxa"/>
            <w:vAlign w:val="bottom"/>
          </w:tcPr>
          <w:p w14:paraId="11BA2EDB" w14:textId="77777777" w:rsidR="008C0E64" w:rsidRPr="000961C0" w:rsidRDefault="008C0E64" w:rsidP="008C0E6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EA444A0" w14:textId="79C07E43" w:rsidR="008C0E64" w:rsidRPr="000961C0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318,285</w:t>
            </w:r>
          </w:p>
        </w:tc>
      </w:tr>
      <w:tr w:rsidR="008C0E64" w:rsidRPr="00AE20B6" w14:paraId="5350050F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5F9819AB" w14:textId="77777777" w:rsidR="008C0E64" w:rsidRPr="00692545" w:rsidRDefault="008C0E64" w:rsidP="008C0E6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92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 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DA61C" w14:textId="1198DF1D" w:rsidR="008C0E64" w:rsidRPr="008C0E64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323,156</w:t>
            </w:r>
          </w:p>
        </w:tc>
        <w:tc>
          <w:tcPr>
            <w:tcW w:w="181" w:type="dxa"/>
            <w:vAlign w:val="bottom"/>
          </w:tcPr>
          <w:p w14:paraId="317A7D14" w14:textId="77777777" w:rsidR="008C0E64" w:rsidRPr="008C0E64" w:rsidRDefault="008C0E64" w:rsidP="008C0E6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D3A3D" w14:textId="075A5023" w:rsidR="008C0E64" w:rsidRPr="008C0E64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318,285</w:t>
            </w:r>
          </w:p>
        </w:tc>
      </w:tr>
      <w:tr w:rsidR="00692545" w:rsidRPr="00AE20B6" w14:paraId="5FE89CAA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3FDEF48E" w14:textId="77777777" w:rsidR="00692545" w:rsidRPr="00692545" w:rsidRDefault="00692545" w:rsidP="0069254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8B8D6" w14:textId="07A5BC35" w:rsidR="00692545" w:rsidRPr="008806F3" w:rsidRDefault="008806F3" w:rsidP="0069254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0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2.00 - 4.00</w:t>
            </w:r>
          </w:p>
        </w:tc>
        <w:tc>
          <w:tcPr>
            <w:tcW w:w="181" w:type="dxa"/>
          </w:tcPr>
          <w:p w14:paraId="51B7CDFF" w14:textId="77777777" w:rsidR="00692545" w:rsidRPr="008806F3" w:rsidRDefault="00692545" w:rsidP="006925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668AD4" w14:textId="19510AC4" w:rsidR="00692545" w:rsidRPr="008806F3" w:rsidRDefault="0097362F" w:rsidP="0069254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</w:t>
            </w:r>
            <w:r w:rsidR="008806F3" w:rsidRPr="00880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0 - 4.00</w:t>
            </w:r>
          </w:p>
        </w:tc>
      </w:tr>
    </w:tbl>
    <w:p w14:paraId="79CF01B1" w14:textId="77777777" w:rsidR="00FF11C7" w:rsidRDefault="00FF11C7" w:rsidP="00970118">
      <w:pPr>
        <w:tabs>
          <w:tab w:val="clear" w:pos="454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1580DEA3" w14:textId="2B64CDEA" w:rsidR="00653ED5" w:rsidRDefault="00970118" w:rsidP="00FF11C7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703B8F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703B8F">
        <w:rPr>
          <w:rFonts w:ascii="Angsana New" w:hAnsi="Angsana New" w:hint="cs"/>
          <w:sz w:val="30"/>
          <w:szCs w:val="30"/>
          <w:cs/>
        </w:rPr>
        <w:t>แสดง</w:t>
      </w:r>
      <w:r w:rsidRPr="00703B8F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7E78FF" w:rsidRPr="00703B8F">
        <w:rPr>
          <w:rFonts w:ascii="Angsana New" w:hAnsi="Angsana New" w:hint="cs"/>
          <w:sz w:val="30"/>
          <w:szCs w:val="30"/>
          <w:cs/>
        </w:rPr>
        <w:t>เครื่องดื่มประเภทอัดลม</w:t>
      </w:r>
      <w:r w:rsidRPr="00703B8F">
        <w:rPr>
          <w:rFonts w:ascii="Angsana New" w:hAnsi="Angsana New"/>
          <w:sz w:val="30"/>
          <w:szCs w:val="30"/>
        </w:rPr>
        <w:t xml:space="preserve"> </w:t>
      </w:r>
      <w:r w:rsidRPr="00703B8F">
        <w:rPr>
          <w:rFonts w:ascii="Angsana New" w:hAnsi="Angsana New"/>
          <w:sz w:val="30"/>
          <w:szCs w:val="30"/>
          <w:cs/>
        </w:rPr>
        <w:t>และส่วนงาน</w:t>
      </w:r>
      <w:r w:rsidR="007E78FF" w:rsidRPr="00703B8F">
        <w:rPr>
          <w:rFonts w:ascii="Angsana New" w:hAnsi="Angsana New" w:hint="cs"/>
          <w:sz w:val="30"/>
          <w:szCs w:val="30"/>
          <w:cs/>
        </w:rPr>
        <w:t>เครื่องดื่มประเภทไม่อัดลม</w:t>
      </w:r>
      <w:r w:rsidRPr="00703B8F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ตามลำดับ</w:t>
      </w:r>
    </w:p>
    <w:p w14:paraId="553C5DA0" w14:textId="77777777" w:rsidR="00653ED5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CCECB9E" w14:textId="77777777" w:rsidR="003B7FB4" w:rsidRPr="00D36B78" w:rsidRDefault="003B7FB4" w:rsidP="003B7FB4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Pr="00D36B78">
        <w:rPr>
          <w:rFonts w:ascii="Angsana New" w:hAnsi="Angsana New"/>
          <w:bCs/>
          <w:sz w:val="30"/>
          <w:szCs w:val="30"/>
          <w:cs/>
        </w:rPr>
        <w:tab/>
      </w:r>
      <w:r w:rsidRPr="003B7FB4">
        <w:rPr>
          <w:rFonts w:ascii="Angsana New" w:hAnsi="Angsana New"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3B7FB4">
        <w:rPr>
          <w:rFonts w:ascii="Angsana New" w:hAnsi="Angsana New"/>
          <w:b/>
          <w:sz w:val="30"/>
          <w:szCs w:val="30"/>
        </w:rPr>
        <w:t>2019</w:t>
      </w:r>
      <w:r w:rsidRPr="003B7FB4">
        <w:rPr>
          <w:rFonts w:ascii="Angsana New" w:hAnsi="Angsana New"/>
          <w:b/>
          <w:sz w:val="30"/>
          <w:szCs w:val="30"/>
          <w:cs/>
        </w:rPr>
        <w:t xml:space="preserve"> (</w:t>
      </w:r>
      <w:r w:rsidRPr="003B7FB4">
        <w:rPr>
          <w:rFonts w:ascii="Angsana New" w:hAnsi="Angsana New"/>
          <w:b/>
          <w:sz w:val="30"/>
          <w:szCs w:val="30"/>
        </w:rPr>
        <w:t>Covid-19</w:t>
      </w:r>
      <w:r w:rsidRPr="003B7FB4">
        <w:rPr>
          <w:rFonts w:ascii="Angsana New" w:hAnsi="Angsana New"/>
          <w:b/>
          <w:sz w:val="30"/>
          <w:szCs w:val="30"/>
          <w:cs/>
        </w:rPr>
        <w:t>)</w:t>
      </w:r>
    </w:p>
    <w:p w14:paraId="34663E72" w14:textId="77777777" w:rsidR="003B7FB4" w:rsidRPr="0061282A" w:rsidRDefault="003B7FB4" w:rsidP="003B7FB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767148" w14:textId="04B2F548" w:rsidR="003B7FB4" w:rsidRDefault="003B7FB4" w:rsidP="003B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569AD">
        <w:rPr>
          <w:rFonts w:asciiTheme="majorBidi" w:hAnsiTheme="majorBidi" w:cstheme="majorBidi"/>
          <w:sz w:val="30"/>
          <w:szCs w:val="30"/>
          <w:cs/>
        </w:rPr>
        <w:t>ในช่วงระยะเวลาใกล้สิ้น</w:t>
      </w:r>
      <w:r w:rsidRPr="004747F6">
        <w:rPr>
          <w:rFonts w:asciiTheme="majorBidi" w:hAnsiTheme="majorBidi" w:cstheme="majorBidi"/>
          <w:sz w:val="30"/>
          <w:szCs w:val="30"/>
          <w:cs/>
        </w:rPr>
        <w:t>ไตรมาสที่</w:t>
      </w:r>
      <w:r w:rsidR="004747F6">
        <w:rPr>
          <w:rFonts w:asciiTheme="majorBidi" w:hAnsiTheme="majorBidi" w:cstheme="majorBidi" w:hint="cs"/>
          <w:sz w:val="30"/>
          <w:szCs w:val="30"/>
          <w:cs/>
        </w:rPr>
        <w:t>ห</w:t>
      </w:r>
      <w:r w:rsidR="004747F6" w:rsidRPr="00232E35">
        <w:rPr>
          <w:rFonts w:asciiTheme="majorBidi" w:hAnsiTheme="majorBidi" w:cstheme="majorBidi" w:hint="cs"/>
          <w:sz w:val="30"/>
          <w:szCs w:val="30"/>
          <w:cs/>
        </w:rPr>
        <w:t>นึ่ง</w:t>
      </w:r>
      <w:r w:rsidR="00DF4E9B" w:rsidRPr="00232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2E35">
        <w:rPr>
          <w:rFonts w:asciiTheme="majorBidi" w:hAnsiTheme="majorBidi" w:cstheme="majorBidi"/>
          <w:sz w:val="30"/>
          <w:szCs w:val="30"/>
          <w:cs/>
        </w:rPr>
        <w:t>ประเทศไทยได้</w:t>
      </w:r>
      <w:r w:rsidRPr="006569AD">
        <w:rPr>
          <w:rFonts w:asciiTheme="majorBidi" w:hAnsiTheme="majorBidi" w:cstheme="majorBidi"/>
          <w:sz w:val="30"/>
          <w:szCs w:val="30"/>
          <w:cs/>
        </w:rPr>
        <w:t>ประกาศมาตรการป้องกันหลายประการ</w:t>
      </w:r>
      <w:r w:rsidR="00474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เพื่อป้องกันการแพร่ระบาดของโรคโควิด </w:t>
      </w:r>
      <w:r w:rsidR="00DC6C2A">
        <w:rPr>
          <w:rFonts w:asciiTheme="majorBidi" w:hAnsiTheme="majorBidi" w:cstheme="majorBidi"/>
          <w:sz w:val="30"/>
          <w:szCs w:val="30"/>
        </w:rPr>
        <w:t>19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 ซึ่งส่งผลกระทบต่อการดำเนินชีวิตประจำวัน 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569AD">
        <w:rPr>
          <w:rFonts w:asciiTheme="majorBidi" w:hAnsiTheme="majorBidi" w:cstheme="majorBidi"/>
          <w:sz w:val="30"/>
          <w:szCs w:val="30"/>
          <w:cs/>
        </w:rPr>
        <w:t>การกระจาย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และการขายสินค้าในประเทศ</w:t>
      </w:r>
      <w:r w:rsidRPr="006569AD">
        <w:rPr>
          <w:rFonts w:asciiTheme="majorBidi" w:hAnsiTheme="majorBidi" w:cstheme="majorBidi"/>
          <w:sz w:val="30"/>
          <w:szCs w:val="30"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ทำให้ยอดขายลดลง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 รวมทั้งการปรับลดค่าใช้จ่ายและทางเลือกอื่นๆ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ตลอดจนได้มีการปรับเปลี่ยนรูปแบบการ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ขายสินค้า</w:t>
      </w:r>
      <w:r w:rsidRPr="006569AD">
        <w:rPr>
          <w:rFonts w:asciiTheme="majorBidi" w:hAnsiTheme="majorBidi" w:cstheme="majorBidi"/>
          <w:sz w:val="30"/>
          <w:szCs w:val="30"/>
          <w:cs/>
        </w:rPr>
        <w:t>และการดำเนินงานเพื่อตอบสนองต่อเหตุการณ์ดังกล่าว</w:t>
      </w:r>
    </w:p>
    <w:p w14:paraId="47E4B724" w14:textId="77777777" w:rsidR="003B7FB4" w:rsidRPr="0061282A" w:rsidRDefault="003B7FB4" w:rsidP="009A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2C52ADB5" w14:textId="77777777" w:rsidR="004818D9" w:rsidRPr="00D36B78" w:rsidRDefault="00275E7A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5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61282A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C8A9935" w14:textId="2C9F5644" w:rsidR="009A33DB" w:rsidRPr="00FF1E6E" w:rsidRDefault="009A33DB" w:rsidP="009A33D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ความสัมพันธ์ที่มีกับบริษัทร่วมและบริษัทย่อย ได้เปิดเผยในหมายเหตุข้อ </w:t>
      </w:r>
      <w:r w:rsidR="00581DD2">
        <w:rPr>
          <w:rFonts w:ascii="Angsana New" w:hAnsi="Angsana New"/>
          <w:sz w:val="30"/>
          <w:szCs w:val="30"/>
        </w:rPr>
        <w:t>6</w:t>
      </w:r>
      <w:r w:rsidRPr="00ED5E4E">
        <w:rPr>
          <w:rFonts w:ascii="Angsana New" w:hAnsi="Angsana New"/>
          <w:sz w:val="30"/>
          <w:szCs w:val="30"/>
        </w:rPr>
        <w:t xml:space="preserve"> </w:t>
      </w:r>
      <w:r w:rsidRPr="00ED5E4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1DD2">
        <w:rPr>
          <w:rFonts w:ascii="Angsana New" w:hAnsi="Angsana New"/>
          <w:sz w:val="30"/>
          <w:szCs w:val="30"/>
        </w:rPr>
        <w:t>7</w:t>
      </w:r>
      <w:r w:rsidRPr="00FF1E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สำหรับ</w:t>
      </w:r>
      <w:r w:rsidRPr="00FF1E6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บุคคลหรือกิจการที่เกี่ยวข้องกันอื่นไม่มีความสัมพันธ์เปลี่ยนแปลงไปอย่างมีสาระสำคัญ</w:t>
      </w:r>
    </w:p>
    <w:p w14:paraId="7C246449" w14:textId="77777777" w:rsidR="00FF1E6E" w:rsidRPr="0061282A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1B284327" w14:textId="77777777" w:rsidR="00FF1E6E" w:rsidRPr="00FF1E6E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/>
          <w:sz w:val="30"/>
          <w:szCs w:val="30"/>
          <w:cs/>
        </w:rPr>
        <w:t xml:space="preserve">นโยบายการกำหนดราคาในระหว่างงวดสามเดือนสิ้นสุดวันที่ </w:t>
      </w:r>
      <w:r w:rsidRPr="00FF1E6E">
        <w:rPr>
          <w:rFonts w:ascii="Angsana New" w:hAnsi="Angsana New"/>
          <w:sz w:val="30"/>
          <w:szCs w:val="30"/>
        </w:rPr>
        <w:t xml:space="preserve">31 </w:t>
      </w:r>
      <w:r w:rsidRPr="00FF1E6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F1E6E">
        <w:rPr>
          <w:rFonts w:ascii="Angsana New" w:hAnsi="Angsana New"/>
          <w:sz w:val="30"/>
          <w:szCs w:val="30"/>
        </w:rPr>
        <w:t>256</w:t>
      </w:r>
      <w:r w:rsidR="000110CF">
        <w:rPr>
          <w:rFonts w:ascii="Angsana New" w:hAnsi="Angsana New"/>
          <w:sz w:val="30"/>
          <w:szCs w:val="30"/>
        </w:rPr>
        <w:t>3</w:t>
      </w:r>
      <w:r w:rsidRPr="00FF1E6E">
        <w:rPr>
          <w:rFonts w:ascii="Angsana New" w:hAnsi="Angsana New"/>
          <w:sz w:val="30"/>
          <w:szCs w:val="30"/>
        </w:rPr>
        <w:t xml:space="preserve"> </w:t>
      </w:r>
      <w:r w:rsidRPr="00FF1E6E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</w:t>
      </w:r>
    </w:p>
    <w:p w14:paraId="72A4E1BE" w14:textId="77777777" w:rsidR="00FF1E6E" w:rsidRPr="0061282A" w:rsidRDefault="00FF1E6E" w:rsidP="00612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3A75272A" w14:textId="77777777" w:rsidR="006161A7" w:rsidRPr="006B6094" w:rsidRDefault="006161A7" w:rsidP="0061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6094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53224E">
        <w:rPr>
          <w:rFonts w:ascii="Angsana New" w:hAnsi="Angsana New"/>
          <w:sz w:val="30"/>
          <w:szCs w:val="30"/>
        </w:rPr>
        <w:t xml:space="preserve">31 </w:t>
      </w:r>
      <w:r w:rsidR="0053224E">
        <w:rPr>
          <w:rFonts w:ascii="Angsana New" w:hAnsi="Angsana New" w:hint="cs"/>
          <w:sz w:val="30"/>
          <w:szCs w:val="30"/>
          <w:cs/>
        </w:rPr>
        <w:t>ธันวาคม</w:t>
      </w:r>
      <w:r w:rsidRPr="006B609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B6C5AE3" w14:textId="77777777" w:rsidR="006161A7" w:rsidRPr="006D1E8A" w:rsidRDefault="006161A7" w:rsidP="0061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4" w:type="dxa"/>
        <w:tblInd w:w="450" w:type="dxa"/>
        <w:tblLook w:val="01E0" w:firstRow="1" w:lastRow="1" w:firstColumn="1" w:lastColumn="1" w:noHBand="0" w:noVBand="0"/>
      </w:tblPr>
      <w:tblGrid>
        <w:gridCol w:w="3709"/>
        <w:gridCol w:w="1185"/>
        <w:gridCol w:w="243"/>
        <w:gridCol w:w="20"/>
        <w:gridCol w:w="1248"/>
        <w:gridCol w:w="260"/>
        <w:gridCol w:w="1185"/>
        <w:gridCol w:w="239"/>
        <w:gridCol w:w="1255"/>
      </w:tblGrid>
      <w:tr w:rsidR="006161A7" w:rsidRPr="00356084" w14:paraId="6EF81AAD" w14:textId="77777777" w:rsidTr="001105BD">
        <w:trPr>
          <w:tblHeader/>
        </w:trPr>
        <w:tc>
          <w:tcPr>
            <w:tcW w:w="3709" w:type="dxa"/>
          </w:tcPr>
          <w:p w14:paraId="46E78E21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6" w:type="dxa"/>
            <w:gridSpan w:val="4"/>
          </w:tcPr>
          <w:p w14:paraId="3C4475C2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966714A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5A14E73E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1A7" w:rsidRPr="00356084" w14:paraId="7BD155CB" w14:textId="77777777" w:rsidTr="001105BD">
        <w:trPr>
          <w:tblHeader/>
        </w:trPr>
        <w:tc>
          <w:tcPr>
            <w:tcW w:w="3709" w:type="dxa"/>
          </w:tcPr>
          <w:p w14:paraId="3F2440EE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322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322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5" w:type="dxa"/>
          </w:tcPr>
          <w:p w14:paraId="6CDBBB75" w14:textId="77777777" w:rsidR="006161A7" w:rsidRPr="00356084" w:rsidRDefault="00D914D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EA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  <w:gridSpan w:val="2"/>
          </w:tcPr>
          <w:p w14:paraId="44B35EE8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04CB73C" w14:textId="77777777" w:rsidR="006161A7" w:rsidRPr="00356084" w:rsidRDefault="00D914D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EA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14:paraId="0A1E412E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B74705" w14:textId="77777777" w:rsidR="006161A7" w:rsidRPr="00356084" w:rsidRDefault="00D914D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EA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232C6555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9383189" w14:textId="77777777" w:rsidR="006161A7" w:rsidRPr="00356084" w:rsidRDefault="00D914D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EA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161A7" w:rsidRPr="00356084" w14:paraId="01B8925A" w14:textId="77777777" w:rsidTr="001105BD">
        <w:trPr>
          <w:tblHeader/>
        </w:trPr>
        <w:tc>
          <w:tcPr>
            <w:tcW w:w="3709" w:type="dxa"/>
          </w:tcPr>
          <w:p w14:paraId="28D544DC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5" w:type="dxa"/>
            <w:gridSpan w:val="8"/>
          </w:tcPr>
          <w:p w14:paraId="18BF65FE" w14:textId="77777777"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3DB" w:rsidRPr="00356084" w14:paraId="3B0EAF86" w14:textId="77777777" w:rsidTr="001105BD">
        <w:trPr>
          <w:trHeight w:val="425"/>
        </w:trPr>
        <w:tc>
          <w:tcPr>
            <w:tcW w:w="3709" w:type="dxa"/>
          </w:tcPr>
          <w:p w14:paraId="20D32857" w14:textId="108A1C75" w:rsidR="009A33DB" w:rsidRPr="00356084" w:rsidRDefault="009A33DB" w:rsidP="009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2A56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185" w:type="dxa"/>
          </w:tcPr>
          <w:p w14:paraId="5FBF5A70" w14:textId="77777777" w:rsidR="009A33DB" w:rsidRPr="00356084" w:rsidRDefault="009A33DB" w:rsidP="009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AFD5A72" w14:textId="77777777" w:rsidR="009A33DB" w:rsidRPr="00356084" w:rsidRDefault="009A33DB" w:rsidP="009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83A67F" w14:textId="77777777" w:rsidR="009A33DB" w:rsidRPr="00356084" w:rsidRDefault="009A33DB" w:rsidP="009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997433B" w14:textId="77777777" w:rsidR="009A33DB" w:rsidRPr="00356084" w:rsidRDefault="009A33DB" w:rsidP="009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AFB1A42" w14:textId="77777777" w:rsidR="009A33DB" w:rsidRPr="00356084" w:rsidRDefault="009A33DB" w:rsidP="009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2B1823" w14:textId="77777777" w:rsidR="009A33DB" w:rsidRPr="00356084" w:rsidRDefault="009A33DB" w:rsidP="009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6649DF76" w14:textId="77777777" w:rsidR="009A33DB" w:rsidRPr="00356084" w:rsidRDefault="009A33DB" w:rsidP="009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81F" w:rsidRPr="00356084" w14:paraId="311ACF4D" w14:textId="77777777" w:rsidTr="001105BD">
        <w:trPr>
          <w:trHeight w:val="425"/>
        </w:trPr>
        <w:tc>
          <w:tcPr>
            <w:tcW w:w="3709" w:type="dxa"/>
          </w:tcPr>
          <w:p w14:paraId="3D70729C" w14:textId="77777777" w:rsidR="0047081F" w:rsidRPr="00712C1C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1DE996BA" w14:textId="65D960EB" w:rsidR="0047081F" w:rsidRPr="00356084" w:rsidRDefault="00224227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63" w:type="dxa"/>
            <w:gridSpan w:val="2"/>
          </w:tcPr>
          <w:p w14:paraId="25481F0F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ADC52D9" w14:textId="24BC5879" w:rsidR="0047081F" w:rsidRPr="00373D13" w:rsidRDefault="00280140" w:rsidP="00481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60" w:type="dxa"/>
          </w:tcPr>
          <w:p w14:paraId="516324D9" w14:textId="77777777" w:rsidR="0047081F" w:rsidRPr="00373D13" w:rsidRDefault="0047081F" w:rsidP="0047081F">
            <w:pPr>
              <w:tabs>
                <w:tab w:val="decimal" w:pos="969"/>
              </w:tabs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38986C0" w14:textId="2FCB9231" w:rsidR="0047081F" w:rsidRPr="00373D13" w:rsidRDefault="00224227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39" w:type="dxa"/>
          </w:tcPr>
          <w:p w14:paraId="2E035F80" w14:textId="77777777" w:rsidR="0047081F" w:rsidRPr="00373D13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2736C9E" w14:textId="2F303610" w:rsidR="0047081F" w:rsidRPr="00373D13" w:rsidRDefault="00280140" w:rsidP="00481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47081F" w:rsidRPr="00356084" w14:paraId="75DFFA4F" w14:textId="77777777" w:rsidTr="001105BD">
        <w:trPr>
          <w:trHeight w:val="425"/>
        </w:trPr>
        <w:tc>
          <w:tcPr>
            <w:tcW w:w="3709" w:type="dxa"/>
          </w:tcPr>
          <w:p w14:paraId="6C8F9802" w14:textId="77777777" w:rsidR="0047081F" w:rsidRPr="00712C1C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5BC7792A" w14:textId="321630DC" w:rsidR="0047081F" w:rsidRPr="00356084" w:rsidRDefault="00224227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3" w:type="dxa"/>
            <w:gridSpan w:val="2"/>
          </w:tcPr>
          <w:p w14:paraId="0E802497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50870A5" w14:textId="77777777" w:rsidR="0047081F" w:rsidRPr="00373D13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FD66833" w14:textId="77777777" w:rsidR="0047081F" w:rsidRPr="00373D13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F68227A" w14:textId="308352B3" w:rsidR="0047081F" w:rsidRPr="00373D13" w:rsidRDefault="00224227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48FF73C4" w14:textId="77777777" w:rsidR="0047081F" w:rsidRPr="00373D13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B09110E" w14:textId="77777777" w:rsidR="0047081F" w:rsidRPr="00373D13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81F" w:rsidRPr="00356084" w14:paraId="02B516A3" w14:textId="77777777" w:rsidTr="001105BD">
        <w:trPr>
          <w:trHeight w:val="425"/>
        </w:trPr>
        <w:tc>
          <w:tcPr>
            <w:tcW w:w="3709" w:type="dxa"/>
          </w:tcPr>
          <w:p w14:paraId="2C9299B1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0F1EF1D9" w14:textId="7D4DB2DB" w:rsidR="0047081F" w:rsidRPr="00356084" w:rsidRDefault="00224227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263" w:type="dxa"/>
            <w:gridSpan w:val="2"/>
          </w:tcPr>
          <w:p w14:paraId="3130BD71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5E066F4" w14:textId="76800A13" w:rsidR="0047081F" w:rsidRPr="00C1545E" w:rsidRDefault="007E1252" w:rsidP="00481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545E"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  <w:tc>
          <w:tcPr>
            <w:tcW w:w="260" w:type="dxa"/>
          </w:tcPr>
          <w:p w14:paraId="7CDA5C61" w14:textId="77777777" w:rsidR="0047081F" w:rsidRPr="00C1545E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016E8DA" w14:textId="360F1D1E" w:rsidR="0047081F" w:rsidRPr="00C1545E" w:rsidRDefault="00224227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545E"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239" w:type="dxa"/>
          </w:tcPr>
          <w:p w14:paraId="69EFD786" w14:textId="77777777" w:rsidR="0047081F" w:rsidRPr="00C1545E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12C11D6" w14:textId="5F844CD5" w:rsidR="0047081F" w:rsidRPr="00C1545E" w:rsidRDefault="007E1252" w:rsidP="00481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545E"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</w:tr>
      <w:tr w:rsidR="0047081F" w:rsidRPr="00356084" w14:paraId="27DA787D" w14:textId="77777777" w:rsidTr="001105BD">
        <w:trPr>
          <w:trHeight w:val="425"/>
        </w:trPr>
        <w:tc>
          <w:tcPr>
            <w:tcW w:w="3709" w:type="dxa"/>
          </w:tcPr>
          <w:p w14:paraId="78322129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362F19B5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7FA103E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F4DEC0B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B6553D0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94D2909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2BE2E8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5EACD7AA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81F" w:rsidRPr="00356084" w14:paraId="6D0828B1" w14:textId="77777777" w:rsidTr="001105BD">
        <w:trPr>
          <w:trHeight w:val="425"/>
        </w:trPr>
        <w:tc>
          <w:tcPr>
            <w:tcW w:w="3709" w:type="dxa"/>
          </w:tcPr>
          <w:p w14:paraId="034D2430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4171F192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B4D475B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EB74C51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8F7AC9A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0A53616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18AEEC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36FB9822" w14:textId="77777777" w:rsidR="0047081F" w:rsidRPr="00356084" w:rsidRDefault="0047081F" w:rsidP="004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FCB" w:rsidRPr="00CC2055" w14:paraId="660B273E" w14:textId="77777777" w:rsidTr="001105BD">
        <w:trPr>
          <w:trHeight w:val="425"/>
        </w:trPr>
        <w:tc>
          <w:tcPr>
            <w:tcW w:w="3709" w:type="dxa"/>
          </w:tcPr>
          <w:p w14:paraId="6D0DEE0F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4A7294AF" w14:textId="20A24BBE" w:rsidR="00D53FCB" w:rsidRPr="00356084" w:rsidRDefault="00CB7510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86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28BED252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B9757F9" w14:textId="77777777" w:rsidR="00D53FCB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816D089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E4AF2E1" w14:textId="27F735CF" w:rsidR="00D53FCB" w:rsidRPr="00356084" w:rsidRDefault="00CC2055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9" w:type="dxa"/>
          </w:tcPr>
          <w:p w14:paraId="7C549D24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51D7480" w14:textId="5AC99B95" w:rsidR="00D53FCB" w:rsidRPr="008167F4" w:rsidRDefault="008167F4" w:rsidP="008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167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FCB" w:rsidRPr="00356084" w14:paraId="258152D5" w14:textId="77777777" w:rsidTr="001105BD">
        <w:tc>
          <w:tcPr>
            <w:tcW w:w="3709" w:type="dxa"/>
          </w:tcPr>
          <w:p w14:paraId="54ED6012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318B779E" w14:textId="00A1830A" w:rsidR="00D53FCB" w:rsidRPr="00356084" w:rsidRDefault="00CB7510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86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4E78C383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9F14DA3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93C1FEA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2A1023D" w14:textId="46877BA8" w:rsidR="00D53FCB" w:rsidRPr="00356084" w:rsidRDefault="00FF35FC" w:rsidP="00CC20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85,890</w:t>
            </w:r>
          </w:p>
        </w:tc>
        <w:tc>
          <w:tcPr>
            <w:tcW w:w="239" w:type="dxa"/>
          </w:tcPr>
          <w:p w14:paraId="55DFBAC5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30D04E4" w14:textId="305E010E" w:rsidR="00D53FCB" w:rsidRPr="008167F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167F4">
              <w:rPr>
                <w:rFonts w:ascii="Angsana New" w:hAnsi="Angsana New"/>
                <w:sz w:val="30"/>
                <w:szCs w:val="30"/>
              </w:rPr>
              <w:t>60,</w:t>
            </w:r>
            <w:r w:rsidR="008167F4" w:rsidRPr="008167F4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D53FCB" w:rsidRPr="00356084" w14:paraId="7484DD09" w14:textId="77777777" w:rsidTr="001105BD">
        <w:tc>
          <w:tcPr>
            <w:tcW w:w="3709" w:type="dxa"/>
          </w:tcPr>
          <w:p w14:paraId="6D536B1A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3E355249" w14:textId="77777777" w:rsidR="00D53FCB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40BE5B" w14:textId="04890364" w:rsidR="00286F97" w:rsidRPr="00356084" w:rsidRDefault="00CB7510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86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2D370EA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9FA243" w14:textId="77777777" w:rsidR="00D53FCB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20DBB4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6994981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1A5ADC8" w14:textId="77777777" w:rsidR="00D53FCB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08BC48" w14:textId="72CA47E9" w:rsidR="00D53FCB" w:rsidRPr="00356084" w:rsidRDefault="00CC2055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39" w:type="dxa"/>
          </w:tcPr>
          <w:p w14:paraId="662BDBD6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B9D9E19" w14:textId="77777777" w:rsidR="00D53FCB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C6FA81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6,613</w:t>
            </w:r>
          </w:p>
        </w:tc>
      </w:tr>
      <w:tr w:rsidR="00D53FCB" w:rsidRPr="00356084" w14:paraId="6714CE2E" w14:textId="77777777" w:rsidTr="001105BD">
        <w:tc>
          <w:tcPr>
            <w:tcW w:w="3709" w:type="dxa"/>
          </w:tcPr>
          <w:p w14:paraId="282088A0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03261A66" w14:textId="0568CE37" w:rsidR="00D53FCB" w:rsidRPr="00356084" w:rsidRDefault="00CB7510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86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7CF7E57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E2EADCC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FCE1B96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1053757" w14:textId="51D5BD9F" w:rsidR="00D53FCB" w:rsidRPr="00356084" w:rsidRDefault="00CC2055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39" w:type="dxa"/>
          </w:tcPr>
          <w:p w14:paraId="6028C32B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6D43C2A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D53FCB" w:rsidRPr="00356084" w14:paraId="6C37B057" w14:textId="77777777" w:rsidTr="001105BD">
        <w:tc>
          <w:tcPr>
            <w:tcW w:w="3709" w:type="dxa"/>
          </w:tcPr>
          <w:p w14:paraId="24369A06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85" w:type="dxa"/>
          </w:tcPr>
          <w:p w14:paraId="5DBF8D74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8A27A9A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C462928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AA5BAC0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2FA1BB5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05E54B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D3A2F5B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FCB" w:rsidRPr="00356084" w14:paraId="45E6AEC2" w14:textId="77777777" w:rsidTr="001105BD">
        <w:tc>
          <w:tcPr>
            <w:tcW w:w="3709" w:type="dxa"/>
          </w:tcPr>
          <w:p w14:paraId="2F74E43B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32647131" w14:textId="7B612BF3" w:rsidR="00D53FCB" w:rsidRPr="00356084" w:rsidRDefault="00286F97" w:rsidP="00D53FC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175,232</w:t>
            </w:r>
          </w:p>
        </w:tc>
        <w:tc>
          <w:tcPr>
            <w:tcW w:w="263" w:type="dxa"/>
            <w:gridSpan w:val="2"/>
          </w:tcPr>
          <w:p w14:paraId="525742C3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8A90422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212,634</w:t>
            </w:r>
          </w:p>
        </w:tc>
        <w:tc>
          <w:tcPr>
            <w:tcW w:w="260" w:type="dxa"/>
          </w:tcPr>
          <w:p w14:paraId="07108FA1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162CFF5" w14:textId="2A6D268A" w:rsidR="00D53FCB" w:rsidRPr="00356084" w:rsidRDefault="00286F97" w:rsidP="00D53FC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175,232</w:t>
            </w:r>
          </w:p>
        </w:tc>
        <w:tc>
          <w:tcPr>
            <w:tcW w:w="239" w:type="dxa"/>
          </w:tcPr>
          <w:p w14:paraId="66D0B3E2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F91C2AF" w14:textId="77777777" w:rsidR="00D53FCB" w:rsidRPr="00941748" w:rsidRDefault="00D53FCB" w:rsidP="004C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212,634</w:t>
            </w:r>
          </w:p>
        </w:tc>
      </w:tr>
      <w:tr w:rsidR="00D53FCB" w:rsidRPr="00356084" w14:paraId="45C8C0FE" w14:textId="77777777" w:rsidTr="001105BD">
        <w:tc>
          <w:tcPr>
            <w:tcW w:w="3709" w:type="dxa"/>
          </w:tcPr>
          <w:p w14:paraId="3DCB13A1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32BCE872" w14:textId="7CF7AA7E" w:rsidR="00D53FCB" w:rsidRPr="00356084" w:rsidRDefault="00286F97" w:rsidP="00D53FC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17,222</w:t>
            </w:r>
          </w:p>
        </w:tc>
        <w:tc>
          <w:tcPr>
            <w:tcW w:w="263" w:type="dxa"/>
            <w:gridSpan w:val="2"/>
          </w:tcPr>
          <w:p w14:paraId="142E38E8" w14:textId="77777777" w:rsidR="00D53FCB" w:rsidRPr="00286F97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C49C771" w14:textId="77777777" w:rsidR="00D53FCB" w:rsidRPr="00286F97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286F97">
              <w:rPr>
                <w:rFonts w:ascii="Angsana New" w:hAnsi="Angsana New"/>
                <w:color w:val="0D0D0D"/>
                <w:sz w:val="30"/>
                <w:szCs w:val="30"/>
              </w:rPr>
              <w:t xml:space="preserve">            972</w:t>
            </w:r>
          </w:p>
        </w:tc>
        <w:tc>
          <w:tcPr>
            <w:tcW w:w="260" w:type="dxa"/>
          </w:tcPr>
          <w:p w14:paraId="45750581" w14:textId="77777777" w:rsidR="00D53FCB" w:rsidRPr="00286F97" w:rsidRDefault="00D53FCB" w:rsidP="00D53FCB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560FC55" w14:textId="4E771E1F" w:rsidR="00D53FCB" w:rsidRPr="00356084" w:rsidRDefault="00286F97" w:rsidP="00D53FCB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17,222</w:t>
            </w:r>
          </w:p>
        </w:tc>
        <w:tc>
          <w:tcPr>
            <w:tcW w:w="239" w:type="dxa"/>
          </w:tcPr>
          <w:p w14:paraId="64BD13E1" w14:textId="77777777" w:rsidR="00D53FCB" w:rsidRPr="00286F97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4B0981F" w14:textId="77777777" w:rsidR="00D53FCB" w:rsidRPr="00286F97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286F97">
              <w:rPr>
                <w:rFonts w:ascii="Angsana New" w:hAnsi="Angsana New"/>
                <w:color w:val="0D0D0D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972</w:t>
            </w:r>
          </w:p>
        </w:tc>
      </w:tr>
      <w:tr w:rsidR="00286F97" w:rsidRPr="00356084" w14:paraId="6F99B8FF" w14:textId="77777777" w:rsidTr="001105BD">
        <w:tc>
          <w:tcPr>
            <w:tcW w:w="3709" w:type="dxa"/>
          </w:tcPr>
          <w:p w14:paraId="41A0A10C" w14:textId="77777777" w:rsidR="00286F97" w:rsidRPr="00356084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4A4F1BDB" w14:textId="77777777" w:rsidR="00286F97" w:rsidRPr="00286F97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EC79DF" w14:textId="617A872C" w:rsidR="00286F97" w:rsidRPr="00286F97" w:rsidRDefault="00CB7510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86F97" w:rsidRPr="00286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260C4DA2" w14:textId="77777777" w:rsidR="00286F97" w:rsidRPr="00356084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10B0FBA" w14:textId="77777777" w:rsidR="00286F97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671E2C" w14:textId="77777777" w:rsidR="00286F97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1,482</w:t>
            </w:r>
          </w:p>
        </w:tc>
        <w:tc>
          <w:tcPr>
            <w:tcW w:w="260" w:type="dxa"/>
          </w:tcPr>
          <w:p w14:paraId="6EFD6263" w14:textId="77777777" w:rsidR="00286F97" w:rsidRPr="00356084" w:rsidRDefault="00286F97" w:rsidP="00286F97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08D77DD" w14:textId="77777777" w:rsidR="00286F97" w:rsidRPr="00286F97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CA9B33" w14:textId="16D2132F" w:rsidR="00286F97" w:rsidRDefault="00286F97" w:rsidP="00286F97">
            <w:pPr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286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5B0D730" w14:textId="77777777" w:rsidR="00286F97" w:rsidRPr="00356084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C3BEFE0" w14:textId="77777777" w:rsidR="00286F97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26E615B" w14:textId="77777777" w:rsidR="00286F97" w:rsidRDefault="00286F97" w:rsidP="0028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1,482</w:t>
            </w:r>
          </w:p>
        </w:tc>
      </w:tr>
      <w:tr w:rsidR="00D53FCB" w:rsidRPr="006D1E8A" w14:paraId="43DE488D" w14:textId="77777777" w:rsidTr="001105BD">
        <w:tc>
          <w:tcPr>
            <w:tcW w:w="3709" w:type="dxa"/>
          </w:tcPr>
          <w:p w14:paraId="775AFFC7" w14:textId="77777777" w:rsidR="00D53FCB" w:rsidRPr="00F23006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791359EB" w14:textId="77777777" w:rsidR="00D53FCB" w:rsidRPr="006D1E8A" w:rsidRDefault="00D53FCB" w:rsidP="00D53FCB">
            <w:pPr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766D8A79" w14:textId="77777777" w:rsidR="00D53FCB" w:rsidRPr="006D1E8A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36638C5" w14:textId="77777777" w:rsidR="00D53FCB" w:rsidRPr="006D1E8A" w:rsidRDefault="00D53FCB" w:rsidP="00D53FCB">
            <w:pPr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0" w:type="dxa"/>
          </w:tcPr>
          <w:p w14:paraId="639CBE4C" w14:textId="77777777" w:rsidR="00D53FCB" w:rsidRPr="006D1E8A" w:rsidRDefault="00D53FCB" w:rsidP="00D53FCB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F3D568F" w14:textId="77777777" w:rsidR="00D53FCB" w:rsidRPr="006D1E8A" w:rsidRDefault="00D53FCB" w:rsidP="00D53FCB">
            <w:pPr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39" w:type="dxa"/>
          </w:tcPr>
          <w:p w14:paraId="3F2E6379" w14:textId="77777777" w:rsidR="00D53FCB" w:rsidRPr="006D1E8A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1AAE348" w14:textId="77777777" w:rsidR="00D53FCB" w:rsidRPr="006D1E8A" w:rsidRDefault="00D53FCB" w:rsidP="00D53FCB">
            <w:pPr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</w:tr>
      <w:tr w:rsidR="00D53FCB" w:rsidRPr="00356084" w14:paraId="267CC23D" w14:textId="77777777" w:rsidTr="001105BD">
        <w:tc>
          <w:tcPr>
            <w:tcW w:w="3709" w:type="dxa"/>
          </w:tcPr>
          <w:p w14:paraId="41922BC1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1FA55F7C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64CDFC1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E30C26E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F9FF590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69C7C0B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4F6699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D1FC2B0" w14:textId="77777777" w:rsidR="00D53FCB" w:rsidRPr="00356084" w:rsidRDefault="00D53FCB" w:rsidP="00D53FCB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FCB" w:rsidRPr="00356084" w14:paraId="62DE5B9F" w14:textId="77777777" w:rsidTr="001105BD">
        <w:tc>
          <w:tcPr>
            <w:tcW w:w="3709" w:type="dxa"/>
          </w:tcPr>
          <w:p w14:paraId="1B347202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46067405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09DADA0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C1A8361" w14:textId="77777777" w:rsidR="00D53FCB" w:rsidRPr="00356084" w:rsidRDefault="00D53FCB" w:rsidP="00D53FCB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02EF92D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51A2FF5" w14:textId="77777777" w:rsidR="00D53FCB" w:rsidRPr="00356084" w:rsidRDefault="00D53FCB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AE801A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97544D4" w14:textId="77777777" w:rsidR="00D53FCB" w:rsidRPr="00356084" w:rsidRDefault="00D53FCB" w:rsidP="00D53FCB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FCB" w:rsidRPr="00356084" w14:paraId="4FFC453B" w14:textId="77777777" w:rsidTr="001105BD">
        <w:tc>
          <w:tcPr>
            <w:tcW w:w="3709" w:type="dxa"/>
          </w:tcPr>
          <w:p w14:paraId="076DBE1A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5" w:type="dxa"/>
            <w:shd w:val="clear" w:color="auto" w:fill="auto"/>
          </w:tcPr>
          <w:p w14:paraId="1822AF09" w14:textId="1721AD3F" w:rsidR="00D53FCB" w:rsidRPr="00356084" w:rsidRDefault="001727D1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1,855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5A1999B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38E7EAA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1,954</w:t>
            </w:r>
          </w:p>
        </w:tc>
        <w:tc>
          <w:tcPr>
            <w:tcW w:w="260" w:type="dxa"/>
            <w:shd w:val="clear" w:color="auto" w:fill="auto"/>
          </w:tcPr>
          <w:p w14:paraId="2C9E11CE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71DE1B4" w14:textId="6A927CCF" w:rsidR="00D53FCB" w:rsidRPr="00356084" w:rsidRDefault="001727D1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1,855</w:t>
            </w:r>
          </w:p>
        </w:tc>
        <w:tc>
          <w:tcPr>
            <w:tcW w:w="239" w:type="dxa"/>
          </w:tcPr>
          <w:p w14:paraId="6068965F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75DAE81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1,954</w:t>
            </w:r>
          </w:p>
        </w:tc>
      </w:tr>
      <w:tr w:rsidR="00D53FCB" w:rsidRPr="00356084" w14:paraId="3246E8E5" w14:textId="77777777" w:rsidTr="001105BD">
        <w:tc>
          <w:tcPr>
            <w:tcW w:w="3709" w:type="dxa"/>
          </w:tcPr>
          <w:p w14:paraId="1BF8D562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5" w:type="dxa"/>
            <w:shd w:val="clear" w:color="auto" w:fill="auto"/>
          </w:tcPr>
          <w:p w14:paraId="341EC820" w14:textId="2405DB6E" w:rsidR="00D53FCB" w:rsidRPr="00356084" w:rsidRDefault="001727D1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BF03DF5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6A859AAC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60" w:type="dxa"/>
            <w:shd w:val="clear" w:color="auto" w:fill="auto"/>
          </w:tcPr>
          <w:p w14:paraId="228B9AF1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0C3DCF3" w14:textId="2F612709" w:rsidR="00D53FCB" w:rsidRPr="00356084" w:rsidRDefault="001727D1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39" w:type="dxa"/>
          </w:tcPr>
          <w:p w14:paraId="55004878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6E8F68B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D53FCB" w:rsidRPr="00356084" w14:paraId="24794C8A" w14:textId="77777777" w:rsidTr="001105BD">
        <w:tc>
          <w:tcPr>
            <w:tcW w:w="3709" w:type="dxa"/>
          </w:tcPr>
          <w:p w14:paraId="65616E15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  <w:shd w:val="clear" w:color="auto" w:fill="auto"/>
          </w:tcPr>
          <w:p w14:paraId="65C9141D" w14:textId="5A19E5EC" w:rsidR="00D53FCB" w:rsidRPr="00356084" w:rsidRDefault="001727D1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E15795E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48DE0D60" w14:textId="77777777" w:rsidR="00D53FCB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09B3EA07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625D353" w14:textId="3D234F6C" w:rsidR="00D53FCB" w:rsidRPr="00356084" w:rsidRDefault="001727D1" w:rsidP="00D53FC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04290D9E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5FC208B" w14:textId="77777777" w:rsidR="00D53FCB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53FCB" w:rsidRPr="00356084" w14:paraId="6EE8D16C" w14:textId="77777777" w:rsidTr="001105BD">
        <w:tc>
          <w:tcPr>
            <w:tcW w:w="3709" w:type="dxa"/>
          </w:tcPr>
          <w:p w14:paraId="5C7A0E04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89F05" w14:textId="63C9531E" w:rsidR="00D53FCB" w:rsidRPr="00356084" w:rsidRDefault="001727D1" w:rsidP="00D53FCB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2,293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B796E6A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DAC0E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2,347</w:t>
            </w:r>
          </w:p>
        </w:tc>
        <w:tc>
          <w:tcPr>
            <w:tcW w:w="260" w:type="dxa"/>
            <w:shd w:val="clear" w:color="auto" w:fill="auto"/>
          </w:tcPr>
          <w:p w14:paraId="020E5CDF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8AEF" w14:textId="14F36B44" w:rsidR="00D53FCB" w:rsidRPr="00356084" w:rsidRDefault="001727D1" w:rsidP="00D53FCB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2,293</w:t>
            </w:r>
          </w:p>
        </w:tc>
        <w:tc>
          <w:tcPr>
            <w:tcW w:w="239" w:type="dxa"/>
          </w:tcPr>
          <w:p w14:paraId="2E97EE4F" w14:textId="77777777" w:rsidR="00D53FCB" w:rsidRPr="00356084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159E2471" w14:textId="77777777" w:rsidR="00D53FCB" w:rsidRPr="00941748" w:rsidRDefault="00D53FCB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2,347</w:t>
            </w:r>
          </w:p>
        </w:tc>
      </w:tr>
      <w:tr w:rsidR="00BC6275" w:rsidRPr="006D1E8A" w14:paraId="59848FE0" w14:textId="77777777" w:rsidTr="00533426">
        <w:trPr>
          <w:trHeight w:hRule="exact" w:val="356"/>
        </w:trPr>
        <w:tc>
          <w:tcPr>
            <w:tcW w:w="3709" w:type="dxa"/>
          </w:tcPr>
          <w:p w14:paraId="4095CABB" w14:textId="77777777" w:rsidR="00BC6275" w:rsidRDefault="00BC6275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4D8F43A5" w14:textId="77777777" w:rsidR="00BC6275" w:rsidRPr="006D1E8A" w:rsidRDefault="00BC6275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0C22F75F" w14:textId="77777777" w:rsidR="00BC6275" w:rsidRPr="006D1E8A" w:rsidRDefault="00BC6275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478B69A" w14:textId="77777777" w:rsidR="00BC6275" w:rsidRPr="006D1E8A" w:rsidRDefault="00BC6275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1602098A" w14:textId="77777777" w:rsidR="00BC6275" w:rsidRPr="006D1E8A" w:rsidRDefault="00BC6275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734B392" w14:textId="77777777" w:rsidR="00BC6275" w:rsidRPr="006D1E8A" w:rsidRDefault="00BC6275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BD9C9F8" w14:textId="77777777" w:rsidR="00BC6275" w:rsidRPr="006D1E8A" w:rsidRDefault="00BC6275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1D261872" w14:textId="77777777" w:rsidR="00BC6275" w:rsidRPr="006D1E8A" w:rsidRDefault="00BC6275" w:rsidP="00D5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6D65" w:rsidRPr="00356084" w14:paraId="36FE05DC" w14:textId="77777777" w:rsidTr="001105BD">
        <w:tc>
          <w:tcPr>
            <w:tcW w:w="3709" w:type="dxa"/>
          </w:tcPr>
          <w:p w14:paraId="7CEEB121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6C0E4508" w14:textId="77777777" w:rsidR="00AA6D65" w:rsidRPr="00F844AA" w:rsidRDefault="00AA6D65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7B4275" w14:textId="77777777" w:rsidR="00AA6D65" w:rsidRPr="00AF2D3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65B17AC3" w14:textId="77777777" w:rsidR="00AA6D65" w:rsidRPr="005E426A" w:rsidRDefault="00AA6D65" w:rsidP="00AA6D65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4BF7935" w14:textId="77777777" w:rsidR="00AA6D65" w:rsidRPr="00AF2D3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2099D573" w14:textId="77777777" w:rsidR="00AA6D65" w:rsidRPr="009C08A9" w:rsidRDefault="00AA6D65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89E6588" w14:textId="77777777" w:rsidR="00AA6D65" w:rsidRPr="00AF2D3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7FA9FA8E" w14:textId="77777777" w:rsidR="00AA6D65" w:rsidRPr="005E426A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D65" w:rsidRPr="00356084" w14:paraId="1C3C05BF" w14:textId="77777777" w:rsidTr="001105BD">
        <w:tc>
          <w:tcPr>
            <w:tcW w:w="3709" w:type="dxa"/>
          </w:tcPr>
          <w:p w14:paraId="4A338E88" w14:textId="77777777" w:rsidR="00AA6D65" w:rsidRPr="00782197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36EFC76E" w14:textId="22E1557E" w:rsidR="00AA6D65" w:rsidRPr="00F844AA" w:rsidRDefault="00A94289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703,613</w:t>
            </w:r>
          </w:p>
        </w:tc>
        <w:tc>
          <w:tcPr>
            <w:tcW w:w="243" w:type="dxa"/>
          </w:tcPr>
          <w:p w14:paraId="27C2A081" w14:textId="77777777" w:rsidR="00AA6D65" w:rsidRPr="00AF2D3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70942AA9" w14:textId="44768EDE" w:rsidR="00AA6D65" w:rsidRPr="00373D13" w:rsidRDefault="00A94289" w:rsidP="00AA6D65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903,682</w:t>
            </w:r>
          </w:p>
        </w:tc>
        <w:tc>
          <w:tcPr>
            <w:tcW w:w="260" w:type="dxa"/>
          </w:tcPr>
          <w:p w14:paraId="7F357F44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6046DE" w14:textId="47BF0F70" w:rsidR="00AA6D65" w:rsidRPr="00373D13" w:rsidRDefault="005D5F30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681,158</w:t>
            </w:r>
          </w:p>
        </w:tc>
        <w:tc>
          <w:tcPr>
            <w:tcW w:w="239" w:type="dxa"/>
          </w:tcPr>
          <w:p w14:paraId="028B9389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3FA79CED" w14:textId="13B77EB3" w:rsidR="00AA6D65" w:rsidRPr="00373D13" w:rsidRDefault="00A94289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882,204</w:t>
            </w:r>
          </w:p>
        </w:tc>
      </w:tr>
      <w:tr w:rsidR="00AA6D65" w:rsidRPr="00356084" w14:paraId="4DF8882C" w14:textId="77777777" w:rsidTr="001105BD">
        <w:tc>
          <w:tcPr>
            <w:tcW w:w="3709" w:type="dxa"/>
          </w:tcPr>
          <w:p w14:paraId="45B52C1B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5269D8BB" w14:textId="65042D7F" w:rsidR="00AA6D65" w:rsidRPr="00F844AA" w:rsidRDefault="00A94289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14,022</w:t>
            </w:r>
          </w:p>
        </w:tc>
        <w:tc>
          <w:tcPr>
            <w:tcW w:w="243" w:type="dxa"/>
          </w:tcPr>
          <w:p w14:paraId="41AC5E5E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CAD0D39" w14:textId="77777777" w:rsidR="00AA6D65" w:rsidRPr="00373D13" w:rsidRDefault="00AA6D65" w:rsidP="00AA6D65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260" w:type="dxa"/>
          </w:tcPr>
          <w:p w14:paraId="65E10BB6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58B3451" w14:textId="07395035" w:rsidR="00AA6D65" w:rsidRPr="00373D13" w:rsidRDefault="005D5F30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13,879</w:t>
            </w:r>
          </w:p>
        </w:tc>
        <w:tc>
          <w:tcPr>
            <w:tcW w:w="239" w:type="dxa"/>
          </w:tcPr>
          <w:p w14:paraId="4862A9D1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0C199F14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11,828</w:t>
            </w:r>
          </w:p>
        </w:tc>
      </w:tr>
      <w:tr w:rsidR="00AA6D65" w:rsidRPr="00356084" w14:paraId="6ED22C77" w14:textId="77777777" w:rsidTr="001105BD">
        <w:tc>
          <w:tcPr>
            <w:tcW w:w="3709" w:type="dxa"/>
          </w:tcPr>
          <w:p w14:paraId="6818B38D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16AD2548" w14:textId="00D519DF" w:rsidR="00AA6D65" w:rsidRPr="00E75191" w:rsidRDefault="00A94289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43" w:type="dxa"/>
          </w:tcPr>
          <w:p w14:paraId="0B7BF4B4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2D67640D" w14:textId="77777777" w:rsidR="00AA6D65" w:rsidRPr="00373D13" w:rsidRDefault="00AA6D65" w:rsidP="00AA6D65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60" w:type="dxa"/>
          </w:tcPr>
          <w:p w14:paraId="72760536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4B2D530" w14:textId="50E4C040" w:rsidR="00AA6D65" w:rsidRPr="00373D13" w:rsidRDefault="005D5F30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9" w:type="dxa"/>
          </w:tcPr>
          <w:p w14:paraId="4BA973EB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ED0E446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3D13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</w:tr>
      <w:tr w:rsidR="00AA6D65" w:rsidRPr="00356084" w14:paraId="15074E90" w14:textId="77777777" w:rsidTr="001105BD">
        <w:tc>
          <w:tcPr>
            <w:tcW w:w="3709" w:type="dxa"/>
          </w:tcPr>
          <w:p w14:paraId="1000C5AC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08AC1574" w14:textId="3F96F89D" w:rsidR="00AA6D65" w:rsidRPr="00356084" w:rsidRDefault="00A94289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761,248</w:t>
            </w:r>
          </w:p>
        </w:tc>
        <w:tc>
          <w:tcPr>
            <w:tcW w:w="243" w:type="dxa"/>
          </w:tcPr>
          <w:p w14:paraId="4CBFBEEF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730CAEB6" w14:textId="77777777" w:rsidR="00AA6D65" w:rsidRPr="00373D13" w:rsidRDefault="00AA6D65" w:rsidP="00AA6D65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841,683</w:t>
            </w:r>
          </w:p>
        </w:tc>
        <w:tc>
          <w:tcPr>
            <w:tcW w:w="260" w:type="dxa"/>
          </w:tcPr>
          <w:p w14:paraId="48977ECB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6E80331" w14:textId="7FE179C7" w:rsidR="00AA6D65" w:rsidRPr="00373D13" w:rsidRDefault="005D5F30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722,713</w:t>
            </w:r>
          </w:p>
        </w:tc>
        <w:tc>
          <w:tcPr>
            <w:tcW w:w="239" w:type="dxa"/>
          </w:tcPr>
          <w:p w14:paraId="3DCF59A6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56AF100B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817,840</w:t>
            </w:r>
          </w:p>
        </w:tc>
      </w:tr>
      <w:tr w:rsidR="00AA6D65" w:rsidRPr="00356084" w14:paraId="5D30DA76" w14:textId="77777777" w:rsidTr="001105BD">
        <w:tc>
          <w:tcPr>
            <w:tcW w:w="3709" w:type="dxa"/>
          </w:tcPr>
          <w:p w14:paraId="545DB89D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  <w:shd w:val="clear" w:color="auto" w:fill="FFFFFF"/>
          </w:tcPr>
          <w:p w14:paraId="2A8031C2" w14:textId="2F88D3F4" w:rsidR="00AA6D65" w:rsidRPr="00356084" w:rsidRDefault="00A94289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98,947</w:t>
            </w:r>
          </w:p>
        </w:tc>
        <w:tc>
          <w:tcPr>
            <w:tcW w:w="243" w:type="dxa"/>
          </w:tcPr>
          <w:p w14:paraId="1301A756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417D4923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 xml:space="preserve">       110,118</w:t>
            </w:r>
          </w:p>
        </w:tc>
        <w:tc>
          <w:tcPr>
            <w:tcW w:w="260" w:type="dxa"/>
          </w:tcPr>
          <w:p w14:paraId="7E6B94B5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0034F186" w14:textId="68E7E5A4" w:rsidR="00AA6D65" w:rsidRPr="00373D13" w:rsidRDefault="005D5F30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98,947</w:t>
            </w:r>
          </w:p>
        </w:tc>
        <w:tc>
          <w:tcPr>
            <w:tcW w:w="239" w:type="dxa"/>
          </w:tcPr>
          <w:p w14:paraId="0A224845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603B4772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110,118</w:t>
            </w:r>
          </w:p>
        </w:tc>
      </w:tr>
      <w:tr w:rsidR="00AA6D65" w:rsidRPr="00356084" w14:paraId="259E031C" w14:textId="77777777" w:rsidTr="001105BD">
        <w:tc>
          <w:tcPr>
            <w:tcW w:w="3709" w:type="dxa"/>
          </w:tcPr>
          <w:p w14:paraId="3639CDAA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6293C2B4" w14:textId="0165C6E1" w:rsidR="00AA6D65" w:rsidRPr="00AF2D33" w:rsidRDefault="00A94289" w:rsidP="00AA6D6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94289">
              <w:rPr>
                <w:rFonts w:ascii="Angsana New" w:hAnsi="Angsana New"/>
                <w:sz w:val="30"/>
                <w:szCs w:val="30"/>
              </w:rPr>
              <w:t>77,581</w:t>
            </w:r>
          </w:p>
        </w:tc>
        <w:tc>
          <w:tcPr>
            <w:tcW w:w="243" w:type="dxa"/>
          </w:tcPr>
          <w:p w14:paraId="59A16C53" w14:textId="77777777" w:rsidR="00AA6D65" w:rsidRPr="00AF2D3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20C58C70" w14:textId="77777777" w:rsidR="00AA6D65" w:rsidRPr="00373D13" w:rsidRDefault="00AA6D65" w:rsidP="00AA6D65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31,667</w:t>
            </w:r>
          </w:p>
        </w:tc>
        <w:tc>
          <w:tcPr>
            <w:tcW w:w="260" w:type="dxa"/>
          </w:tcPr>
          <w:p w14:paraId="55A967D2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F00D9E6" w14:textId="502EC734" w:rsidR="00AA6D65" w:rsidRPr="00373D13" w:rsidRDefault="005D5F30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77,581</w:t>
            </w:r>
          </w:p>
        </w:tc>
        <w:tc>
          <w:tcPr>
            <w:tcW w:w="239" w:type="dxa"/>
          </w:tcPr>
          <w:p w14:paraId="3EB43B00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23483ECD" w14:textId="77777777" w:rsidR="00AA6D65" w:rsidRPr="00373D13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31,667</w:t>
            </w:r>
          </w:p>
        </w:tc>
      </w:tr>
      <w:tr w:rsidR="00AA6D65" w:rsidRPr="00356084" w14:paraId="5E34A932" w14:textId="77777777" w:rsidTr="001105BD">
        <w:tc>
          <w:tcPr>
            <w:tcW w:w="3709" w:type="dxa"/>
          </w:tcPr>
          <w:p w14:paraId="39EA0B56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62C1A4A0" w14:textId="7FBAA1C2" w:rsidR="00AA6D65" w:rsidRPr="00356084" w:rsidRDefault="00A94289" w:rsidP="00AA6D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26,292</w:t>
            </w:r>
          </w:p>
        </w:tc>
        <w:tc>
          <w:tcPr>
            <w:tcW w:w="243" w:type="dxa"/>
          </w:tcPr>
          <w:p w14:paraId="39D58BC8" w14:textId="77777777" w:rsidR="00AA6D65" w:rsidRPr="0035608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0604295" w14:textId="7A8CDE86" w:rsidR="00AA6D65" w:rsidRPr="009938F4" w:rsidRDefault="009938F4" w:rsidP="00AA6D65">
            <w:pPr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38F4">
              <w:rPr>
                <w:rFonts w:ascii="Angsana New" w:hAnsi="Angsana New"/>
                <w:sz w:val="30"/>
                <w:szCs w:val="30"/>
              </w:rPr>
              <w:t>26,860</w:t>
            </w:r>
          </w:p>
        </w:tc>
        <w:tc>
          <w:tcPr>
            <w:tcW w:w="260" w:type="dxa"/>
          </w:tcPr>
          <w:p w14:paraId="17E7408C" w14:textId="77777777" w:rsidR="00AA6D65" w:rsidRPr="009938F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DA3FC59" w14:textId="169EB337" w:rsidR="00AA6D65" w:rsidRPr="009938F4" w:rsidRDefault="005D5F30" w:rsidP="00AA6D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38F4">
              <w:rPr>
                <w:rFonts w:ascii="Angsana New" w:hAnsi="Angsana New"/>
                <w:sz w:val="30"/>
                <w:szCs w:val="30"/>
              </w:rPr>
              <w:t>26,125</w:t>
            </w:r>
          </w:p>
        </w:tc>
        <w:tc>
          <w:tcPr>
            <w:tcW w:w="239" w:type="dxa"/>
          </w:tcPr>
          <w:p w14:paraId="3714B2BB" w14:textId="77777777" w:rsidR="00AA6D65" w:rsidRPr="009938F4" w:rsidRDefault="00AA6D65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301985F4" w14:textId="3FC9A986" w:rsidR="00AA6D65" w:rsidRPr="009938F4" w:rsidRDefault="009938F4" w:rsidP="00AA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938F4">
              <w:rPr>
                <w:rFonts w:ascii="Angsana New" w:hAnsi="Angsana New"/>
                <w:sz w:val="30"/>
                <w:szCs w:val="30"/>
              </w:rPr>
              <w:t>26,594</w:t>
            </w:r>
          </w:p>
        </w:tc>
      </w:tr>
    </w:tbl>
    <w:p w14:paraId="684DA220" w14:textId="46FCF8AD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1DCEABF" w14:textId="77777777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518B88" w14:textId="77777777" w:rsidR="00600B8C" w:rsidRPr="00D36B78" w:rsidRDefault="00600B8C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B17AE8">
        <w:rPr>
          <w:rFonts w:ascii="Angsana New" w:hAnsi="Angsana New"/>
          <w:sz w:val="30"/>
          <w:szCs w:val="30"/>
        </w:rPr>
        <w:t xml:space="preserve">31 </w:t>
      </w:r>
      <w:r w:rsidR="00B17AE8">
        <w:rPr>
          <w:rFonts w:ascii="Angsana New" w:hAnsi="Angsana New" w:hint="cs"/>
          <w:sz w:val="30"/>
          <w:szCs w:val="30"/>
          <w:cs/>
        </w:rPr>
        <w:t>ธันวาคม</w:t>
      </w:r>
      <w:r w:rsidR="00DC24F2" w:rsidRPr="00D36B78">
        <w:rPr>
          <w:rFonts w:ascii="Angsana New" w:hAnsi="Angsana New"/>
          <w:sz w:val="30"/>
          <w:szCs w:val="30"/>
          <w:cs/>
        </w:rPr>
        <w:t xml:space="preserve"> </w:t>
      </w:r>
      <w:r w:rsidR="001B6D24">
        <w:rPr>
          <w:rFonts w:ascii="Angsana New" w:hAnsi="Angsana New"/>
          <w:sz w:val="30"/>
          <w:szCs w:val="30"/>
        </w:rPr>
        <w:t>256</w:t>
      </w:r>
      <w:r w:rsidR="00563CD7">
        <w:rPr>
          <w:rFonts w:ascii="Angsana New" w:hAnsi="Angsana New"/>
          <w:sz w:val="30"/>
          <w:szCs w:val="30"/>
        </w:rPr>
        <w:t>3</w:t>
      </w:r>
      <w:r w:rsidR="0006029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122BDD" w:rsidRPr="00D36B78">
        <w:rPr>
          <w:rFonts w:ascii="Angsana New" w:hAnsi="Angsana New"/>
          <w:sz w:val="30"/>
          <w:szCs w:val="30"/>
        </w:rPr>
        <w:t>30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="00122BDD" w:rsidRPr="00D36B78">
        <w:rPr>
          <w:rFonts w:ascii="Angsana New" w:hAnsi="Angsana New"/>
          <w:sz w:val="30"/>
          <w:szCs w:val="30"/>
          <w:cs/>
        </w:rPr>
        <w:t>กันยายน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="008963E4">
        <w:rPr>
          <w:rFonts w:ascii="Angsana New" w:hAnsi="Angsana New"/>
          <w:sz w:val="30"/>
          <w:szCs w:val="30"/>
        </w:rPr>
        <w:t>256</w:t>
      </w:r>
      <w:r w:rsidR="00563CD7">
        <w:rPr>
          <w:rFonts w:ascii="Angsana New" w:hAnsi="Angsana New"/>
          <w:sz w:val="30"/>
          <w:szCs w:val="30"/>
        </w:rPr>
        <w:t>3</w:t>
      </w:r>
      <w:r w:rsidR="003A719A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14:paraId="24629515" w14:textId="77777777" w:rsidR="001D2534" w:rsidRPr="00AF3D08" w:rsidRDefault="001D2534" w:rsidP="00AF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4"/>
        <w:gridCol w:w="1172"/>
        <w:gridCol w:w="272"/>
        <w:gridCol w:w="1177"/>
        <w:gridCol w:w="270"/>
        <w:gridCol w:w="989"/>
        <w:gridCol w:w="270"/>
        <w:gridCol w:w="1181"/>
      </w:tblGrid>
      <w:tr w:rsidR="00600B8C" w:rsidRPr="00CC6C6D" w14:paraId="4B7F6DA0" w14:textId="77777777" w:rsidTr="008C3E63">
        <w:trPr>
          <w:trHeight w:hRule="exact" w:val="374"/>
          <w:tblHeader/>
        </w:trPr>
        <w:tc>
          <w:tcPr>
            <w:tcW w:w="2196" w:type="pct"/>
          </w:tcPr>
          <w:p w14:paraId="74FE14B4" w14:textId="77777777" w:rsidR="00600B8C" w:rsidRPr="00CC6C6D" w:rsidRDefault="00600B8C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9" w:type="pct"/>
            <w:gridSpan w:val="3"/>
          </w:tcPr>
          <w:p w14:paraId="526D2192" w14:textId="77777777" w:rsidR="00600B8C" w:rsidRPr="00CC6C6D" w:rsidRDefault="00600B8C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3FADB255" w14:textId="77777777" w:rsidR="00600B8C" w:rsidRPr="00CC6C6D" w:rsidRDefault="00600B8C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059F4DFC" w14:textId="77777777" w:rsidR="00600B8C" w:rsidRPr="00CC6C6D" w:rsidRDefault="00600B8C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E6E" w:rsidRPr="00CC6C6D" w14:paraId="6038C88C" w14:textId="77777777" w:rsidTr="008C3E63">
        <w:trPr>
          <w:trHeight w:hRule="exact" w:val="374"/>
          <w:tblHeader/>
        </w:trPr>
        <w:tc>
          <w:tcPr>
            <w:tcW w:w="2196" w:type="pct"/>
          </w:tcPr>
          <w:p w14:paraId="729D6BFD" w14:textId="77777777" w:rsidR="00457487" w:rsidRPr="00CC6C6D" w:rsidRDefault="00457487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1C44B316" w14:textId="77777777" w:rsidR="00457487" w:rsidRPr="00CC6C6D" w:rsidRDefault="00457487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1297154F" w14:textId="77777777" w:rsidR="00457487" w:rsidRPr="00CC6C6D" w:rsidRDefault="00457487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1921A9" w14:textId="77777777" w:rsidR="00457487" w:rsidRPr="00CC6C6D" w:rsidRDefault="00457487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642D1F71" w14:textId="77777777" w:rsidR="00457487" w:rsidRPr="00CC6C6D" w:rsidRDefault="00457487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21C2418" w14:textId="77777777" w:rsidR="00457487" w:rsidRPr="00CC6C6D" w:rsidRDefault="00457487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CA171B9" w14:textId="77777777" w:rsidR="00457487" w:rsidRPr="00CC6C6D" w:rsidRDefault="00457487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894D193" w14:textId="77777777" w:rsidR="00457487" w:rsidRPr="00CC6C6D" w:rsidRDefault="00457487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FF1E6E" w:rsidRPr="00CC6C6D" w14:paraId="07D2133A" w14:textId="77777777" w:rsidTr="008C3E63">
        <w:trPr>
          <w:trHeight w:hRule="exact" w:val="374"/>
          <w:tblHeader/>
        </w:trPr>
        <w:tc>
          <w:tcPr>
            <w:tcW w:w="2196" w:type="pct"/>
          </w:tcPr>
          <w:p w14:paraId="7D727C05" w14:textId="77777777" w:rsidR="003F0F0F" w:rsidRPr="00CC6C6D" w:rsidRDefault="003F0F0F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C0CD1DD" w14:textId="77777777" w:rsidR="003F0F0F" w:rsidRPr="00CC6C6D" w:rsidRDefault="008963E4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31D5" w:rsidRPr="00CC6C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2DBE37B" w14:textId="77777777" w:rsidR="003F0F0F" w:rsidRPr="00CC6C6D" w:rsidRDefault="003F0F0F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8B29124" w14:textId="77777777" w:rsidR="003F0F0F" w:rsidRPr="00CC6C6D" w:rsidRDefault="008963E4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31D5" w:rsidRPr="00CC6C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0576F969" w14:textId="77777777" w:rsidR="003F0F0F" w:rsidRPr="00CC6C6D" w:rsidRDefault="003F0F0F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4AE7C4" w14:textId="77777777" w:rsidR="003F0F0F" w:rsidRPr="00CC6C6D" w:rsidRDefault="008963E4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31D5" w:rsidRPr="00CC6C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14AA3401" w14:textId="77777777" w:rsidR="003F0F0F" w:rsidRPr="00CC6C6D" w:rsidRDefault="003F0F0F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99D01F" w14:textId="77777777" w:rsidR="003F0F0F" w:rsidRPr="00CC6C6D" w:rsidRDefault="008963E4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31D5" w:rsidRPr="00CC6C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6029F" w:rsidRPr="00CC6C6D" w14:paraId="78E71242" w14:textId="77777777" w:rsidTr="008C3E63">
        <w:trPr>
          <w:trHeight w:hRule="exact" w:val="374"/>
          <w:tblHeader/>
        </w:trPr>
        <w:tc>
          <w:tcPr>
            <w:tcW w:w="2196" w:type="pct"/>
          </w:tcPr>
          <w:p w14:paraId="21384302" w14:textId="77777777" w:rsidR="0006029F" w:rsidRPr="00CC6C6D" w:rsidRDefault="0006029F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066F5A47" w14:textId="77777777" w:rsidR="0006029F" w:rsidRPr="00CC6C6D" w:rsidRDefault="0006029F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F11" w:rsidRPr="00CC6C6D" w14:paraId="25F629DC" w14:textId="77777777" w:rsidTr="008C3E63">
        <w:trPr>
          <w:trHeight w:hRule="exact" w:val="374"/>
          <w:tblHeader/>
        </w:trPr>
        <w:tc>
          <w:tcPr>
            <w:tcW w:w="2196" w:type="pct"/>
          </w:tcPr>
          <w:p w14:paraId="53B45E38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  <w:p w14:paraId="498F6814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1D98AA06" w14:textId="278C97DC" w:rsidR="007E7F11" w:rsidRPr="00CC6C6D" w:rsidRDefault="00DC69E8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3" w:type="pct"/>
          </w:tcPr>
          <w:p w14:paraId="04BF6B18" w14:textId="77777777" w:rsidR="007E7F11" w:rsidRPr="00CC6C6D" w:rsidRDefault="007E7F11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7C3310" w14:textId="77777777" w:rsidR="007E7F11" w:rsidRPr="00CC6C6D" w:rsidRDefault="007E7F1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42" w:type="pct"/>
          </w:tcPr>
          <w:p w14:paraId="3DBFC142" w14:textId="77777777" w:rsidR="007E7F11" w:rsidRPr="00CC6C6D" w:rsidRDefault="007E7F11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065CFA8" w14:textId="65C8B3D9" w:rsidR="007E7F11" w:rsidRPr="00CC6C6D" w:rsidRDefault="00DC69E8" w:rsidP="00CC6C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2" w:type="pct"/>
          </w:tcPr>
          <w:p w14:paraId="5CDC08DE" w14:textId="77777777" w:rsidR="007E7F11" w:rsidRPr="00CC6C6D" w:rsidRDefault="007E7F11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</w:tcPr>
          <w:p w14:paraId="004D0645" w14:textId="77777777" w:rsidR="007E7F11" w:rsidRPr="00CC6C6D" w:rsidRDefault="007E7F1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7E7F11" w:rsidRPr="00CC6C6D" w14:paraId="4B0EA877" w14:textId="77777777" w:rsidTr="008C3E63">
        <w:trPr>
          <w:trHeight w:hRule="exact" w:val="374"/>
          <w:tblHeader/>
        </w:trPr>
        <w:tc>
          <w:tcPr>
            <w:tcW w:w="2196" w:type="pct"/>
          </w:tcPr>
          <w:p w14:paraId="23404DD4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4F67F33" w14:textId="2502FA68" w:rsidR="007E7F11" w:rsidRPr="00CC6C6D" w:rsidRDefault="00DC69E8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294,652</w:t>
            </w:r>
          </w:p>
        </w:tc>
        <w:tc>
          <w:tcPr>
            <w:tcW w:w="143" w:type="pct"/>
          </w:tcPr>
          <w:p w14:paraId="2F7AC8C8" w14:textId="77777777" w:rsidR="007E7F11" w:rsidRPr="00CC6C6D" w:rsidRDefault="007E7F11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47560DF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290,430</w:t>
            </w:r>
          </w:p>
        </w:tc>
        <w:tc>
          <w:tcPr>
            <w:tcW w:w="142" w:type="pct"/>
          </w:tcPr>
          <w:p w14:paraId="76121809" w14:textId="77777777" w:rsidR="007E7F11" w:rsidRPr="00CC6C6D" w:rsidRDefault="007E7F11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F3106FC" w14:textId="47F7A611" w:rsidR="007E7F11" w:rsidRPr="00CC6C6D" w:rsidRDefault="00DC69E8" w:rsidP="00CC6C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288,503</w:t>
            </w:r>
          </w:p>
        </w:tc>
        <w:tc>
          <w:tcPr>
            <w:tcW w:w="142" w:type="pct"/>
          </w:tcPr>
          <w:p w14:paraId="06E5B2D0" w14:textId="77777777" w:rsidR="007E7F11" w:rsidRPr="00CC6C6D" w:rsidRDefault="007E7F11" w:rsidP="00CC6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509910E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282,159</w:t>
            </w:r>
          </w:p>
        </w:tc>
      </w:tr>
      <w:tr w:rsidR="007E7F11" w:rsidRPr="00CC6C6D" w14:paraId="11073199" w14:textId="77777777" w:rsidTr="008C3E63">
        <w:trPr>
          <w:tblHeader/>
        </w:trPr>
        <w:tc>
          <w:tcPr>
            <w:tcW w:w="2196" w:type="pct"/>
          </w:tcPr>
          <w:p w14:paraId="0C61CA08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1EC85893" w:rsidR="007E7F11" w:rsidRPr="00CC6C6D" w:rsidRDefault="00DC69E8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294,998</w:t>
            </w:r>
          </w:p>
        </w:tc>
        <w:tc>
          <w:tcPr>
            <w:tcW w:w="143" w:type="pct"/>
            <w:tcBorders>
              <w:left w:val="nil"/>
            </w:tcBorders>
          </w:tcPr>
          <w:p w14:paraId="1EBA3A59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95D2240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291,200</w:t>
            </w:r>
          </w:p>
        </w:tc>
        <w:tc>
          <w:tcPr>
            <w:tcW w:w="142" w:type="pct"/>
            <w:tcBorders>
              <w:left w:val="nil"/>
            </w:tcBorders>
          </w:tcPr>
          <w:p w14:paraId="34F7DAC0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38FC800" w14:textId="54546A86" w:rsidR="007E7F11" w:rsidRPr="00CC6C6D" w:rsidRDefault="00DC69E8" w:rsidP="00CC6C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288,849</w:t>
            </w:r>
          </w:p>
        </w:tc>
        <w:tc>
          <w:tcPr>
            <w:tcW w:w="142" w:type="pct"/>
            <w:tcBorders>
              <w:left w:val="nil"/>
            </w:tcBorders>
          </w:tcPr>
          <w:p w14:paraId="5DF87014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EF0A56E" w14:textId="77777777" w:rsidR="007E7F11" w:rsidRPr="00CC6C6D" w:rsidRDefault="007E7F11" w:rsidP="00CC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sz w:val="30"/>
                <w:szCs w:val="30"/>
              </w:rPr>
              <w:t>282,929</w:t>
            </w:r>
          </w:p>
        </w:tc>
      </w:tr>
    </w:tbl>
    <w:p w14:paraId="5C067CBE" w14:textId="77777777" w:rsidR="00414E66" w:rsidRPr="00AF3D08" w:rsidRDefault="00414E66" w:rsidP="00AF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FEC6DC5" w14:textId="77777777" w:rsidR="003374B7" w:rsidRPr="003374B7" w:rsidRDefault="003374B7" w:rsidP="003374B7">
      <w:pPr>
        <w:spacing w:line="240" w:lineRule="auto"/>
        <w:rPr>
          <w:sz w:val="2"/>
          <w:szCs w:val="2"/>
        </w:rPr>
      </w:pPr>
    </w:p>
    <w:tbl>
      <w:tblPr>
        <w:tblW w:w="94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8"/>
        <w:gridCol w:w="1172"/>
        <w:gridCol w:w="266"/>
        <w:gridCol w:w="1174"/>
        <w:gridCol w:w="268"/>
        <w:gridCol w:w="991"/>
        <w:gridCol w:w="268"/>
        <w:gridCol w:w="1170"/>
      </w:tblGrid>
      <w:tr w:rsidR="0091081E" w:rsidRPr="00D36B78" w14:paraId="42DA6630" w14:textId="77777777" w:rsidTr="008C3E63">
        <w:trPr>
          <w:tblHeader/>
        </w:trPr>
        <w:tc>
          <w:tcPr>
            <w:tcW w:w="2205" w:type="pct"/>
          </w:tcPr>
          <w:p w14:paraId="2C3C1C39" w14:textId="77777777" w:rsidR="00DC24F2" w:rsidRPr="00D36B78" w:rsidRDefault="00BE234C" w:rsidP="00B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5" w:type="pct"/>
            <w:gridSpan w:val="3"/>
          </w:tcPr>
          <w:p w14:paraId="191381B7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1C63F624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41E68072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FD3" w:rsidRPr="00D36B78" w14:paraId="50BE48A0" w14:textId="77777777" w:rsidTr="008C3E63">
        <w:trPr>
          <w:tblHeader/>
        </w:trPr>
        <w:tc>
          <w:tcPr>
            <w:tcW w:w="2205" w:type="pct"/>
          </w:tcPr>
          <w:p w14:paraId="4F8F11EF" w14:textId="77777777" w:rsidR="00633B56" w:rsidRPr="00D36B78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3EAFD724" w14:textId="77777777"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7ADD4755" w14:textId="77777777"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67E1E" w14:textId="77777777"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122110A7" w14:textId="77777777"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1988A2A6" w14:textId="77777777"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29D474D3" w14:textId="77777777"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692972C" w14:textId="77777777" w:rsidR="00633B56" w:rsidRPr="003374B7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F5FD3" w:rsidRPr="00D36B78" w14:paraId="2D7C0590" w14:textId="77777777" w:rsidTr="008C3E63">
        <w:trPr>
          <w:tblHeader/>
        </w:trPr>
        <w:tc>
          <w:tcPr>
            <w:tcW w:w="2205" w:type="pct"/>
          </w:tcPr>
          <w:p w14:paraId="2EF51391" w14:textId="77777777" w:rsidR="00633B56" w:rsidRPr="00D36B78" w:rsidRDefault="00633B56" w:rsidP="00633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0AFC7BAB" w14:textId="77777777"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151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321085F" w14:textId="77777777"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4ACF4B" w14:textId="77777777"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151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51FF6595" w14:textId="77777777"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4DE8F05A" w14:textId="77777777"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151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7C5983C2" w14:textId="77777777"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120AC3B" w14:textId="77777777" w:rsidR="00633B56" w:rsidRPr="00D36B78" w:rsidRDefault="00633B56" w:rsidP="0063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151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304A6" w:rsidRPr="00D36B78" w14:paraId="01ACC281" w14:textId="77777777" w:rsidTr="008C3E63">
        <w:trPr>
          <w:tblHeader/>
        </w:trPr>
        <w:tc>
          <w:tcPr>
            <w:tcW w:w="2205" w:type="pct"/>
          </w:tcPr>
          <w:p w14:paraId="09EE2CA6" w14:textId="77777777" w:rsidR="00D304A6" w:rsidRPr="00D36B78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14:paraId="11338CC9" w14:textId="77777777" w:rsidR="00D304A6" w:rsidRPr="00D36B78" w:rsidRDefault="00D304A6" w:rsidP="00D3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2301" w:rsidRPr="00D36B78" w14:paraId="14B9E8EA" w14:textId="77777777" w:rsidTr="008C3E63">
        <w:tc>
          <w:tcPr>
            <w:tcW w:w="2205" w:type="pct"/>
          </w:tcPr>
          <w:p w14:paraId="0941E0F2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14:paraId="3F5F4C60" w14:textId="36B8712F" w:rsidR="00CB2301" w:rsidRPr="00625B0B" w:rsidRDefault="0087105E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601DC03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623076" w14:textId="77777777" w:rsidR="00CB2301" w:rsidRPr="00C1266B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1EA02BF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69783818" w14:textId="20B06E9D" w:rsidR="00CB2301" w:rsidRPr="00C1266B" w:rsidRDefault="0087105E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44,842</w:t>
            </w:r>
          </w:p>
        </w:tc>
        <w:tc>
          <w:tcPr>
            <w:tcW w:w="141" w:type="pct"/>
          </w:tcPr>
          <w:p w14:paraId="440CE156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D2D7A4E" w14:textId="77777777" w:rsidR="00CB2301" w:rsidRPr="00C1266B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CB2301" w:rsidRPr="00D36B78" w14:paraId="143E5779" w14:textId="77777777" w:rsidTr="008C3E63">
        <w:tc>
          <w:tcPr>
            <w:tcW w:w="2205" w:type="pct"/>
          </w:tcPr>
          <w:p w14:paraId="3B292609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7" w:type="pct"/>
          </w:tcPr>
          <w:p w14:paraId="34A4F69F" w14:textId="2964F38C" w:rsidR="00CB2301" w:rsidRPr="00D36B78" w:rsidRDefault="0087105E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17,761</w:t>
            </w:r>
          </w:p>
        </w:tc>
        <w:tc>
          <w:tcPr>
            <w:tcW w:w="140" w:type="pct"/>
          </w:tcPr>
          <w:p w14:paraId="3795F2F3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E962F2B" w14:textId="77777777" w:rsidR="00CB2301" w:rsidRPr="00C1266B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7A8A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1" w:type="pct"/>
          </w:tcPr>
          <w:p w14:paraId="329C44C3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006B2E6" w14:textId="7F705AA6" w:rsidR="00CB2301" w:rsidRPr="00C1266B" w:rsidRDefault="0087105E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17,761</w:t>
            </w:r>
          </w:p>
        </w:tc>
        <w:tc>
          <w:tcPr>
            <w:tcW w:w="141" w:type="pct"/>
          </w:tcPr>
          <w:p w14:paraId="0C09F507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509CE5A" w14:textId="77777777" w:rsidR="00CB2301" w:rsidRPr="00C1266B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CB2301" w:rsidRPr="00D36B78" w14:paraId="0F89F7DB" w14:textId="77777777" w:rsidTr="008C3E63">
        <w:tc>
          <w:tcPr>
            <w:tcW w:w="2205" w:type="pct"/>
          </w:tcPr>
          <w:p w14:paraId="36AE6B57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</w:tcPr>
          <w:p w14:paraId="5C58ACCA" w14:textId="25F7513B" w:rsidR="00CB2301" w:rsidRPr="00D36B78" w:rsidRDefault="0087105E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66,899</w:t>
            </w:r>
          </w:p>
        </w:tc>
        <w:tc>
          <w:tcPr>
            <w:tcW w:w="140" w:type="pct"/>
          </w:tcPr>
          <w:p w14:paraId="50E9A676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EA3D7FB" w14:textId="77777777" w:rsidR="00CB2301" w:rsidRPr="00C1266B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7A8A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7A8A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1" w:type="pct"/>
          </w:tcPr>
          <w:p w14:paraId="5EA18D3A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76B3CA20" w14:textId="61D1011D" w:rsidR="00CB2301" w:rsidRPr="00C1266B" w:rsidRDefault="0087105E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66,850</w:t>
            </w:r>
          </w:p>
        </w:tc>
        <w:tc>
          <w:tcPr>
            <w:tcW w:w="141" w:type="pct"/>
          </w:tcPr>
          <w:p w14:paraId="6A5E2894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947B8D1" w14:textId="77777777" w:rsidR="00CB2301" w:rsidRPr="00C1266B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CB2301" w:rsidRPr="00D36B78" w14:paraId="033945E3" w14:textId="77777777" w:rsidTr="008C3E63">
        <w:tc>
          <w:tcPr>
            <w:tcW w:w="2205" w:type="pct"/>
          </w:tcPr>
          <w:p w14:paraId="3AF63C70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1E7FB590" w:rsidR="00CB2301" w:rsidRPr="006F5FD3" w:rsidRDefault="0087105E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84,660</w:t>
            </w:r>
          </w:p>
        </w:tc>
        <w:tc>
          <w:tcPr>
            <w:tcW w:w="140" w:type="pct"/>
          </w:tcPr>
          <w:p w14:paraId="34F69E30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77777777" w:rsidR="00CB2301" w:rsidRPr="00C1266B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A8A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7A8A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1" w:type="pct"/>
          </w:tcPr>
          <w:p w14:paraId="7699D355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064D4DE8" w14:textId="63597591" w:rsidR="00CB2301" w:rsidRPr="0087105E" w:rsidRDefault="0087105E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05E">
              <w:rPr>
                <w:rFonts w:ascii="Angsana New" w:hAnsi="Angsana New"/>
                <w:b/>
                <w:bCs/>
                <w:sz w:val="30"/>
                <w:szCs w:val="30"/>
              </w:rPr>
              <w:t>129,453</w:t>
            </w:r>
          </w:p>
        </w:tc>
        <w:tc>
          <w:tcPr>
            <w:tcW w:w="141" w:type="pct"/>
          </w:tcPr>
          <w:p w14:paraId="5EB271A8" w14:textId="77777777" w:rsidR="00CB2301" w:rsidRPr="00C117D6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77777777" w:rsidR="00CB2301" w:rsidRPr="00C117D6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3ABB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</w:tr>
    </w:tbl>
    <w:p w14:paraId="0A4FAFFA" w14:textId="2E1EAE63" w:rsidR="00BA4FC0" w:rsidRDefault="00BA4FC0" w:rsidP="0024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89"/>
        <w:gridCol w:w="1008"/>
        <w:gridCol w:w="1089"/>
        <w:gridCol w:w="1165"/>
        <w:gridCol w:w="271"/>
        <w:gridCol w:w="1171"/>
        <w:gridCol w:w="271"/>
        <w:gridCol w:w="1061"/>
        <w:gridCol w:w="271"/>
        <w:gridCol w:w="1076"/>
      </w:tblGrid>
      <w:tr w:rsidR="001A382E" w:rsidRPr="002E2D2E" w14:paraId="164D2F9F" w14:textId="77777777" w:rsidTr="008C3E63">
        <w:trPr>
          <w:tblHeader/>
        </w:trPr>
        <w:tc>
          <w:tcPr>
            <w:tcW w:w="1103" w:type="pct"/>
          </w:tcPr>
          <w:p w14:paraId="342D6362" w14:textId="77777777" w:rsidR="00DD5AED" w:rsidRPr="002E2D2E" w:rsidRDefault="00DD5AED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07" w:type="pct"/>
            <w:gridSpan w:val="2"/>
          </w:tcPr>
          <w:p w14:paraId="4C4A7460" w14:textId="77777777" w:rsidR="00DD5AED" w:rsidRPr="002E2D2E" w:rsidRDefault="00DD5AED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76" w:type="pct"/>
            <w:gridSpan w:val="3"/>
          </w:tcPr>
          <w:p w14:paraId="5F5F758B" w14:textId="77777777" w:rsidR="00DD5AED" w:rsidRPr="002E2D2E" w:rsidRDefault="00DD5AED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6C2D3A33" w14:textId="77777777" w:rsidR="00DD5AED" w:rsidRPr="002E2D2E" w:rsidRDefault="00DD5AED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E1E952A" w14:textId="77777777" w:rsidR="00DD5AED" w:rsidRPr="002E2D2E" w:rsidRDefault="00DD5AED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3B56" w:rsidRPr="002E2D2E" w14:paraId="5C406ED2" w14:textId="77777777" w:rsidTr="008C3E63">
        <w:trPr>
          <w:tblHeader/>
        </w:trPr>
        <w:tc>
          <w:tcPr>
            <w:tcW w:w="1103" w:type="pct"/>
          </w:tcPr>
          <w:p w14:paraId="2A28A58E" w14:textId="77777777" w:rsidR="00633B56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532" w:type="pct"/>
          </w:tcPr>
          <w:p w14:paraId="7463F44D" w14:textId="77777777" w:rsid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9A02542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E2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5" w:type="pct"/>
          </w:tcPr>
          <w:p w14:paraId="4FC23569" w14:textId="77777777" w:rsid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887CE37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E2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5" w:type="pct"/>
          </w:tcPr>
          <w:p w14:paraId="3CFF025A" w14:textId="77777777" w:rsidR="00633B56" w:rsidRP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E09FF87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009CA6CD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B7C843" w14:textId="77777777" w:rsidR="00633B56" w:rsidRP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98A783F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034004A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5FBC82F" w14:textId="77777777" w:rsidR="00633B56" w:rsidRP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73BA0D9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15966AAB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686E0B0" w14:textId="77777777" w:rsidR="00633B56" w:rsidRP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F668D1D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1081E" w:rsidRPr="002E2D2E" w14:paraId="3889BC64" w14:textId="77777777" w:rsidTr="008C3E63">
        <w:trPr>
          <w:tblHeader/>
        </w:trPr>
        <w:tc>
          <w:tcPr>
            <w:tcW w:w="1103" w:type="pct"/>
          </w:tcPr>
          <w:p w14:paraId="2EE84D99" w14:textId="77777777" w:rsidR="00CD465F" w:rsidRPr="002E2D2E" w:rsidRDefault="00CD465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20F5C239" w14:textId="77777777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575" w:type="pct"/>
          </w:tcPr>
          <w:p w14:paraId="0F28BDCE" w14:textId="77777777" w:rsidR="00CD465F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15" w:type="pct"/>
          </w:tcPr>
          <w:p w14:paraId="29064B0C" w14:textId="77777777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179E293" w14:textId="77777777" w:rsidR="00CD465F" w:rsidRPr="002E2D2E" w:rsidRDefault="00CD465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BF60BB9" w14:textId="77777777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92CAED1" w14:textId="77777777" w:rsidR="00CD465F" w:rsidRPr="002E2D2E" w:rsidRDefault="00CD465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23B7672" w14:textId="77777777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E3BCA2E" w14:textId="77777777" w:rsidR="00CD465F" w:rsidRPr="002E2D2E" w:rsidRDefault="00CD465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6C82D97" w14:textId="77777777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A382E" w:rsidRPr="002E2D2E" w14:paraId="2EE11D56" w14:textId="77777777" w:rsidTr="008C3E63">
        <w:trPr>
          <w:tblHeader/>
        </w:trPr>
        <w:tc>
          <w:tcPr>
            <w:tcW w:w="1103" w:type="pct"/>
          </w:tcPr>
          <w:p w14:paraId="170D2D8F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pct"/>
            <w:gridSpan w:val="2"/>
          </w:tcPr>
          <w:p w14:paraId="6F9989A2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90" w:type="pct"/>
            <w:gridSpan w:val="7"/>
          </w:tcPr>
          <w:p w14:paraId="7041FF04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81E" w:rsidRPr="002E2D2E" w14:paraId="0F46F23A" w14:textId="77777777" w:rsidTr="008C3E63">
        <w:tc>
          <w:tcPr>
            <w:tcW w:w="1103" w:type="pct"/>
          </w:tcPr>
          <w:p w14:paraId="0D2F40D7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32" w:type="pct"/>
          </w:tcPr>
          <w:p w14:paraId="68D72E5A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21A2005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5F4B13D1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441503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4E6F6FE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B9E657C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6A81F96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D099A7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A3858B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7349" w:rsidRPr="002E2D2E" w14:paraId="5C144621" w14:textId="77777777" w:rsidTr="002E2D2E">
        <w:trPr>
          <w:trHeight w:val="74"/>
        </w:trPr>
        <w:tc>
          <w:tcPr>
            <w:tcW w:w="1103" w:type="pct"/>
          </w:tcPr>
          <w:p w14:paraId="2FC74E8C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</w:tcPr>
          <w:p w14:paraId="0C1D2289" w14:textId="368D60FD" w:rsidR="00F47349" w:rsidRPr="002E2D2E" w:rsidRDefault="00EE549B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3.10</w:t>
            </w:r>
          </w:p>
        </w:tc>
        <w:tc>
          <w:tcPr>
            <w:tcW w:w="575" w:type="pct"/>
          </w:tcPr>
          <w:p w14:paraId="54C294CB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3.10</w:t>
            </w:r>
          </w:p>
        </w:tc>
        <w:tc>
          <w:tcPr>
            <w:tcW w:w="615" w:type="pct"/>
          </w:tcPr>
          <w:p w14:paraId="47D32456" w14:textId="76CB6C5C" w:rsidR="00F47349" w:rsidRPr="002E2D2E" w:rsidRDefault="002276C3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A25C300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14:paraId="65B67C9D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D773EB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</w:tcPr>
          <w:p w14:paraId="7886D2E3" w14:textId="69B3D7AF" w:rsidR="00F47349" w:rsidRPr="002E2D2E" w:rsidRDefault="002276C3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554A78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</w:tcPr>
          <w:p w14:paraId="4E16CF1C" w14:textId="77777777" w:rsidR="00F47349" w:rsidRPr="002E2D2E" w:rsidRDefault="00F47349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</w:tr>
      <w:tr w:rsidR="00F47349" w:rsidRPr="002E2D2E" w14:paraId="6000B8B4" w14:textId="77777777" w:rsidTr="008C3E63">
        <w:tc>
          <w:tcPr>
            <w:tcW w:w="1103" w:type="pct"/>
          </w:tcPr>
          <w:p w14:paraId="10D33B7B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32" w:type="pct"/>
          </w:tcPr>
          <w:p w14:paraId="129D88D8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09791EC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5" w:type="pct"/>
          </w:tcPr>
          <w:p w14:paraId="11C5E134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F5D52E4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14:paraId="6A41EE36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5C7158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</w:tcPr>
          <w:p w14:paraId="3B75341B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5CC275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</w:tcPr>
          <w:p w14:paraId="739CC364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7349" w:rsidRPr="002E2D2E" w14:paraId="6FFE1F6E" w14:textId="77777777" w:rsidTr="008C3E63">
        <w:tc>
          <w:tcPr>
            <w:tcW w:w="1103" w:type="pct"/>
          </w:tcPr>
          <w:p w14:paraId="16BAC874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2" w:type="pct"/>
          </w:tcPr>
          <w:p w14:paraId="16A8D5AC" w14:textId="54D9C63F" w:rsidR="00F47349" w:rsidRPr="002E2D2E" w:rsidRDefault="002E1B84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2.75</w:t>
            </w:r>
          </w:p>
        </w:tc>
        <w:tc>
          <w:tcPr>
            <w:tcW w:w="575" w:type="pct"/>
          </w:tcPr>
          <w:p w14:paraId="6619DE8E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2.75 - 3.85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97BDAD6" w14:textId="686A4D94" w:rsidR="00F47349" w:rsidRPr="002E2D2E" w:rsidRDefault="002276C3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6F86F0C6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6CFBC24" w14:textId="77777777" w:rsidR="00F47349" w:rsidRPr="009E68D3" w:rsidRDefault="00F47349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E68D3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A716D40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C78DE42" w14:textId="194FA140" w:rsidR="00F47349" w:rsidRPr="002E2D2E" w:rsidRDefault="002276C3" w:rsidP="00C3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3F351B0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89179E5" w14:textId="77777777" w:rsidR="00F47349" w:rsidRPr="002E2D2E" w:rsidRDefault="00F47349" w:rsidP="00C3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F47349" w:rsidRPr="002E2D2E" w14:paraId="43ABB188" w14:textId="77777777" w:rsidTr="008C3E63">
        <w:tc>
          <w:tcPr>
            <w:tcW w:w="1103" w:type="pct"/>
          </w:tcPr>
          <w:p w14:paraId="0308A59E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</w:tcPr>
          <w:p w14:paraId="7DC64C2D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5" w:type="pct"/>
          </w:tcPr>
          <w:p w14:paraId="3B6559E1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A35DD23" w14:textId="335547E4" w:rsidR="00F47349" w:rsidRPr="009E68D3" w:rsidRDefault="002276C3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3F715DBC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B25BCDA" w14:textId="77777777" w:rsidR="00F47349" w:rsidRPr="009E68D3" w:rsidRDefault="00F47349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8D3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71CAE2F1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F711930" w14:textId="4795FC3D" w:rsidR="00F47349" w:rsidRPr="00C363E6" w:rsidRDefault="008C19B6" w:rsidP="00C3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0DFEDA1" w14:textId="77777777" w:rsidR="00F47349" w:rsidRPr="00C363E6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9ABECE4" w14:textId="77777777" w:rsidR="00F47349" w:rsidRPr="00C363E6" w:rsidRDefault="00F47349" w:rsidP="00C3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2CC6976B" w14:textId="7B88658D" w:rsidR="006C06C8" w:rsidRDefault="006C06C8" w:rsidP="002A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14:paraId="3AACC8AF" w14:textId="77777777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CAFE4B8" w14:textId="35E99C6E" w:rsidR="0001622F" w:rsidRDefault="0001622F" w:rsidP="0001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01622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รายการเคลื่อนไหวของเงินให้กู้ยืมสำหรับ</w:t>
      </w:r>
      <w:r w:rsidRPr="0001622F">
        <w:rPr>
          <w:rFonts w:ascii="Angsana New" w:hAnsi="Angsana New"/>
          <w:spacing w:val="-6"/>
          <w:sz w:val="30"/>
          <w:szCs w:val="30"/>
          <w:cs/>
        </w:rPr>
        <w:t>งวดสามเดือนสิ้นสุดวันที่</w:t>
      </w:r>
      <w:r w:rsidRPr="0001622F">
        <w:rPr>
          <w:rFonts w:ascii="Angsana New" w:hAnsi="Angsana New"/>
          <w:spacing w:val="-6"/>
          <w:sz w:val="30"/>
          <w:szCs w:val="30"/>
        </w:rPr>
        <w:t xml:space="preserve"> 31 </w:t>
      </w:r>
      <w:r w:rsidRPr="0001622F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01622F">
        <w:rPr>
          <w:rFonts w:ascii="Angsana New" w:hAnsi="Angsana New"/>
          <w:spacing w:val="-6"/>
          <w:sz w:val="30"/>
          <w:szCs w:val="30"/>
        </w:rPr>
        <w:t xml:space="preserve">2563 </w:t>
      </w:r>
      <w:r w:rsidRPr="0001622F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01622F">
        <w:rPr>
          <w:rFonts w:ascii="Angsana New" w:hAnsi="Angsana New"/>
          <w:spacing w:val="-6"/>
          <w:sz w:val="30"/>
          <w:szCs w:val="30"/>
        </w:rPr>
        <w:t>2562</w:t>
      </w:r>
      <w:r w:rsidRPr="0001622F">
        <w:rPr>
          <w:rFonts w:ascii="Angsana New" w:hAnsi="Angsana New"/>
          <w:sz w:val="30"/>
          <w:szCs w:val="30"/>
          <w:cs/>
        </w:rPr>
        <w:t xml:space="preserve"> มีดังนี้  </w:t>
      </w:r>
    </w:p>
    <w:p w14:paraId="3EA574A8" w14:textId="77777777" w:rsidR="00AD5CAC" w:rsidRPr="0001622F" w:rsidRDefault="00AD5CAC" w:rsidP="0001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66"/>
        <w:gridCol w:w="1174"/>
        <w:gridCol w:w="270"/>
        <w:gridCol w:w="1170"/>
        <w:gridCol w:w="270"/>
        <w:gridCol w:w="1348"/>
      </w:tblGrid>
      <w:tr w:rsidR="00AD5CAC" w:rsidRPr="00D36B78" w14:paraId="5B20F14E" w14:textId="77777777" w:rsidTr="005303D8">
        <w:tc>
          <w:tcPr>
            <w:tcW w:w="2000" w:type="pct"/>
          </w:tcPr>
          <w:p w14:paraId="074B496E" w14:textId="6EB2DD33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0162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0162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382" w:type="pct"/>
            <w:gridSpan w:val="3"/>
          </w:tcPr>
          <w:p w14:paraId="6E4CAE71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0ECD08B5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</w:tcPr>
          <w:p w14:paraId="6AD3D1B5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3D8" w:rsidRPr="00D36B78" w14:paraId="23A694B4" w14:textId="77777777" w:rsidTr="005303D8">
        <w:tc>
          <w:tcPr>
            <w:tcW w:w="2000" w:type="pct"/>
          </w:tcPr>
          <w:p w14:paraId="37AA8F03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53D4600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3AB334A8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F7F5E3" w14:textId="79C28B36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F4D4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4EA0CBAC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B266E5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C2217C4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14:paraId="62F672FF" w14:textId="02C32649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F4D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D5CAC" w:rsidRPr="00D36B78" w14:paraId="450096F4" w14:textId="77777777" w:rsidTr="005303D8">
        <w:tc>
          <w:tcPr>
            <w:tcW w:w="2000" w:type="pct"/>
          </w:tcPr>
          <w:p w14:paraId="48A37EBA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0" w:type="pct"/>
            <w:gridSpan w:val="7"/>
          </w:tcPr>
          <w:p w14:paraId="43418E65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3D8" w:rsidRPr="00C1266B" w14:paraId="51CB746B" w14:textId="77777777" w:rsidTr="005303D8">
        <w:tc>
          <w:tcPr>
            <w:tcW w:w="2000" w:type="pct"/>
          </w:tcPr>
          <w:p w14:paraId="768BFFFA" w14:textId="30B4FEA1" w:rsidR="00AD5CAC" w:rsidRPr="00D36B78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162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62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622F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620" w:type="pct"/>
            <w:shd w:val="clear" w:color="auto" w:fill="FFFFFF"/>
          </w:tcPr>
          <w:p w14:paraId="73E816B9" w14:textId="3B798202" w:rsidR="00AD5CAC" w:rsidRPr="00D36B78" w:rsidRDefault="00AD5CAC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1" w:type="pct"/>
          </w:tcPr>
          <w:p w14:paraId="29BCAF9E" w14:textId="77777777" w:rsidR="00AD5CAC" w:rsidRPr="0091081E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6AA1657" w14:textId="45172D11" w:rsidR="00AD5CAC" w:rsidRPr="00C1266B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627EE90" w14:textId="77777777" w:rsidR="00AD5CAC" w:rsidRPr="00D36B78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44F7AD74" w14:textId="607B3561" w:rsidR="00AD5CAC" w:rsidRPr="00D36B78" w:rsidRDefault="00AD5CAC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128,000</w:t>
            </w:r>
          </w:p>
        </w:tc>
        <w:tc>
          <w:tcPr>
            <w:tcW w:w="143" w:type="pct"/>
          </w:tcPr>
          <w:p w14:paraId="6CC61C3F" w14:textId="77777777" w:rsidR="00AD5CAC" w:rsidRPr="00D36B78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14:paraId="07368651" w14:textId="4B74CCAE" w:rsidR="00AD5CAC" w:rsidRPr="00C1266B" w:rsidRDefault="00AD5CAC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128,000</w:t>
            </w:r>
          </w:p>
        </w:tc>
      </w:tr>
      <w:tr w:rsidR="005303D8" w:rsidRPr="00C1266B" w14:paraId="7D51803E" w14:textId="77777777" w:rsidTr="005303D8">
        <w:tc>
          <w:tcPr>
            <w:tcW w:w="2000" w:type="pct"/>
          </w:tcPr>
          <w:p w14:paraId="053E000C" w14:textId="519C66D6" w:rsidR="00AD5CAC" w:rsidRPr="00D36B78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0" w:type="pct"/>
            <w:shd w:val="clear" w:color="auto" w:fill="FFFFFF"/>
          </w:tcPr>
          <w:p w14:paraId="3694714D" w14:textId="28292322" w:rsidR="00AD5CAC" w:rsidRPr="00D36B78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7CB5F80" w14:textId="77777777" w:rsidR="00AD5CAC" w:rsidRPr="0091081E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01BAB1C" w14:textId="1DD6B7EA" w:rsidR="00AD5CAC" w:rsidRPr="00C1266B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802384" w14:textId="77777777" w:rsidR="00AD5CAC" w:rsidRPr="00D36B78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5EDF70B1" w14:textId="6E323810" w:rsidR="00AD5CAC" w:rsidRPr="00D36B78" w:rsidRDefault="00AD5CAC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(125,000)</w:t>
            </w:r>
          </w:p>
        </w:tc>
        <w:tc>
          <w:tcPr>
            <w:tcW w:w="143" w:type="pct"/>
          </w:tcPr>
          <w:p w14:paraId="3CF32C2A" w14:textId="77777777" w:rsidR="00AD5CAC" w:rsidRPr="00D36B78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14:paraId="57F21662" w14:textId="17398C1A" w:rsidR="00AD5CAC" w:rsidRPr="00C1266B" w:rsidRDefault="00AD5CAC" w:rsidP="00B1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3D8" w:rsidRPr="00C1266B" w14:paraId="7AABFACC" w14:textId="77777777" w:rsidTr="005303D8">
        <w:tc>
          <w:tcPr>
            <w:tcW w:w="2000" w:type="pct"/>
          </w:tcPr>
          <w:p w14:paraId="3AB1D823" w14:textId="4D02DD2F" w:rsidR="00AD5CAC" w:rsidRPr="00D36B78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6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16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3BD9C3E" w14:textId="1307F2C2" w:rsidR="00AD5CAC" w:rsidRPr="00AA321A" w:rsidRDefault="00AD5CAC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622F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1" w:type="pct"/>
          </w:tcPr>
          <w:p w14:paraId="2C1FD516" w14:textId="77777777" w:rsidR="00AD5CAC" w:rsidRPr="00AA321A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C3E694F" w14:textId="0B6E7F34" w:rsidR="00AD5CAC" w:rsidRPr="00C1266B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622F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615ADE01" w14:textId="77777777" w:rsidR="00AD5CAC" w:rsidRPr="00AA321A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603B230" w14:textId="16465165" w:rsidR="00AD5CAC" w:rsidRPr="00AA321A" w:rsidRDefault="00AD5CAC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622F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6D7D5E0" w14:textId="77777777" w:rsidR="00AD5CAC" w:rsidRPr="00AA321A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1349E5C" w14:textId="70324989" w:rsidR="00AD5CAC" w:rsidRPr="00C1266B" w:rsidRDefault="00AD5CAC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622F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3B80F125" w14:textId="77777777" w:rsidR="0001622F" w:rsidRDefault="0001622F" w:rsidP="0044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0"/>
        <w:gridCol w:w="268"/>
        <w:gridCol w:w="1174"/>
        <w:gridCol w:w="268"/>
        <w:gridCol w:w="1170"/>
        <w:gridCol w:w="268"/>
        <w:gridCol w:w="1349"/>
      </w:tblGrid>
      <w:tr w:rsidR="0091081E" w:rsidRPr="00D36B78" w14:paraId="0E5B643A" w14:textId="77777777" w:rsidTr="005303D8">
        <w:tc>
          <w:tcPr>
            <w:tcW w:w="2001" w:type="pct"/>
          </w:tcPr>
          <w:p w14:paraId="2CFE5C44" w14:textId="77777777" w:rsidR="00715816" w:rsidRPr="00D36B78" w:rsidRDefault="00715816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81" w:type="pct"/>
            <w:gridSpan w:val="3"/>
          </w:tcPr>
          <w:p w14:paraId="352658F2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B2F1741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789BDC32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8D3" w:rsidRPr="00D36B78" w14:paraId="296F95AA" w14:textId="77777777" w:rsidTr="005303D8">
        <w:tc>
          <w:tcPr>
            <w:tcW w:w="2001" w:type="pct"/>
          </w:tcPr>
          <w:p w14:paraId="6320B480" w14:textId="77777777"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8B96B83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C5E78B2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F494B76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49E0BF04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0CCB6D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5BE4FFAB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7B31329C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E68D3" w:rsidRPr="00D36B78" w14:paraId="67AA254F" w14:textId="77777777" w:rsidTr="005303D8">
        <w:tc>
          <w:tcPr>
            <w:tcW w:w="2001" w:type="pct"/>
          </w:tcPr>
          <w:p w14:paraId="38CD7280" w14:textId="77777777" w:rsidR="008F22BC" w:rsidRPr="00D36B78" w:rsidRDefault="008F22BC" w:rsidP="008F2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CAE66E0" w14:textId="77777777" w:rsidR="008F22BC" w:rsidRPr="00D36B78" w:rsidRDefault="002853DA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F29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09AD7911" w14:textId="77777777" w:rsidR="008F22BC" w:rsidRPr="00D36B78" w:rsidRDefault="008F22BC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F0A44E9" w14:textId="77777777" w:rsidR="008F22BC" w:rsidRPr="00D36B78" w:rsidRDefault="002853DA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6732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8028047" w14:textId="77777777" w:rsidR="008F22BC" w:rsidRPr="00D36B78" w:rsidRDefault="008F22BC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FFF146" w14:textId="77777777" w:rsidR="008F22BC" w:rsidRPr="00D36B78" w:rsidRDefault="002853DA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E3B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FD7B6DD" w14:textId="77777777" w:rsidR="008F22BC" w:rsidRPr="00D36B78" w:rsidRDefault="008F22BC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018F0B1E" w14:textId="77777777" w:rsidR="008F22BC" w:rsidRPr="00D36B78" w:rsidRDefault="002853DA" w:rsidP="008F2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E3B7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83257" w:rsidRPr="00D36B78" w14:paraId="73EC8E0A" w14:textId="77777777" w:rsidTr="005303D8">
        <w:tc>
          <w:tcPr>
            <w:tcW w:w="2001" w:type="pct"/>
          </w:tcPr>
          <w:p w14:paraId="05663660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9" w:type="pct"/>
            <w:gridSpan w:val="7"/>
          </w:tcPr>
          <w:p w14:paraId="3D40A451" w14:textId="77777777"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8D3" w:rsidRPr="00D36B78" w14:paraId="58F1F75C" w14:textId="77777777" w:rsidTr="005303D8">
        <w:tc>
          <w:tcPr>
            <w:tcW w:w="2001" w:type="pct"/>
          </w:tcPr>
          <w:p w14:paraId="551214EF" w14:textId="77777777" w:rsidR="00780C9D" w:rsidRPr="00D36B78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1BA060B" w14:textId="43140268" w:rsidR="00780C9D" w:rsidRPr="00D36B78" w:rsidRDefault="00D1353A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869914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</w:tcPr>
          <w:p w14:paraId="6EAB803C" w14:textId="77777777" w:rsidR="00780C9D" w:rsidRPr="00C1266B" w:rsidRDefault="00780C9D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63742F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shd w:val="clear" w:color="auto" w:fill="auto"/>
          </w:tcPr>
          <w:p w14:paraId="366D089D" w14:textId="282B6F53" w:rsidR="00780C9D" w:rsidRPr="00D36B78" w:rsidRDefault="008C19B6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19B6">
              <w:rPr>
                <w:rFonts w:ascii="Angsana New" w:hAnsi="Angsana New"/>
                <w:sz w:val="30"/>
                <w:szCs w:val="30"/>
                <w:cs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19B6">
              <w:rPr>
                <w:rFonts w:ascii="Angsana New" w:hAnsi="Angsana New"/>
                <w:sz w:val="30"/>
                <w:szCs w:val="30"/>
                <w:cs/>
              </w:rPr>
              <w:t>604</w:t>
            </w:r>
          </w:p>
        </w:tc>
        <w:tc>
          <w:tcPr>
            <w:tcW w:w="142" w:type="pct"/>
          </w:tcPr>
          <w:p w14:paraId="0FF04B33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5" w:type="pct"/>
          </w:tcPr>
          <w:p w14:paraId="1081A70A" w14:textId="77777777" w:rsidR="00780C9D" w:rsidRPr="00C1266B" w:rsidRDefault="00780C9D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446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9E68D3" w:rsidRPr="00D36B78" w14:paraId="48A49490" w14:textId="77777777" w:rsidTr="005303D8">
        <w:tc>
          <w:tcPr>
            <w:tcW w:w="2001" w:type="pct"/>
          </w:tcPr>
          <w:p w14:paraId="55AB5E43" w14:textId="77777777" w:rsidR="00780C9D" w:rsidRPr="00D36B78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FFFFFF"/>
          </w:tcPr>
          <w:p w14:paraId="2A4C0203" w14:textId="0850F8AB" w:rsidR="00780C9D" w:rsidRPr="00D36B78" w:rsidRDefault="001766C3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766C3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66C3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42" w:type="pct"/>
          </w:tcPr>
          <w:p w14:paraId="40F6067B" w14:textId="77777777" w:rsidR="00780C9D" w:rsidRPr="0091081E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636AE9" w14:textId="77777777" w:rsidR="00780C9D" w:rsidRPr="00C1266B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2" w:type="pct"/>
          </w:tcPr>
          <w:p w14:paraId="36093866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1AC56D09" w14:textId="2906052F" w:rsidR="00780C9D" w:rsidRPr="00D36B78" w:rsidRDefault="008C19B6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19B6">
              <w:rPr>
                <w:rFonts w:ascii="Angsana New" w:hAnsi="Angsana New"/>
                <w:sz w:val="30"/>
                <w:szCs w:val="30"/>
                <w:cs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19B6">
              <w:rPr>
                <w:rFonts w:ascii="Angsana New" w:hAnsi="Angsana New"/>
                <w:sz w:val="30"/>
                <w:szCs w:val="30"/>
                <w:cs/>
              </w:rPr>
              <w:t>398</w:t>
            </w:r>
          </w:p>
        </w:tc>
        <w:tc>
          <w:tcPr>
            <w:tcW w:w="142" w:type="pct"/>
          </w:tcPr>
          <w:p w14:paraId="22F4ACCA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5" w:type="pct"/>
          </w:tcPr>
          <w:p w14:paraId="1F9595E7" w14:textId="77777777" w:rsidR="00780C9D" w:rsidRPr="00C1266B" w:rsidRDefault="00780C9D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9E68D3" w:rsidRPr="00D36B78" w14:paraId="580620EF" w14:textId="77777777" w:rsidTr="005303D8">
        <w:tc>
          <w:tcPr>
            <w:tcW w:w="2001" w:type="pct"/>
          </w:tcPr>
          <w:p w14:paraId="6CE42363" w14:textId="77777777" w:rsidR="00780C9D" w:rsidRPr="00D36B78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shd w:val="clear" w:color="auto" w:fill="FFFFFF"/>
          </w:tcPr>
          <w:p w14:paraId="072E8D52" w14:textId="4DA32F0E" w:rsidR="00780C9D" w:rsidRPr="00D36B78" w:rsidRDefault="001766C3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766C3">
              <w:rPr>
                <w:rFonts w:ascii="Angsana New" w:hAnsi="Angsana New"/>
                <w:sz w:val="30"/>
                <w:szCs w:val="30"/>
              </w:rPr>
              <w:t>303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66C3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2" w:type="pct"/>
          </w:tcPr>
          <w:p w14:paraId="1FF03C1D" w14:textId="77777777" w:rsidR="00780C9D" w:rsidRPr="0091081E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3ED649" w14:textId="77777777" w:rsidR="00780C9D" w:rsidRPr="00C1266B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42" w:type="pct"/>
          </w:tcPr>
          <w:p w14:paraId="2BAF9FBD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0B8FDABF" w14:textId="2F8F56E9" w:rsidR="00780C9D" w:rsidRPr="00D36B78" w:rsidRDefault="008C19B6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19B6">
              <w:rPr>
                <w:rFonts w:ascii="Angsana New" w:hAnsi="Angsana New"/>
                <w:sz w:val="30"/>
                <w:szCs w:val="30"/>
                <w:cs/>
              </w:rPr>
              <w:t>281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19B6">
              <w:rPr>
                <w:rFonts w:ascii="Angsana New" w:hAnsi="Angsana New"/>
                <w:sz w:val="30"/>
                <w:szCs w:val="30"/>
                <w:cs/>
              </w:rPr>
              <w:t>630</w:t>
            </w:r>
          </w:p>
        </w:tc>
        <w:tc>
          <w:tcPr>
            <w:tcW w:w="142" w:type="pct"/>
          </w:tcPr>
          <w:p w14:paraId="28C796FF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5" w:type="pct"/>
          </w:tcPr>
          <w:p w14:paraId="0BF884AA" w14:textId="77777777" w:rsidR="00780C9D" w:rsidRPr="00C1266B" w:rsidRDefault="00780C9D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9E68D3" w:rsidRPr="00D36B78" w14:paraId="4B9E9102" w14:textId="77777777" w:rsidTr="005303D8">
        <w:tc>
          <w:tcPr>
            <w:tcW w:w="2001" w:type="pct"/>
          </w:tcPr>
          <w:p w14:paraId="7E2A4CFC" w14:textId="77777777" w:rsidR="00780C9D" w:rsidRPr="00D36B78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5AC797F3" w:rsidR="00780C9D" w:rsidRPr="00AA321A" w:rsidRDefault="001766C3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6C3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66C3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42" w:type="pct"/>
          </w:tcPr>
          <w:p w14:paraId="7F858108" w14:textId="77777777" w:rsidR="00780C9D" w:rsidRPr="00AA321A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77777777" w:rsidR="00780C9D" w:rsidRPr="00C1266B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42" w:type="pct"/>
          </w:tcPr>
          <w:p w14:paraId="7AE627D0" w14:textId="77777777" w:rsidR="00780C9D" w:rsidRPr="00AA321A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A9256B0" w14:textId="33E4205D" w:rsidR="00780C9D" w:rsidRPr="00AA321A" w:rsidRDefault="008C19B6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1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632</w:t>
            </w:r>
          </w:p>
        </w:tc>
        <w:tc>
          <w:tcPr>
            <w:tcW w:w="142" w:type="pct"/>
          </w:tcPr>
          <w:p w14:paraId="0B148F28" w14:textId="77777777" w:rsidR="00780C9D" w:rsidRPr="00AA321A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77777777" w:rsidR="00780C9D" w:rsidRPr="009E68D3" w:rsidRDefault="00780C9D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8D3">
              <w:rPr>
                <w:rFonts w:ascii="Angsana New" w:hAnsi="Angsana New"/>
                <w:b/>
                <w:bCs/>
                <w:sz w:val="30"/>
                <w:szCs w:val="30"/>
              </w:rPr>
              <w:t>814,778</w:t>
            </w:r>
          </w:p>
        </w:tc>
      </w:tr>
    </w:tbl>
    <w:p w14:paraId="592040B6" w14:textId="77777777" w:rsidR="00AF4D4A" w:rsidRDefault="00AF4D4A" w:rsidP="00C122F4">
      <w:pPr>
        <w:spacing w:line="240" w:lineRule="auto"/>
        <w:rPr>
          <w:sz w:val="30"/>
          <w:szCs w:val="30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37"/>
        <w:gridCol w:w="36"/>
        <w:gridCol w:w="1170"/>
        <w:gridCol w:w="269"/>
        <w:gridCol w:w="1352"/>
        <w:gridCol w:w="15"/>
      </w:tblGrid>
      <w:tr w:rsidR="00B83257" w:rsidRPr="00D36B78" w14:paraId="1B18DDB7" w14:textId="77777777" w:rsidTr="00E82557">
        <w:trPr>
          <w:gridAfter w:val="1"/>
          <w:wAfter w:w="8" w:type="pct"/>
        </w:trPr>
        <w:tc>
          <w:tcPr>
            <w:tcW w:w="1995" w:type="pct"/>
          </w:tcPr>
          <w:p w14:paraId="00A1A44B" w14:textId="77777777"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79" w:type="pct"/>
            <w:gridSpan w:val="3"/>
          </w:tcPr>
          <w:p w14:paraId="5428870B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31D19ADF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pct"/>
            <w:gridSpan w:val="4"/>
          </w:tcPr>
          <w:p w14:paraId="512F3534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3DA" w:rsidRPr="00D36B78" w14:paraId="4B7E5506" w14:textId="77777777" w:rsidTr="008F22BC">
        <w:tc>
          <w:tcPr>
            <w:tcW w:w="1995" w:type="pct"/>
          </w:tcPr>
          <w:p w14:paraId="23FE7672" w14:textId="77777777"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7412B965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0D5F4A8F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BC14F6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197CE003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AA80DE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361EC42D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5558D208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853DA" w:rsidRPr="00D36B78" w14:paraId="5CB265CC" w14:textId="77777777" w:rsidTr="008F22BC">
        <w:tc>
          <w:tcPr>
            <w:tcW w:w="1995" w:type="pct"/>
          </w:tcPr>
          <w:p w14:paraId="48909208" w14:textId="77777777"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D3F285A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964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AFBF0AB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E4CA039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964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7CAB64D9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48D73C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964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4376031F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21628C70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9645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83257" w:rsidRPr="00D36B78" w14:paraId="7568C952" w14:textId="77777777" w:rsidTr="00E82557">
        <w:tc>
          <w:tcPr>
            <w:tcW w:w="1995" w:type="pct"/>
          </w:tcPr>
          <w:p w14:paraId="42F83D64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5" w:type="pct"/>
            <w:gridSpan w:val="9"/>
          </w:tcPr>
          <w:p w14:paraId="48580FF3" w14:textId="77777777"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457" w:rsidRPr="00D36B78" w14:paraId="667652C5" w14:textId="77777777" w:rsidTr="008F22BC">
        <w:trPr>
          <w:cantSplit/>
        </w:trPr>
        <w:tc>
          <w:tcPr>
            <w:tcW w:w="1995" w:type="pct"/>
          </w:tcPr>
          <w:p w14:paraId="50004C25" w14:textId="77777777" w:rsidR="00C96457" w:rsidRPr="009D06D4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3" w:type="pct"/>
          </w:tcPr>
          <w:p w14:paraId="3675FCEF" w14:textId="7D5C0D13" w:rsidR="00C96457" w:rsidRPr="00D36B78" w:rsidRDefault="00D1353A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353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353A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43" w:type="pct"/>
          </w:tcPr>
          <w:p w14:paraId="67754054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831B8C0" w14:textId="77777777" w:rsidR="00C96457" w:rsidRPr="009D06D4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4" w:type="pct"/>
            <w:gridSpan w:val="2"/>
          </w:tcPr>
          <w:p w14:paraId="4689563F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DBE8714" w14:textId="36F9CE5B" w:rsidR="00C96457" w:rsidRPr="00DA2137" w:rsidRDefault="00D1353A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A2137">
              <w:rPr>
                <w:rFonts w:ascii="Angsana New" w:hAnsi="Angsana New"/>
                <w:sz w:val="30"/>
                <w:szCs w:val="30"/>
              </w:rPr>
              <w:t>4,036</w:t>
            </w:r>
          </w:p>
        </w:tc>
        <w:tc>
          <w:tcPr>
            <w:tcW w:w="142" w:type="pct"/>
          </w:tcPr>
          <w:p w14:paraId="3150DC17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6181F52" w14:textId="77777777" w:rsidR="00C96457" w:rsidRPr="009D06D4" w:rsidRDefault="00C96457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C96457" w:rsidRPr="00D36B78" w14:paraId="1F025F4F" w14:textId="77777777" w:rsidTr="008F22BC">
        <w:trPr>
          <w:cantSplit/>
        </w:trPr>
        <w:tc>
          <w:tcPr>
            <w:tcW w:w="1995" w:type="pct"/>
          </w:tcPr>
          <w:p w14:paraId="6452426E" w14:textId="77777777" w:rsidR="00C96457" w:rsidRPr="00D36B78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42CB6142" w14:textId="624B49D3" w:rsidR="00C96457" w:rsidRPr="00D36B78" w:rsidRDefault="00D1353A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5EFF04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69EE5B" w14:textId="77777777" w:rsidR="00C96457" w:rsidRPr="009D06D4" w:rsidRDefault="00C96457" w:rsidP="00F7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CE9F1D9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5EFF50A" w14:textId="3E08F422" w:rsidR="00C96457" w:rsidRPr="00DA2137" w:rsidRDefault="00D1353A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A2137">
              <w:rPr>
                <w:rFonts w:ascii="Angsana New" w:hAnsi="Angsana New"/>
                <w:sz w:val="30"/>
                <w:szCs w:val="30"/>
              </w:rPr>
              <w:t>4,5</w:t>
            </w:r>
            <w:r w:rsidR="0065799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2" w:type="pct"/>
          </w:tcPr>
          <w:p w14:paraId="319846FE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39E84741" w14:textId="77777777" w:rsidR="00C96457" w:rsidRPr="009D06D4" w:rsidRDefault="00C96457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C96457" w:rsidRPr="00D36B78" w14:paraId="40A9BB59" w14:textId="77777777" w:rsidTr="00996929">
        <w:trPr>
          <w:cantSplit/>
        </w:trPr>
        <w:tc>
          <w:tcPr>
            <w:tcW w:w="1995" w:type="pct"/>
          </w:tcPr>
          <w:p w14:paraId="390F133F" w14:textId="77777777" w:rsidR="00C96457" w:rsidRPr="00D36B78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</w:tcPr>
          <w:p w14:paraId="12621E8C" w14:textId="4F6E818B" w:rsidR="00C96457" w:rsidRPr="00D36B78" w:rsidRDefault="00D1353A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353A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353A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43" w:type="pct"/>
          </w:tcPr>
          <w:p w14:paraId="593A9F59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0005E7" w14:textId="77777777" w:rsidR="00C96457" w:rsidRPr="009D06D4" w:rsidRDefault="00C96457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C30C1B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4" w:type="pct"/>
            <w:gridSpan w:val="2"/>
          </w:tcPr>
          <w:p w14:paraId="50EF5053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7E95F17" w14:textId="3DB2931B" w:rsidR="00C96457" w:rsidRPr="00DA2137" w:rsidRDefault="00D1353A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A2137">
              <w:rPr>
                <w:rFonts w:ascii="Angsana New" w:hAnsi="Angsana New"/>
                <w:sz w:val="30"/>
                <w:szCs w:val="30"/>
              </w:rPr>
              <w:t>125,</w:t>
            </w:r>
            <w:r w:rsidR="00657992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2" w:type="pct"/>
          </w:tcPr>
          <w:p w14:paraId="1EF1AE27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38B2DBDF" w14:textId="77777777" w:rsidR="00C96457" w:rsidRPr="009D06D4" w:rsidRDefault="00C96457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162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C96457" w:rsidRPr="00D36B78" w14:paraId="195C0950" w14:textId="77777777" w:rsidTr="00996929">
        <w:trPr>
          <w:cantSplit/>
          <w:trHeight w:val="424"/>
        </w:trPr>
        <w:tc>
          <w:tcPr>
            <w:tcW w:w="1995" w:type="pct"/>
          </w:tcPr>
          <w:p w14:paraId="4A852E28" w14:textId="77777777" w:rsidR="00C96457" w:rsidRPr="00D36B78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5D6CA436" w:rsidR="00C96457" w:rsidRPr="00FF1E6E" w:rsidRDefault="00D1353A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53A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53A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143" w:type="pct"/>
          </w:tcPr>
          <w:p w14:paraId="65343C8D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77777777" w:rsidR="00C96457" w:rsidRPr="009D06D4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4" w:type="pct"/>
            <w:gridSpan w:val="2"/>
          </w:tcPr>
          <w:p w14:paraId="4FB8974A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387CF18B" w:rsidR="00C96457" w:rsidRPr="00996929" w:rsidRDefault="00D1353A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53A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53A">
              <w:rPr>
                <w:rFonts w:ascii="Angsana New" w:hAnsi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142" w:type="pct"/>
          </w:tcPr>
          <w:p w14:paraId="098542A4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5A4027" w14:textId="77777777" w:rsidR="00C96457" w:rsidRPr="00DA2137" w:rsidRDefault="00C96457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137">
              <w:rPr>
                <w:rFonts w:ascii="Angsana New" w:hAnsi="Angsana New"/>
                <w:b/>
                <w:bCs/>
                <w:sz w:val="30"/>
                <w:szCs w:val="30"/>
              </w:rPr>
              <w:t>172,662</w:t>
            </w:r>
          </w:p>
        </w:tc>
      </w:tr>
    </w:tbl>
    <w:p w14:paraId="7ADE002D" w14:textId="77777777" w:rsidR="007707A9" w:rsidRDefault="007707A9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8"/>
        <w:gridCol w:w="271"/>
        <w:gridCol w:w="1161"/>
        <w:gridCol w:w="273"/>
        <w:gridCol w:w="1171"/>
        <w:gridCol w:w="269"/>
        <w:gridCol w:w="1366"/>
        <w:gridCol w:w="19"/>
      </w:tblGrid>
      <w:tr w:rsidR="00857DF0" w:rsidRPr="00D36B78" w14:paraId="33AEBA7A" w14:textId="77777777" w:rsidTr="00DA2137">
        <w:tc>
          <w:tcPr>
            <w:tcW w:w="1991" w:type="pct"/>
          </w:tcPr>
          <w:p w14:paraId="31B9AE71" w14:textId="77777777" w:rsidR="00857DF0" w:rsidRPr="00D36B78" w:rsidRDefault="007707A9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76" w:type="pct"/>
            <w:gridSpan w:val="3"/>
          </w:tcPr>
          <w:p w14:paraId="3B65F4B3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1695416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pct"/>
            <w:gridSpan w:val="4"/>
          </w:tcPr>
          <w:p w14:paraId="50CBC0C2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3DA" w:rsidRPr="00D36B78" w14:paraId="0F9FDFFE" w14:textId="77777777" w:rsidTr="00DA2137">
        <w:trPr>
          <w:gridAfter w:val="1"/>
          <w:wAfter w:w="12" w:type="pct"/>
        </w:trPr>
        <w:tc>
          <w:tcPr>
            <w:tcW w:w="1991" w:type="pct"/>
          </w:tcPr>
          <w:p w14:paraId="5134B8A8" w14:textId="77777777"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E9CD2CE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11501782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8A294A4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202D3D2F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90F33E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0DD049B9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14:paraId="0AA8FA88" w14:textId="77777777" w:rsidR="002853DA" w:rsidRPr="003374B7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853DA" w:rsidRPr="00D36B78" w14:paraId="4480C54A" w14:textId="77777777" w:rsidTr="00DA2137">
        <w:trPr>
          <w:gridAfter w:val="1"/>
          <w:wAfter w:w="12" w:type="pct"/>
        </w:trPr>
        <w:tc>
          <w:tcPr>
            <w:tcW w:w="1991" w:type="pct"/>
          </w:tcPr>
          <w:p w14:paraId="0360C9AD" w14:textId="77777777" w:rsidR="002853DA" w:rsidRPr="00D36B78" w:rsidRDefault="002853DA" w:rsidP="00285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325A061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E15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45867B5C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3375542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E15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CCEA0D8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DFD261A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E15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3ABB705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14:paraId="0D991329" w14:textId="77777777" w:rsidR="002853DA" w:rsidRPr="00D36B78" w:rsidRDefault="002853DA" w:rsidP="0028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E15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57DF0" w:rsidRPr="00D36B78" w14:paraId="760CF079" w14:textId="77777777" w:rsidTr="00DA2137">
        <w:trPr>
          <w:gridAfter w:val="1"/>
          <w:wAfter w:w="11" w:type="pct"/>
          <w:trHeight w:val="353"/>
        </w:trPr>
        <w:tc>
          <w:tcPr>
            <w:tcW w:w="1991" w:type="pct"/>
          </w:tcPr>
          <w:p w14:paraId="1B1D86F8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56CF9ED3" w14:textId="77777777"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1DBA" w:rsidRPr="00D36B78" w14:paraId="269AD425" w14:textId="77777777" w:rsidTr="00DA2137">
        <w:trPr>
          <w:gridAfter w:val="1"/>
          <w:wAfter w:w="12" w:type="pct"/>
          <w:cantSplit/>
          <w:trHeight w:val="424"/>
        </w:trPr>
        <w:tc>
          <w:tcPr>
            <w:tcW w:w="1991" w:type="pct"/>
          </w:tcPr>
          <w:p w14:paraId="69723A68" w14:textId="77777777" w:rsidR="007A1DBA" w:rsidRPr="00D36B78" w:rsidRDefault="007A1DB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E3789B6" w14:textId="72B24DBC" w:rsidR="007A1DBA" w:rsidRPr="00F7266D" w:rsidRDefault="00D1353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AAF478" w14:textId="77777777" w:rsidR="007A1DBA" w:rsidRPr="00F7266D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07161E8" w14:textId="77777777" w:rsidR="007A1DBA" w:rsidRPr="00F7266D" w:rsidRDefault="00CC4AFB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C5D19B" w14:textId="77777777" w:rsidR="007A1DBA" w:rsidRPr="00F7266D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1806F65C" w14:textId="3AE15CCF" w:rsidR="007A1DBA" w:rsidRPr="00F7266D" w:rsidRDefault="00D1353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6D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2" w:type="pct"/>
          </w:tcPr>
          <w:p w14:paraId="5E25F319" w14:textId="77777777" w:rsidR="007A1DBA" w:rsidRPr="00F7266D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14:paraId="70EBF174" w14:textId="77777777" w:rsidR="007A1DBA" w:rsidRPr="00F7266D" w:rsidRDefault="00CC4AFB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6D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</w:tr>
    </w:tbl>
    <w:p w14:paraId="05ABEE7A" w14:textId="77777777" w:rsidR="009C4EE4" w:rsidRDefault="007A1DBA" w:rsidP="009C4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  <w:r>
        <w:rPr>
          <w:rFonts w:ascii="Angsana New" w:hAnsi="Angsana New" w:hint="cs"/>
          <w:color w:val="0D0D0D"/>
          <w:sz w:val="30"/>
          <w:szCs w:val="30"/>
          <w:cs/>
        </w:rPr>
        <w:lastRenderedPageBreak/>
        <w:t xml:space="preserve">ไม่มีรายการเคลื่อนไหวของเงินกู้ยืมระยะยาวจากกิจการที่เกี่ยวข้องกันสำหรับงวดสามเดือนสิ้นสุดวันที่ </w:t>
      </w:r>
      <w:r w:rsidR="008F22BC">
        <w:rPr>
          <w:rFonts w:ascii="Angsana New" w:hAnsi="Angsana New"/>
          <w:sz w:val="30"/>
          <w:szCs w:val="30"/>
        </w:rPr>
        <w:t xml:space="preserve">31 </w:t>
      </w:r>
      <w:r w:rsidR="008F22BC">
        <w:rPr>
          <w:rFonts w:ascii="Angsana New" w:hAnsi="Angsana New" w:hint="cs"/>
          <w:sz w:val="30"/>
          <w:szCs w:val="30"/>
          <w:cs/>
        </w:rPr>
        <w:t>ธันวาคม</w:t>
      </w:r>
      <w:r w:rsidR="003C66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D0D0D"/>
          <w:sz w:val="30"/>
          <w:szCs w:val="30"/>
        </w:rPr>
        <w:t>256</w:t>
      </w:r>
      <w:r w:rsidR="006A6A37">
        <w:rPr>
          <w:rFonts w:ascii="Angsana New" w:hAnsi="Angsana New"/>
          <w:color w:val="0D0D0D"/>
          <w:sz w:val="30"/>
          <w:szCs w:val="30"/>
        </w:rPr>
        <w:t>3</w:t>
      </w:r>
      <w:r>
        <w:rPr>
          <w:rFonts w:ascii="Angsana New" w:hAnsi="Angsana New"/>
          <w:color w:val="0D0D0D"/>
          <w:sz w:val="30"/>
          <w:szCs w:val="30"/>
        </w:rPr>
        <w:t xml:space="preserve"> </w:t>
      </w:r>
      <w:r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D0D0D"/>
          <w:sz w:val="30"/>
          <w:szCs w:val="30"/>
        </w:rPr>
        <w:t>256</w:t>
      </w:r>
      <w:r w:rsidR="006A6A37">
        <w:rPr>
          <w:rFonts w:ascii="Angsana New" w:hAnsi="Angsana New"/>
          <w:color w:val="0D0D0D"/>
          <w:sz w:val="30"/>
          <w:szCs w:val="30"/>
        </w:rPr>
        <w:t>2</w:t>
      </w:r>
    </w:p>
    <w:p w14:paraId="03E3CAF7" w14:textId="77777777" w:rsidR="009C4EE4" w:rsidRDefault="009C4EE4" w:rsidP="009C4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</w:p>
    <w:p w14:paraId="658661FF" w14:textId="77777777" w:rsidR="00BC2044" w:rsidRPr="00BC2044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BC20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6F6A5916" w14:textId="77777777" w:rsidR="00BC2044" w:rsidRPr="00BC2044" w:rsidRDefault="00BC2044" w:rsidP="00BC204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E89EF2" w14:textId="77777777" w:rsidR="00BC2044" w:rsidRPr="00BC2044" w:rsidRDefault="00BC2044" w:rsidP="00BC204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BC204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สัญญาให้ผลิตสินค้า </w:t>
      </w:r>
    </w:p>
    <w:p w14:paraId="402690CA" w14:textId="77777777" w:rsidR="00BC2044" w:rsidRPr="00BC2044" w:rsidRDefault="00BC2044" w:rsidP="00BC2044">
      <w:pPr>
        <w:rPr>
          <w:rFonts w:asciiTheme="majorBidi" w:hAnsiTheme="majorBidi" w:cstheme="majorBidi"/>
          <w:sz w:val="30"/>
          <w:szCs w:val="30"/>
        </w:rPr>
      </w:pPr>
    </w:p>
    <w:p w14:paraId="228D7E49" w14:textId="77777777" w:rsidR="00BC2044" w:rsidRPr="00BC2044" w:rsidRDefault="00BC2044" w:rsidP="00BC20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044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โดยสัญญามีระยะเวลาสามปี</w:t>
      </w:r>
      <w:r w:rsidRPr="00BC2044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BC2044">
        <w:rPr>
          <w:rFonts w:asciiTheme="majorBidi" w:hAnsiTheme="majorBidi" w:cstheme="majorBidi"/>
          <w:sz w:val="30"/>
          <w:szCs w:val="30"/>
        </w:rPr>
        <w:t>15</w:t>
      </w:r>
      <w:r w:rsidRPr="00BC20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C2044">
        <w:rPr>
          <w:rFonts w:asciiTheme="majorBidi" w:hAnsiTheme="majorBidi" w:cstheme="majorBidi"/>
          <w:sz w:val="30"/>
          <w:szCs w:val="30"/>
        </w:rPr>
        <w:t>2561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 w:hint="cs"/>
          <w:sz w:val="30"/>
          <w:szCs w:val="30"/>
          <w:cs/>
        </w:rPr>
        <w:t>ปัจจุบันได้ต่ออายุสัญญาอีกสามปี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16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BC2044">
        <w:rPr>
          <w:rFonts w:asciiTheme="majorBidi" w:hAnsiTheme="majorBidi" w:cstheme="majorBidi"/>
          <w:sz w:val="30"/>
          <w:szCs w:val="30"/>
        </w:rPr>
        <w:t>2561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 w:hint="cs"/>
          <w:sz w:val="30"/>
          <w:szCs w:val="30"/>
          <w:cs/>
        </w:rPr>
        <w:t>จน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C2044">
        <w:rPr>
          <w:rFonts w:asciiTheme="majorBidi" w:hAnsiTheme="majorBidi" w:cstheme="majorBidi"/>
          <w:sz w:val="30"/>
          <w:szCs w:val="30"/>
        </w:rPr>
        <w:t>30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327563" w14:textId="119BC229" w:rsidR="001B30CF" w:rsidRDefault="001B3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30"/>
          <w:szCs w:val="30"/>
          <w:cs/>
        </w:rPr>
      </w:pPr>
    </w:p>
    <w:p w14:paraId="0FCE19A7" w14:textId="77777777" w:rsidR="00BC2044" w:rsidRPr="00BC2044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C204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70BAE878" w14:textId="77777777" w:rsidR="00BC2044" w:rsidRPr="00BC2044" w:rsidRDefault="00BC2044" w:rsidP="00BC2044">
      <w:pPr>
        <w:rPr>
          <w:rFonts w:asciiTheme="majorBidi" w:hAnsiTheme="majorBidi" w:cstheme="majorBidi"/>
          <w:sz w:val="30"/>
          <w:szCs w:val="30"/>
        </w:rPr>
      </w:pPr>
    </w:p>
    <w:p w14:paraId="4D752467" w14:textId="73E454DA" w:rsidR="00BC2044" w:rsidRPr="00BC2044" w:rsidRDefault="00BC2044" w:rsidP="00BC20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044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บริษัทได้เข้าทำสัญญากับบริษัทที่เกี่ยวข้องแห่งหนึ่ง เพื่อแต่งตั้งบริษัทดังกล่าวเป็นผู้จัดจำหน่ายสินค้าภายใต้เครื่องหมายการค้า "</w:t>
      </w:r>
      <w:r w:rsidRPr="00BC2044">
        <w:rPr>
          <w:rFonts w:asciiTheme="majorBidi" w:hAnsiTheme="majorBidi" w:cstheme="majorBidi"/>
          <w:sz w:val="30"/>
          <w:szCs w:val="30"/>
        </w:rPr>
        <w:t xml:space="preserve">Crystal" "Ranger" </w:t>
      </w:r>
      <w:r w:rsidRPr="00BC2044">
        <w:rPr>
          <w:rFonts w:asciiTheme="majorBidi" w:hAnsiTheme="majorBidi" w:cstheme="majorBidi"/>
          <w:sz w:val="30"/>
          <w:szCs w:val="30"/>
          <w:cs/>
        </w:rPr>
        <w:t>และ "</w:t>
      </w:r>
      <w:proofErr w:type="spellStart"/>
      <w:r w:rsidRPr="00BC2044">
        <w:rPr>
          <w:rFonts w:asciiTheme="majorBidi" w:hAnsiTheme="majorBidi" w:cstheme="majorBidi"/>
          <w:sz w:val="30"/>
          <w:szCs w:val="30"/>
        </w:rPr>
        <w:t>est</w:t>
      </w:r>
      <w:proofErr w:type="spellEnd"/>
      <w:r w:rsidRPr="00BC2044">
        <w:rPr>
          <w:rFonts w:asciiTheme="majorBidi" w:hAnsiTheme="majorBidi" w:cstheme="majorBidi"/>
          <w:sz w:val="30"/>
          <w:szCs w:val="30"/>
        </w:rPr>
        <w:t xml:space="preserve">"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 สัญญาฉบับนี้กำหนดให้มีผลใช้บังคับตั้งแต่วันที่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C2044">
        <w:rPr>
          <w:rFonts w:asciiTheme="majorBidi" w:hAnsiTheme="majorBidi" w:cstheme="majorBidi"/>
          <w:sz w:val="30"/>
          <w:szCs w:val="30"/>
        </w:rPr>
        <w:t>2561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จนถึงวันที่ </w:t>
      </w:r>
      <w:r w:rsidRPr="00BC2044">
        <w:rPr>
          <w:rFonts w:asciiTheme="majorBidi" w:hAnsiTheme="majorBidi" w:cstheme="majorBidi"/>
          <w:sz w:val="30"/>
          <w:szCs w:val="30"/>
        </w:rPr>
        <w:t>31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2044">
        <w:rPr>
          <w:rFonts w:asciiTheme="majorBidi" w:hAnsiTheme="majorBidi" w:cstheme="majorBidi"/>
          <w:sz w:val="30"/>
          <w:szCs w:val="30"/>
        </w:rPr>
        <w:t>2563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และกรณีไม่มีคู่สัญญาฝ่ายใดฝ่ายหนึ่งแจ้งการไม่ต่ออายุสัญญาเป็นหนังสือล่วงหน้าไม่น้อยกว่า </w:t>
      </w:r>
      <w:r w:rsidRPr="00BC2044">
        <w:rPr>
          <w:rFonts w:asciiTheme="majorBidi" w:hAnsiTheme="majorBidi" w:cstheme="majorBidi"/>
          <w:sz w:val="30"/>
          <w:szCs w:val="30"/>
        </w:rPr>
        <w:t xml:space="preserve">30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วันก่อนวันสิ้นสุดสัญญาให้ถือว่าสัญญามีผลใช้บังคับอีกคราวละ </w:t>
      </w:r>
      <w:r w:rsidRPr="00BC2044">
        <w:rPr>
          <w:rFonts w:asciiTheme="majorBidi" w:hAnsiTheme="majorBidi" w:cstheme="majorBidi"/>
          <w:sz w:val="30"/>
          <w:szCs w:val="30"/>
        </w:rPr>
        <w:t xml:space="preserve">1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ปี ปัจจุบันต่อสัญญาอัตโนมัติอีก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 w:hint="cs"/>
          <w:sz w:val="30"/>
          <w:szCs w:val="30"/>
          <w:cs/>
        </w:rPr>
        <w:t>จน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C2044">
        <w:rPr>
          <w:rFonts w:asciiTheme="majorBidi" w:hAnsiTheme="majorBidi" w:cstheme="majorBidi"/>
          <w:sz w:val="30"/>
          <w:szCs w:val="30"/>
        </w:rPr>
        <w:t>31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20250F9" w14:textId="77777777" w:rsidR="00BC2044" w:rsidRPr="00BC2044" w:rsidRDefault="00BC2044" w:rsidP="00BC2044">
      <w:pPr>
        <w:rPr>
          <w:rFonts w:asciiTheme="majorBidi" w:hAnsiTheme="majorBidi" w:cstheme="majorBidi"/>
          <w:color w:val="FF0000"/>
          <w:sz w:val="30"/>
          <w:szCs w:val="30"/>
        </w:rPr>
      </w:pPr>
    </w:p>
    <w:p w14:paraId="4DE913DB" w14:textId="77777777" w:rsidR="00BC2044" w:rsidRPr="00BC2044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C204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สัญญาซื้อขายผลิตภัณฑ์</w:t>
      </w:r>
    </w:p>
    <w:p w14:paraId="01ABA9A1" w14:textId="77777777" w:rsidR="00BC2044" w:rsidRPr="00BC2044" w:rsidRDefault="00BC2044" w:rsidP="00BC2044">
      <w:pPr>
        <w:rPr>
          <w:rFonts w:asciiTheme="majorBidi" w:hAnsiTheme="majorBidi" w:cstheme="majorBidi"/>
          <w:sz w:val="30"/>
          <w:szCs w:val="30"/>
        </w:rPr>
      </w:pPr>
    </w:p>
    <w:p w14:paraId="31973CA3" w14:textId="77777777" w:rsidR="00BC2044" w:rsidRPr="00BC2044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C2044">
        <w:rPr>
          <w:rFonts w:asciiTheme="majorBidi" w:hAnsiTheme="majorBidi" w:cstheme="majorBidi"/>
          <w:sz w:val="30"/>
          <w:szCs w:val="30"/>
          <w:cs/>
        </w:rPr>
        <w:t xml:space="preserve">บริษัทได้เข้าทำสัญญาฉบับใหม่กับบริษัทที่เกี่ยวข้องกันแห่งหนึ่งเพื่อซื้อขายผลิตภัณฑ์เครื่องดื่มโซดา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 xml:space="preserve">1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BC2044">
        <w:rPr>
          <w:rFonts w:asciiTheme="majorBidi" w:hAnsiTheme="majorBidi" w:cstheme="majorBidi"/>
          <w:sz w:val="30"/>
          <w:szCs w:val="30"/>
        </w:rPr>
        <w:t xml:space="preserve">2561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C2044">
        <w:rPr>
          <w:rFonts w:asciiTheme="majorBidi" w:hAnsiTheme="majorBidi" w:cstheme="majorBidi"/>
          <w:sz w:val="30"/>
          <w:szCs w:val="30"/>
        </w:rPr>
        <w:t xml:space="preserve">30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BC2044">
        <w:rPr>
          <w:rFonts w:asciiTheme="majorBidi" w:hAnsiTheme="majorBidi" w:cstheme="majorBidi"/>
          <w:sz w:val="30"/>
          <w:szCs w:val="30"/>
        </w:rPr>
        <w:t xml:space="preserve">2563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BC2044">
        <w:rPr>
          <w:rFonts w:asciiTheme="majorBidi" w:hAnsiTheme="majorBidi" w:cstheme="majorBidi"/>
          <w:sz w:val="30"/>
          <w:szCs w:val="30"/>
        </w:rPr>
        <w:t xml:space="preserve">30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วัน สัญญาจะมีผลอีกคราวละ </w:t>
      </w:r>
      <w:r w:rsidRPr="00BC2044">
        <w:rPr>
          <w:rFonts w:asciiTheme="majorBidi" w:hAnsiTheme="majorBidi" w:cstheme="majorBidi"/>
          <w:sz w:val="30"/>
          <w:szCs w:val="30"/>
        </w:rPr>
        <w:t xml:space="preserve">1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ปี ปัจจุบันต่อสัญญาอัตโนมัติอีก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BC2044">
        <w:rPr>
          <w:rFonts w:asciiTheme="majorBidi" w:hAnsiTheme="majorBidi" w:cstheme="majorBidi"/>
          <w:sz w:val="30"/>
          <w:szCs w:val="30"/>
        </w:rPr>
        <w:t>2563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BC2044">
        <w:rPr>
          <w:rFonts w:asciiTheme="majorBidi" w:hAnsiTheme="majorBidi" w:cstheme="majorBidi"/>
          <w:sz w:val="30"/>
          <w:szCs w:val="30"/>
        </w:rPr>
        <w:t>30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</w:p>
    <w:p w14:paraId="132A1257" w14:textId="1F74578B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0E5637" w14:textId="77777777" w:rsidR="00BC2044" w:rsidRPr="00BC2044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C204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สัญญาผลิตและจัดจำหน่ายสินค้า</w:t>
      </w:r>
    </w:p>
    <w:p w14:paraId="510E682D" w14:textId="77777777" w:rsidR="00BC2044" w:rsidRPr="00BC2044" w:rsidRDefault="00BC2044" w:rsidP="00BC2044">
      <w:pPr>
        <w:rPr>
          <w:rFonts w:asciiTheme="majorBidi" w:hAnsiTheme="majorBidi" w:cstheme="majorBidi"/>
          <w:color w:val="FF0000"/>
          <w:sz w:val="30"/>
          <w:szCs w:val="30"/>
        </w:rPr>
      </w:pPr>
    </w:p>
    <w:p w14:paraId="30BF6B47" w14:textId="5347B1CC" w:rsidR="00BC2044" w:rsidRPr="00BC2044" w:rsidRDefault="00BC2044" w:rsidP="00BC2044">
      <w:pPr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ผลิตและจัดจำหน่ายสินค้ากับบริษัทที่เกี่ยวข้องกันแห่งหนึ่งเพื่อผลิตและจัดจำหน่ายเครื่องดื่มน้ำอัดลมภายใต้เครื่องหมายการค้า “เอส” บริษัทต้องปฏิบัติตามเงื่อนไขต่างๆ ที่กำหนดไว้ในสัญญา โดยสัญญามีระยะเวลา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 xml:space="preserve"> 3 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ปีนับตั้งแต่วันที่ 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 xml:space="preserve"> 6 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>เดือน สัญญาจะมีผลอีกคราวละ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 xml:space="preserve"> 3 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และได้มีการตกลงเข้าทำบันทึกเพิ่มเติมต่อท้ายสัญญาผลิตและจัดจำหน่าย เครื่องดื่มน้ำอัดลมภายใต้เครื่องหมายการค้า “เอส" เพื่อขยายพื้นที่การส่งออกสินค้าดังกล่าว ปัจจุบันต่อสัญญาอัตโนมัติตั้งแต่วันที่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BC2044">
        <w:rPr>
          <w:rFonts w:asciiTheme="majorBidi" w:hAnsiTheme="majorBidi" w:cstheme="majorBidi"/>
          <w:sz w:val="30"/>
          <w:szCs w:val="30"/>
        </w:rPr>
        <w:t>31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2044">
        <w:rPr>
          <w:rFonts w:asciiTheme="majorBidi" w:hAnsiTheme="majorBidi" w:cstheme="majorBidi"/>
          <w:sz w:val="30"/>
          <w:szCs w:val="30"/>
        </w:rPr>
        <w:t>2566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143EA7E5" w14:textId="24C11510" w:rsidR="0087278F" w:rsidRDefault="00D404FD" w:rsidP="00AD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800A7">
        <w:rPr>
          <w:rFonts w:ascii="Angsana New" w:hAnsi="Angsana New"/>
          <w:sz w:val="30"/>
          <w:szCs w:val="30"/>
        </w:rPr>
        <w:tab/>
      </w:r>
    </w:p>
    <w:p w14:paraId="13B0F218" w14:textId="1BF800AD" w:rsidR="00E02D41" w:rsidRPr="00206775" w:rsidRDefault="00E02D41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71400E" w:rsidRDefault="005704BD" w:rsidP="004D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8BF2B8" w14:textId="253847D7" w:rsidR="006C313C" w:rsidRPr="0092617E" w:rsidRDefault="00D54614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A36C3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D92800">
        <w:rPr>
          <w:rFonts w:ascii="Angsana New" w:hAnsi="Angsana New"/>
          <w:sz w:val="30"/>
          <w:szCs w:val="30"/>
        </w:rPr>
        <w:t xml:space="preserve">31 </w:t>
      </w:r>
      <w:r w:rsidR="00D92800">
        <w:rPr>
          <w:rFonts w:ascii="Angsana New" w:hAnsi="Angsana New" w:hint="cs"/>
          <w:sz w:val="30"/>
          <w:szCs w:val="30"/>
          <w:cs/>
        </w:rPr>
        <w:t>ธันวาคม</w:t>
      </w:r>
      <w:r w:rsidR="003C66EF" w:rsidRPr="00A36C3E">
        <w:rPr>
          <w:rFonts w:ascii="Angsana New" w:hAnsi="Angsana New" w:hint="cs"/>
          <w:sz w:val="30"/>
          <w:szCs w:val="30"/>
          <w:cs/>
        </w:rPr>
        <w:t xml:space="preserve"> </w:t>
      </w:r>
      <w:r w:rsidR="0099132B">
        <w:rPr>
          <w:rFonts w:ascii="Angsana New" w:hAnsi="Angsana New"/>
          <w:spacing w:val="-4"/>
          <w:sz w:val="30"/>
          <w:szCs w:val="30"/>
        </w:rPr>
        <w:t>256</w:t>
      </w:r>
      <w:r w:rsidR="000110CF">
        <w:rPr>
          <w:rFonts w:ascii="Angsana New" w:hAnsi="Angsana New"/>
          <w:spacing w:val="-4"/>
          <w:sz w:val="30"/>
          <w:szCs w:val="30"/>
        </w:rPr>
        <w:t>3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บริษัทมีภาระผูกพันจากคำสั่งซื้อสินค้ากับกิจการที่เกี่ยวข้องกันเป็นจำนวนเงิน </w:t>
      </w:r>
      <w:r w:rsidR="00B820AC">
        <w:rPr>
          <w:rFonts w:ascii="Angsana New" w:hAnsi="Angsana New"/>
          <w:spacing w:val="-4"/>
          <w:sz w:val="30"/>
          <w:szCs w:val="30"/>
        </w:rPr>
        <w:t>57.38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AC7D97" w:rsidRPr="00A36C3E">
        <w:rPr>
          <w:rFonts w:ascii="Angsana New" w:hAnsi="Angsana New"/>
          <w:spacing w:val="-4"/>
          <w:sz w:val="30"/>
          <w:szCs w:val="30"/>
        </w:rPr>
        <w:t xml:space="preserve"> </w:t>
      </w:r>
      <w:r w:rsidR="00E449C9" w:rsidRPr="00A36C3E">
        <w:rPr>
          <w:rFonts w:ascii="Angsana New" w:hAnsi="Angsana New"/>
          <w:spacing w:val="-4"/>
          <w:sz w:val="30"/>
          <w:szCs w:val="30"/>
        </w:rPr>
        <w:t>(</w:t>
      </w:r>
      <w:r w:rsidR="0099132B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กันยายน </w:t>
      </w:r>
      <w:r w:rsidR="0099132B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C3FE4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E310AF" w:rsidRPr="0059322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C7E7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593229" w:rsidRPr="00593229">
        <w:rPr>
          <w:rFonts w:ascii="Angsana New" w:hAnsi="Angsana New"/>
          <w:i/>
          <w:iCs/>
          <w:spacing w:val="-4"/>
          <w:sz w:val="30"/>
          <w:szCs w:val="30"/>
        </w:rPr>
        <w:t>242</w:t>
      </w:r>
      <w:r w:rsidR="00D92800" w:rsidRPr="0059322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593229" w:rsidRPr="00593229">
        <w:rPr>
          <w:rFonts w:ascii="Angsana New" w:hAnsi="Angsana New"/>
          <w:i/>
          <w:iCs/>
          <w:spacing w:val="-4"/>
          <w:sz w:val="30"/>
          <w:szCs w:val="30"/>
        </w:rPr>
        <w:t>51</w:t>
      </w:r>
      <w:r w:rsidR="00D9280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E449C9" w:rsidRPr="00A36C3E">
        <w:rPr>
          <w:rFonts w:ascii="Angsana New" w:hAnsi="Angsana New"/>
          <w:spacing w:val="-4"/>
          <w:sz w:val="30"/>
          <w:szCs w:val="30"/>
        </w:rPr>
        <w:t>)</w:t>
      </w:r>
      <w:r w:rsidR="00AD5CAC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AEB685F" w14:textId="77777777" w:rsidR="00AB5A5D" w:rsidRPr="009D506B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  <w:sectPr w:rsidR="00AB5A5D" w:rsidRPr="009D506B" w:rsidSect="00333A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019" w:bottom="576" w:left="1152" w:header="720" w:footer="720" w:gutter="0"/>
          <w:paperSrc w:first="15" w:other="15"/>
          <w:pgNumType w:start="12"/>
          <w:cols w:space="720"/>
          <w:titlePg/>
          <w:docGrid w:linePitch="245"/>
        </w:sectPr>
      </w:pPr>
    </w:p>
    <w:p w14:paraId="040FAABB" w14:textId="4E08A8CA" w:rsidR="008B6F23" w:rsidRPr="00D36B78" w:rsidRDefault="0092617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8B6F23">
        <w:rPr>
          <w:rFonts w:ascii="Angsana New" w:hAnsi="Angsana New"/>
          <w:b/>
          <w:bCs/>
          <w:sz w:val="30"/>
          <w:szCs w:val="30"/>
        </w:rPr>
        <w:tab/>
      </w:r>
      <w:r w:rsidR="008B6F23" w:rsidRPr="00D36B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68156D78" w14:textId="77777777" w:rsidR="008B6F23" w:rsidRPr="00001E34" w:rsidRDefault="008B6F23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37"/>
        <w:gridCol w:w="991"/>
        <w:gridCol w:w="272"/>
        <w:gridCol w:w="991"/>
        <w:gridCol w:w="269"/>
        <w:gridCol w:w="1084"/>
        <w:gridCol w:w="269"/>
        <w:gridCol w:w="994"/>
        <w:gridCol w:w="315"/>
        <w:gridCol w:w="922"/>
        <w:gridCol w:w="95"/>
        <w:gridCol w:w="145"/>
        <w:gridCol w:w="98"/>
        <w:gridCol w:w="959"/>
        <w:gridCol w:w="251"/>
        <w:gridCol w:w="1046"/>
        <w:gridCol w:w="237"/>
        <w:gridCol w:w="991"/>
        <w:gridCol w:w="237"/>
        <w:gridCol w:w="1107"/>
        <w:gridCol w:w="32"/>
        <w:gridCol w:w="205"/>
        <w:gridCol w:w="32"/>
        <w:gridCol w:w="971"/>
      </w:tblGrid>
      <w:tr w:rsidR="002E340A" w:rsidRPr="00001E34" w14:paraId="651B66EF" w14:textId="77777777" w:rsidTr="006A3DDB">
        <w:tc>
          <w:tcPr>
            <w:tcW w:w="670" w:type="pct"/>
          </w:tcPr>
          <w:p w14:paraId="191594E0" w14:textId="77777777" w:rsidR="004914D4" w:rsidRPr="00001E34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30" w:type="pct"/>
            <w:gridSpan w:val="23"/>
          </w:tcPr>
          <w:p w14:paraId="6BFD07A6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77C1D" w:rsidRPr="00001E34" w14:paraId="5D422EB7" w14:textId="77777777" w:rsidTr="006A3DDB">
        <w:tc>
          <w:tcPr>
            <w:tcW w:w="670" w:type="pct"/>
          </w:tcPr>
          <w:p w14:paraId="6748D3EF" w14:textId="77777777" w:rsidR="00D76882" w:rsidRPr="00001E34" w:rsidRDefault="00D76882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</w:tcPr>
          <w:p w14:paraId="6FF7745A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379C8E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14:paraId="077DB0CE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gridSpan w:val="3"/>
          </w:tcPr>
          <w:p w14:paraId="7BF491AC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0856537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09" w:type="pct"/>
          </w:tcPr>
          <w:p w14:paraId="4888D5B5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8" w:type="pct"/>
            <w:gridSpan w:val="5"/>
          </w:tcPr>
          <w:p w14:paraId="447B5BCB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B7D48D2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7" w:type="pct"/>
          </w:tcPr>
          <w:p w14:paraId="205F8478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7" w:type="pct"/>
            <w:gridSpan w:val="3"/>
          </w:tcPr>
          <w:p w14:paraId="0B69C3D1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7389E2B1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82" w:type="pct"/>
          </w:tcPr>
          <w:p w14:paraId="0BCAA23B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gridSpan w:val="5"/>
          </w:tcPr>
          <w:p w14:paraId="77BE63B5" w14:textId="77777777" w:rsidR="00EB3BAB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="00EB3BAB"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</w:p>
          <w:p w14:paraId="5E041262" w14:textId="77777777" w:rsidR="00D76882" w:rsidRPr="00001E34" w:rsidRDefault="00001E34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งวด</w:t>
            </w:r>
            <w:r w:rsidR="008F22BC" w:rsidRPr="00001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</w:t>
            </w:r>
            <w:r w:rsidR="00EB3BAB"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9A195E" w:rsidRPr="00001E34" w14:paraId="685F23C2" w14:textId="77777777" w:rsidTr="006A3DDB">
        <w:tc>
          <w:tcPr>
            <w:tcW w:w="670" w:type="pct"/>
          </w:tcPr>
          <w:p w14:paraId="4F06F8A6" w14:textId="77777777" w:rsidR="009A195E" w:rsidRPr="00001E34" w:rsidRDefault="009A195E" w:rsidP="009A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</w:tcPr>
          <w:p w14:paraId="597DCDCC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" w:type="pct"/>
          </w:tcPr>
          <w:p w14:paraId="4A4CEE9D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046ADF45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3" w:type="pct"/>
          </w:tcPr>
          <w:p w14:paraId="13041291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1E48F681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" w:type="pct"/>
          </w:tcPr>
          <w:p w14:paraId="702584AF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14:paraId="6A6014E6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9" w:type="pct"/>
          </w:tcPr>
          <w:p w14:paraId="030EA7FB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gridSpan w:val="2"/>
          </w:tcPr>
          <w:p w14:paraId="644EF54A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" w:type="pct"/>
            <w:gridSpan w:val="2"/>
          </w:tcPr>
          <w:p w14:paraId="4424FF10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</w:tcPr>
          <w:p w14:paraId="5A59D7DC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87" w:type="pct"/>
          </w:tcPr>
          <w:p w14:paraId="43BB04F6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" w:type="pct"/>
          </w:tcPr>
          <w:p w14:paraId="78BA3CBC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" w:type="pct"/>
          </w:tcPr>
          <w:p w14:paraId="1BB903AB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23CE64E8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82" w:type="pct"/>
          </w:tcPr>
          <w:p w14:paraId="4001CB15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14:paraId="1FD8C451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" w:type="pct"/>
            <w:gridSpan w:val="2"/>
          </w:tcPr>
          <w:p w14:paraId="59F0092D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689CF490" w14:textId="77777777" w:rsidR="009A195E" w:rsidRPr="00001E34" w:rsidRDefault="007B3352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A195E" w:rsidRPr="00001E34" w14:paraId="08A37A4B" w14:textId="77777777" w:rsidTr="006A3DDB">
        <w:tc>
          <w:tcPr>
            <w:tcW w:w="670" w:type="pct"/>
          </w:tcPr>
          <w:p w14:paraId="24EBB573" w14:textId="77777777" w:rsidR="009A195E" w:rsidRPr="00001E34" w:rsidRDefault="009A195E" w:rsidP="009A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</w:tcPr>
          <w:p w14:paraId="019CCCCE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4" w:type="pct"/>
          </w:tcPr>
          <w:p w14:paraId="7769AE02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2C458541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" w:type="pct"/>
          </w:tcPr>
          <w:p w14:paraId="0215DDAB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1BE58E70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" w:type="pct"/>
          </w:tcPr>
          <w:p w14:paraId="509623B3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14:paraId="2AE45FAC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" w:type="pct"/>
          </w:tcPr>
          <w:p w14:paraId="16371491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gridSpan w:val="2"/>
          </w:tcPr>
          <w:p w14:paraId="5A1CB24D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pct"/>
            <w:gridSpan w:val="2"/>
          </w:tcPr>
          <w:p w14:paraId="19F11395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</w:tcPr>
          <w:p w14:paraId="50890C47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7" w:type="pct"/>
          </w:tcPr>
          <w:p w14:paraId="34A8CEC5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14:paraId="4B112046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" w:type="pct"/>
          </w:tcPr>
          <w:p w14:paraId="6B100CEC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61CC9E5D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" w:type="pct"/>
          </w:tcPr>
          <w:p w14:paraId="01E42D88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14:paraId="29B3626B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" w:type="pct"/>
            <w:gridSpan w:val="2"/>
          </w:tcPr>
          <w:p w14:paraId="61D37C90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095E7B0E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77C1D" w:rsidRPr="00001E34" w14:paraId="2BFB2035" w14:textId="77777777" w:rsidTr="006A3DDB">
        <w:tc>
          <w:tcPr>
            <w:tcW w:w="670" w:type="pct"/>
          </w:tcPr>
          <w:p w14:paraId="02973730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</w:tcPr>
          <w:p w14:paraId="7E2CD8CB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" w:type="pct"/>
          </w:tcPr>
          <w:p w14:paraId="1985D1F8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7" w:type="pct"/>
            <w:gridSpan w:val="19"/>
          </w:tcPr>
          <w:p w14:paraId="3DD4E8FE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B77C1D" w:rsidRPr="00001E34" w14:paraId="167E6220" w14:textId="77777777" w:rsidTr="006A3DDB">
        <w:tc>
          <w:tcPr>
            <w:tcW w:w="670" w:type="pct"/>
          </w:tcPr>
          <w:p w14:paraId="5C0F531D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เพ็ทฟอร์ม </w:t>
            </w:r>
          </w:p>
        </w:tc>
        <w:tc>
          <w:tcPr>
            <w:tcW w:w="343" w:type="pct"/>
          </w:tcPr>
          <w:p w14:paraId="52F472C6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" w:type="pct"/>
          </w:tcPr>
          <w:p w14:paraId="06E3FDB6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7388D22E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62F42F36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4CC4183D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19E2AC09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14:paraId="27EEA0E0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</w:tcPr>
          <w:p w14:paraId="089E6F6B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9" w:type="pct"/>
          </w:tcPr>
          <w:p w14:paraId="41251EA2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" w:type="pct"/>
            <w:gridSpan w:val="2"/>
          </w:tcPr>
          <w:p w14:paraId="4815009F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" w:type="pct"/>
            <w:gridSpan w:val="2"/>
          </w:tcPr>
          <w:p w14:paraId="68C5B072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</w:tcPr>
          <w:p w14:paraId="030EF9B5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14:paraId="708E44A1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1CEBD751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1EB00E87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632A0B2F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14:paraId="5EFC087A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  <w:gridSpan w:val="2"/>
          </w:tcPr>
          <w:p w14:paraId="05DE1A93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7" w:type="pct"/>
            <w:gridSpan w:val="2"/>
          </w:tcPr>
          <w:p w14:paraId="34AE1C3F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8B7" w:rsidRPr="00001E34" w14:paraId="4BEAA8FC" w14:textId="77777777" w:rsidTr="006A3DDB">
        <w:tc>
          <w:tcPr>
            <w:tcW w:w="670" w:type="pct"/>
          </w:tcPr>
          <w:p w14:paraId="098712CF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  <w:cs/>
              </w:rPr>
              <w:t xml:space="preserve">   (ไทยแลนด์)</w:t>
            </w:r>
            <w:r w:rsidRPr="00001E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01E34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43" w:type="pct"/>
          </w:tcPr>
          <w:p w14:paraId="1DE956FC" w14:textId="3099849A" w:rsidR="004A48B7" w:rsidRPr="00001E34" w:rsidRDefault="00773DC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D0D0D"/>
                <w:sz w:val="28"/>
                <w:szCs w:val="28"/>
              </w:rPr>
              <w:t>40</w:t>
            </w:r>
          </w:p>
        </w:tc>
        <w:tc>
          <w:tcPr>
            <w:tcW w:w="94" w:type="pct"/>
          </w:tcPr>
          <w:p w14:paraId="1BBAB57A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43" w:type="pct"/>
          </w:tcPr>
          <w:p w14:paraId="64D0B813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D0D0D"/>
                <w:sz w:val="28"/>
                <w:szCs w:val="28"/>
              </w:rPr>
              <w:t>40</w:t>
            </w:r>
          </w:p>
        </w:tc>
        <w:tc>
          <w:tcPr>
            <w:tcW w:w="93" w:type="pct"/>
          </w:tcPr>
          <w:p w14:paraId="363297EE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75" w:type="pct"/>
          </w:tcPr>
          <w:p w14:paraId="4DFB55EF" w14:textId="168EDB0D" w:rsidR="004A48B7" w:rsidRPr="00001E34" w:rsidRDefault="00773DC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79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93" w:type="pct"/>
          </w:tcPr>
          <w:p w14:paraId="3E1C8ED0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  <w:highlight w:val="green"/>
              </w:rPr>
            </w:pPr>
          </w:p>
        </w:tc>
        <w:tc>
          <w:tcPr>
            <w:tcW w:w="344" w:type="pct"/>
          </w:tcPr>
          <w:p w14:paraId="689F84FF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109" w:type="pct"/>
          </w:tcPr>
          <w:p w14:paraId="4ABE16C2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19" w:type="pct"/>
            <w:tcBorders>
              <w:bottom w:val="double" w:sz="4" w:space="0" w:color="auto"/>
            </w:tcBorders>
          </w:tcPr>
          <w:p w14:paraId="797BEE6F" w14:textId="7A0A1BE6" w:rsidR="004A48B7" w:rsidRPr="00001E34" w:rsidRDefault="00773DC6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83" w:type="pct"/>
            <w:gridSpan w:val="2"/>
          </w:tcPr>
          <w:p w14:paraId="22770FFD" w14:textId="77777777" w:rsidR="004A48B7" w:rsidRPr="00001E34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6" w:type="pct"/>
            <w:gridSpan w:val="2"/>
            <w:tcBorders>
              <w:bottom w:val="double" w:sz="4" w:space="0" w:color="auto"/>
            </w:tcBorders>
          </w:tcPr>
          <w:p w14:paraId="4CAD1388" w14:textId="77777777" w:rsidR="004A48B7" w:rsidRPr="00001E34" w:rsidRDefault="004A48B7" w:rsidP="0081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2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87" w:type="pct"/>
          </w:tcPr>
          <w:p w14:paraId="26D33235" w14:textId="77777777" w:rsidR="004A48B7" w:rsidRPr="00001E34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  <w:shd w:val="clear" w:color="auto" w:fill="FFFFFF"/>
          </w:tcPr>
          <w:p w14:paraId="0F39E104" w14:textId="02A2B575" w:rsidR="004A48B7" w:rsidRPr="00001E34" w:rsidRDefault="00773DC6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835,927</w:t>
            </w:r>
          </w:p>
        </w:tc>
        <w:tc>
          <w:tcPr>
            <w:tcW w:w="82" w:type="pct"/>
            <w:shd w:val="clear" w:color="auto" w:fill="FFFFFF"/>
          </w:tcPr>
          <w:p w14:paraId="3A7A0E0D" w14:textId="77777777" w:rsidR="004A48B7" w:rsidRPr="00001E34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  <w:shd w:val="clear" w:color="auto" w:fill="FFFFFF"/>
          </w:tcPr>
          <w:p w14:paraId="7779DA04" w14:textId="77777777" w:rsidR="004A48B7" w:rsidRPr="00001E34" w:rsidRDefault="00E356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802</w:t>
            </w:r>
            <w:r w:rsidR="0071670A" w:rsidRPr="00001E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82" w:type="pct"/>
            <w:shd w:val="clear" w:color="auto" w:fill="FFFFFF"/>
          </w:tcPr>
          <w:p w14:paraId="18ADCEBB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5EE09866" w14:textId="77777777" w:rsidR="004A48B7" w:rsidRPr="00001E34" w:rsidRDefault="002347F5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2" w:type="pct"/>
            <w:gridSpan w:val="2"/>
          </w:tcPr>
          <w:p w14:paraId="6943714C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347" w:type="pct"/>
            <w:gridSpan w:val="2"/>
            <w:tcBorders>
              <w:bottom w:val="double" w:sz="4" w:space="0" w:color="auto"/>
            </w:tcBorders>
          </w:tcPr>
          <w:p w14:paraId="5B5E4E32" w14:textId="77777777" w:rsidR="004A48B7" w:rsidRPr="00001E34" w:rsidRDefault="0071670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46196B4" w14:textId="77777777" w:rsidR="005F6FF5" w:rsidRPr="00001E34" w:rsidRDefault="005F6FF5" w:rsidP="008B6F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6"/>
        <w:gridCol w:w="236"/>
        <w:gridCol w:w="1007"/>
        <w:gridCol w:w="266"/>
        <w:gridCol w:w="1045"/>
        <w:gridCol w:w="266"/>
        <w:gridCol w:w="1022"/>
        <w:gridCol w:w="237"/>
        <w:gridCol w:w="1025"/>
        <w:gridCol w:w="266"/>
        <w:gridCol w:w="996"/>
        <w:gridCol w:w="266"/>
        <w:gridCol w:w="1077"/>
        <w:gridCol w:w="266"/>
        <w:gridCol w:w="993"/>
      </w:tblGrid>
      <w:tr w:rsidR="004914D4" w:rsidRPr="00001E34" w14:paraId="237666CB" w14:textId="77777777" w:rsidTr="006A3DDB">
        <w:tc>
          <w:tcPr>
            <w:tcW w:w="1528" w:type="pct"/>
          </w:tcPr>
          <w:p w14:paraId="2EDF31FC" w14:textId="77777777" w:rsidR="004914D4" w:rsidRPr="00001E34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72" w:type="pct"/>
            <w:gridSpan w:val="15"/>
          </w:tcPr>
          <w:p w14:paraId="438D6C09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D9C" w:rsidRPr="00001E34" w14:paraId="5E5FC7A8" w14:textId="77777777" w:rsidTr="006A3DDB">
        <w:tc>
          <w:tcPr>
            <w:tcW w:w="1528" w:type="pct"/>
          </w:tcPr>
          <w:p w14:paraId="10524534" w14:textId="77777777" w:rsidR="004914D4" w:rsidRPr="00001E34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gridSpan w:val="3"/>
          </w:tcPr>
          <w:p w14:paraId="3F358BFF" w14:textId="77777777" w:rsidR="00E80C1A" w:rsidRPr="00001E34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044880A5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92" w:type="pct"/>
          </w:tcPr>
          <w:p w14:paraId="6C7BE699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pct"/>
            <w:gridSpan w:val="3"/>
          </w:tcPr>
          <w:p w14:paraId="684A5F4F" w14:textId="77777777" w:rsidR="00E80C1A" w:rsidRPr="00001E34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083750EA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82" w:type="pct"/>
          </w:tcPr>
          <w:p w14:paraId="4D27D41C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pct"/>
            <w:gridSpan w:val="3"/>
          </w:tcPr>
          <w:p w14:paraId="0C010B5E" w14:textId="77777777" w:rsidR="00E80C1A" w:rsidRPr="00001E34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1F1DDCC8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2" w:type="pct"/>
          </w:tcPr>
          <w:p w14:paraId="57ABB102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pct"/>
            <w:gridSpan w:val="3"/>
          </w:tcPr>
          <w:p w14:paraId="601BFD74" w14:textId="77777777" w:rsidR="00942DFA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E80C1A" w:rsidRPr="00001E34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</w:p>
          <w:p w14:paraId="098F6D46" w14:textId="2CD73C22" w:rsidR="004914D4" w:rsidRPr="00001E34" w:rsidRDefault="00E80C1A" w:rsidP="0094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71670A" w:rsidRPr="00001E3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7B3352" w:rsidRPr="00001E34" w14:paraId="6AC79B98" w14:textId="77777777" w:rsidTr="006A3DDB">
        <w:tc>
          <w:tcPr>
            <w:tcW w:w="1528" w:type="pct"/>
          </w:tcPr>
          <w:p w14:paraId="1B7B5ED6" w14:textId="77777777" w:rsidR="007B3352" w:rsidRPr="00001E34" w:rsidRDefault="007B3352" w:rsidP="007B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6" w:type="pct"/>
          </w:tcPr>
          <w:p w14:paraId="66F1F34F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" w:type="pct"/>
          </w:tcPr>
          <w:p w14:paraId="6B10070C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60EB4008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2" w:type="pct"/>
          </w:tcPr>
          <w:p w14:paraId="3C0469AB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14:paraId="10569B24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" w:type="pct"/>
          </w:tcPr>
          <w:p w14:paraId="658A7BA2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0CB5E19A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82" w:type="pct"/>
          </w:tcPr>
          <w:p w14:paraId="389C8C11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5" w:type="pct"/>
          </w:tcPr>
          <w:p w14:paraId="68B627B6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" w:type="pct"/>
          </w:tcPr>
          <w:p w14:paraId="2F1E7285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14:paraId="3E1C2664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2" w:type="pct"/>
          </w:tcPr>
          <w:p w14:paraId="58F9AE82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7DA88571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" w:type="pct"/>
          </w:tcPr>
          <w:p w14:paraId="4514468C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14:paraId="35E3447F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B3352" w:rsidRPr="00001E34" w14:paraId="1F6A7B72" w14:textId="77777777" w:rsidTr="006A3DDB">
        <w:tc>
          <w:tcPr>
            <w:tcW w:w="1528" w:type="pct"/>
          </w:tcPr>
          <w:p w14:paraId="06A8FFCC" w14:textId="77777777" w:rsidR="007B3352" w:rsidRPr="00001E34" w:rsidRDefault="007B3352" w:rsidP="007B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6" w:type="pct"/>
          </w:tcPr>
          <w:p w14:paraId="1C69E60A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" w:type="pct"/>
          </w:tcPr>
          <w:p w14:paraId="25AAD890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2642D85E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" w:type="pct"/>
          </w:tcPr>
          <w:p w14:paraId="6D734FA2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14:paraId="7BC2F09C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" w:type="pct"/>
          </w:tcPr>
          <w:p w14:paraId="00958D22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0453F998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" w:type="pct"/>
          </w:tcPr>
          <w:p w14:paraId="249ADE17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5" w:type="pct"/>
          </w:tcPr>
          <w:p w14:paraId="6446DB39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" w:type="pct"/>
          </w:tcPr>
          <w:p w14:paraId="0D550379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14:paraId="1172E804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" w:type="pct"/>
          </w:tcPr>
          <w:p w14:paraId="003B97A1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0934BB7B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" w:type="pct"/>
          </w:tcPr>
          <w:p w14:paraId="470915CE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14:paraId="429669ED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26926" w:rsidRPr="00001E34" w14:paraId="524D4A8C" w14:textId="77777777" w:rsidTr="006A3DDB">
        <w:tc>
          <w:tcPr>
            <w:tcW w:w="1528" w:type="pct"/>
          </w:tcPr>
          <w:p w14:paraId="530E8FCB" w14:textId="77777777" w:rsidR="00D26926" w:rsidRPr="00001E34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gridSpan w:val="3"/>
          </w:tcPr>
          <w:p w14:paraId="70AF2E3E" w14:textId="77777777" w:rsidR="00D26926" w:rsidRPr="00001E34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" w:type="pct"/>
          </w:tcPr>
          <w:p w14:paraId="0B8DF604" w14:textId="77777777" w:rsidR="00D26926" w:rsidRPr="00001E34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4" w:type="pct"/>
            <w:gridSpan w:val="11"/>
          </w:tcPr>
          <w:p w14:paraId="6023A3BC" w14:textId="77777777" w:rsidR="00D26926" w:rsidRPr="00001E34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4A48B7" w:rsidRPr="00001E34" w14:paraId="2C50A7DA" w14:textId="77777777" w:rsidTr="006A3DDB">
        <w:tc>
          <w:tcPr>
            <w:tcW w:w="1528" w:type="pct"/>
          </w:tcPr>
          <w:p w14:paraId="7A31C23C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เพ็ทฟอร์ม (ไทยแลนด์) จำกัด</w:t>
            </w:r>
          </w:p>
        </w:tc>
        <w:tc>
          <w:tcPr>
            <w:tcW w:w="366" w:type="pct"/>
          </w:tcPr>
          <w:p w14:paraId="61F56EC8" w14:textId="008B6559" w:rsidR="004A48B7" w:rsidRPr="00001E34" w:rsidRDefault="002B3770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82" w:type="pct"/>
          </w:tcPr>
          <w:p w14:paraId="1FA7D995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0552E453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2" w:type="pct"/>
          </w:tcPr>
          <w:p w14:paraId="580E0AA9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14:paraId="2DBBCC50" w14:textId="514517A2" w:rsidR="004A48B7" w:rsidRPr="00001E34" w:rsidRDefault="002B3770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8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92" w:type="pct"/>
          </w:tcPr>
          <w:p w14:paraId="1899E784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63536D3F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82" w:type="pct"/>
          </w:tcPr>
          <w:p w14:paraId="1292EFDE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5" w:type="pct"/>
            <w:tcBorders>
              <w:bottom w:val="double" w:sz="4" w:space="0" w:color="auto"/>
            </w:tcBorders>
          </w:tcPr>
          <w:p w14:paraId="2A08D34B" w14:textId="32F70005" w:rsidR="004A48B7" w:rsidRPr="00001E34" w:rsidRDefault="002B3770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2" w:type="pct"/>
          </w:tcPr>
          <w:p w14:paraId="2F9EAE34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</w:tcPr>
          <w:p w14:paraId="758DBF14" w14:textId="77777777" w:rsidR="004A48B7" w:rsidRPr="00001E34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2" w:type="pct"/>
          </w:tcPr>
          <w:p w14:paraId="59E85953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14:paraId="41B7B71E" w14:textId="77777777" w:rsidR="004A48B7" w:rsidRPr="00001E34" w:rsidRDefault="002347F5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3FF8DE4D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49751919" w14:textId="77777777" w:rsidR="004A48B7" w:rsidRPr="00001E34" w:rsidRDefault="0071670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D4432E2" w14:textId="77777777" w:rsidR="00D1574E" w:rsidRPr="00001E34" w:rsidRDefault="00D1574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C60D607" w14:textId="68C89ABA" w:rsidR="00D3318E" w:rsidRPr="00001E34" w:rsidRDefault="00D3318E" w:rsidP="00D331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9"/>
          <w:szCs w:val="29"/>
        </w:rPr>
      </w:pPr>
      <w:r w:rsidRPr="00001E34">
        <w:rPr>
          <w:rFonts w:asciiTheme="majorBidi" w:hAnsiTheme="majorBidi" w:cstheme="majorBidi"/>
          <w:sz w:val="29"/>
          <w:szCs w:val="29"/>
          <w:cs/>
        </w:rPr>
        <w:t xml:space="preserve">บริษัท เพ็ทฟอร์ม (ไทยแลนด์) จำกัด </w:t>
      </w:r>
      <w:r w:rsidR="00E47AD2">
        <w:rPr>
          <w:rFonts w:asciiTheme="majorBidi" w:hAnsiTheme="majorBidi" w:cstheme="majorBidi" w:hint="cs"/>
          <w:sz w:val="29"/>
          <w:szCs w:val="29"/>
          <w:cs/>
        </w:rPr>
        <w:t>จดทะเบียนจัดตั้งและ</w:t>
      </w:r>
      <w:r w:rsidRPr="00001E34">
        <w:rPr>
          <w:rFonts w:asciiTheme="majorBidi" w:hAnsiTheme="majorBidi" w:cstheme="majorBidi"/>
          <w:sz w:val="29"/>
          <w:szCs w:val="29"/>
          <w:cs/>
        </w:rPr>
        <w:t>ดำเนินธุรกิจในประเทศไทยและดำเนินธุรกิจหลักเกี่ยวกับการผลิตและจัดจำหน่ายพลาสติกขึ้นรูปขวด ฝาจุกเกลียวและขวดพลาสติก ซึ่งบริษัทร่วมนี้ไม่ได้จดทะเบียนในตลาดหลักทรัพย์ ดังนั้นจึงไม่มีราคาที่เปิดเผยต่อสาธารณชน</w:t>
      </w:r>
    </w:p>
    <w:p w14:paraId="19FFA0CA" w14:textId="77777777" w:rsidR="00D3318E" w:rsidRDefault="00D3318E" w:rsidP="00D3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9"/>
          <w:szCs w:val="29"/>
        </w:rPr>
        <w:sectPr w:rsidR="00D3318E">
          <w:pgSz w:w="16834" w:h="11909" w:orient="landscape"/>
          <w:pgMar w:top="691" w:right="904" w:bottom="576" w:left="1152" w:header="720" w:footer="720" w:gutter="0"/>
          <w:paperSrc w:first="15" w:other="15"/>
          <w:cols w:space="720"/>
        </w:sectPr>
      </w:pPr>
    </w:p>
    <w:p w14:paraId="0D0AE78B" w14:textId="77777777" w:rsidR="00495998" w:rsidRPr="00495998" w:rsidRDefault="0092617E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495998" w:rsidRPr="0049599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6616542" w14:textId="77777777" w:rsidR="00495998" w:rsidRPr="00495998" w:rsidRDefault="00495998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1"/>
        <w:jc w:val="thaiDistribute"/>
        <w:rPr>
          <w:rFonts w:ascii="Angsana New" w:hAnsi="Angsana New"/>
          <w:sz w:val="14"/>
          <w:szCs w:val="14"/>
        </w:rPr>
      </w:pPr>
    </w:p>
    <w:tbl>
      <w:tblPr>
        <w:tblW w:w="144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50"/>
        <w:gridCol w:w="2362"/>
        <w:gridCol w:w="191"/>
        <w:gridCol w:w="990"/>
        <w:gridCol w:w="270"/>
        <w:gridCol w:w="1080"/>
        <w:gridCol w:w="180"/>
        <w:gridCol w:w="1080"/>
        <w:gridCol w:w="209"/>
        <w:gridCol w:w="7"/>
        <w:gridCol w:w="1000"/>
        <w:gridCol w:w="189"/>
        <w:gridCol w:w="997"/>
        <w:gridCol w:w="223"/>
        <w:gridCol w:w="1000"/>
        <w:gridCol w:w="180"/>
        <w:gridCol w:w="1043"/>
        <w:gridCol w:w="180"/>
        <w:gridCol w:w="1070"/>
      </w:tblGrid>
      <w:tr w:rsidR="00495998" w:rsidRPr="00C31162" w14:paraId="2672BDDA" w14:textId="77777777" w:rsidTr="00C31162">
        <w:trPr>
          <w:cantSplit/>
          <w:tblHeader/>
        </w:trPr>
        <w:tc>
          <w:tcPr>
            <w:tcW w:w="2150" w:type="dxa"/>
            <w:vAlign w:val="center"/>
            <w:hideMark/>
          </w:tcPr>
          <w:p w14:paraId="117683C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2" w:type="dxa"/>
            <w:vAlign w:val="center"/>
            <w:hideMark/>
          </w:tcPr>
          <w:p w14:paraId="0AAAF57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1" w:type="dxa"/>
          </w:tcPr>
          <w:p w14:paraId="5B978D3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698" w:type="dxa"/>
            <w:gridSpan w:val="16"/>
            <w:hideMark/>
          </w:tcPr>
          <w:p w14:paraId="6011D05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3351D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495998" w:rsidRPr="00C31162" w14:paraId="4E148506" w14:textId="77777777" w:rsidTr="00C31162">
        <w:trPr>
          <w:cantSplit/>
          <w:tblHeader/>
        </w:trPr>
        <w:tc>
          <w:tcPr>
            <w:tcW w:w="2150" w:type="dxa"/>
            <w:vAlign w:val="center"/>
            <w:hideMark/>
          </w:tcPr>
          <w:p w14:paraId="1AEA0DA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362" w:type="dxa"/>
            <w:vAlign w:val="center"/>
            <w:hideMark/>
          </w:tcPr>
          <w:p w14:paraId="643DCF22" w14:textId="77777777" w:rsidR="009F5500" w:rsidRPr="003351D6" w:rsidRDefault="009F5500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201B18D0" w14:textId="1B3BE7F1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91" w:type="dxa"/>
          </w:tcPr>
          <w:p w14:paraId="4A93A62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40" w:type="dxa"/>
            <w:gridSpan w:val="3"/>
            <w:hideMark/>
          </w:tcPr>
          <w:p w14:paraId="1D940A93" w14:textId="77777777" w:rsidR="009F5500" w:rsidRPr="003351D6" w:rsidRDefault="009F5500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1D5AD22F" w14:textId="7657B3A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03E13A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296" w:type="dxa"/>
            <w:gridSpan w:val="4"/>
          </w:tcPr>
          <w:p w14:paraId="1D9AC0A6" w14:textId="77777777" w:rsidR="009F5500" w:rsidRPr="003351D6" w:rsidRDefault="009F5500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288447C2" w14:textId="53667B73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9" w:type="dxa"/>
          </w:tcPr>
          <w:p w14:paraId="75C1946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gridSpan w:val="3"/>
          </w:tcPr>
          <w:p w14:paraId="4ACFA6B9" w14:textId="77777777" w:rsidR="009F5500" w:rsidRPr="003351D6" w:rsidRDefault="009F5500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1E66EC5E" w14:textId="54DD59EC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ราคาทุน</w:t>
            </w:r>
          </w:p>
        </w:tc>
        <w:tc>
          <w:tcPr>
            <w:tcW w:w="180" w:type="dxa"/>
          </w:tcPr>
          <w:p w14:paraId="6D86876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293" w:type="dxa"/>
            <w:gridSpan w:val="3"/>
          </w:tcPr>
          <w:p w14:paraId="01D56603" w14:textId="77777777" w:rsidR="009F5500" w:rsidRPr="003351D6" w:rsidRDefault="009F5500" w:rsidP="009F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เงินปันผลสำหรับ</w:t>
            </w:r>
          </w:p>
          <w:p w14:paraId="5D0619B1" w14:textId="72B7201B" w:rsidR="00495998" w:rsidRPr="003351D6" w:rsidRDefault="009F5500" w:rsidP="009F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งวดสามเดือนสิ้นสุดวันที่</w:t>
            </w:r>
          </w:p>
        </w:tc>
      </w:tr>
      <w:tr w:rsidR="003351D6" w:rsidRPr="00C31162" w14:paraId="3575BADF" w14:textId="77777777" w:rsidTr="009F5500">
        <w:trPr>
          <w:cantSplit/>
          <w:trHeight w:val="389"/>
          <w:tblHeader/>
        </w:trPr>
        <w:tc>
          <w:tcPr>
            <w:tcW w:w="2150" w:type="dxa"/>
          </w:tcPr>
          <w:p w14:paraId="74EFBF7D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62" w:type="dxa"/>
          </w:tcPr>
          <w:p w14:paraId="2C9220B6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1" w:type="dxa"/>
          </w:tcPr>
          <w:p w14:paraId="7CFDBB28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2D01F3F4" w14:textId="70DD1396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3EF8AC63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64FA1626" w14:textId="6C45534E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693094E1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07CC7D38" w14:textId="3A99D43E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16" w:type="dxa"/>
            <w:gridSpan w:val="2"/>
          </w:tcPr>
          <w:p w14:paraId="4AEC7C06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6D5ED23C" w14:textId="3A702092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9" w:type="dxa"/>
          </w:tcPr>
          <w:p w14:paraId="69B442C1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7" w:type="dxa"/>
          </w:tcPr>
          <w:p w14:paraId="4371C2CD" w14:textId="7A9E56E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3" w:type="dxa"/>
          </w:tcPr>
          <w:p w14:paraId="7E4B0065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1E5B1F4D" w14:textId="2778E244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28CC8326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48D008CB" w14:textId="638D186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6FEE323A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</w:tcPr>
          <w:p w14:paraId="2009DD26" w14:textId="36EE0F1F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95998" w:rsidRPr="00C31162" w14:paraId="270C7B86" w14:textId="77777777" w:rsidTr="009F5500">
        <w:trPr>
          <w:cantSplit/>
          <w:trHeight w:val="389"/>
          <w:tblHeader/>
        </w:trPr>
        <w:tc>
          <w:tcPr>
            <w:tcW w:w="2150" w:type="dxa"/>
          </w:tcPr>
          <w:p w14:paraId="04401C5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62" w:type="dxa"/>
          </w:tcPr>
          <w:p w14:paraId="2A8BCAF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1" w:type="dxa"/>
          </w:tcPr>
          <w:p w14:paraId="4FF6104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2DDBC75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P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37A3F7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63E2D981" w14:textId="5D5AC766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0BF190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0E311D3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P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6" w:type="dxa"/>
            <w:gridSpan w:val="2"/>
          </w:tcPr>
          <w:p w14:paraId="0D3A3C0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0E1E37E8" w14:textId="6F61F0CC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9" w:type="dxa"/>
          </w:tcPr>
          <w:p w14:paraId="385384D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7" w:type="dxa"/>
          </w:tcPr>
          <w:p w14:paraId="771B0EF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P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3" w:type="dxa"/>
          </w:tcPr>
          <w:p w14:paraId="641A90D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6A338A67" w14:textId="3F307C8A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6518CC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11917AD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P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52262D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</w:tcPr>
          <w:p w14:paraId="6335EE8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Pr="003351D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495998" w:rsidRPr="00C31162" w14:paraId="779226E9" w14:textId="77777777" w:rsidTr="00C31162">
        <w:trPr>
          <w:cantSplit/>
          <w:trHeight w:val="389"/>
          <w:tblHeader/>
        </w:trPr>
        <w:tc>
          <w:tcPr>
            <w:tcW w:w="2150" w:type="dxa"/>
          </w:tcPr>
          <w:p w14:paraId="24EB8C4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62" w:type="dxa"/>
          </w:tcPr>
          <w:p w14:paraId="7B71A6B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1" w:type="dxa"/>
          </w:tcPr>
          <w:p w14:paraId="5216487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40" w:type="dxa"/>
            <w:gridSpan w:val="3"/>
            <w:hideMark/>
          </w:tcPr>
          <w:p w14:paraId="3BE628A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351D6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07B1CC4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7178" w:type="dxa"/>
            <w:gridSpan w:val="12"/>
            <w:hideMark/>
          </w:tcPr>
          <w:p w14:paraId="4AF6C28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495998" w:rsidRPr="00C31162" w14:paraId="48712E38" w14:textId="77777777" w:rsidTr="009F5500">
        <w:trPr>
          <w:cantSplit/>
        </w:trPr>
        <w:tc>
          <w:tcPr>
            <w:tcW w:w="2150" w:type="dxa"/>
            <w:hideMark/>
          </w:tcPr>
          <w:p w14:paraId="3CEB9F5F" w14:textId="77777777" w:rsidR="00495998" w:rsidRPr="003351D6" w:rsidRDefault="00495998" w:rsidP="00495998">
            <w:pPr>
              <w:spacing w:line="240" w:lineRule="auto"/>
              <w:ind w:left="12" w:right="-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362" w:type="dxa"/>
          </w:tcPr>
          <w:p w14:paraId="364DDA8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91" w:type="dxa"/>
          </w:tcPr>
          <w:p w14:paraId="63C6214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42F844C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4973CD9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7AA36D1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6A9C73D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0F1464A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16" w:type="dxa"/>
            <w:gridSpan w:val="2"/>
          </w:tcPr>
          <w:p w14:paraId="1C66564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1D09969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9" w:type="dxa"/>
          </w:tcPr>
          <w:p w14:paraId="13E24DA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</w:tcPr>
          <w:p w14:paraId="6BC91D9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23" w:type="dxa"/>
          </w:tcPr>
          <w:p w14:paraId="1D80E64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750DE84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1960E5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64B1125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7818B12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</w:tcPr>
          <w:p w14:paraId="6650E51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495998" w:rsidRPr="00C31162" w14:paraId="59D87F37" w14:textId="77777777" w:rsidTr="009F5500">
        <w:trPr>
          <w:cantSplit/>
        </w:trPr>
        <w:tc>
          <w:tcPr>
            <w:tcW w:w="2150" w:type="dxa"/>
            <w:hideMark/>
          </w:tcPr>
          <w:p w14:paraId="3907012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บริษัท เสริมสุข โฮลดิ้งส์ จำกัด</w:t>
            </w:r>
          </w:p>
        </w:tc>
        <w:tc>
          <w:tcPr>
            <w:tcW w:w="2362" w:type="dxa"/>
            <w:hideMark/>
          </w:tcPr>
          <w:p w14:paraId="5CC3CA5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การลงทุนและถือหุ้นใน</w:t>
            </w:r>
            <w:r w:rsidRPr="003351D6">
              <w:rPr>
                <w:rFonts w:ascii="Angsana New" w:hAnsi="Angsana New"/>
                <w:sz w:val="28"/>
                <w:szCs w:val="28"/>
                <w:cs/>
              </w:rPr>
              <w:br/>
              <w:t>บริษัทอื่น</w:t>
            </w:r>
          </w:p>
        </w:tc>
        <w:tc>
          <w:tcPr>
            <w:tcW w:w="191" w:type="dxa"/>
          </w:tcPr>
          <w:p w14:paraId="5E3787D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1363EB9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B521CE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182BBF5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157EBA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4F771D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3D6B2E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7E99F61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73820C8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216" w:type="dxa"/>
            <w:gridSpan w:val="2"/>
          </w:tcPr>
          <w:p w14:paraId="5F28220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hideMark/>
          </w:tcPr>
          <w:p w14:paraId="21ADAE2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EFDBDB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89" w:type="dxa"/>
          </w:tcPr>
          <w:p w14:paraId="0764094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</w:tcPr>
          <w:p w14:paraId="23C381B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E541C6E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223" w:type="dxa"/>
          </w:tcPr>
          <w:p w14:paraId="1BD35E5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hideMark/>
          </w:tcPr>
          <w:p w14:paraId="16D7C45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6E93298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80" w:type="dxa"/>
          </w:tcPr>
          <w:p w14:paraId="1EADBCB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0A2CD49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74E4ECE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80" w:type="dxa"/>
          </w:tcPr>
          <w:p w14:paraId="0D61A61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70" w:type="dxa"/>
            <w:hideMark/>
          </w:tcPr>
          <w:p w14:paraId="762DE5DE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/>
              </w:rPr>
              <w:br w:type="textWrapping" w:clear="all"/>
              <w:t>-</w:t>
            </w:r>
          </w:p>
        </w:tc>
      </w:tr>
      <w:tr w:rsidR="00495998" w:rsidRPr="00C31162" w14:paraId="6D39B905" w14:textId="77777777" w:rsidTr="009F5500">
        <w:trPr>
          <w:cantSplit/>
        </w:trPr>
        <w:tc>
          <w:tcPr>
            <w:tcW w:w="2150" w:type="dxa"/>
            <w:hideMark/>
          </w:tcPr>
          <w:p w14:paraId="61954DB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Great Brands Limited</w:t>
            </w:r>
          </w:p>
        </w:tc>
        <w:tc>
          <w:tcPr>
            <w:tcW w:w="2362" w:type="dxa"/>
          </w:tcPr>
          <w:p w14:paraId="37D2BB5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บริหารตราสินค้า</w:t>
            </w:r>
          </w:p>
        </w:tc>
        <w:tc>
          <w:tcPr>
            <w:tcW w:w="191" w:type="dxa"/>
          </w:tcPr>
          <w:p w14:paraId="2A6B023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664064C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4F67D32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1B7DD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60" w:type="dxa"/>
            <w:gridSpan w:val="2"/>
          </w:tcPr>
          <w:p w14:paraId="02B78DAE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HKD 1,000</w:t>
            </w:r>
          </w:p>
        </w:tc>
        <w:tc>
          <w:tcPr>
            <w:tcW w:w="1216" w:type="dxa"/>
            <w:gridSpan w:val="3"/>
          </w:tcPr>
          <w:p w14:paraId="56C3074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51D6">
              <w:rPr>
                <w:rFonts w:ascii="Angsana New" w:hAnsi="Angsana New"/>
                <w:sz w:val="28"/>
                <w:szCs w:val="28"/>
              </w:rPr>
              <w:t>HKD 1,000</w:t>
            </w:r>
          </w:p>
        </w:tc>
        <w:tc>
          <w:tcPr>
            <w:tcW w:w="189" w:type="dxa"/>
          </w:tcPr>
          <w:p w14:paraId="12FA278E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</w:tcPr>
          <w:p w14:paraId="21CC1C0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4,134</w:t>
            </w:r>
          </w:p>
        </w:tc>
        <w:tc>
          <w:tcPr>
            <w:tcW w:w="223" w:type="dxa"/>
          </w:tcPr>
          <w:p w14:paraId="2E5BD6D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144CD21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4,134</w:t>
            </w:r>
          </w:p>
        </w:tc>
        <w:tc>
          <w:tcPr>
            <w:tcW w:w="180" w:type="dxa"/>
          </w:tcPr>
          <w:p w14:paraId="62247EB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2D1F1651" w14:textId="52E01ABF" w:rsidR="00495998" w:rsidRPr="003351D6" w:rsidRDefault="00F83AAF" w:rsidP="00F8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A7EC5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1232B1C" w14:textId="3B3B0C89" w:rsidR="00495998" w:rsidRPr="003351D6" w:rsidRDefault="00F83AAF" w:rsidP="00F8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</w:tr>
      <w:tr w:rsidR="00495998" w:rsidRPr="00C31162" w14:paraId="4ADC023C" w14:textId="77777777" w:rsidTr="009F5500">
        <w:trPr>
          <w:cantSplit/>
        </w:trPr>
        <w:tc>
          <w:tcPr>
            <w:tcW w:w="2150" w:type="dxa"/>
            <w:hideMark/>
          </w:tcPr>
          <w:p w14:paraId="5A7BEBB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บริษัท  เสริมสุข เทรนนิ่ง จำกัด</w:t>
            </w:r>
          </w:p>
        </w:tc>
        <w:tc>
          <w:tcPr>
            <w:tcW w:w="2362" w:type="dxa"/>
            <w:hideMark/>
          </w:tcPr>
          <w:p w14:paraId="5F0F2299" w14:textId="77777777" w:rsidR="00495998" w:rsidRPr="003351D6" w:rsidRDefault="00495998" w:rsidP="00495998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บริการพัฒนาบุคลากรและองค์กร</w:t>
            </w:r>
          </w:p>
        </w:tc>
        <w:tc>
          <w:tcPr>
            <w:tcW w:w="191" w:type="dxa"/>
          </w:tcPr>
          <w:p w14:paraId="62AF343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76737D7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7A0593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6D8BE59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AF4357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5B4CFA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48F324E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74899EE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5EA198B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16" w:type="dxa"/>
            <w:gridSpan w:val="2"/>
          </w:tcPr>
          <w:p w14:paraId="786DC46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hideMark/>
          </w:tcPr>
          <w:p w14:paraId="2614AEA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27C699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89" w:type="dxa"/>
          </w:tcPr>
          <w:p w14:paraId="79EAF56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45D4874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5573F2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23" w:type="dxa"/>
          </w:tcPr>
          <w:p w14:paraId="7F1EC57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hideMark/>
          </w:tcPr>
          <w:p w14:paraId="5A8B0BB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34DA4C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80" w:type="dxa"/>
          </w:tcPr>
          <w:p w14:paraId="74B747B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36467CF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  <w:p w14:paraId="4934C89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  <w:tc>
          <w:tcPr>
            <w:tcW w:w="180" w:type="dxa"/>
          </w:tcPr>
          <w:p w14:paraId="0900909E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hideMark/>
          </w:tcPr>
          <w:p w14:paraId="75B8BA9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br w:type="textWrapping" w:clear="all"/>
              <w:t>-</w:t>
            </w:r>
          </w:p>
        </w:tc>
      </w:tr>
      <w:tr w:rsidR="00495998" w:rsidRPr="00C31162" w14:paraId="169F448C" w14:textId="77777777" w:rsidTr="009F5500">
        <w:trPr>
          <w:cantSplit/>
          <w:trHeight w:val="197"/>
        </w:trPr>
        <w:tc>
          <w:tcPr>
            <w:tcW w:w="2150" w:type="dxa"/>
            <w:hideMark/>
          </w:tcPr>
          <w:p w14:paraId="754E928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2" w:type="dxa"/>
          </w:tcPr>
          <w:p w14:paraId="62586A5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91" w:type="dxa"/>
          </w:tcPr>
          <w:p w14:paraId="74F433B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  <w:vAlign w:val="bottom"/>
          </w:tcPr>
          <w:p w14:paraId="576FEDF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C08B62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  <w:vAlign w:val="bottom"/>
          </w:tcPr>
          <w:p w14:paraId="753FFFEE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34A35B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FA6DE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" w:type="dxa"/>
          </w:tcPr>
          <w:p w14:paraId="62568C3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gridSpan w:val="2"/>
          </w:tcPr>
          <w:p w14:paraId="2D4DB8E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9" w:type="dxa"/>
          </w:tcPr>
          <w:p w14:paraId="19BC369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7E8B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1D6">
              <w:rPr>
                <w:rFonts w:ascii="Angsana New" w:hAnsi="Angsana New"/>
                <w:b/>
                <w:bCs/>
                <w:sz w:val="28"/>
                <w:szCs w:val="28"/>
              </w:rPr>
              <w:t>606,634</w:t>
            </w:r>
          </w:p>
        </w:tc>
        <w:tc>
          <w:tcPr>
            <w:tcW w:w="223" w:type="dxa"/>
          </w:tcPr>
          <w:p w14:paraId="4CF6CF5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7C9B1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1D6">
              <w:rPr>
                <w:rFonts w:ascii="Angsana New" w:hAnsi="Angsana New"/>
                <w:b/>
                <w:bCs/>
                <w:sz w:val="28"/>
                <w:szCs w:val="28"/>
              </w:rPr>
              <w:t>606,634</w:t>
            </w:r>
          </w:p>
        </w:tc>
        <w:tc>
          <w:tcPr>
            <w:tcW w:w="180" w:type="dxa"/>
          </w:tcPr>
          <w:p w14:paraId="4E5779F5" w14:textId="77777777" w:rsidR="00495998" w:rsidRPr="003351D6" w:rsidRDefault="00495998" w:rsidP="00495998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E7E5B" w14:textId="22058D41" w:rsidR="00495998" w:rsidRPr="003351D6" w:rsidRDefault="00F83AAF" w:rsidP="00F8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4720E1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692BE67" w14:textId="4BDC0A39" w:rsidR="00495998" w:rsidRPr="003351D6" w:rsidRDefault="00F83AAF" w:rsidP="00F8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84" w:right="-6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495998" w:rsidRPr="00C31162" w14:paraId="074190E7" w14:textId="77777777" w:rsidTr="009F5500">
        <w:trPr>
          <w:cantSplit/>
        </w:trPr>
        <w:tc>
          <w:tcPr>
            <w:tcW w:w="2150" w:type="dxa"/>
          </w:tcPr>
          <w:p w14:paraId="2C372D4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362" w:type="dxa"/>
          </w:tcPr>
          <w:p w14:paraId="5BD18118" w14:textId="77777777" w:rsidR="00495998" w:rsidRPr="003351D6" w:rsidRDefault="00495998" w:rsidP="00495998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" w:type="dxa"/>
          </w:tcPr>
          <w:p w14:paraId="0F52504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63DFB15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2BA1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C8A36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2352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352D3D7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</w:tcPr>
          <w:p w14:paraId="239B7EC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1F5A965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71476F5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5C87124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44D4238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1964AD3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5509E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4769488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80" w:type="dxa"/>
          </w:tcPr>
          <w:p w14:paraId="2D10D8B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7A576EC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</w:tr>
      <w:tr w:rsidR="00495998" w:rsidRPr="00C31162" w14:paraId="48B4174D" w14:textId="77777777" w:rsidTr="009F5500">
        <w:trPr>
          <w:cantSplit/>
        </w:trPr>
        <w:tc>
          <w:tcPr>
            <w:tcW w:w="2150" w:type="dxa"/>
          </w:tcPr>
          <w:p w14:paraId="7960A1D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เสริมสุข </w:t>
            </w:r>
            <w:r w:rsidRPr="003351D6">
              <w:rPr>
                <w:rFonts w:ascii="Angsana New" w:hAnsi="Angsana New"/>
                <w:sz w:val="28"/>
                <w:szCs w:val="28"/>
              </w:rPr>
              <w:br/>
            </w:r>
            <w:r w:rsidRPr="003351D6">
              <w:rPr>
                <w:rFonts w:ascii="Angsana New" w:hAnsi="Angsana New"/>
                <w:sz w:val="28"/>
                <w:szCs w:val="28"/>
                <w:cs/>
              </w:rPr>
              <w:t>เบเวอร์เรจ จำกัด</w:t>
            </w:r>
          </w:p>
        </w:tc>
        <w:tc>
          <w:tcPr>
            <w:tcW w:w="2362" w:type="dxa"/>
          </w:tcPr>
          <w:p w14:paraId="0B2DB097" w14:textId="77777777" w:rsidR="00495998" w:rsidRPr="003351D6" w:rsidRDefault="00495998" w:rsidP="00495998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ผลิตและจำหน่ายเครื่องดื่มชาและเครื่องดื่มเกลือแร่</w:t>
            </w:r>
          </w:p>
        </w:tc>
        <w:tc>
          <w:tcPr>
            <w:tcW w:w="191" w:type="dxa"/>
          </w:tcPr>
          <w:p w14:paraId="72DC518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  <w:vAlign w:val="bottom"/>
          </w:tcPr>
          <w:p w14:paraId="09302BC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14:paraId="180CC18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68DCB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1DE72FD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  <w:vAlign w:val="bottom"/>
          </w:tcPr>
          <w:p w14:paraId="492243A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689,586</w:t>
            </w:r>
          </w:p>
        </w:tc>
        <w:tc>
          <w:tcPr>
            <w:tcW w:w="216" w:type="dxa"/>
            <w:gridSpan w:val="2"/>
            <w:vAlign w:val="bottom"/>
          </w:tcPr>
          <w:p w14:paraId="42898E7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22B6BA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689,586</w:t>
            </w:r>
          </w:p>
        </w:tc>
        <w:tc>
          <w:tcPr>
            <w:tcW w:w="189" w:type="dxa"/>
            <w:vAlign w:val="bottom"/>
          </w:tcPr>
          <w:p w14:paraId="46CDF29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65E117B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756FD6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F43336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18B77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14:paraId="0F43F68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D56454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31ACAEA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</w:tr>
      <w:tr w:rsidR="00495998" w:rsidRPr="00C31162" w14:paraId="1085D386" w14:textId="77777777" w:rsidTr="009F5500">
        <w:trPr>
          <w:cantSplit/>
        </w:trPr>
        <w:tc>
          <w:tcPr>
            <w:tcW w:w="2150" w:type="dxa"/>
          </w:tcPr>
          <w:p w14:paraId="3FEEC36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บริษัท เครื่องดื่มแรงเยอร์ (</w:t>
            </w:r>
            <w:r w:rsidRPr="003351D6">
              <w:rPr>
                <w:rFonts w:ascii="Angsana New" w:hAnsi="Angsana New"/>
                <w:sz w:val="28"/>
                <w:szCs w:val="28"/>
              </w:rPr>
              <w:t>2008)</w:t>
            </w:r>
            <w:r w:rsidRPr="003351D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62" w:type="dxa"/>
          </w:tcPr>
          <w:p w14:paraId="45CA5B58" w14:textId="77777777" w:rsidR="00495998" w:rsidRPr="003351D6" w:rsidRDefault="00495998" w:rsidP="00495998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ผลิตและจำหน่ายเครื่องดื่มบำรุงกำลัง</w:t>
            </w:r>
          </w:p>
        </w:tc>
        <w:tc>
          <w:tcPr>
            <w:tcW w:w="191" w:type="dxa"/>
          </w:tcPr>
          <w:p w14:paraId="7F1F298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  <w:vAlign w:val="bottom"/>
          </w:tcPr>
          <w:p w14:paraId="6988920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14:paraId="3757181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442CB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0974DDE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  <w:vAlign w:val="bottom"/>
          </w:tcPr>
          <w:p w14:paraId="637088F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16" w:type="dxa"/>
            <w:gridSpan w:val="2"/>
            <w:vAlign w:val="bottom"/>
          </w:tcPr>
          <w:p w14:paraId="6F43DE4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9B2FC2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9" w:type="dxa"/>
            <w:vAlign w:val="bottom"/>
          </w:tcPr>
          <w:p w14:paraId="027FF3A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01B424B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6F062E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F0F4F7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6978A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14:paraId="2E467D7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1479C5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134671B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</w:tr>
    </w:tbl>
    <w:p w14:paraId="7910852E" w14:textId="77777777" w:rsidR="00495998" w:rsidRPr="00495998" w:rsidRDefault="00495998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09D23D2F" w14:textId="77777777" w:rsidR="00495998" w:rsidRPr="007B0097" w:rsidRDefault="00495998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7B0097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บริษัทย่อยทั้งหมดจดทะเบียนจัดตั้งและดำเนินธุรกิจในประเทศไทยยกเว้น</w:t>
      </w:r>
      <w:r w:rsidRPr="007B0097">
        <w:rPr>
          <w:rFonts w:ascii="Angsana New" w:hAnsi="Angsana New"/>
          <w:sz w:val="30"/>
          <w:szCs w:val="30"/>
        </w:rPr>
        <w:t xml:space="preserve"> Great Brands Limited </w:t>
      </w:r>
      <w:r w:rsidRPr="007B0097">
        <w:rPr>
          <w:rFonts w:ascii="Angsana New" w:hAnsi="Angsana New"/>
          <w:sz w:val="30"/>
          <w:szCs w:val="30"/>
          <w:cs/>
        </w:rPr>
        <w:t>ซึ่งจดทะเบียนจัดตั้ง</w:t>
      </w:r>
      <w:r w:rsidRPr="007B0097">
        <w:rPr>
          <w:rFonts w:ascii="Angsana New" w:hAnsi="Angsana New" w:hint="cs"/>
          <w:sz w:val="30"/>
          <w:szCs w:val="30"/>
          <w:cs/>
        </w:rPr>
        <w:t>และ</w:t>
      </w:r>
      <w:r w:rsidRPr="007B0097">
        <w:rPr>
          <w:rFonts w:ascii="Angsana New" w:hAnsi="Angsana New"/>
          <w:sz w:val="30"/>
          <w:szCs w:val="30"/>
          <w:cs/>
        </w:rPr>
        <w:t>ดำเนินธุรกิจในประเทศฮ่องกง</w:t>
      </w:r>
    </w:p>
    <w:p w14:paraId="73BC3039" w14:textId="6181F722" w:rsidR="00C51DA5" w:rsidRPr="00D36B78" w:rsidRDefault="00C51DA5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  <w:sectPr w:rsidR="00C51DA5" w:rsidRPr="00D36B78" w:rsidSect="00E67BC6">
          <w:footerReference w:type="first" r:id="rId14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14:paraId="1592F165" w14:textId="6903CBC4" w:rsidR="00B155AC" w:rsidRPr="006B2351" w:rsidRDefault="0092617E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41437EBE" w14:textId="77777777" w:rsidR="00210C85" w:rsidRPr="007A5148" w:rsidRDefault="00210C85" w:rsidP="00210C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</w:p>
    <w:p w14:paraId="55620AB3" w14:textId="77777777" w:rsidR="0036699E" w:rsidRPr="00E30AF3" w:rsidRDefault="0036699E" w:rsidP="00DD1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18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DE7E2C">
        <w:rPr>
          <w:rFonts w:ascii="Angsana New" w:hAnsi="Angsana New" w:hint="cs"/>
          <w:color w:val="000000"/>
          <w:spacing w:val="4"/>
          <w:sz w:val="30"/>
          <w:szCs w:val="30"/>
          <w:cs/>
        </w:rPr>
        <w:t>สาม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เดือนสิ้นสุดวันที่ </w:t>
      </w:r>
      <w:r w:rsidR="00E86C8D">
        <w:rPr>
          <w:rFonts w:ascii="Angsana New" w:hAnsi="Angsana New"/>
          <w:spacing w:val="-4"/>
          <w:sz w:val="30"/>
          <w:szCs w:val="30"/>
        </w:rPr>
        <w:t xml:space="preserve">31 </w:t>
      </w:r>
      <w:r w:rsidR="00E86C8D" w:rsidRPr="00AF36F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E86C8D">
        <w:rPr>
          <w:rFonts w:ascii="Angsana New" w:hAnsi="Angsana New"/>
          <w:sz w:val="30"/>
          <w:szCs w:val="30"/>
        </w:rPr>
        <w:t>256</w:t>
      </w:r>
      <w:r w:rsidR="001527B9">
        <w:rPr>
          <w:rFonts w:ascii="Angsana New" w:hAnsi="Angsana New"/>
          <w:sz w:val="30"/>
          <w:szCs w:val="30"/>
        </w:rPr>
        <w:t>3</w:t>
      </w:r>
      <w:r w:rsidR="00E86C8D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E86C8D">
        <w:rPr>
          <w:rFonts w:ascii="Angsana New" w:hAnsi="Angsana New"/>
          <w:sz w:val="30"/>
          <w:szCs w:val="30"/>
        </w:rPr>
        <w:t>256</w:t>
      </w:r>
      <w:r w:rsidR="001527B9">
        <w:rPr>
          <w:rFonts w:ascii="Angsana New" w:hAnsi="Angsana New"/>
          <w:sz w:val="30"/>
          <w:szCs w:val="30"/>
        </w:rPr>
        <w:t>2</w:t>
      </w:r>
      <w:r w:rsidR="00E86C8D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มีดังนี้</w:t>
      </w:r>
    </w:p>
    <w:p w14:paraId="2D416067" w14:textId="77777777" w:rsidR="0036699E" w:rsidRPr="00356084" w:rsidRDefault="0036699E" w:rsidP="0036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64"/>
        <w:gridCol w:w="6"/>
        <w:gridCol w:w="264"/>
        <w:gridCol w:w="6"/>
        <w:gridCol w:w="1170"/>
        <w:gridCol w:w="270"/>
        <w:gridCol w:w="1164"/>
        <w:gridCol w:w="6"/>
      </w:tblGrid>
      <w:tr w:rsidR="0036699E" w:rsidRPr="00356084" w14:paraId="2ACC8563" w14:textId="77777777" w:rsidTr="00DD1F95">
        <w:trPr>
          <w:gridAfter w:val="1"/>
          <w:wAfter w:w="6" w:type="dxa"/>
        </w:trPr>
        <w:tc>
          <w:tcPr>
            <w:tcW w:w="3780" w:type="dxa"/>
          </w:tcPr>
          <w:p w14:paraId="401C0E0F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4" w:type="dxa"/>
            <w:gridSpan w:val="9"/>
          </w:tcPr>
          <w:p w14:paraId="0F542999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699E" w:rsidRPr="00356084" w14:paraId="14333309" w14:textId="77777777" w:rsidTr="00DD1F95">
        <w:trPr>
          <w:gridAfter w:val="1"/>
          <w:wAfter w:w="6" w:type="dxa"/>
        </w:trPr>
        <w:tc>
          <w:tcPr>
            <w:tcW w:w="3780" w:type="dxa"/>
          </w:tcPr>
          <w:p w14:paraId="0325E04A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E7E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04" w:type="dxa"/>
            <w:gridSpan w:val="3"/>
          </w:tcPr>
          <w:p w14:paraId="5F1A28A2" w14:textId="77777777" w:rsidR="0036699E" w:rsidRPr="00356084" w:rsidRDefault="00E86C8D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17E3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0995C013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50F64EA0" w14:textId="77777777" w:rsidR="0036699E" w:rsidRPr="00356084" w:rsidRDefault="00E86C8D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17E3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699E" w:rsidRPr="00356084" w14:paraId="24C51FCF" w14:textId="77777777" w:rsidTr="00DD1F95">
        <w:tc>
          <w:tcPr>
            <w:tcW w:w="3780" w:type="dxa"/>
          </w:tcPr>
          <w:p w14:paraId="0B398AC2" w14:textId="77777777" w:rsidR="0036699E" w:rsidRPr="00356084" w:rsidRDefault="00AC3A29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98CE794" w14:textId="64482AAF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EDF5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861BE00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  <w:gridSpan w:val="2"/>
          </w:tcPr>
          <w:p w14:paraId="18C2D25B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CA40F" w14:textId="1871E418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E935D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1682E4D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96E08" w:rsidRPr="00356084" w14:paraId="1FC07887" w14:textId="77777777" w:rsidTr="00DD1F95">
        <w:tc>
          <w:tcPr>
            <w:tcW w:w="3780" w:type="dxa"/>
          </w:tcPr>
          <w:p w14:paraId="396207E4" w14:textId="77777777" w:rsidR="00496E08" w:rsidRPr="00356084" w:rsidRDefault="00496E08" w:rsidP="00496E08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D57872" w14:textId="0450ABA3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187A4CE3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E45F08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  <w:gridSpan w:val="2"/>
          </w:tcPr>
          <w:p w14:paraId="221E8E96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0D611" w14:textId="3376B8F0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D310388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616730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96E08" w:rsidRPr="00356084" w14:paraId="441A6FC1" w14:textId="77777777" w:rsidTr="00DD1F95">
        <w:tc>
          <w:tcPr>
            <w:tcW w:w="3780" w:type="dxa"/>
          </w:tcPr>
          <w:p w14:paraId="35DC8F96" w14:textId="77777777" w:rsidR="00496E08" w:rsidRPr="00356084" w:rsidRDefault="00496E08" w:rsidP="00496E08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7D3E56" w14:textId="018334C5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04CD6913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744ACBB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  <w:gridSpan w:val="2"/>
          </w:tcPr>
          <w:p w14:paraId="00A36FEF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09C9D1" w14:textId="0F4BD553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27900DED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730883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96E08" w:rsidRPr="00356084" w14:paraId="3F9F2882" w14:textId="77777777" w:rsidTr="00DD1F95">
        <w:tc>
          <w:tcPr>
            <w:tcW w:w="3780" w:type="dxa"/>
          </w:tcPr>
          <w:p w14:paraId="453E1F52" w14:textId="77777777" w:rsidR="00496E08" w:rsidRPr="00356084" w:rsidRDefault="00496E08" w:rsidP="00496E08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446F51" w14:textId="218C169A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B6F7129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D54F9C0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  <w:gridSpan w:val="2"/>
          </w:tcPr>
          <w:p w14:paraId="4FFE1C02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549B9" w14:textId="6B4385D3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E6A259C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9319EA0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14:paraId="53B2562E" w14:textId="77777777" w:rsidTr="00DD1F95">
        <w:trPr>
          <w:gridAfter w:val="1"/>
          <w:wAfter w:w="6" w:type="dxa"/>
        </w:trPr>
        <w:tc>
          <w:tcPr>
            <w:tcW w:w="3780" w:type="dxa"/>
          </w:tcPr>
          <w:p w14:paraId="57E1C889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4" w:type="dxa"/>
            <w:gridSpan w:val="9"/>
          </w:tcPr>
          <w:p w14:paraId="0BD70A49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1951" w:rsidRPr="00356084" w14:paraId="6DC4814E" w14:textId="77777777" w:rsidTr="00DD1F95">
        <w:tc>
          <w:tcPr>
            <w:tcW w:w="3780" w:type="dxa"/>
          </w:tcPr>
          <w:p w14:paraId="7BA0FD5F" w14:textId="77777777" w:rsidR="009E1951" w:rsidRPr="00356084" w:rsidRDefault="009E1951" w:rsidP="009E1951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14:paraId="6A251D78" w14:textId="31666CC0" w:rsidR="009E1951" w:rsidRPr="00356084" w:rsidRDefault="000658DE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  <w:tc>
          <w:tcPr>
            <w:tcW w:w="270" w:type="dxa"/>
          </w:tcPr>
          <w:p w14:paraId="2CE87D74" w14:textId="77777777"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E21A474" w14:textId="1DB33331" w:rsidR="009E1951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gridSpan w:val="2"/>
          </w:tcPr>
          <w:p w14:paraId="1BAEE3C3" w14:textId="77777777"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647FCA" w14:textId="77777777" w:rsidR="009E1951" w:rsidRPr="00345D95" w:rsidRDefault="00317E3F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6D873AF4" w14:textId="77777777"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ED82EC" w14:textId="77777777"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E1951" w:rsidRPr="00356084" w14:paraId="0962C029" w14:textId="77777777" w:rsidTr="00DD1F95">
        <w:tc>
          <w:tcPr>
            <w:tcW w:w="3780" w:type="dxa"/>
          </w:tcPr>
          <w:p w14:paraId="26A18AFE" w14:textId="77777777" w:rsidR="009E1951" w:rsidRPr="00356084" w:rsidRDefault="009E1951" w:rsidP="009E1951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70" w:type="dxa"/>
          </w:tcPr>
          <w:p w14:paraId="1E5DFD47" w14:textId="6E2B73F7" w:rsidR="009E1951" w:rsidRPr="00356084" w:rsidRDefault="000658DE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7,754</w:t>
            </w:r>
          </w:p>
        </w:tc>
        <w:tc>
          <w:tcPr>
            <w:tcW w:w="270" w:type="dxa"/>
          </w:tcPr>
          <w:p w14:paraId="16CA5FD1" w14:textId="77777777"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CCA924A" w14:textId="140CC89D" w:rsidR="009E1951" w:rsidRPr="00345D95" w:rsidRDefault="000658DE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5B1805" w14:textId="77777777" w:rsidR="009E1951" w:rsidRPr="00356084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54A76" w14:textId="77777777" w:rsidR="009E1951" w:rsidRPr="00345D95" w:rsidRDefault="00317E3F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24F6781F" w14:textId="77777777"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E6AFC6E" w14:textId="77777777" w:rsidR="009E1951" w:rsidRPr="00345D95" w:rsidRDefault="009E1951" w:rsidP="009E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8DE" w:rsidRPr="00356084" w14:paraId="4785AC50" w14:textId="77777777" w:rsidTr="00DD1F95">
        <w:tc>
          <w:tcPr>
            <w:tcW w:w="3780" w:type="dxa"/>
          </w:tcPr>
          <w:p w14:paraId="2C72A137" w14:textId="77777777" w:rsidR="000658DE" w:rsidRPr="00356084" w:rsidRDefault="000658DE" w:rsidP="000658D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449F76EC" w14:textId="49B733FB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34A22190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AEE6562" w14:textId="14B9E5A1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B432CC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0D9FEA" w14:textId="77777777" w:rsidR="000658DE" w:rsidRPr="00345D95" w:rsidRDefault="000658DE" w:rsidP="0087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37BCABC0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15B320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A4E3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658DE" w:rsidRPr="00356084" w14:paraId="6D8459FC" w14:textId="77777777" w:rsidTr="00DD1F95">
        <w:tc>
          <w:tcPr>
            <w:tcW w:w="3780" w:type="dxa"/>
          </w:tcPr>
          <w:p w14:paraId="6E306329" w14:textId="77777777" w:rsidR="000658DE" w:rsidRPr="00356084" w:rsidRDefault="000658DE" w:rsidP="000658D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14:paraId="5158FD86" w14:textId="309B4DCF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1,161</w:t>
            </w:r>
          </w:p>
        </w:tc>
        <w:tc>
          <w:tcPr>
            <w:tcW w:w="270" w:type="dxa"/>
          </w:tcPr>
          <w:p w14:paraId="5E02F198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FB2DFC" w14:textId="4978C2E4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0C1FE741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75FC3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332189B1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AC1A94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7</w:t>
            </w:r>
          </w:p>
        </w:tc>
      </w:tr>
      <w:tr w:rsidR="000658DE" w:rsidRPr="00356084" w14:paraId="2497ACBD" w14:textId="77777777" w:rsidTr="00DD1F95">
        <w:tc>
          <w:tcPr>
            <w:tcW w:w="3780" w:type="dxa"/>
          </w:tcPr>
          <w:p w14:paraId="097CF78F" w14:textId="77777777" w:rsidR="000658DE" w:rsidRPr="00356084" w:rsidRDefault="000658DE" w:rsidP="000658D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70" w:type="dxa"/>
          </w:tcPr>
          <w:p w14:paraId="1A31E8B7" w14:textId="06AFA8A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</w:tcPr>
          <w:p w14:paraId="07B97E10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225ED86" w14:textId="5088F6B5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6,643</w:t>
            </w:r>
          </w:p>
        </w:tc>
        <w:tc>
          <w:tcPr>
            <w:tcW w:w="270" w:type="dxa"/>
            <w:gridSpan w:val="2"/>
          </w:tcPr>
          <w:p w14:paraId="341612FC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31733" w14:textId="77777777" w:rsidR="000658DE" w:rsidRPr="00345D95" w:rsidRDefault="000658DE" w:rsidP="0087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1BFDEE93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B63838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0658DE" w:rsidRPr="00356084" w14:paraId="4502FCBA" w14:textId="77777777" w:rsidTr="00DD1F95">
        <w:tc>
          <w:tcPr>
            <w:tcW w:w="3780" w:type="dxa"/>
          </w:tcPr>
          <w:p w14:paraId="69CA93D1" w14:textId="77777777" w:rsidR="000658DE" w:rsidRPr="00356084" w:rsidRDefault="000658DE" w:rsidP="000658D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70" w:type="dxa"/>
          </w:tcPr>
          <w:p w14:paraId="1B95ABDE" w14:textId="38D98FE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EF2F8D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E000E24" w14:textId="6065F154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32B2D5B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7D154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01A6521F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4A91121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658DE" w:rsidRPr="00356084" w14:paraId="009693FC" w14:textId="77777777" w:rsidTr="00DD1F95">
        <w:tc>
          <w:tcPr>
            <w:tcW w:w="3780" w:type="dxa"/>
          </w:tcPr>
          <w:p w14:paraId="1EA6336E" w14:textId="77777777" w:rsidR="000658DE" w:rsidRPr="00356084" w:rsidRDefault="000658DE" w:rsidP="000658D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0FBDDA" w14:textId="16BB19A1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16,844</w:t>
            </w:r>
          </w:p>
        </w:tc>
        <w:tc>
          <w:tcPr>
            <w:tcW w:w="270" w:type="dxa"/>
          </w:tcPr>
          <w:p w14:paraId="1BF34B8F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FA66DFC" w14:textId="73856BD1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3,658</w:t>
            </w:r>
          </w:p>
        </w:tc>
        <w:tc>
          <w:tcPr>
            <w:tcW w:w="270" w:type="dxa"/>
            <w:gridSpan w:val="2"/>
          </w:tcPr>
          <w:p w14:paraId="0ED64FDD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C299AA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5,776</w:t>
            </w:r>
          </w:p>
        </w:tc>
        <w:tc>
          <w:tcPr>
            <w:tcW w:w="270" w:type="dxa"/>
          </w:tcPr>
          <w:p w14:paraId="1A8DFA6F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3CD2879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0658DE" w:rsidRPr="00356084" w14:paraId="2ED74C2D" w14:textId="77777777" w:rsidTr="00DD1F95">
        <w:tc>
          <w:tcPr>
            <w:tcW w:w="3780" w:type="dxa"/>
          </w:tcPr>
          <w:p w14:paraId="2BB7DED9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ECFC6E" w14:textId="65783B2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30,303</w:t>
            </w:r>
          </w:p>
        </w:tc>
        <w:tc>
          <w:tcPr>
            <w:tcW w:w="270" w:type="dxa"/>
          </w:tcPr>
          <w:p w14:paraId="699CE5E2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2BF00F" w14:textId="18715CEE" w:rsidR="000658DE" w:rsidRPr="00221920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10,336</w:t>
            </w:r>
          </w:p>
        </w:tc>
        <w:tc>
          <w:tcPr>
            <w:tcW w:w="270" w:type="dxa"/>
            <w:gridSpan w:val="2"/>
          </w:tcPr>
          <w:p w14:paraId="07A54AF1" w14:textId="77777777" w:rsidR="000658DE" w:rsidRPr="00356084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38AAB5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4,436</w:t>
            </w:r>
          </w:p>
        </w:tc>
        <w:tc>
          <w:tcPr>
            <w:tcW w:w="270" w:type="dxa"/>
          </w:tcPr>
          <w:p w14:paraId="77F9D391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65E95" w14:textId="77777777" w:rsidR="000658DE" w:rsidRPr="00345D95" w:rsidRDefault="000658DE" w:rsidP="0006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</w:tr>
    </w:tbl>
    <w:p w14:paraId="14923038" w14:textId="42E420AC" w:rsidR="008B6F23" w:rsidRDefault="008B6F23" w:rsidP="0036699E">
      <w:pPr>
        <w:spacing w:line="240" w:lineRule="auto"/>
        <w:rPr>
          <w:rFonts w:ascii="Angsana New" w:hAnsi="Angsana New"/>
          <w:sz w:val="30"/>
          <w:szCs w:val="30"/>
        </w:rPr>
      </w:pPr>
    </w:p>
    <w:p w14:paraId="44C644E5" w14:textId="77777777" w:rsidR="00BB6272" w:rsidRDefault="00BB6272" w:rsidP="0036699E">
      <w:pPr>
        <w:spacing w:line="240" w:lineRule="auto"/>
        <w:rPr>
          <w:rFonts w:ascii="Angsana New" w:hAnsi="Angsana New"/>
          <w:sz w:val="30"/>
          <w:szCs w:val="30"/>
        </w:rPr>
      </w:pPr>
    </w:p>
    <w:p w14:paraId="47508DF7" w14:textId="77777777" w:rsidR="0036699E" w:rsidRPr="0036699E" w:rsidRDefault="0036699E" w:rsidP="003C2CCB">
      <w:pPr>
        <w:pStyle w:val="Title"/>
        <w:rPr>
          <w:sz w:val="2"/>
          <w:szCs w:val="2"/>
        </w:rPr>
      </w:pPr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50"/>
        <w:gridCol w:w="1190"/>
        <w:gridCol w:w="270"/>
        <w:gridCol w:w="1260"/>
        <w:gridCol w:w="270"/>
        <w:gridCol w:w="1170"/>
      </w:tblGrid>
      <w:tr w:rsidR="0036699E" w:rsidRPr="00356084" w14:paraId="7D63A366" w14:textId="77777777" w:rsidTr="00162E3D">
        <w:tc>
          <w:tcPr>
            <w:tcW w:w="3780" w:type="dxa"/>
          </w:tcPr>
          <w:p w14:paraId="78630A5A" w14:textId="77777777"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A9125CB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C8D" w:rsidRPr="00356084" w14:paraId="6B52481E" w14:textId="77777777" w:rsidTr="00162E3D">
        <w:tc>
          <w:tcPr>
            <w:tcW w:w="3780" w:type="dxa"/>
          </w:tcPr>
          <w:p w14:paraId="72808B45" w14:textId="77777777" w:rsidR="00E86C8D" w:rsidRPr="00356084" w:rsidRDefault="00E86C8D" w:rsidP="00E86C8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10" w:type="dxa"/>
            <w:gridSpan w:val="3"/>
          </w:tcPr>
          <w:p w14:paraId="486BC2CA" w14:textId="77777777"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8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1C8870" w14:textId="77777777"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AB0E5A" w14:textId="77777777" w:rsidR="00E86C8D" w:rsidRPr="00356084" w:rsidRDefault="00E86C8D" w:rsidP="00E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8B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699E" w:rsidRPr="00356084" w14:paraId="72E19D29" w14:textId="77777777" w:rsidTr="00162E3D">
        <w:tc>
          <w:tcPr>
            <w:tcW w:w="3780" w:type="dxa"/>
          </w:tcPr>
          <w:p w14:paraId="4EA5944B" w14:textId="77777777" w:rsidR="0036699E" w:rsidRPr="00356084" w:rsidRDefault="00950961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136E294" w14:textId="0B3DD0A6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19F1FBB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0912C38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5C5A0761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DA066F" w14:textId="43835569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5885F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D7942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5117E" w:rsidRPr="00356084" w14:paraId="6D279441" w14:textId="77777777" w:rsidTr="00162E3D">
        <w:tc>
          <w:tcPr>
            <w:tcW w:w="3780" w:type="dxa"/>
          </w:tcPr>
          <w:p w14:paraId="545712F9" w14:textId="77777777" w:rsidR="0085117E" w:rsidRPr="00356084" w:rsidRDefault="0085117E" w:rsidP="0085117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7FB5A5" w14:textId="51DC4811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0" w:type="dxa"/>
          </w:tcPr>
          <w:p w14:paraId="5D6856F4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6DCAA95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5A88C4BC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03963" w14:textId="0FEBAF8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9D663AE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AE673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85117E" w:rsidRPr="00356084" w14:paraId="03F5F84B" w14:textId="77777777" w:rsidTr="00162E3D">
        <w:tc>
          <w:tcPr>
            <w:tcW w:w="3780" w:type="dxa"/>
          </w:tcPr>
          <w:p w14:paraId="226F7096" w14:textId="77777777" w:rsidR="0085117E" w:rsidRPr="00356084" w:rsidRDefault="0085117E" w:rsidP="0085117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3EDE6B" w14:textId="56F48BFD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50" w:type="dxa"/>
          </w:tcPr>
          <w:p w14:paraId="0EE783FE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2BF67EF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640332A9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B5A61" w14:textId="6B3A5685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53872509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4B665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85117E" w:rsidRPr="00356084" w14:paraId="09822713" w14:textId="77777777" w:rsidTr="00162E3D">
        <w:tc>
          <w:tcPr>
            <w:tcW w:w="3780" w:type="dxa"/>
          </w:tcPr>
          <w:p w14:paraId="0E430030" w14:textId="77777777" w:rsidR="0085117E" w:rsidRPr="00356084" w:rsidRDefault="0085117E" w:rsidP="0085117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6AD89E" w14:textId="7EAB4332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0" w:type="dxa"/>
          </w:tcPr>
          <w:p w14:paraId="0D04EFEB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174C352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4775D610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20346" w14:textId="38161DD5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86457A3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8305CC" w14:textId="77777777" w:rsidR="0085117E" w:rsidRPr="00356084" w:rsidRDefault="0085117E" w:rsidP="0085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14:paraId="2293C924" w14:textId="77777777" w:rsidTr="00162E3D">
        <w:tc>
          <w:tcPr>
            <w:tcW w:w="3780" w:type="dxa"/>
          </w:tcPr>
          <w:p w14:paraId="6121ADB6" w14:textId="77777777"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64120697" w14:textId="77777777"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572B" w:rsidRPr="00356084" w14:paraId="4A4C3D71" w14:textId="77777777" w:rsidTr="00162E3D">
        <w:tc>
          <w:tcPr>
            <w:tcW w:w="3780" w:type="dxa"/>
          </w:tcPr>
          <w:p w14:paraId="1A982E57" w14:textId="77777777" w:rsidR="0027572B" w:rsidRPr="00356084" w:rsidRDefault="0027572B" w:rsidP="0027572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14:paraId="5B36854A" w14:textId="25708CA9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  <w:tc>
          <w:tcPr>
            <w:tcW w:w="250" w:type="dxa"/>
          </w:tcPr>
          <w:p w14:paraId="55A43EE0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0CECCC" w14:textId="0DA7D62B" w:rsidR="0027572B" w:rsidRPr="00345D95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FE50449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22482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  <w:tc>
          <w:tcPr>
            <w:tcW w:w="270" w:type="dxa"/>
          </w:tcPr>
          <w:p w14:paraId="119F6DB7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0BAD5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7572B" w:rsidRPr="00356084" w14:paraId="2FBFA41D" w14:textId="77777777" w:rsidTr="00162E3D">
        <w:tc>
          <w:tcPr>
            <w:tcW w:w="3780" w:type="dxa"/>
          </w:tcPr>
          <w:p w14:paraId="69DDFD80" w14:textId="77777777" w:rsidR="0027572B" w:rsidRPr="00356084" w:rsidRDefault="0027572B" w:rsidP="0027572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70" w:type="dxa"/>
          </w:tcPr>
          <w:p w14:paraId="04531575" w14:textId="7BD031DC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6,379</w:t>
            </w:r>
          </w:p>
        </w:tc>
        <w:tc>
          <w:tcPr>
            <w:tcW w:w="250" w:type="dxa"/>
          </w:tcPr>
          <w:p w14:paraId="026AE9F2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A9DA47B" w14:textId="7D15B576" w:rsidR="0027572B" w:rsidRPr="00345D95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BEC08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5AEE97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3B7FB7C0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910A0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572B" w:rsidRPr="00356084" w14:paraId="13A0A53C" w14:textId="77777777" w:rsidTr="00162E3D">
        <w:tc>
          <w:tcPr>
            <w:tcW w:w="3780" w:type="dxa"/>
          </w:tcPr>
          <w:p w14:paraId="6607CC24" w14:textId="77777777" w:rsidR="0027572B" w:rsidRPr="00356084" w:rsidRDefault="0027572B" w:rsidP="0027572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542F7896" w14:textId="183CA525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50" w:type="dxa"/>
          </w:tcPr>
          <w:p w14:paraId="3C3207D5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6633B16" w14:textId="44DF697A" w:rsidR="0027572B" w:rsidRPr="00356084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EAA7D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3F3BAE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08E13384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2165C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7572B" w:rsidRPr="00356084" w14:paraId="5AEF2F96" w14:textId="77777777" w:rsidTr="00162E3D">
        <w:tc>
          <w:tcPr>
            <w:tcW w:w="3780" w:type="dxa"/>
          </w:tcPr>
          <w:p w14:paraId="14EFB229" w14:textId="77777777" w:rsidR="0027572B" w:rsidRPr="00356084" w:rsidRDefault="0027572B" w:rsidP="0027572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14:paraId="4A928DAF" w14:textId="41A34C4F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50" w:type="dxa"/>
          </w:tcPr>
          <w:p w14:paraId="735254A7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88681F4" w14:textId="69C2B958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B344E13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A3FFFA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6E9FE1D3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74ADA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7572B" w:rsidRPr="00356084" w14:paraId="4E9CA381" w14:textId="77777777" w:rsidTr="00162E3D">
        <w:tc>
          <w:tcPr>
            <w:tcW w:w="3780" w:type="dxa"/>
          </w:tcPr>
          <w:p w14:paraId="250175A5" w14:textId="77777777" w:rsidR="0027572B" w:rsidRPr="00356084" w:rsidRDefault="0027572B" w:rsidP="0027572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70" w:type="dxa"/>
          </w:tcPr>
          <w:p w14:paraId="440B00D9" w14:textId="68084E8C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50" w:type="dxa"/>
          </w:tcPr>
          <w:p w14:paraId="752C70BA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4ED7EFD" w14:textId="06C5B6FE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6,632</w:t>
            </w:r>
          </w:p>
        </w:tc>
        <w:tc>
          <w:tcPr>
            <w:tcW w:w="270" w:type="dxa"/>
          </w:tcPr>
          <w:p w14:paraId="662D8DA5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9FD5B2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1AD5F6F1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F36F9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7129F9" w:rsidRPr="00356084" w14:paraId="24986490" w14:textId="77777777" w:rsidTr="00162E3D">
        <w:tc>
          <w:tcPr>
            <w:tcW w:w="3780" w:type="dxa"/>
          </w:tcPr>
          <w:p w14:paraId="6A397CC7" w14:textId="77777777" w:rsidR="007129F9" w:rsidRPr="00356084" w:rsidRDefault="007129F9" w:rsidP="007129F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70" w:type="dxa"/>
          </w:tcPr>
          <w:p w14:paraId="3A74D43B" w14:textId="27E7E681" w:rsidR="007129F9" w:rsidRPr="00356084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EFEB187" w14:textId="77777777" w:rsidR="007129F9" w:rsidRPr="00356084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BED5691" w14:textId="5BD9AD40" w:rsidR="007129F9" w:rsidRPr="00356084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-237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1EE04D" w14:textId="77777777" w:rsidR="007129F9" w:rsidRPr="00356084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FCBE7" w14:textId="77777777" w:rsidR="007129F9" w:rsidRPr="00356084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098E4645" w14:textId="77777777" w:rsidR="007129F9" w:rsidRPr="00345D95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A8761" w14:textId="77777777" w:rsidR="007129F9" w:rsidRPr="00356084" w:rsidRDefault="007129F9" w:rsidP="00712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7572B" w:rsidRPr="00356084" w14:paraId="4A1FC6F8" w14:textId="77777777" w:rsidTr="00162E3D">
        <w:tc>
          <w:tcPr>
            <w:tcW w:w="3780" w:type="dxa"/>
          </w:tcPr>
          <w:p w14:paraId="0556B75E" w14:textId="77777777" w:rsidR="0027572B" w:rsidRPr="00356084" w:rsidRDefault="0027572B" w:rsidP="0027572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C53676" w14:textId="185FD694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16,844</w:t>
            </w:r>
          </w:p>
        </w:tc>
        <w:tc>
          <w:tcPr>
            <w:tcW w:w="250" w:type="dxa"/>
          </w:tcPr>
          <w:p w14:paraId="2AC7383E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7C5613D" w14:textId="5425B3CB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2,433</w:t>
            </w:r>
          </w:p>
        </w:tc>
        <w:tc>
          <w:tcPr>
            <w:tcW w:w="270" w:type="dxa"/>
          </w:tcPr>
          <w:p w14:paraId="2A303C46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851E7A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2,347</w:t>
            </w:r>
          </w:p>
        </w:tc>
        <w:tc>
          <w:tcPr>
            <w:tcW w:w="270" w:type="dxa"/>
          </w:tcPr>
          <w:p w14:paraId="68EEE803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47B60C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4E3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27572B" w:rsidRPr="00356084" w14:paraId="5A54F72B" w14:textId="77777777" w:rsidTr="00162E3D">
        <w:tc>
          <w:tcPr>
            <w:tcW w:w="3780" w:type="dxa"/>
          </w:tcPr>
          <w:p w14:paraId="4021056A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D98DDF" w14:textId="063E55A6" w:rsidR="0027572B" w:rsidRPr="00356084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28,661</w:t>
            </w:r>
          </w:p>
        </w:tc>
        <w:tc>
          <w:tcPr>
            <w:tcW w:w="250" w:type="dxa"/>
          </w:tcPr>
          <w:p w14:paraId="2E24801A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95321FD" w14:textId="7478EC51" w:rsidR="0027572B" w:rsidRPr="0076184E" w:rsidRDefault="007129F9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9,100</w:t>
            </w:r>
          </w:p>
        </w:tc>
        <w:tc>
          <w:tcPr>
            <w:tcW w:w="270" w:type="dxa"/>
          </w:tcPr>
          <w:p w14:paraId="154BB7C3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D566F2" w14:textId="77777777" w:rsidR="0027572B" w:rsidRPr="00356084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3,037</w:t>
            </w:r>
          </w:p>
        </w:tc>
        <w:tc>
          <w:tcPr>
            <w:tcW w:w="270" w:type="dxa"/>
          </w:tcPr>
          <w:p w14:paraId="59DB00BE" w14:textId="77777777" w:rsidR="0027572B" w:rsidRPr="00345D95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B86705" w14:textId="77777777" w:rsidR="0027572B" w:rsidRPr="0076184E" w:rsidRDefault="0027572B" w:rsidP="0027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4E37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</w:tbl>
    <w:p w14:paraId="089B09FC" w14:textId="387F8A4D" w:rsidR="0036699E" w:rsidRPr="00FB556B" w:rsidRDefault="0036699E" w:rsidP="0036699E">
      <w:pPr>
        <w:spacing w:line="240" w:lineRule="auto"/>
        <w:rPr>
          <w:rFonts w:ascii="Angsana New" w:hAnsi="Angsana New"/>
          <w:sz w:val="30"/>
          <w:szCs w:val="30"/>
        </w:rPr>
      </w:pPr>
    </w:p>
    <w:p w14:paraId="09D9AF9B" w14:textId="77777777" w:rsidR="00FB556B" w:rsidRPr="00D81CB4" w:rsidRDefault="00FB556B" w:rsidP="00FB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1CB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D81CB4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D81CB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F327564" w14:textId="77777777" w:rsidR="00FB556B" w:rsidRPr="009B6F20" w:rsidRDefault="00FB556B" w:rsidP="00FB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1530"/>
        <w:gridCol w:w="181"/>
        <w:gridCol w:w="1439"/>
      </w:tblGrid>
      <w:tr w:rsidR="00FB556B" w:rsidRPr="009B6F20" w14:paraId="73D09E64" w14:textId="77777777" w:rsidTr="00D71F54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4DCE8459" w14:textId="77777777" w:rsidR="00FB556B" w:rsidRPr="009B6F20" w:rsidRDefault="00FB556B" w:rsidP="00D71F5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BB6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6B83077" w14:textId="77777777" w:rsidR="00FB556B" w:rsidRPr="009B6F20" w:rsidRDefault="00FB556B" w:rsidP="00D71F5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327E872" w14:textId="77777777" w:rsidR="00FB556B" w:rsidRPr="00BB6272" w:rsidRDefault="00FB556B" w:rsidP="00D71F5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6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D0D457E" w14:textId="77777777" w:rsidR="00FB556B" w:rsidRPr="00BB6272" w:rsidRDefault="00FB556B" w:rsidP="00D71F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2FB1B6" w14:textId="77777777" w:rsidR="00FB556B" w:rsidRPr="00BB6272" w:rsidRDefault="00FB556B" w:rsidP="00D71F5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C18323" w14:textId="77777777" w:rsidR="00FB556B" w:rsidRPr="00BB6272" w:rsidRDefault="00FB556B" w:rsidP="00D71F5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B556B" w:rsidRPr="009B6F20" w14:paraId="2D7B8605" w14:textId="77777777" w:rsidTr="00D71F54">
        <w:trPr>
          <w:cantSplit/>
          <w:trHeight w:val="20"/>
        </w:trPr>
        <w:tc>
          <w:tcPr>
            <w:tcW w:w="5310" w:type="dxa"/>
          </w:tcPr>
          <w:p w14:paraId="255969E0" w14:textId="77777777" w:rsidR="00FB556B" w:rsidRPr="00BB6272" w:rsidRDefault="00FB556B" w:rsidP="00D7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3F807A" w14:textId="77777777" w:rsidR="00FB556B" w:rsidRPr="009B6F20" w:rsidRDefault="00FB556B" w:rsidP="00D71F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</w:t>
            </w:r>
            <w:r w:rsidRPr="00BB627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3150" w:type="dxa"/>
            <w:gridSpan w:val="3"/>
          </w:tcPr>
          <w:p w14:paraId="0930BAD0" w14:textId="77777777" w:rsidR="00FB556B" w:rsidRPr="009B6F20" w:rsidRDefault="00FB556B" w:rsidP="00D71F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556B" w:rsidRPr="009B6F20" w14:paraId="3CE9ADAC" w14:textId="77777777" w:rsidTr="00D71F54">
        <w:trPr>
          <w:cantSplit/>
          <w:trHeight w:val="20"/>
        </w:trPr>
        <w:tc>
          <w:tcPr>
            <w:tcW w:w="5310" w:type="dxa"/>
          </w:tcPr>
          <w:p w14:paraId="76D13A17" w14:textId="77777777" w:rsidR="00FB556B" w:rsidRPr="00BB6272" w:rsidRDefault="00FB556B" w:rsidP="00D71F5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27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B627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</w:t>
            </w:r>
            <w:r w:rsidRPr="00BB6272">
              <w:rPr>
                <w:rFonts w:ascii="Angsana New" w:hAnsi="Angsana New" w:hint="cs"/>
                <w:sz w:val="30"/>
                <w:szCs w:val="30"/>
                <w:cs/>
              </w:rPr>
              <w:t xml:space="preserve">ม </w:t>
            </w:r>
            <w:r w:rsidRPr="00BB627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6272">
              <w:rPr>
                <w:rFonts w:ascii="Angsana New" w:hAnsi="Angsana New"/>
                <w:sz w:val="30"/>
                <w:szCs w:val="30"/>
              </w:rPr>
              <w:t>3</w:t>
            </w:r>
            <w:r w:rsidRPr="00BB6272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3AE811C" w14:textId="77777777" w:rsidR="00FB556B" w:rsidRPr="009B6F20" w:rsidRDefault="00FB556B" w:rsidP="00D71F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873D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</w:tcPr>
          <w:p w14:paraId="689BF9A5" w14:textId="2207BE22" w:rsidR="00FB556B" w:rsidRPr="00D81CB4" w:rsidRDefault="0031006A" w:rsidP="00D71F5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334,421</w:t>
            </w:r>
          </w:p>
        </w:tc>
        <w:tc>
          <w:tcPr>
            <w:tcW w:w="181" w:type="dxa"/>
            <w:vAlign w:val="bottom"/>
          </w:tcPr>
          <w:p w14:paraId="42C50D0D" w14:textId="77777777" w:rsidR="00FB556B" w:rsidRPr="00D81CB4" w:rsidRDefault="00FB556B" w:rsidP="00D71F5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C928AF6" w14:textId="53AA7920" w:rsidR="00FB556B" w:rsidRPr="00D81CB4" w:rsidRDefault="0031006A" w:rsidP="00D71F5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329,550</w:t>
            </w:r>
          </w:p>
        </w:tc>
      </w:tr>
      <w:tr w:rsidR="00FB556B" w:rsidRPr="009B6F20" w14:paraId="5D9534AE" w14:textId="77777777" w:rsidTr="00D71F54">
        <w:trPr>
          <w:cantSplit/>
          <w:trHeight w:val="20"/>
        </w:trPr>
        <w:tc>
          <w:tcPr>
            <w:tcW w:w="5310" w:type="dxa"/>
          </w:tcPr>
          <w:p w14:paraId="6BB88310" w14:textId="77777777" w:rsidR="00FB556B" w:rsidRPr="00BB6272" w:rsidRDefault="00FB556B" w:rsidP="00D71F5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6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B627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2088E604" w14:textId="77777777" w:rsidR="00FB556B" w:rsidRPr="009B6F20" w:rsidRDefault="00FB556B" w:rsidP="00D71F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ECDBD4" w14:textId="77777777" w:rsidR="00FB556B" w:rsidRPr="00D81CB4" w:rsidRDefault="00FB556B" w:rsidP="00D71F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81CB4">
              <w:rPr>
                <w:rFonts w:ascii="Angsana New" w:hAnsi="Angsana New"/>
                <w:sz w:val="30"/>
                <w:szCs w:val="30"/>
                <w:lang w:bidi="th-TH"/>
              </w:rPr>
              <w:t>(20,557)</w:t>
            </w:r>
          </w:p>
        </w:tc>
        <w:tc>
          <w:tcPr>
            <w:tcW w:w="181" w:type="dxa"/>
          </w:tcPr>
          <w:p w14:paraId="1FBA2C95" w14:textId="77777777" w:rsidR="00FB556B" w:rsidRPr="00D81CB4" w:rsidRDefault="00FB556B" w:rsidP="00D71F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44D1E6E" w14:textId="77777777" w:rsidR="00FB556B" w:rsidRPr="00D81CB4" w:rsidRDefault="00FB556B" w:rsidP="00A1488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81CB4">
              <w:rPr>
                <w:rFonts w:ascii="Angsana New" w:hAnsi="Angsana New"/>
                <w:sz w:val="30"/>
                <w:szCs w:val="30"/>
                <w:lang w:bidi="th-TH"/>
              </w:rPr>
              <w:t>(20,269)</w:t>
            </w:r>
          </w:p>
        </w:tc>
      </w:tr>
      <w:tr w:rsidR="00FB556B" w:rsidRPr="00E329C1" w14:paraId="50CA2097" w14:textId="77777777" w:rsidTr="00D71F54">
        <w:trPr>
          <w:cantSplit/>
          <w:trHeight w:val="20"/>
        </w:trPr>
        <w:tc>
          <w:tcPr>
            <w:tcW w:w="5310" w:type="dxa"/>
            <w:vAlign w:val="bottom"/>
          </w:tcPr>
          <w:p w14:paraId="4012E56E" w14:textId="77777777" w:rsidR="00FB556B" w:rsidRPr="00BB6272" w:rsidRDefault="00FB556B" w:rsidP="00D71F5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B6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6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BB6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627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2FF88E38" w14:textId="77777777" w:rsidR="00FB556B" w:rsidRPr="009B6F20" w:rsidRDefault="00FB556B" w:rsidP="00D71F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4CB57" w14:textId="4C2C64A3" w:rsidR="00FB556B" w:rsidRPr="00D81CB4" w:rsidRDefault="0031006A" w:rsidP="00D71F5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313,864</w:t>
            </w:r>
          </w:p>
        </w:tc>
        <w:tc>
          <w:tcPr>
            <w:tcW w:w="181" w:type="dxa"/>
          </w:tcPr>
          <w:p w14:paraId="34A9B002" w14:textId="77777777" w:rsidR="00FB556B" w:rsidRPr="00D81CB4" w:rsidRDefault="00FB556B" w:rsidP="00D71F5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209AD" w14:textId="42C9FB54" w:rsidR="00FB556B" w:rsidRPr="00D81CB4" w:rsidRDefault="0031006A" w:rsidP="00D71F5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309,281</w:t>
            </w:r>
          </w:p>
        </w:tc>
      </w:tr>
    </w:tbl>
    <w:p w14:paraId="0FE9727C" w14:textId="0230E4DD" w:rsidR="00285823" w:rsidRDefault="00285823" w:rsidP="0036699E">
      <w:pPr>
        <w:spacing w:line="240" w:lineRule="auto"/>
        <w:rPr>
          <w:rFonts w:ascii="Angsana New" w:hAnsi="Angsana New"/>
          <w:sz w:val="32"/>
          <w:szCs w:val="32"/>
        </w:rPr>
      </w:pPr>
    </w:p>
    <w:p w14:paraId="28C8ABC2" w14:textId="77777777" w:rsidR="00285823" w:rsidRDefault="0028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DAC876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14:paraId="14854570" w14:textId="31312FE7" w:rsidR="0095229B" w:rsidRDefault="0092617E" w:rsidP="0095229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95229B">
        <w:rPr>
          <w:rFonts w:ascii="Angsana New" w:hAnsi="Angsana New" w:cs="Angsana New"/>
          <w:b/>
          <w:bCs/>
          <w:sz w:val="30"/>
          <w:szCs w:val="30"/>
        </w:rPr>
        <w:tab/>
      </w:r>
      <w:r w:rsidR="0095229B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57C59960" w14:textId="77777777" w:rsidR="0095229B" w:rsidRDefault="0095229B" w:rsidP="0095229B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5299E0D9" w14:textId="77777777" w:rsidR="0095229B" w:rsidRDefault="0095229B" w:rsidP="0095229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>
        <w:rPr>
          <w:rFonts w:ascii="Angsana New" w:hAnsi="Angsana New" w:hint="cs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กลุ่มบริษัทโดยสรุปมีดังนี้ </w:t>
      </w:r>
    </w:p>
    <w:p w14:paraId="4E86DE79" w14:textId="77777777" w:rsidR="0095229B" w:rsidRDefault="0095229B" w:rsidP="0095229B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1871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  <w:t xml:space="preserve">     ธุรกิจเครื่องดื่มประเภทอัดลม ผลิตและจัดจำหน่ายเครื่องดื่มน้ำอัดลม และเครื่องดื่มเกลือแร่</w:t>
      </w:r>
      <w:r>
        <w:rPr>
          <w:rFonts w:ascii="Angsana New" w:hAnsi="Angsana New" w:hint="cs"/>
          <w:sz w:val="30"/>
          <w:szCs w:val="30"/>
          <w:cs/>
        </w:rPr>
        <w:br/>
        <w:t>รวมถึงเป็นผู้จัดจำหน่ายโซดา</w:t>
      </w:r>
    </w:p>
    <w:p w14:paraId="27119536" w14:textId="77777777" w:rsidR="0095229B" w:rsidRDefault="0095229B" w:rsidP="0095229B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1871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>
        <w:rPr>
          <w:rFonts w:ascii="Angsana New" w:hAnsi="Angsana New" w:hint="cs"/>
          <w:spacing w:val="-4"/>
          <w:sz w:val="30"/>
          <w:szCs w:val="30"/>
          <w:cs/>
        </w:rPr>
        <w:t>ธุรกิจเครื่องดื่มประเภทไม่อัดลม ผลิตและจำหน่ายน้ำดื่ม เครื่องดื่มบำรุงกำลังและเครื่องดื่มชนิดอื่น</w:t>
      </w:r>
      <w:r>
        <w:rPr>
          <w:rFonts w:ascii="Angsana New" w:hAnsi="Angsana New" w:hint="cs"/>
          <w:sz w:val="30"/>
          <w:szCs w:val="30"/>
          <w:cs/>
        </w:rPr>
        <w:br/>
        <w:t>รวมถึงเป็นผู้จัดจำหน่ายชา</w:t>
      </w:r>
    </w:p>
    <w:p w14:paraId="6895F681" w14:textId="77777777" w:rsidR="0095229B" w:rsidRDefault="0095229B" w:rsidP="0095229B">
      <w:pPr>
        <w:spacing w:line="240" w:lineRule="auto"/>
        <w:rPr>
          <w:rFonts w:ascii="Angsana New" w:hAnsi="Angsana New"/>
          <w:sz w:val="30"/>
          <w:szCs w:val="30"/>
        </w:rPr>
      </w:pPr>
    </w:p>
    <w:p w14:paraId="5C1EB46A" w14:textId="6D9DE1A1" w:rsidR="0095229B" w:rsidRDefault="0095229B" w:rsidP="009522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ไม่มีส่วนงานการดำเนินงานอื่นใดที่เข้าเกณฑ์เชิงปริมาณเพื่อกำหนดส่วนงานที่รายงานใน</w:t>
      </w:r>
      <w:r w:rsidRPr="00632161">
        <w:rPr>
          <w:rFonts w:ascii="Angsana New" w:hAnsi="Angsana New"/>
          <w:sz w:val="30"/>
          <w:szCs w:val="30"/>
          <w:cs/>
        </w:rPr>
        <w:t xml:space="preserve">ปี </w:t>
      </w:r>
      <w:r w:rsidRPr="00632161">
        <w:rPr>
          <w:rFonts w:ascii="Angsana New" w:hAnsi="Angsana New"/>
          <w:sz w:val="30"/>
          <w:szCs w:val="30"/>
        </w:rPr>
        <w:t>256</w:t>
      </w:r>
      <w:r w:rsidR="00B820AC" w:rsidRPr="00632161">
        <w:rPr>
          <w:rFonts w:ascii="Angsana New" w:hAnsi="Angsana New"/>
          <w:sz w:val="30"/>
          <w:szCs w:val="30"/>
        </w:rPr>
        <w:t>3</w:t>
      </w:r>
      <w:r w:rsidRPr="00632161">
        <w:rPr>
          <w:rFonts w:ascii="Angsana New" w:hAnsi="Angsana New"/>
          <w:sz w:val="30"/>
          <w:szCs w:val="30"/>
        </w:rPr>
        <w:t xml:space="preserve"> </w:t>
      </w:r>
      <w:r w:rsidRPr="00632161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632161">
        <w:rPr>
          <w:rFonts w:ascii="Angsana New" w:hAnsi="Angsana New"/>
          <w:sz w:val="30"/>
          <w:szCs w:val="30"/>
        </w:rPr>
        <w:t>256</w:t>
      </w:r>
      <w:r w:rsidR="00B820AC" w:rsidRPr="00632161">
        <w:rPr>
          <w:rFonts w:ascii="Angsana New" w:hAnsi="Angsana New"/>
          <w:sz w:val="30"/>
          <w:szCs w:val="30"/>
        </w:rPr>
        <w:t>2</w:t>
      </w:r>
    </w:p>
    <w:p w14:paraId="20FC2286" w14:textId="77777777" w:rsidR="0095229B" w:rsidRDefault="0095229B" w:rsidP="009522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C52442" w14:textId="26F8D9B1" w:rsidR="0095229B" w:rsidRDefault="0095229B" w:rsidP="009522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ผลการดำเนินงาน</w:t>
      </w:r>
      <w:r w:rsidR="005D25A6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5D25A6">
        <w:rPr>
          <w:rFonts w:ascii="Angsana New" w:hAnsi="Angsana New" w:hint="cs"/>
          <w:sz w:val="30"/>
          <w:szCs w:val="30"/>
          <w:cs/>
        </w:rPr>
        <w:t xml:space="preserve"> </w:t>
      </w:r>
      <w:r w:rsidR="00B223C6" w:rsidRPr="006811C9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F06EC0F" w14:textId="3571F12B" w:rsidR="00285823" w:rsidRDefault="0028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44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33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E4373B" w:rsidRPr="00356084" w14:paraId="4AE0E27A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579AD7AF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6A5145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356084" w14:paraId="79695FD6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305D3C89" w14:textId="77777777" w:rsidR="001765B9" w:rsidRDefault="00E4373B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03E821EC" w14:textId="77777777" w:rsidR="00E4373B" w:rsidRPr="00356084" w:rsidRDefault="001765B9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E4373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="00E4373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6A1F84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14801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B201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52BAF15D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68CA62E9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3741749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6522869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78914DF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E4373B" w:rsidRPr="00171211" w14:paraId="36203D74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E83DC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5772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8B9A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82FF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5C65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D1B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9539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23B7D0F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52" w:type="dxa"/>
            <w:gridSpan w:val="2"/>
          </w:tcPr>
          <w:p w14:paraId="5DD7A3A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34AD883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509F2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2FF71CF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373B" w:rsidRPr="00171211" w14:paraId="044B37A1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</w:tcPr>
          <w:p w14:paraId="0DE252B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3E8B626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E4373B" w:rsidRPr="00171211" w14:paraId="46ECF35E" w14:textId="77777777" w:rsidTr="00F03AEB">
        <w:tc>
          <w:tcPr>
            <w:tcW w:w="37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1DB0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C769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E003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AAF1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B19C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58079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8C73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02FA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5FE1C26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72EB0ED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A4C41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2028D2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373B" w:rsidRPr="00171211" w14:paraId="4DF5F8FA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4148D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37ACD" w14:textId="25C4668B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AF47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286CD" w14:textId="77777777" w:rsidR="00E4373B" w:rsidRPr="00171211" w:rsidRDefault="00E4373B" w:rsidP="004B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71211"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381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5DCF6" w14:textId="51F2255C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A9BB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486D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6FC6756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2B937F5C" w14:textId="67A987AC" w:rsidR="00E4373B" w:rsidRPr="00F04D06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9BF1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4373D66D" w14:textId="77777777" w:rsidR="00E4373B" w:rsidRPr="00F04D06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4D06">
              <w:rPr>
                <w:rFonts w:ascii="Angsana New" w:hAnsi="Angsana New"/>
                <w:color w:val="000000"/>
                <w:sz w:val="30"/>
                <w:szCs w:val="30"/>
              </w:rPr>
              <w:t>2,797</w:t>
            </w:r>
          </w:p>
        </w:tc>
      </w:tr>
      <w:tr w:rsidR="00E4373B" w:rsidRPr="00171211" w14:paraId="1B6C888E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D5F7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35CF9" w14:textId="4CE280A3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29E1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7A5D5" w14:textId="77777777" w:rsidR="00E4373B" w:rsidRPr="00171211" w:rsidRDefault="00E4373B" w:rsidP="004B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sz w:val="30"/>
                <w:szCs w:val="30"/>
              </w:rPr>
              <w:t>1,203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1AF5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FDFEA" w14:textId="083B9E88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DE90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277C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sz w:val="30"/>
                <w:szCs w:val="30"/>
              </w:rPr>
              <w:t>1,594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31A083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B5BDC" w14:textId="32CA2AFA" w:rsidR="00E4373B" w:rsidRPr="00F04D06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FF43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C8E4" w14:textId="77777777" w:rsidR="00E4373B" w:rsidRPr="00F04D06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04D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2,797</w:t>
            </w:r>
          </w:p>
        </w:tc>
      </w:tr>
      <w:tr w:rsidR="00E4373B" w:rsidRPr="00171211" w14:paraId="73D352EB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BF6C2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A3FED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4313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09373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6A6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00A7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878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9DF96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3762F0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37F6D90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02E2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0027040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373B" w:rsidRPr="00171211" w14:paraId="1129929E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20E64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422FF39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1872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9E691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EF98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D79A5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9D86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FF892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33CD38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0F8B339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47010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40FEFC8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373B" w:rsidRPr="00171211" w14:paraId="2CCC6E43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EA824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993BCB2" w14:textId="3ED1C31E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AE4A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2283E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1,203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EA2F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2FEDA0" w14:textId="2ACC0A69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1,460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BD68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23181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1,594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595F487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376D27CC" w14:textId="493595AF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C9A0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1FCD94A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2,797</w:t>
            </w:r>
          </w:p>
        </w:tc>
      </w:tr>
      <w:tr w:rsidR="00E4373B" w:rsidRPr="00171211" w14:paraId="37EBBA8D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AEBE8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0381A" w14:textId="103720D4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F5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5D3AD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6812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628FC" w14:textId="165179B3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F27A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054C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1D0675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318B49F" w14:textId="27BC2EA5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5E69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59FC1CD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73B" w:rsidRPr="00171211" w14:paraId="6A78A6D8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60878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BBA0E" w14:textId="690179F0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D828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54DE8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1,203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AA77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6F5BD" w14:textId="2E275488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1,460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E436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BB36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1,594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A7E8E73" w14:textId="77777777" w:rsidR="00E4373B" w:rsidRPr="0021438A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B9A50" w14:textId="20631337" w:rsidR="00E4373B" w:rsidRPr="0021438A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B9BF3" w14:textId="77777777" w:rsidR="00E4373B" w:rsidRPr="0021438A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A652F" w14:textId="77777777" w:rsidR="00E4373B" w:rsidRPr="0021438A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43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2,797</w:t>
            </w:r>
          </w:p>
        </w:tc>
      </w:tr>
      <w:tr w:rsidR="00E4373B" w:rsidRPr="00171211" w14:paraId="65EF5729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5A68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F25EC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A30E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24A56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A7F0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B771A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FEC2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63A83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0C398FE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1752CB7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55F3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0C319A0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373B" w:rsidRPr="00171211" w14:paraId="6AF54011" w14:textId="77777777" w:rsidTr="00F03AE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9E7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EAAD2" w14:textId="55B7B7CE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C1C9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1D90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756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5CF29" w14:textId="0D3721FB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9155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45BF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2CA9A0E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28F576D" w14:textId="6B56A8A1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9B45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0528028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844</w:t>
            </w:r>
          </w:p>
        </w:tc>
      </w:tr>
      <w:tr w:rsidR="00E4373B" w:rsidRPr="00171211" w14:paraId="73D3D0BD" w14:textId="77777777" w:rsidTr="00F03AE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BC4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E72B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3B38C" w14:textId="77777777" w:rsidR="00E4373B" w:rsidRPr="00171211" w:rsidRDefault="00E4373B" w:rsidP="00F03AE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BA5E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8508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D735E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C6C8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BA5E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FB826E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8FDD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EE7FB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A55C5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3B" w:rsidRPr="00171211" w14:paraId="3B78C6C7" w14:textId="77777777" w:rsidTr="00F03AEB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BD4C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50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EA259" w14:textId="1195D593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6F1D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7D5B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D96F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50810" w14:textId="75E5DD10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21E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7AD4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0CF0206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3185A40" w14:textId="609847C5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B2E9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47484B2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</w:tr>
      <w:tr w:rsidR="00E4373B" w:rsidRPr="00171211" w14:paraId="1629F0E3" w14:textId="77777777" w:rsidTr="00F03AEB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E9A6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5275B81" w14:textId="4F59DBDC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E532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EF80F1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72FE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A6AA1B" w14:textId="2FFB54CB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8B63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2D203E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DEBFB0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0108F92F" w14:textId="2D1EA8F5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C2CC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155FC58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</w:rPr>
              <w:t>589</w:t>
            </w:r>
          </w:p>
        </w:tc>
      </w:tr>
    </w:tbl>
    <w:p w14:paraId="620AFF51" w14:textId="77777777" w:rsidR="00F92927" w:rsidRDefault="00F92927" w:rsidP="00E4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14:paraId="5AF1B1DF" w14:textId="77777777" w:rsidR="00F92927" w:rsidRDefault="00F92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541A3FD" w14:textId="77777777" w:rsidR="001765B9" w:rsidRDefault="00E4373B" w:rsidP="004E0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712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กำไรหรือขาดทุนและรายการอื่นที่มีสาระสำคัญของส่วนงานที่รายงาน</w:t>
      </w:r>
    </w:p>
    <w:p w14:paraId="423CCA92" w14:textId="77777777" w:rsidR="004E0603" w:rsidRPr="004E0603" w:rsidRDefault="004E0603" w:rsidP="004E0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440"/>
        <w:gridCol w:w="1099"/>
        <w:gridCol w:w="269"/>
        <w:gridCol w:w="1204"/>
      </w:tblGrid>
      <w:tr w:rsidR="00E4373B" w:rsidRPr="00171211" w14:paraId="5024E1AE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341C9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17121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17121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73935EE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D6AEF9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03532F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D9B0BEA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373B" w:rsidRPr="00171211" w14:paraId="15B1D4A4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F2A99A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61472C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42EBD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373B" w:rsidRPr="00171211" w14:paraId="7B01B40F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2375218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F555D99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8F4B298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E741603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67D2BAF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3B" w:rsidRPr="00171211" w14:paraId="4CCE17FF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659B57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404FDB2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E856C21" w14:textId="1D5825F9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752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1F5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3C9B914" w14:textId="77777777" w:rsidR="00E4373B" w:rsidRPr="00171211" w:rsidRDefault="00E4373B" w:rsidP="00B5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D0D0D"/>
                <w:sz w:val="30"/>
                <w:szCs w:val="30"/>
              </w:rPr>
              <w:t>844</w:t>
            </w:r>
          </w:p>
        </w:tc>
      </w:tr>
      <w:tr w:rsidR="00E4373B" w:rsidRPr="00171211" w14:paraId="55DDC921" w14:textId="77777777" w:rsidTr="004E0603">
        <w:trPr>
          <w:trHeight w:val="82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7B6269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2D7B28A4" w14:textId="77777777" w:rsidR="00E4373B" w:rsidRPr="001765B9" w:rsidRDefault="00E4373B" w:rsidP="001765B9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8D2F4E4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3536F7A" w14:textId="77777777" w:rsidR="00E4373B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0009BC74" w14:textId="2CC53F9D" w:rsidR="0074406C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8F57A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6226D4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51C6E220" w14:textId="77777777" w:rsidR="00E4373B" w:rsidRPr="00171211" w:rsidRDefault="001765B9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 xml:space="preserve">     </w:t>
            </w:r>
            <w:r w:rsidR="00E4373B" w:rsidRPr="00171211">
              <w:rPr>
                <w:rFonts w:ascii="Angsana New" w:hAnsi="Angsana New"/>
                <w:color w:val="0D0D0D"/>
                <w:sz w:val="30"/>
                <w:szCs w:val="30"/>
              </w:rPr>
              <w:t>(54)</w:t>
            </w:r>
          </w:p>
        </w:tc>
      </w:tr>
      <w:tr w:rsidR="00E4373B" w:rsidRPr="00356084" w14:paraId="0C533ECC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79D938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58F1834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5B15" w14:textId="6EAB00F4" w:rsidR="00E4373B" w:rsidRPr="00171211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(568)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BD3067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B511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D0D0D"/>
                <w:sz w:val="30"/>
                <w:szCs w:val="30"/>
              </w:rPr>
              <w:t>(589)</w:t>
            </w:r>
          </w:p>
        </w:tc>
      </w:tr>
      <w:tr w:rsidR="00E4373B" w:rsidRPr="00356084" w14:paraId="62E01186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09CBE3F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83B622F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2831C" w14:textId="3393D52C" w:rsidR="00E4373B" w:rsidRPr="00356084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141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DCA17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A1E7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201</w:t>
            </w:r>
          </w:p>
        </w:tc>
      </w:tr>
      <w:tr w:rsidR="00E4373B" w:rsidRPr="00356084" w14:paraId="5CC3F78E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90D2E67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9B9EE67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B95C0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ACA04C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E4A44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3B" w:rsidRPr="00356084" w14:paraId="40476886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4FCEF28" w14:textId="77777777" w:rsidR="00E4373B" w:rsidRPr="00356084" w:rsidRDefault="00E4373B" w:rsidP="00F03AEB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66FB2F0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308020" w14:textId="5EBB03D6" w:rsidR="00E4373B" w:rsidRPr="00356084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DB0046B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4A670EF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34</w:t>
            </w:r>
          </w:p>
        </w:tc>
      </w:tr>
      <w:tr w:rsidR="00E4373B" w:rsidRPr="00356084" w14:paraId="70C5DF6B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81C582" w14:textId="77777777" w:rsidR="00E4373B" w:rsidRPr="00356084" w:rsidRDefault="00E4373B" w:rsidP="00F03AEB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382C420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AAAC66E" w14:textId="0FFC5388" w:rsidR="00E4373B" w:rsidRPr="00356084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(14</w:t>
            </w:r>
            <w:r w:rsidR="00935E63">
              <w:rPr>
                <w:rFonts w:ascii="Angsana New" w:hAnsi="Angsana New"/>
                <w:color w:val="0D0D0D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8B5CC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1721614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(197)</w:t>
            </w:r>
          </w:p>
        </w:tc>
      </w:tr>
      <w:tr w:rsidR="0074406C" w:rsidRPr="00356084" w14:paraId="688D9381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131C166" w14:textId="52F0E294" w:rsidR="0074406C" w:rsidRPr="00DE38CF" w:rsidRDefault="0074406C" w:rsidP="00CB1BF5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DE38C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CD53E05" w14:textId="77777777" w:rsidR="0074406C" w:rsidRPr="00DE38CF" w:rsidRDefault="0074406C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BB92919" w14:textId="220467FE" w:rsidR="0074406C" w:rsidRPr="00DE38CF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DE38CF">
              <w:rPr>
                <w:rFonts w:ascii="Angsana New" w:hAnsi="Angsana New"/>
                <w:color w:val="0D0D0D"/>
                <w:sz w:val="30"/>
                <w:szCs w:val="30"/>
              </w:rPr>
              <w:t>(3)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6A7168" w14:textId="77777777" w:rsidR="0074406C" w:rsidRPr="00DE38CF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38D8E02" w14:textId="1E163A4A" w:rsidR="0074406C" w:rsidRPr="00DE38CF" w:rsidRDefault="0074406C" w:rsidP="0020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DE38CF"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</w:tr>
      <w:tr w:rsidR="00E4373B" w:rsidRPr="00356084" w14:paraId="1ADE729A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BCC1E36" w14:textId="77777777" w:rsidR="00A63B83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8444B2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="008444B2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  <w:r w:rsidR="00A63B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2190A1F" w14:textId="627697A5" w:rsidR="00E4373B" w:rsidRPr="00356084" w:rsidRDefault="00A63B83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3B83">
              <w:rPr>
                <w:rFonts w:ascii="Angsana New" w:hAnsi="Angsana New"/>
                <w:sz w:val="30"/>
                <w:szCs w:val="30"/>
              </w:rPr>
              <w:t>(</w:t>
            </w:r>
            <w:r w:rsidRPr="00A63B83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A64A03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39ECB" w14:textId="77777777" w:rsidR="00BC78B9" w:rsidRDefault="00BC78B9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17722D95" w14:textId="07D26BF1" w:rsidR="00E4373B" w:rsidRPr="00356084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24B747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CA84" w14:textId="77777777" w:rsidR="00BC78B9" w:rsidRDefault="00BC78B9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73BFA9B5" w14:textId="0A6FABF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41</w:t>
            </w:r>
          </w:p>
        </w:tc>
      </w:tr>
      <w:tr w:rsidR="00E4373B" w:rsidRPr="00356084" w14:paraId="2CCEB425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2DF3C82" w14:textId="75D90AB0" w:rsidR="00E4373B" w:rsidRPr="00356084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9213AC5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84E7C" w14:textId="2324980D" w:rsidR="00E4373B" w:rsidRPr="00356084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5</w:t>
            </w:r>
            <w:r w:rsidR="00935E63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47F0B8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A9E7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79</w:t>
            </w:r>
          </w:p>
        </w:tc>
      </w:tr>
    </w:tbl>
    <w:p w14:paraId="10E1B2CE" w14:textId="77777777" w:rsidR="00E4373B" w:rsidRPr="004E0603" w:rsidRDefault="00E4373B" w:rsidP="00E4373B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3D9547A0" w14:textId="77777777" w:rsidR="001765B9" w:rsidRDefault="001765B9" w:rsidP="001765B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</w:p>
    <w:p w14:paraId="22E9A735" w14:textId="77777777" w:rsidR="001765B9" w:rsidRDefault="001765B9" w:rsidP="001765B9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78C06D2C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092937C9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D4DC4CF" w14:textId="77777777" w:rsidR="001765B9" w:rsidRDefault="001765B9" w:rsidP="001765B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>
        <w:rPr>
          <w:rFonts w:ascii="Angsana New" w:hAnsi="Angsana New"/>
          <w:i/>
          <w:iCs/>
          <w:sz w:val="30"/>
          <w:szCs w:val="30"/>
          <w:u w:val="none"/>
          <w:cs/>
        </w:rPr>
        <w:t>การดำเนินงานที่เป็นไปตามฤดูกาล</w:t>
      </w:r>
    </w:p>
    <w:p w14:paraId="7B83E1CF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D7AAD46" w14:textId="77777777" w:rsidR="008E5E32" w:rsidRDefault="001765B9" w:rsidP="00DD15E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>
        <w:rPr>
          <w:rFonts w:ascii="Angsana New" w:hAnsi="Angsana New"/>
          <w:color w:val="FFFFFF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36561FA3" w14:textId="34682A9D" w:rsidR="00F92927" w:rsidRDefault="00F92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B379A7C" w14:textId="3F2E4B88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E147AFE" w14:textId="22BF5344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0EA2E3F" w14:textId="52FCF8DC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DE3DED2" w14:textId="2643B2D7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87466CE" w14:textId="77777777" w:rsidR="00190289" w:rsidRPr="0092617E" w:rsidRDefault="00190289" w:rsidP="001902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C2DA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0</w:t>
      </w:r>
      <w:r w:rsidRPr="008C2DA7">
        <w:rPr>
          <w:rFonts w:ascii="Angsana New" w:hAnsi="Angsana New" w:cs="Angsana New"/>
          <w:b/>
          <w:bCs/>
          <w:sz w:val="30"/>
          <w:szCs w:val="30"/>
        </w:rPr>
        <w:tab/>
      </w:r>
      <w:r w:rsidRPr="0092617E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0498C807" w14:textId="77777777" w:rsidR="00190289" w:rsidRPr="00190289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  <w:cs/>
        </w:rPr>
      </w:pPr>
      <w:r w:rsidRPr="009E507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"/>
        <w:gridCol w:w="1890"/>
      </w:tblGrid>
      <w:tr w:rsidR="00190289" w:rsidRPr="00FC347E" w14:paraId="4CC00D5F" w14:textId="77777777" w:rsidTr="005A58EF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743E6A30" w14:textId="77777777" w:rsidR="00190289" w:rsidRPr="00FC347E" w:rsidRDefault="00190289" w:rsidP="005A58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197CB5BE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054E8B4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702173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0289" w:rsidRPr="00FC347E" w14:paraId="3DD51A91" w14:textId="77777777" w:rsidTr="005A58EF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7ECDD21F" w14:textId="77777777" w:rsidR="00190289" w:rsidRPr="00FC347E" w:rsidRDefault="00190289" w:rsidP="005A58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3902DC95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0289" w:rsidRPr="00FC347E" w14:paraId="7C7936D9" w14:textId="77777777" w:rsidTr="005A58EF">
        <w:trPr>
          <w:cantSplit/>
          <w:trHeight w:val="144"/>
        </w:trPr>
        <w:tc>
          <w:tcPr>
            <w:tcW w:w="5490" w:type="dxa"/>
          </w:tcPr>
          <w:p w14:paraId="33690FBB" w14:textId="77777777" w:rsidR="00190289" w:rsidRPr="00FC347E" w:rsidRDefault="00190289" w:rsidP="005A58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0" w:type="dxa"/>
          </w:tcPr>
          <w:p w14:paraId="608D57B7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6AFF11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C8051F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289" w:rsidRPr="00FC347E" w14:paraId="70D871E1" w14:textId="77777777" w:rsidTr="005A58EF">
        <w:trPr>
          <w:cantSplit/>
          <w:trHeight w:val="191"/>
        </w:trPr>
        <w:tc>
          <w:tcPr>
            <w:tcW w:w="5490" w:type="dxa"/>
          </w:tcPr>
          <w:p w14:paraId="513A12B3" w14:textId="77777777" w:rsidR="00190289" w:rsidRPr="00FC347E" w:rsidRDefault="00190289" w:rsidP="005A58EF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C347E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3BEC3E36" w14:textId="77777777" w:rsidR="00190289" w:rsidRPr="006B5190" w:rsidRDefault="00190289" w:rsidP="005A58E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51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2,810</w:t>
            </w:r>
          </w:p>
        </w:tc>
        <w:tc>
          <w:tcPr>
            <w:tcW w:w="180" w:type="dxa"/>
          </w:tcPr>
          <w:p w14:paraId="711B67A5" w14:textId="77777777" w:rsidR="00190289" w:rsidRPr="006B5190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641077" w14:textId="77777777" w:rsidR="00190289" w:rsidRPr="006B5190" w:rsidRDefault="00190289" w:rsidP="005A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5190">
              <w:rPr>
                <w:rFonts w:asciiTheme="majorBidi" w:hAnsiTheme="majorBidi" w:cstheme="majorBidi"/>
                <w:sz w:val="30"/>
                <w:szCs w:val="30"/>
              </w:rPr>
              <w:t>2,782</w:t>
            </w:r>
          </w:p>
        </w:tc>
      </w:tr>
      <w:tr w:rsidR="00190289" w:rsidRPr="00FC347E" w14:paraId="03A1719F" w14:textId="77777777" w:rsidTr="005A58EF">
        <w:trPr>
          <w:cantSplit/>
          <w:trHeight w:val="144"/>
        </w:trPr>
        <w:tc>
          <w:tcPr>
            <w:tcW w:w="5490" w:type="dxa"/>
          </w:tcPr>
          <w:p w14:paraId="3A95BDF9" w14:textId="77777777" w:rsidR="00190289" w:rsidRPr="00FC347E" w:rsidRDefault="00190289" w:rsidP="005A58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FC347E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1DA5CF67" w14:textId="77777777" w:rsidR="00190289" w:rsidRPr="005630AE" w:rsidRDefault="00190289" w:rsidP="005A58E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80" w:type="dxa"/>
          </w:tcPr>
          <w:p w14:paraId="7D126301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6D0D3B" w14:textId="77777777" w:rsidR="00190289" w:rsidRPr="00FC347E" w:rsidRDefault="00190289" w:rsidP="005A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</w:tbl>
    <w:p w14:paraId="6390846D" w14:textId="77777777" w:rsidR="00190289" w:rsidRPr="00190289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35351F" w14:textId="596961ED" w:rsidR="00190289" w:rsidRPr="00FC347E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7E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FC347E">
        <w:rPr>
          <w:rFonts w:ascii="Angsana New" w:hAnsi="Angsana New" w:hint="cs"/>
          <w:sz w:val="30"/>
          <w:szCs w:val="30"/>
          <w:cs/>
        </w:rPr>
        <w:t>สาม</w:t>
      </w:r>
      <w:r w:rsidRPr="00FC34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2399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C347E">
        <w:rPr>
          <w:rFonts w:ascii="Angsana New" w:hAnsi="Angsana New"/>
          <w:sz w:val="30"/>
          <w:szCs w:val="30"/>
          <w:cs/>
        </w:rPr>
        <w:t xml:space="preserve"> </w:t>
      </w:r>
      <w:r w:rsidRPr="00423998">
        <w:rPr>
          <w:rFonts w:ascii="Angsana New" w:hAnsi="Angsana New"/>
          <w:sz w:val="30"/>
          <w:szCs w:val="30"/>
        </w:rPr>
        <w:t>2563</w:t>
      </w:r>
      <w:r w:rsidRPr="00FC347E">
        <w:rPr>
          <w:rFonts w:ascii="Angsana New" w:hAnsi="Angsana New"/>
          <w:sz w:val="30"/>
          <w:szCs w:val="30"/>
          <w:cs/>
        </w:rPr>
        <w:t xml:space="preserve"> มี</w:t>
      </w:r>
      <w:r w:rsidRPr="006B5190">
        <w:rPr>
          <w:rFonts w:ascii="Angsana New" w:hAnsi="Angsana New"/>
          <w:sz w:val="30"/>
          <w:szCs w:val="30"/>
          <w:cs/>
        </w:rPr>
        <w:t xml:space="preserve">จำนวน </w:t>
      </w:r>
      <w:r w:rsidRPr="006B5190">
        <w:rPr>
          <w:rFonts w:ascii="Angsana New" w:hAnsi="Angsana New"/>
          <w:sz w:val="30"/>
          <w:szCs w:val="30"/>
        </w:rPr>
        <w:t>18.6</w:t>
      </w:r>
      <w:r w:rsidR="00285823">
        <w:rPr>
          <w:rFonts w:ascii="Angsana New" w:hAnsi="Angsana New"/>
          <w:sz w:val="30"/>
          <w:szCs w:val="30"/>
        </w:rPr>
        <w:t>6</w:t>
      </w:r>
      <w:r w:rsidRPr="006B5190">
        <w:rPr>
          <w:rFonts w:ascii="Angsana New" w:hAnsi="Angsana New"/>
          <w:sz w:val="30"/>
          <w:szCs w:val="30"/>
        </w:rPr>
        <w:t xml:space="preserve"> </w:t>
      </w:r>
      <w:r w:rsidRPr="006B519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Pr="006B5190">
        <w:rPr>
          <w:rFonts w:ascii="Angsana New" w:hAnsi="Angsana New"/>
          <w:sz w:val="30"/>
          <w:szCs w:val="30"/>
        </w:rPr>
        <w:t xml:space="preserve">18.53 </w:t>
      </w:r>
      <w:r w:rsidRPr="009115E0">
        <w:rPr>
          <w:rFonts w:ascii="Angsana New" w:hAnsi="Angsana New"/>
          <w:sz w:val="30"/>
          <w:szCs w:val="30"/>
          <w:cs/>
        </w:rPr>
        <w:t>ล้านบาท</w:t>
      </w:r>
      <w:r w:rsidRPr="00FC347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2574A61C" w14:textId="77777777" w:rsidR="00190289" w:rsidRP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14:paraId="21087573" w14:textId="7267EC9D" w:rsidR="0077671F" w:rsidRPr="00B935E2" w:rsidRDefault="00E2080C" w:rsidP="00B93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080C">
        <w:rPr>
          <w:rFonts w:ascii="Angsana New" w:hAnsi="Angsana New"/>
          <w:b/>
          <w:bCs/>
          <w:sz w:val="30"/>
          <w:szCs w:val="30"/>
        </w:rPr>
        <w:t>1</w:t>
      </w:r>
      <w:r w:rsidR="006B5190">
        <w:rPr>
          <w:rFonts w:ascii="Angsana New" w:hAnsi="Angsana New"/>
          <w:b/>
          <w:bCs/>
          <w:sz w:val="30"/>
          <w:szCs w:val="30"/>
        </w:rPr>
        <w:t>1</w:t>
      </w:r>
      <w:r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C8E9052" w14:textId="77777777" w:rsidR="00D17A30" w:rsidRPr="00190289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644387EF" w14:textId="77777777"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DC2B61E" w14:textId="77777777" w:rsidR="00D17A30" w:rsidRPr="00190289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330"/>
        <w:gridCol w:w="798"/>
        <w:gridCol w:w="1145"/>
        <w:gridCol w:w="267"/>
        <w:gridCol w:w="1145"/>
        <w:gridCol w:w="267"/>
        <w:gridCol w:w="1070"/>
        <w:gridCol w:w="267"/>
        <w:gridCol w:w="985"/>
      </w:tblGrid>
      <w:tr w:rsidR="00D17A30" w:rsidRPr="00345D95" w14:paraId="31B06335" w14:textId="77777777" w:rsidTr="009C29D2">
        <w:tc>
          <w:tcPr>
            <w:tcW w:w="3330" w:type="dxa"/>
          </w:tcPr>
          <w:p w14:paraId="01D14BA8" w14:textId="77777777" w:rsidR="00D17A30" w:rsidRPr="00345D95" w:rsidRDefault="00D17A30" w:rsidP="0015442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E1CE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98" w:type="dxa"/>
          </w:tcPr>
          <w:p w14:paraId="55502CB2" w14:textId="77777777"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7FCF7923" w14:textId="77777777" w:rsidR="00D17A30" w:rsidRPr="00345D95" w:rsidRDefault="00D17A30" w:rsidP="001544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556727B4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16B051F" w14:textId="77777777" w:rsidR="00D17A30" w:rsidRPr="00345D95" w:rsidRDefault="00D17A30" w:rsidP="001544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A30" w:rsidRPr="00345D95" w14:paraId="134A1505" w14:textId="77777777" w:rsidTr="009C29D2">
        <w:tc>
          <w:tcPr>
            <w:tcW w:w="3330" w:type="dxa"/>
          </w:tcPr>
          <w:p w14:paraId="56DAC64A" w14:textId="77777777" w:rsidR="00D17A30" w:rsidRPr="00345D95" w:rsidRDefault="00D17A30" w:rsidP="00154421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E1CE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31 </w:t>
            </w:r>
            <w:r w:rsidR="004E1CE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8" w:type="dxa"/>
          </w:tcPr>
          <w:p w14:paraId="21F5DD27" w14:textId="77777777"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Cordi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031D398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B7C80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428F516D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F3388F5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B7C80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14:paraId="4719E7FC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7E5853D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B7C80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4B355511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14:paraId="580D5A32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B7C80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D17A30" w:rsidRPr="00345D95" w14:paraId="50C88BD5" w14:textId="77777777" w:rsidTr="009C29D2">
        <w:tc>
          <w:tcPr>
            <w:tcW w:w="3330" w:type="dxa"/>
          </w:tcPr>
          <w:p w14:paraId="1C152707" w14:textId="77777777" w:rsidR="00D17A30" w:rsidRPr="00345D95" w:rsidRDefault="00D17A30" w:rsidP="0015442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798" w:type="dxa"/>
          </w:tcPr>
          <w:p w14:paraId="7286F295" w14:textId="77777777"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7"/>
          </w:tcPr>
          <w:p w14:paraId="3E15436D" w14:textId="77777777"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A30" w:rsidRPr="00345D95" w14:paraId="3F6FC737" w14:textId="77777777" w:rsidTr="009C29D2">
        <w:tc>
          <w:tcPr>
            <w:tcW w:w="3330" w:type="dxa"/>
          </w:tcPr>
          <w:p w14:paraId="38A93F0C" w14:textId="77777777" w:rsidR="00D17A30" w:rsidRPr="00345D95" w:rsidRDefault="00D17A30" w:rsidP="00154421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98" w:type="dxa"/>
          </w:tcPr>
          <w:p w14:paraId="4FE492F0" w14:textId="77777777"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EE5EA64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55DB2B4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69D7BF5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2A9344E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048670F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4A6724F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507BFB98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A30" w:rsidRPr="00345D95" w14:paraId="343AD744" w14:textId="77777777" w:rsidTr="009C29D2">
        <w:tc>
          <w:tcPr>
            <w:tcW w:w="3330" w:type="dxa"/>
          </w:tcPr>
          <w:p w14:paraId="3E3A7062" w14:textId="77777777"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98" w:type="dxa"/>
          </w:tcPr>
          <w:p w14:paraId="62F62C8D" w14:textId="77777777" w:rsidR="00D17A30" w:rsidRPr="00345D95" w:rsidRDefault="00D17A30" w:rsidP="0052010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9180BF8" w14:textId="5BD28F69" w:rsidR="00D17A30" w:rsidRPr="00917265" w:rsidRDefault="00B17601" w:rsidP="0052010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42039B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</w:t>
            </w:r>
            <w:r w:rsidR="006B5190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67" w:type="dxa"/>
          </w:tcPr>
          <w:p w14:paraId="4A8FEE67" w14:textId="77777777" w:rsidR="00D17A30" w:rsidRPr="0091726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5" w:type="dxa"/>
            <w:vAlign w:val="bottom"/>
          </w:tcPr>
          <w:p w14:paraId="0EB9BFEF" w14:textId="77777777" w:rsidR="00D17A30" w:rsidRPr="00917265" w:rsidRDefault="002F3004" w:rsidP="001544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7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704F77D" w14:textId="77777777" w:rsidR="00D17A30" w:rsidRPr="0091726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64972AB5" w14:textId="028339D8" w:rsidR="00D17A30" w:rsidRPr="002526D0" w:rsidRDefault="002526D0" w:rsidP="002526D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64E59B8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56D493E7" w14:textId="77777777" w:rsidR="00D17A30" w:rsidRPr="00345D95" w:rsidRDefault="002F3004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17A30" w:rsidRPr="00345D95" w14:paraId="4B5EE9AA" w14:textId="77777777" w:rsidTr="009C29D2">
        <w:tc>
          <w:tcPr>
            <w:tcW w:w="3330" w:type="dxa"/>
          </w:tcPr>
          <w:p w14:paraId="50611715" w14:textId="77777777" w:rsidR="00D17A30" w:rsidRPr="00190289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dxa"/>
          </w:tcPr>
          <w:p w14:paraId="37BF5021" w14:textId="77777777"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171D11D" w14:textId="77777777" w:rsidR="00D17A30" w:rsidRPr="00345D95" w:rsidRDefault="00D17A30" w:rsidP="0015442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4670182E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55C83F6" w14:textId="77777777" w:rsidR="00D17A30" w:rsidRPr="00345D95" w:rsidRDefault="00D17A30" w:rsidP="0015442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593F59BE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6E62C502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5E2CC8A6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771A69EF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17A30" w:rsidRPr="00345D95" w14:paraId="02E613A6" w14:textId="77777777" w:rsidTr="009C29D2">
        <w:tc>
          <w:tcPr>
            <w:tcW w:w="3330" w:type="dxa"/>
            <w:shd w:val="clear" w:color="auto" w:fill="FFFFFF"/>
          </w:tcPr>
          <w:p w14:paraId="1336F1B5" w14:textId="77777777"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98" w:type="dxa"/>
            <w:shd w:val="clear" w:color="auto" w:fill="FFFFFF"/>
          </w:tcPr>
          <w:p w14:paraId="3DE36327" w14:textId="77777777"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575FA410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14:paraId="0B25CBF0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440D6CA9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14:paraId="520E6B41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14:paraId="0E3590FB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3807A408" w14:textId="77777777"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14:paraId="182C9F40" w14:textId="77777777"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C80" w:rsidRPr="00345D95" w14:paraId="251B5101" w14:textId="77777777" w:rsidTr="009C29D2">
        <w:tc>
          <w:tcPr>
            <w:tcW w:w="3330" w:type="dxa"/>
            <w:shd w:val="clear" w:color="auto" w:fill="FFFFFF"/>
          </w:tcPr>
          <w:p w14:paraId="4F8C8006" w14:textId="77777777" w:rsidR="00EB7C80" w:rsidRPr="00345D95" w:rsidRDefault="00EB7C80" w:rsidP="00EB7C80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98" w:type="dxa"/>
            <w:shd w:val="clear" w:color="auto" w:fill="FFFFFF"/>
          </w:tcPr>
          <w:p w14:paraId="5C185347" w14:textId="77777777" w:rsidR="00EB7C80" w:rsidRPr="00345D95" w:rsidRDefault="00EB7C80" w:rsidP="00EB7C8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2C3FA742" w14:textId="6D89D845" w:rsidR="00EB7C80" w:rsidRPr="0021493A" w:rsidRDefault="005F30D3" w:rsidP="00EB7C80">
            <w:pPr>
              <w:pStyle w:val="acctfourfigures"/>
              <w:tabs>
                <w:tab w:val="clear" w:pos="765"/>
              </w:tabs>
              <w:spacing w:line="240" w:lineRule="auto"/>
              <w:ind w:right="-468" w:firstLine="4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2,671</w:t>
            </w:r>
          </w:p>
        </w:tc>
        <w:tc>
          <w:tcPr>
            <w:tcW w:w="267" w:type="dxa"/>
            <w:shd w:val="clear" w:color="auto" w:fill="FFFFFF"/>
          </w:tcPr>
          <w:p w14:paraId="21004800" w14:textId="77777777" w:rsidR="00EB7C80" w:rsidRPr="00D17A30" w:rsidRDefault="00EB7C80" w:rsidP="00EB7C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14:paraId="22D6E43F" w14:textId="77777777" w:rsidR="00EB7C80" w:rsidRPr="0021493A" w:rsidRDefault="00EB7C80" w:rsidP="00EB7C80">
            <w:pPr>
              <w:pStyle w:val="acctfourfigures"/>
              <w:tabs>
                <w:tab w:val="clear" w:pos="765"/>
              </w:tabs>
              <w:spacing w:line="240" w:lineRule="auto"/>
              <w:ind w:right="-468" w:firstLine="4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6,203</w:t>
            </w:r>
          </w:p>
        </w:tc>
        <w:tc>
          <w:tcPr>
            <w:tcW w:w="267" w:type="dxa"/>
            <w:shd w:val="clear" w:color="auto" w:fill="FFFFFF"/>
          </w:tcPr>
          <w:p w14:paraId="28FEF9DD" w14:textId="77777777" w:rsidR="00EB7C80" w:rsidRPr="00D17A30" w:rsidRDefault="00EB7C80" w:rsidP="00EB7C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14:paraId="58C456DF" w14:textId="23A5B834" w:rsidR="00EB7C80" w:rsidRPr="0021493A" w:rsidRDefault="005F30D3" w:rsidP="00EB7C80">
            <w:pPr>
              <w:pStyle w:val="acctfourfigures"/>
              <w:tabs>
                <w:tab w:val="clear" w:pos="765"/>
              </w:tabs>
              <w:spacing w:line="240" w:lineRule="auto"/>
              <w:ind w:left="-198" w:right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1,707</w:t>
            </w:r>
          </w:p>
        </w:tc>
        <w:tc>
          <w:tcPr>
            <w:tcW w:w="267" w:type="dxa"/>
            <w:shd w:val="clear" w:color="auto" w:fill="FFFFFF"/>
          </w:tcPr>
          <w:p w14:paraId="7F457CB4" w14:textId="77777777" w:rsidR="00EB7C80" w:rsidRPr="0021493A" w:rsidRDefault="00EB7C80" w:rsidP="00EB7C8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14:paraId="27CE0179" w14:textId="77777777" w:rsidR="00EB7C80" w:rsidRPr="0021493A" w:rsidRDefault="00EB7C80" w:rsidP="00EB7C80">
            <w:pPr>
              <w:pStyle w:val="acctfourfigures"/>
              <w:tabs>
                <w:tab w:val="clear" w:pos="765"/>
              </w:tabs>
              <w:spacing w:line="240" w:lineRule="auto"/>
              <w:ind w:left="-198" w:right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5,698</w:t>
            </w:r>
          </w:p>
        </w:tc>
      </w:tr>
      <w:tr w:rsidR="00EB7C80" w:rsidRPr="00345D95" w14:paraId="2A6831DF" w14:textId="77777777" w:rsidTr="009C29D2">
        <w:tc>
          <w:tcPr>
            <w:tcW w:w="3330" w:type="dxa"/>
            <w:shd w:val="clear" w:color="auto" w:fill="FFFFFF"/>
          </w:tcPr>
          <w:p w14:paraId="23FF693C" w14:textId="77777777" w:rsidR="00EB7C80" w:rsidRPr="00345D95" w:rsidRDefault="00B512D7" w:rsidP="00EB7C80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EB7C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798" w:type="dxa"/>
            <w:shd w:val="clear" w:color="auto" w:fill="FFFFFF"/>
          </w:tcPr>
          <w:p w14:paraId="1874DC6B" w14:textId="77777777" w:rsidR="00EB7C80" w:rsidRPr="00345D95" w:rsidRDefault="00EB7C80" w:rsidP="00EB7C8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638C27F" w14:textId="2C117FEC" w:rsidR="00EB7C80" w:rsidRPr="00D20E6D" w:rsidRDefault="005F30D3" w:rsidP="00EB7C80">
            <w:pPr>
              <w:pStyle w:val="acctfourfigures"/>
              <w:tabs>
                <w:tab w:val="clear" w:pos="765"/>
              </w:tabs>
              <w:spacing w:line="240" w:lineRule="auto"/>
              <w:ind w:right="-468" w:firstLine="4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2,750</w:t>
            </w:r>
          </w:p>
        </w:tc>
        <w:tc>
          <w:tcPr>
            <w:tcW w:w="267" w:type="dxa"/>
            <w:shd w:val="clear" w:color="auto" w:fill="FFFFFF"/>
          </w:tcPr>
          <w:p w14:paraId="5A8A62DE" w14:textId="77777777" w:rsidR="00EB7C80" w:rsidRPr="00D17A30" w:rsidRDefault="00EB7C80" w:rsidP="00EB7C8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FFCB99" w14:textId="77777777" w:rsidR="00EB7C80" w:rsidRPr="00D20E6D" w:rsidRDefault="00EB7C80" w:rsidP="00EB7C80">
            <w:pPr>
              <w:pStyle w:val="acctfourfigures"/>
              <w:tabs>
                <w:tab w:val="clear" w:pos="765"/>
              </w:tabs>
              <w:spacing w:line="240" w:lineRule="auto"/>
              <w:ind w:right="-468" w:firstLine="4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6,203</w:t>
            </w:r>
          </w:p>
        </w:tc>
        <w:tc>
          <w:tcPr>
            <w:tcW w:w="267" w:type="dxa"/>
            <w:shd w:val="clear" w:color="auto" w:fill="FFFFFF"/>
          </w:tcPr>
          <w:p w14:paraId="3532641B" w14:textId="77777777" w:rsidR="00EB7C80" w:rsidRPr="00D17A30" w:rsidRDefault="00EB7C80" w:rsidP="00EB7C8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9372A23" w14:textId="414098D1" w:rsidR="00EB7C80" w:rsidRPr="0021493A" w:rsidRDefault="005F30D3" w:rsidP="00EB7C80">
            <w:pPr>
              <w:pStyle w:val="acctfourfigures"/>
              <w:tabs>
                <w:tab w:val="clear" w:pos="765"/>
              </w:tabs>
              <w:spacing w:line="240" w:lineRule="auto"/>
              <w:ind w:left="-198"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1,707</w:t>
            </w:r>
          </w:p>
        </w:tc>
        <w:tc>
          <w:tcPr>
            <w:tcW w:w="267" w:type="dxa"/>
            <w:shd w:val="clear" w:color="auto" w:fill="FFFFFF"/>
          </w:tcPr>
          <w:p w14:paraId="045861C0" w14:textId="77777777" w:rsidR="00EB7C80" w:rsidRPr="0021493A" w:rsidRDefault="00EB7C80" w:rsidP="00EB7C8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DAABED8" w14:textId="77777777" w:rsidR="00EB7C80" w:rsidRPr="0021493A" w:rsidRDefault="00EB7C80" w:rsidP="00EB7C80">
            <w:pPr>
              <w:pStyle w:val="acctfourfigures"/>
              <w:tabs>
                <w:tab w:val="clear" w:pos="765"/>
              </w:tabs>
              <w:spacing w:line="240" w:lineRule="auto"/>
              <w:ind w:left="-198"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5,698</w:t>
            </w:r>
          </w:p>
        </w:tc>
      </w:tr>
    </w:tbl>
    <w:p w14:paraId="7DFCA2A3" w14:textId="48D521B1" w:rsidR="00190289" w:rsidRDefault="00190289" w:rsidP="00A25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706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37A4E4E" w14:textId="77777777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14:paraId="1DF6220E" w14:textId="77777777" w:rsidR="00D17A30" w:rsidRPr="00345D95" w:rsidRDefault="00D17A30" w:rsidP="00F92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06852990" w14:textId="77777777" w:rsidR="00D17A30" w:rsidRPr="00190289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6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80"/>
        <w:gridCol w:w="1132"/>
        <w:gridCol w:w="180"/>
        <w:gridCol w:w="990"/>
        <w:gridCol w:w="180"/>
        <w:gridCol w:w="900"/>
        <w:gridCol w:w="180"/>
        <w:gridCol w:w="900"/>
        <w:gridCol w:w="180"/>
        <w:gridCol w:w="973"/>
      </w:tblGrid>
      <w:tr w:rsidR="004E1CEF" w:rsidRPr="009C29D2" w14:paraId="09840487" w14:textId="77777777" w:rsidTr="009C29D2">
        <w:trPr>
          <w:cantSplit/>
          <w:trHeight w:val="330"/>
        </w:trPr>
        <w:tc>
          <w:tcPr>
            <w:tcW w:w="2880" w:type="dxa"/>
          </w:tcPr>
          <w:p w14:paraId="3D982ED0" w14:textId="77777777" w:rsidR="004E1CEF" w:rsidRPr="009C29D2" w:rsidRDefault="004E1CEF" w:rsidP="009C29D2">
            <w:pPr>
              <w:pStyle w:val="BodyText"/>
              <w:spacing w:after="0" w:line="240" w:lineRule="auto"/>
              <w:ind w:right="-54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85" w:type="dxa"/>
            <w:gridSpan w:val="11"/>
          </w:tcPr>
          <w:p w14:paraId="1248AF91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A76A3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 xml:space="preserve"> / </w:t>
            </w:r>
            <w:r w:rsidR="00A76A3E"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CEF" w:rsidRPr="009C29D2" w14:paraId="06E56CE8" w14:textId="77777777" w:rsidTr="009C29D2">
        <w:trPr>
          <w:cantSplit/>
        </w:trPr>
        <w:tc>
          <w:tcPr>
            <w:tcW w:w="2880" w:type="dxa"/>
          </w:tcPr>
          <w:p w14:paraId="28AE6106" w14:textId="77777777" w:rsidR="004E1CEF" w:rsidRPr="009C29D2" w:rsidRDefault="004E1CEF" w:rsidP="009C29D2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31 </w:t>
            </w: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72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CCDC93" w14:textId="77777777" w:rsidR="004E1CEF" w:rsidRPr="009C29D2" w:rsidRDefault="004E1CEF" w:rsidP="009C29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B1604F"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80" w:type="dxa"/>
          </w:tcPr>
          <w:p w14:paraId="0236D27E" w14:textId="77777777" w:rsidR="004E1CEF" w:rsidRPr="009C29D2" w:rsidRDefault="004E1CEF" w:rsidP="009C29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35CC25" w14:textId="77777777" w:rsidR="004E1CEF" w:rsidRPr="009C29D2" w:rsidRDefault="004E1CEF" w:rsidP="009C29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B1604F"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4E1CEF" w:rsidRPr="009C29D2" w14:paraId="1625B741" w14:textId="77777777" w:rsidTr="009C29D2">
        <w:trPr>
          <w:cantSplit/>
        </w:trPr>
        <w:tc>
          <w:tcPr>
            <w:tcW w:w="2880" w:type="dxa"/>
          </w:tcPr>
          <w:p w14:paraId="2A8FB300" w14:textId="77777777" w:rsidR="004E1CEF" w:rsidRPr="009C29D2" w:rsidRDefault="004E1CEF" w:rsidP="009C29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2D075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6393FA0F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ECFE52" w14:textId="77777777" w:rsidR="004E1CEF" w:rsidRPr="009C29D2" w:rsidRDefault="004E1CEF" w:rsidP="009C29D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E566B5" w14:textId="09D6C87E" w:rsidR="004E1CEF" w:rsidRPr="009C29D2" w:rsidRDefault="0082294C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A4C71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</w:p>
          <w:p w14:paraId="0FA1FC35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5378C" w14:textId="77777777" w:rsidR="004E1CEF" w:rsidRPr="009C29D2" w:rsidRDefault="004E1CEF" w:rsidP="009C29D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40DBD6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73E82C0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2AC9B5" w14:textId="77777777" w:rsidR="004E1CEF" w:rsidRPr="009C29D2" w:rsidRDefault="004E1CEF" w:rsidP="009C29D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888E2F2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56772E9C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5440890" w14:textId="77777777" w:rsidR="004E1CEF" w:rsidRPr="009C29D2" w:rsidRDefault="004E1CEF" w:rsidP="009C29D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0E0959C0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7C4E1A3" w14:textId="77777777" w:rsidR="004E1CEF" w:rsidRPr="009C29D2" w:rsidRDefault="004E1CEF" w:rsidP="009C29D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14:paraId="7710D73E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C1E6C18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4E1CEF" w:rsidRPr="009C29D2" w14:paraId="47BAB3EA" w14:textId="77777777" w:rsidTr="009C29D2">
        <w:trPr>
          <w:cantSplit/>
        </w:trPr>
        <w:tc>
          <w:tcPr>
            <w:tcW w:w="2880" w:type="dxa"/>
          </w:tcPr>
          <w:p w14:paraId="3FF3E69F" w14:textId="77777777" w:rsidR="004E1CEF" w:rsidRPr="009C29D2" w:rsidRDefault="004E1CEF" w:rsidP="009C29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785" w:type="dxa"/>
            <w:gridSpan w:val="11"/>
            <w:hideMark/>
          </w:tcPr>
          <w:p w14:paraId="0AE32979" w14:textId="77777777" w:rsidR="004E1CEF" w:rsidRPr="009C29D2" w:rsidRDefault="004E1CEF" w:rsidP="009C29D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623B12" w:rsidRPr="009C29D2" w14:paraId="498D9F67" w14:textId="77777777" w:rsidTr="009C29D2">
        <w:trPr>
          <w:cantSplit/>
          <w:trHeight w:val="677"/>
        </w:trPr>
        <w:tc>
          <w:tcPr>
            <w:tcW w:w="2880" w:type="dxa"/>
          </w:tcPr>
          <w:p w14:paraId="6094F13F" w14:textId="46305626" w:rsidR="00623B12" w:rsidRPr="009C29D2" w:rsidRDefault="002718EE" w:rsidP="009C29D2">
            <w:pPr>
              <w:tabs>
                <w:tab w:val="clear" w:pos="227"/>
                <w:tab w:val="clear" w:pos="2807"/>
              </w:tabs>
              <w:spacing w:line="240" w:lineRule="auto"/>
              <w:ind w:left="191" w:right="-82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CF7E48A" w14:textId="11F2A8FB" w:rsidR="00623B12" w:rsidRPr="002A59C9" w:rsidRDefault="0042039B" w:rsidP="009C29D2">
            <w:pPr>
              <w:pStyle w:val="acctfourfigures"/>
              <w:spacing w:line="240" w:lineRule="auto"/>
              <w:ind w:right="-69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843897" w:rsidRPr="002A59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945</w:t>
            </w:r>
          </w:p>
        </w:tc>
        <w:tc>
          <w:tcPr>
            <w:tcW w:w="180" w:type="dxa"/>
            <w:vAlign w:val="bottom"/>
          </w:tcPr>
          <w:p w14:paraId="5D075620" w14:textId="77777777" w:rsidR="00623B12" w:rsidRPr="002A59C9" w:rsidRDefault="00623B12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vAlign w:val="bottom"/>
          </w:tcPr>
          <w:p w14:paraId="7D7FFB36" w14:textId="22B7F002" w:rsidR="00623B12" w:rsidRPr="002A59C9" w:rsidRDefault="00843897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59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42039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389</w:t>
            </w:r>
            <w:r w:rsidRPr="002A59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D554E8" w14:textId="77777777" w:rsidR="00623B12" w:rsidRPr="009C29D2" w:rsidRDefault="00623B12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0271FB9" w14:textId="12C09212" w:rsidR="00623B12" w:rsidRPr="009C29D2" w:rsidRDefault="0042039B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84389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556</w:t>
            </w:r>
          </w:p>
        </w:tc>
        <w:tc>
          <w:tcPr>
            <w:tcW w:w="180" w:type="dxa"/>
            <w:vAlign w:val="bottom"/>
          </w:tcPr>
          <w:p w14:paraId="57F8D512" w14:textId="77777777" w:rsidR="00623B12" w:rsidRPr="009C29D2" w:rsidRDefault="00623B12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012FDB7" w14:textId="77777777" w:rsidR="00623B12" w:rsidRPr="009C29D2" w:rsidRDefault="00623B12" w:rsidP="009C29D2">
            <w:pPr>
              <w:pStyle w:val="acctfourfigures"/>
              <w:spacing w:line="240" w:lineRule="auto"/>
              <w:ind w:right="-69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4,495</w:t>
            </w:r>
          </w:p>
        </w:tc>
        <w:tc>
          <w:tcPr>
            <w:tcW w:w="180" w:type="dxa"/>
            <w:vAlign w:val="bottom"/>
          </w:tcPr>
          <w:p w14:paraId="739C17B7" w14:textId="77777777" w:rsidR="00623B12" w:rsidRPr="009C29D2" w:rsidRDefault="00623B12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46B733" w14:textId="77777777" w:rsidR="00623B12" w:rsidRPr="009C29D2" w:rsidRDefault="00623B12" w:rsidP="00A4526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(899)</w:t>
            </w:r>
          </w:p>
        </w:tc>
        <w:tc>
          <w:tcPr>
            <w:tcW w:w="180" w:type="dxa"/>
            <w:vAlign w:val="bottom"/>
          </w:tcPr>
          <w:p w14:paraId="21EF0069" w14:textId="77777777" w:rsidR="00623B12" w:rsidRPr="009C29D2" w:rsidRDefault="00623B12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14:paraId="68EF90A9" w14:textId="77777777" w:rsidR="00623B12" w:rsidRPr="009C29D2" w:rsidRDefault="00623B12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3,596</w:t>
            </w:r>
          </w:p>
        </w:tc>
      </w:tr>
      <w:tr w:rsidR="007104AF" w:rsidRPr="009C29D2" w14:paraId="2C1E117D" w14:textId="77777777" w:rsidTr="009C29D2">
        <w:trPr>
          <w:cantSplit/>
        </w:trPr>
        <w:tc>
          <w:tcPr>
            <w:tcW w:w="2880" w:type="dxa"/>
          </w:tcPr>
          <w:p w14:paraId="5928FD7F" w14:textId="77777777" w:rsidR="007104AF" w:rsidRPr="009C29D2" w:rsidRDefault="007104AF" w:rsidP="009C29D2">
            <w:pPr>
              <w:tabs>
                <w:tab w:val="clear" w:pos="22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1CB21" w14:textId="32F54FDB" w:rsidR="007104AF" w:rsidRPr="002A59C9" w:rsidRDefault="0042039B" w:rsidP="009C29D2">
            <w:pPr>
              <w:pStyle w:val="acctfourfigures"/>
              <w:spacing w:line="240" w:lineRule="auto"/>
              <w:ind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4A43A3" w:rsidRPr="002A59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945</w:t>
            </w:r>
          </w:p>
        </w:tc>
        <w:tc>
          <w:tcPr>
            <w:tcW w:w="180" w:type="dxa"/>
            <w:vAlign w:val="bottom"/>
          </w:tcPr>
          <w:p w14:paraId="382A6A3C" w14:textId="77777777" w:rsidR="007104AF" w:rsidRPr="002A59C9" w:rsidRDefault="007104AF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A50F2" w14:textId="22FD4CE7" w:rsidR="007104AF" w:rsidRPr="002A59C9" w:rsidRDefault="004A43A3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A59C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42039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389</w:t>
            </w:r>
            <w:r w:rsidRPr="002A59C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E4022E4" w14:textId="77777777" w:rsidR="007104AF" w:rsidRPr="009C29D2" w:rsidRDefault="007104AF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74989" w14:textId="2EEBBF00" w:rsidR="007104AF" w:rsidRPr="009C29D2" w:rsidRDefault="0042039B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4A43A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556</w:t>
            </w:r>
          </w:p>
        </w:tc>
        <w:tc>
          <w:tcPr>
            <w:tcW w:w="180" w:type="dxa"/>
            <w:vAlign w:val="bottom"/>
          </w:tcPr>
          <w:p w14:paraId="7A1CFC42" w14:textId="77777777" w:rsidR="007104AF" w:rsidRPr="009C29D2" w:rsidRDefault="007104AF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67AF8" w14:textId="77777777" w:rsidR="007104AF" w:rsidRPr="009C29D2" w:rsidRDefault="007104AF" w:rsidP="009C29D2">
            <w:pPr>
              <w:pStyle w:val="acctfourfigures"/>
              <w:spacing w:line="240" w:lineRule="auto"/>
              <w:ind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4,495</w:t>
            </w:r>
          </w:p>
        </w:tc>
        <w:tc>
          <w:tcPr>
            <w:tcW w:w="180" w:type="dxa"/>
            <w:vAlign w:val="bottom"/>
          </w:tcPr>
          <w:p w14:paraId="24A853D6" w14:textId="77777777" w:rsidR="007104AF" w:rsidRPr="009C29D2" w:rsidRDefault="007104AF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5071D" w14:textId="77777777" w:rsidR="007104AF" w:rsidRPr="009C29D2" w:rsidRDefault="007104AF" w:rsidP="00A4526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(899)</w:t>
            </w:r>
          </w:p>
        </w:tc>
        <w:tc>
          <w:tcPr>
            <w:tcW w:w="180" w:type="dxa"/>
            <w:vAlign w:val="bottom"/>
          </w:tcPr>
          <w:p w14:paraId="1E0EE397" w14:textId="77777777" w:rsidR="007104AF" w:rsidRPr="009C29D2" w:rsidRDefault="007104AF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DDB97" w14:textId="77777777" w:rsidR="007104AF" w:rsidRPr="009C29D2" w:rsidRDefault="007104AF" w:rsidP="009C29D2">
            <w:pPr>
              <w:pStyle w:val="acctfourfigures"/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3,596</w:t>
            </w:r>
          </w:p>
        </w:tc>
      </w:tr>
    </w:tbl>
    <w:p w14:paraId="17FE294F" w14:textId="77777777" w:rsidR="00CF30F5" w:rsidRPr="00190289" w:rsidRDefault="00CF30F5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60423BEC" w14:textId="0C838AAB" w:rsidR="009F14B1" w:rsidRPr="00356084" w:rsidRDefault="009F14B1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560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การกระทบยอดเพื่อหาอัตราภาษีที่แท้จริง</w:t>
      </w:r>
    </w:p>
    <w:p w14:paraId="6801B3AF" w14:textId="77777777" w:rsidR="009F14B1" w:rsidRPr="00190289" w:rsidRDefault="009F14B1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482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982"/>
        <w:gridCol w:w="273"/>
        <w:gridCol w:w="1249"/>
        <w:gridCol w:w="265"/>
        <w:gridCol w:w="982"/>
        <w:gridCol w:w="265"/>
        <w:gridCol w:w="1249"/>
      </w:tblGrid>
      <w:tr w:rsidR="009F14B1" w:rsidRPr="009C29D2" w14:paraId="18AC27F5" w14:textId="77777777" w:rsidTr="009C29D2">
        <w:tc>
          <w:tcPr>
            <w:tcW w:w="2201" w:type="pct"/>
          </w:tcPr>
          <w:p w14:paraId="24573072" w14:textId="77777777" w:rsidR="009F14B1" w:rsidRPr="009C29D2" w:rsidRDefault="009F14B1" w:rsidP="009C29D2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99" w:type="pct"/>
            <w:gridSpan w:val="7"/>
          </w:tcPr>
          <w:p w14:paraId="3FEA4028" w14:textId="77777777" w:rsidR="009F14B1" w:rsidRPr="009C29D2" w:rsidRDefault="009F14B1" w:rsidP="009C29D2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14B1" w:rsidRPr="009C29D2" w14:paraId="193CA592" w14:textId="77777777" w:rsidTr="009C29D2">
        <w:tc>
          <w:tcPr>
            <w:tcW w:w="2201" w:type="pct"/>
          </w:tcPr>
          <w:p w14:paraId="1F85AB49" w14:textId="77777777" w:rsidR="009F14B1" w:rsidRPr="009C29D2" w:rsidRDefault="009F14B1" w:rsidP="009C29D2">
            <w:pPr>
              <w:spacing w:line="240" w:lineRule="auto"/>
              <w:ind w:right="-110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E1CEF"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4E1CEF" w:rsidRPr="009C29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="004E1CEF"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0" w:type="pct"/>
            <w:gridSpan w:val="3"/>
          </w:tcPr>
          <w:p w14:paraId="6608DBB8" w14:textId="77777777" w:rsidR="009F14B1" w:rsidRPr="009C29D2" w:rsidRDefault="009F14B1" w:rsidP="009C29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D34CC0" w:rsidRPr="009C29D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D31746" w:rsidRPr="009C29D2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7CE217A1" w14:textId="77777777" w:rsidR="009F14B1" w:rsidRPr="009C29D2" w:rsidRDefault="009F14B1" w:rsidP="009C29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7" w:type="pct"/>
            <w:gridSpan w:val="3"/>
          </w:tcPr>
          <w:p w14:paraId="08B16A03" w14:textId="77777777" w:rsidR="009F14B1" w:rsidRPr="009C29D2" w:rsidRDefault="009F14B1" w:rsidP="009C29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</w:t>
            </w:r>
            <w:r w:rsidR="00D34CC0"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  <w:r w:rsidR="00D31746"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9F14B1" w:rsidRPr="009C29D2" w14:paraId="65169FD4" w14:textId="77777777" w:rsidTr="009C29D2">
        <w:tc>
          <w:tcPr>
            <w:tcW w:w="2201" w:type="pct"/>
          </w:tcPr>
          <w:p w14:paraId="46A89985" w14:textId="77777777" w:rsidR="009F14B1" w:rsidRPr="009C29D2" w:rsidRDefault="009F14B1" w:rsidP="009C29D2">
            <w:pPr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</w:tcPr>
          <w:p w14:paraId="4D166818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5" w:type="pct"/>
          </w:tcPr>
          <w:p w14:paraId="6FA44652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0C2A9D52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59E20B0F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4FCF2819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  <w:tcBorders>
              <w:bottom w:val="nil"/>
            </w:tcBorders>
          </w:tcPr>
          <w:p w14:paraId="59422544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599C87E7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4B1" w:rsidRPr="009C29D2" w14:paraId="22B745DD" w14:textId="77777777" w:rsidTr="009C29D2">
        <w:tc>
          <w:tcPr>
            <w:tcW w:w="2201" w:type="pct"/>
          </w:tcPr>
          <w:p w14:paraId="2FFE6BF9" w14:textId="77777777" w:rsidR="009F14B1" w:rsidRPr="009C29D2" w:rsidRDefault="009F14B1" w:rsidP="009C29D2">
            <w:pPr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</w:tcPr>
          <w:p w14:paraId="4E80EEC5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5" w:type="pct"/>
          </w:tcPr>
          <w:p w14:paraId="4354E810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2B578841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1" w:type="pct"/>
            <w:tcBorders>
              <w:bottom w:val="nil"/>
            </w:tcBorders>
          </w:tcPr>
          <w:p w14:paraId="5812E24E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6780A91E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" w:type="pct"/>
            <w:tcBorders>
              <w:bottom w:val="nil"/>
            </w:tcBorders>
          </w:tcPr>
          <w:p w14:paraId="4DE4DB7C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5FC4F9FD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7D5" w:rsidRPr="009C29D2" w14:paraId="2EC7D1A0" w14:textId="77777777" w:rsidTr="009C29D2">
        <w:tc>
          <w:tcPr>
            <w:tcW w:w="2201" w:type="pct"/>
          </w:tcPr>
          <w:p w14:paraId="6BFFF8CA" w14:textId="29F73ADC" w:rsidR="000377D5" w:rsidRPr="009C29D2" w:rsidRDefault="000377D5" w:rsidP="009C29D2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กำไรก่อนภาษีเงินได้</w:t>
            </w:r>
            <w:r w:rsidR="009C29D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</w:tcPr>
          <w:p w14:paraId="55F83E7D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822AD6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  <w:vAlign w:val="bottom"/>
          </w:tcPr>
          <w:p w14:paraId="2FB21D06" w14:textId="4D6609DF" w:rsidR="000377D5" w:rsidRPr="009C29D2" w:rsidRDefault="000649EE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5</w:t>
            </w:r>
            <w:r w:rsidR="00FB609B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,96</w:t>
            </w:r>
            <w:r w:rsidR="0082294C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F103B61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</w:tcPr>
          <w:p w14:paraId="0CC2EE07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2D324AB3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  <w:vAlign w:val="bottom"/>
          </w:tcPr>
          <w:p w14:paraId="7D688BCA" w14:textId="49CCCB5F" w:rsidR="000377D5" w:rsidRPr="004B376F" w:rsidRDefault="000377D5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79,17</w:t>
            </w:r>
            <w:r w:rsidR="0082294C"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8</w:t>
            </w:r>
          </w:p>
        </w:tc>
      </w:tr>
      <w:tr w:rsidR="000377D5" w:rsidRPr="009C29D2" w14:paraId="6316426F" w14:textId="77777777" w:rsidTr="009C29D2">
        <w:tc>
          <w:tcPr>
            <w:tcW w:w="2201" w:type="pct"/>
          </w:tcPr>
          <w:p w14:paraId="42C1A9BD" w14:textId="77777777" w:rsidR="000377D5" w:rsidRPr="009C29D2" w:rsidRDefault="000377D5" w:rsidP="009C29D2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22" w:type="pct"/>
            <w:vAlign w:val="bottom"/>
          </w:tcPr>
          <w:p w14:paraId="1A997D7F" w14:textId="77777777" w:rsidR="000377D5" w:rsidRPr="009C29D2" w:rsidRDefault="000377D5" w:rsidP="009C29D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5" w:type="pct"/>
          </w:tcPr>
          <w:p w14:paraId="0D702FB5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23E2D992" w14:textId="02223673" w:rsidR="000377D5" w:rsidRPr="009C29D2" w:rsidRDefault="000649EE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</w:t>
            </w:r>
            <w:r w:rsidR="00FB609B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,</w:t>
            </w:r>
            <w:r w:rsidR="00FB609B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93</w:t>
            </w:r>
          </w:p>
        </w:tc>
        <w:tc>
          <w:tcPr>
            <w:tcW w:w="141" w:type="pct"/>
            <w:tcBorders>
              <w:top w:val="nil"/>
            </w:tcBorders>
          </w:tcPr>
          <w:p w14:paraId="50C16CF6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</w:tcBorders>
            <w:vAlign w:val="bottom"/>
          </w:tcPr>
          <w:p w14:paraId="277DF8AE" w14:textId="77777777" w:rsidR="000377D5" w:rsidRPr="009C29D2" w:rsidRDefault="000377D5" w:rsidP="009C29D2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1" w:type="pct"/>
            <w:tcBorders>
              <w:top w:val="nil"/>
            </w:tcBorders>
          </w:tcPr>
          <w:p w14:paraId="26B9E07D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43E5D481" w14:textId="145AF2CA" w:rsidR="000377D5" w:rsidRPr="004B376F" w:rsidRDefault="000377D5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15,83</w:t>
            </w:r>
            <w:r w:rsidR="0082294C"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0377D5" w:rsidRPr="009C29D2" w14:paraId="5F601C4B" w14:textId="77777777" w:rsidTr="009C29D2">
        <w:tc>
          <w:tcPr>
            <w:tcW w:w="2201" w:type="pct"/>
            <w:tcBorders>
              <w:bottom w:val="nil"/>
            </w:tcBorders>
          </w:tcPr>
          <w:p w14:paraId="67FF99E7" w14:textId="77777777" w:rsidR="000377D5" w:rsidRPr="009C29D2" w:rsidRDefault="000377D5" w:rsidP="009C29D2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22" w:type="pct"/>
            <w:tcBorders>
              <w:bottom w:val="nil"/>
            </w:tcBorders>
          </w:tcPr>
          <w:p w14:paraId="53C01D3E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0C2EA3B3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shd w:val="clear" w:color="auto" w:fill="auto"/>
            <w:vAlign w:val="bottom"/>
          </w:tcPr>
          <w:p w14:paraId="744ACB23" w14:textId="7C9A9D0A" w:rsidR="000377D5" w:rsidRPr="009C29D2" w:rsidRDefault="00907E75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(6,647)</w:t>
            </w:r>
          </w:p>
        </w:tc>
        <w:tc>
          <w:tcPr>
            <w:tcW w:w="141" w:type="pct"/>
            <w:tcBorders>
              <w:bottom w:val="nil"/>
            </w:tcBorders>
          </w:tcPr>
          <w:p w14:paraId="745FF7FF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20B9DC43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1543BC1A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6293E90A" w14:textId="77777777" w:rsidR="000377D5" w:rsidRPr="004B376F" w:rsidRDefault="000377D5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(7,975)</w:t>
            </w:r>
          </w:p>
        </w:tc>
      </w:tr>
      <w:tr w:rsidR="000377D5" w:rsidRPr="009C29D2" w14:paraId="39C612B7" w14:textId="77777777" w:rsidTr="009C29D2">
        <w:tc>
          <w:tcPr>
            <w:tcW w:w="2201" w:type="pct"/>
            <w:tcBorders>
              <w:bottom w:val="nil"/>
            </w:tcBorders>
          </w:tcPr>
          <w:p w14:paraId="052A4629" w14:textId="77777777" w:rsidR="000377D5" w:rsidRPr="009C29D2" w:rsidRDefault="000377D5" w:rsidP="009C29D2">
            <w:pPr>
              <w:spacing w:line="240" w:lineRule="auto"/>
              <w:ind w:right="-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22" w:type="pct"/>
            <w:tcBorders>
              <w:bottom w:val="nil"/>
            </w:tcBorders>
          </w:tcPr>
          <w:p w14:paraId="41D24F5D" w14:textId="77777777" w:rsidR="000377D5" w:rsidRPr="009C29D2" w:rsidRDefault="000377D5" w:rsidP="009C29D2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3C3B6CAA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shd w:val="clear" w:color="auto" w:fill="auto"/>
            <w:vAlign w:val="bottom"/>
          </w:tcPr>
          <w:p w14:paraId="4EC49358" w14:textId="4B25139C" w:rsidR="000377D5" w:rsidRPr="009C29D2" w:rsidRDefault="00907E75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892</w:t>
            </w:r>
          </w:p>
        </w:tc>
        <w:tc>
          <w:tcPr>
            <w:tcW w:w="141" w:type="pct"/>
            <w:tcBorders>
              <w:bottom w:val="nil"/>
            </w:tcBorders>
          </w:tcPr>
          <w:p w14:paraId="66556BC9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7614EF88" w14:textId="77777777" w:rsidR="000377D5" w:rsidRPr="009C29D2" w:rsidRDefault="000377D5" w:rsidP="009C29D2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1C363BBB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679E2A35" w14:textId="77777777" w:rsidR="000377D5" w:rsidRPr="004B376F" w:rsidRDefault="000377D5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652</w:t>
            </w:r>
          </w:p>
        </w:tc>
      </w:tr>
      <w:tr w:rsidR="000377D5" w:rsidRPr="009C29D2" w14:paraId="6DB28DD8" w14:textId="77777777" w:rsidTr="009C29D2">
        <w:tc>
          <w:tcPr>
            <w:tcW w:w="2201" w:type="pct"/>
            <w:tcBorders>
              <w:bottom w:val="nil"/>
            </w:tcBorders>
          </w:tcPr>
          <w:p w14:paraId="7EC8B9B0" w14:textId="77777777" w:rsidR="000377D5" w:rsidRPr="009C29D2" w:rsidRDefault="000377D5" w:rsidP="009C29D2">
            <w:pPr>
              <w:spacing w:line="240" w:lineRule="auto"/>
              <w:ind w:right="-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22" w:type="pct"/>
            <w:tcBorders>
              <w:top w:val="nil"/>
            </w:tcBorders>
          </w:tcPr>
          <w:p w14:paraId="75889284" w14:textId="77777777" w:rsidR="000377D5" w:rsidRPr="009C29D2" w:rsidRDefault="000377D5" w:rsidP="009C29D2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1369BC48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</w:tcBorders>
            <w:shd w:val="clear" w:color="auto" w:fill="auto"/>
            <w:vAlign w:val="bottom"/>
          </w:tcPr>
          <w:p w14:paraId="5A68C00A" w14:textId="34BB4E27" w:rsidR="000377D5" w:rsidRPr="009C29D2" w:rsidRDefault="00A41B15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</w:t>
            </w:r>
            <w:r w:rsidR="00907E75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3,088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41" w:type="pct"/>
            <w:tcBorders>
              <w:top w:val="nil"/>
            </w:tcBorders>
          </w:tcPr>
          <w:p w14:paraId="7F9C2E13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</w:tcBorders>
          </w:tcPr>
          <w:p w14:paraId="25A08511" w14:textId="77777777" w:rsidR="000377D5" w:rsidRPr="009C29D2" w:rsidRDefault="000377D5" w:rsidP="009C29D2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</w:tcBorders>
          </w:tcPr>
          <w:p w14:paraId="1A1DA1E3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</w:tcBorders>
            <w:vAlign w:val="bottom"/>
          </w:tcPr>
          <w:p w14:paraId="7DD84A97" w14:textId="41B3258F" w:rsidR="000377D5" w:rsidRPr="004B376F" w:rsidRDefault="000377D5" w:rsidP="009C29D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(2,3</w:t>
            </w:r>
            <w:r w:rsidR="0082294C"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10</w:t>
            </w:r>
            <w:r w:rsidRPr="004B376F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0377D5" w:rsidRPr="009C29D2" w14:paraId="1AB09147" w14:textId="77777777" w:rsidTr="009C29D2">
        <w:tc>
          <w:tcPr>
            <w:tcW w:w="2201" w:type="pct"/>
            <w:tcBorders>
              <w:bottom w:val="nil"/>
            </w:tcBorders>
            <w:vAlign w:val="bottom"/>
          </w:tcPr>
          <w:p w14:paraId="75F89592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EF6DA" w14:textId="5BAEDD88" w:rsidR="000377D5" w:rsidRPr="009C29D2" w:rsidRDefault="002A7776" w:rsidP="00E869BB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4.74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73A0E9ED" w14:textId="77777777" w:rsidR="000377D5" w:rsidRPr="009C29D2" w:rsidRDefault="000377D5" w:rsidP="009C29D2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B160A" w14:textId="1CA6E542" w:rsidR="000377D5" w:rsidRPr="009C29D2" w:rsidRDefault="00907E75" w:rsidP="009C29D2">
            <w:pPr>
              <w:pStyle w:val="acctfourfigures"/>
              <w:tabs>
                <w:tab w:val="clear" w:pos="765"/>
              </w:tabs>
              <w:spacing w:line="240" w:lineRule="auto"/>
              <w:ind w:right="-4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FB60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18C98209" w14:textId="77777777" w:rsidR="000377D5" w:rsidRPr="009C29D2" w:rsidRDefault="000377D5" w:rsidP="009C29D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E4540" w14:textId="77777777" w:rsidR="000377D5" w:rsidRPr="009C29D2" w:rsidRDefault="000377D5" w:rsidP="009C29D2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7.83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E0361A5" w14:textId="77777777" w:rsidR="000377D5" w:rsidRPr="009C29D2" w:rsidRDefault="000377D5" w:rsidP="009C29D2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5D607" w14:textId="77777777" w:rsidR="000377D5" w:rsidRPr="009C29D2" w:rsidRDefault="000377D5" w:rsidP="009C29D2">
            <w:pPr>
              <w:pStyle w:val="acctfourfigures"/>
              <w:tabs>
                <w:tab w:val="clear" w:pos="765"/>
              </w:tabs>
              <w:spacing w:line="240" w:lineRule="auto"/>
              <w:ind w:right="-4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6,203</w:t>
            </w:r>
          </w:p>
        </w:tc>
      </w:tr>
    </w:tbl>
    <w:p w14:paraId="02C21641" w14:textId="1095CBAF" w:rsidR="00D71F54" w:rsidRDefault="00D71F54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0"/>
          <w:szCs w:val="20"/>
        </w:rPr>
      </w:pPr>
    </w:p>
    <w:p w14:paraId="5DB3AC20" w14:textId="77777777" w:rsidR="00D71F54" w:rsidRDefault="00D7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20"/>
          <w:szCs w:val="20"/>
        </w:rPr>
        <w:br w:type="page"/>
      </w:r>
    </w:p>
    <w:tbl>
      <w:tblPr>
        <w:tblW w:w="482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980"/>
        <w:gridCol w:w="269"/>
        <w:gridCol w:w="1254"/>
        <w:gridCol w:w="267"/>
        <w:gridCol w:w="982"/>
        <w:gridCol w:w="267"/>
        <w:gridCol w:w="1230"/>
      </w:tblGrid>
      <w:tr w:rsidR="009F14B1" w:rsidRPr="009C29D2" w14:paraId="4FB7809D" w14:textId="77777777" w:rsidTr="00DC50B1">
        <w:tc>
          <w:tcPr>
            <w:tcW w:w="2205" w:type="pct"/>
          </w:tcPr>
          <w:p w14:paraId="6ADC7DB3" w14:textId="77777777" w:rsidR="009F14B1" w:rsidRPr="009C29D2" w:rsidRDefault="009F14B1" w:rsidP="009C29D2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lastRenderedPageBreak/>
              <w:br w:type="page"/>
            </w:r>
            <w:r w:rsidRPr="009C29D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95" w:type="pct"/>
            <w:gridSpan w:val="7"/>
          </w:tcPr>
          <w:p w14:paraId="27CF1DD0" w14:textId="77777777" w:rsidR="009F14B1" w:rsidRPr="009C29D2" w:rsidRDefault="009F14B1" w:rsidP="009C29D2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CC0" w:rsidRPr="009C29D2" w14:paraId="5E605793" w14:textId="77777777" w:rsidTr="00DC50B1">
        <w:tc>
          <w:tcPr>
            <w:tcW w:w="2205" w:type="pct"/>
          </w:tcPr>
          <w:p w14:paraId="4DCDEEE3" w14:textId="77777777" w:rsidR="00D34CC0" w:rsidRPr="009C29D2" w:rsidRDefault="00D34CC0" w:rsidP="009C29D2">
            <w:pPr>
              <w:spacing w:line="240" w:lineRule="auto"/>
              <w:ind w:right="-110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9C29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9C29D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3" w:type="pct"/>
            <w:gridSpan w:val="3"/>
          </w:tcPr>
          <w:p w14:paraId="70524ADC" w14:textId="77777777" w:rsidR="00D34CC0" w:rsidRPr="009C29D2" w:rsidRDefault="00D34CC0" w:rsidP="009C29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77D5" w:rsidRPr="009C29D2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00ED64E" w14:textId="77777777" w:rsidR="00D34CC0" w:rsidRPr="009C29D2" w:rsidRDefault="00D34CC0" w:rsidP="009C29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20" w:type="pct"/>
            <w:gridSpan w:val="3"/>
          </w:tcPr>
          <w:p w14:paraId="744035E4" w14:textId="77777777" w:rsidR="00D34CC0" w:rsidRPr="009C29D2" w:rsidRDefault="00D34CC0" w:rsidP="009C29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0377D5" w:rsidRPr="009C29D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9F14B1" w:rsidRPr="009C29D2" w14:paraId="69049263" w14:textId="77777777" w:rsidTr="00DC50B1">
        <w:tc>
          <w:tcPr>
            <w:tcW w:w="2205" w:type="pct"/>
          </w:tcPr>
          <w:p w14:paraId="310C8409" w14:textId="77777777" w:rsidR="009F14B1" w:rsidRPr="009C29D2" w:rsidRDefault="009F14B1" w:rsidP="009C29D2">
            <w:pPr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</w:tcPr>
          <w:p w14:paraId="48321ABF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3" w:type="pct"/>
          </w:tcPr>
          <w:p w14:paraId="4538E42F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nil"/>
            </w:tcBorders>
          </w:tcPr>
          <w:p w14:paraId="3296ADE6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599A2DB0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0AD7B0AD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2" w:type="pct"/>
            <w:tcBorders>
              <w:bottom w:val="nil"/>
            </w:tcBorders>
          </w:tcPr>
          <w:p w14:paraId="0FA19A5E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45ABC07F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4B1" w:rsidRPr="009C29D2" w14:paraId="294A7904" w14:textId="77777777" w:rsidTr="00DC50B1">
        <w:tc>
          <w:tcPr>
            <w:tcW w:w="2205" w:type="pct"/>
          </w:tcPr>
          <w:p w14:paraId="6F70E064" w14:textId="77777777" w:rsidR="009F14B1" w:rsidRPr="009C29D2" w:rsidRDefault="009F14B1" w:rsidP="009C29D2">
            <w:pPr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</w:tcPr>
          <w:p w14:paraId="585D42E7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pct"/>
          </w:tcPr>
          <w:p w14:paraId="0CDC8B63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nil"/>
            </w:tcBorders>
          </w:tcPr>
          <w:p w14:paraId="03DC04EC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2" w:type="pct"/>
            <w:tcBorders>
              <w:bottom w:val="nil"/>
            </w:tcBorders>
          </w:tcPr>
          <w:p w14:paraId="2AB58ECD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123429BD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2" w:type="pct"/>
            <w:tcBorders>
              <w:bottom w:val="nil"/>
            </w:tcBorders>
          </w:tcPr>
          <w:p w14:paraId="7631F446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75751F9B" w14:textId="77777777" w:rsidR="009F14B1" w:rsidRPr="009C29D2" w:rsidRDefault="009F14B1" w:rsidP="009C2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0FA5" w:rsidRPr="009C29D2" w14:paraId="66501901" w14:textId="77777777" w:rsidTr="00DC50B1">
        <w:tc>
          <w:tcPr>
            <w:tcW w:w="2205" w:type="pct"/>
          </w:tcPr>
          <w:p w14:paraId="29116419" w14:textId="356AEC72" w:rsidR="009F0FA5" w:rsidRPr="009C29D2" w:rsidRDefault="009F0FA5" w:rsidP="009C29D2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22" w:type="pct"/>
          </w:tcPr>
          <w:p w14:paraId="1B39DE2A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0CA4E3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bottom w:val="double" w:sz="4" w:space="0" w:color="auto"/>
            </w:tcBorders>
            <w:vAlign w:val="bottom"/>
          </w:tcPr>
          <w:p w14:paraId="7E1E51B5" w14:textId="342346F0" w:rsidR="009F0FA5" w:rsidRPr="009C29D2" w:rsidRDefault="002A7776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20,903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6C318443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</w:tcPr>
          <w:p w14:paraId="42ABF3C1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59B2FEDD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bottom w:val="double" w:sz="4" w:space="0" w:color="auto"/>
            </w:tcBorders>
            <w:vAlign w:val="bottom"/>
          </w:tcPr>
          <w:p w14:paraId="42E856A0" w14:textId="77777777" w:rsidR="009F0FA5" w:rsidRPr="009C29D2" w:rsidRDefault="009F0FA5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37,212</w:t>
            </w:r>
          </w:p>
        </w:tc>
      </w:tr>
      <w:tr w:rsidR="009F0FA5" w:rsidRPr="009C29D2" w14:paraId="536DCB7F" w14:textId="77777777" w:rsidTr="00CF77EC">
        <w:trPr>
          <w:trHeight w:val="38"/>
        </w:trPr>
        <w:tc>
          <w:tcPr>
            <w:tcW w:w="2205" w:type="pct"/>
          </w:tcPr>
          <w:p w14:paraId="29DC363F" w14:textId="77777777" w:rsidR="009F0FA5" w:rsidRPr="009C29D2" w:rsidRDefault="009F0FA5" w:rsidP="009C29D2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22" w:type="pct"/>
          </w:tcPr>
          <w:p w14:paraId="0019E489" w14:textId="77777777" w:rsidR="009F0FA5" w:rsidRPr="009C29D2" w:rsidRDefault="009F0FA5" w:rsidP="00CF77E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43" w:type="pct"/>
          </w:tcPr>
          <w:p w14:paraId="7C61007B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bottom w:val="nil"/>
            </w:tcBorders>
            <w:vAlign w:val="bottom"/>
          </w:tcPr>
          <w:p w14:paraId="305C6F0A" w14:textId="7A2D0D85" w:rsidR="009F0FA5" w:rsidRPr="009C29D2" w:rsidRDefault="002A7776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4</w:t>
            </w:r>
            <w:r w:rsidR="00356509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</w:t>
            </w:r>
            <w:r w:rsidR="00356509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81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651C9997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</w:tcPr>
          <w:p w14:paraId="153D1039" w14:textId="77777777" w:rsidR="009F0FA5" w:rsidRPr="009C29D2" w:rsidRDefault="009F0FA5" w:rsidP="00CF77E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97" w:right="-691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62A4106E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  <w:vAlign w:val="bottom"/>
          </w:tcPr>
          <w:p w14:paraId="4B172EDE" w14:textId="77777777" w:rsidR="009F0FA5" w:rsidRPr="009C29D2" w:rsidRDefault="009F0FA5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7,442</w:t>
            </w:r>
          </w:p>
        </w:tc>
      </w:tr>
      <w:tr w:rsidR="009F0FA5" w:rsidRPr="009C29D2" w14:paraId="156C1FCB" w14:textId="77777777" w:rsidTr="00DC50B1">
        <w:tc>
          <w:tcPr>
            <w:tcW w:w="2205" w:type="pct"/>
          </w:tcPr>
          <w:p w14:paraId="7DD4B092" w14:textId="77777777" w:rsidR="009F0FA5" w:rsidRPr="009C29D2" w:rsidRDefault="009F0FA5" w:rsidP="009C29D2">
            <w:pPr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22" w:type="pct"/>
          </w:tcPr>
          <w:p w14:paraId="6386B9B6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8F71E1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14:paraId="14109AC2" w14:textId="2886E640" w:rsidR="009F0FA5" w:rsidRPr="009C29D2" w:rsidRDefault="00356509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107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5C0DCC08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</w:tcPr>
          <w:p w14:paraId="18593AA8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322BFA27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  <w:vAlign w:val="bottom"/>
          </w:tcPr>
          <w:p w14:paraId="5C2869B5" w14:textId="77777777" w:rsidR="009F0FA5" w:rsidRPr="009C29D2" w:rsidRDefault="009F0FA5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565</w:t>
            </w:r>
          </w:p>
        </w:tc>
      </w:tr>
      <w:tr w:rsidR="009F0FA5" w:rsidRPr="009C29D2" w14:paraId="05F9E071" w14:textId="77777777" w:rsidTr="00DC50B1">
        <w:tc>
          <w:tcPr>
            <w:tcW w:w="2205" w:type="pct"/>
          </w:tcPr>
          <w:p w14:paraId="700C7CD2" w14:textId="77777777" w:rsidR="009F0FA5" w:rsidRPr="009C29D2" w:rsidRDefault="009F0FA5" w:rsidP="009C29D2">
            <w:pPr>
              <w:spacing w:line="240" w:lineRule="auto"/>
              <w:ind w:right="-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22" w:type="pct"/>
          </w:tcPr>
          <w:p w14:paraId="2A1D6878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3D97E3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14:paraId="66F8C690" w14:textId="4EEC23E1" w:rsidR="009F0FA5" w:rsidRPr="009C29D2" w:rsidRDefault="00356509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(2,581)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0E6801D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</w:tcPr>
          <w:p w14:paraId="55CDD7C3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54DB3E2A" w14:textId="77777777" w:rsidR="009F0FA5" w:rsidRPr="009C29D2" w:rsidRDefault="009F0FA5" w:rsidP="009C29D2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  <w:vAlign w:val="bottom"/>
          </w:tcPr>
          <w:p w14:paraId="79ECA16E" w14:textId="77777777" w:rsidR="009F0FA5" w:rsidRPr="009C29D2" w:rsidRDefault="009F0FA5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7" w:right="-691"/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</w:pPr>
            <w:r w:rsidRPr="009C29D2">
              <w:rPr>
                <w:rFonts w:asciiTheme="majorBidi" w:hAnsiTheme="majorBidi" w:cstheme="majorBidi"/>
                <w:color w:val="0D0D0D"/>
                <w:sz w:val="30"/>
                <w:szCs w:val="30"/>
                <w:lang w:val="en-US" w:eastAsia="en-GB" w:bidi="th-TH"/>
              </w:rPr>
              <w:t>(2,309)</w:t>
            </w:r>
          </w:p>
        </w:tc>
      </w:tr>
      <w:tr w:rsidR="00714E10" w:rsidRPr="009C29D2" w14:paraId="52733F19" w14:textId="77777777" w:rsidTr="00DC50B1">
        <w:tc>
          <w:tcPr>
            <w:tcW w:w="2205" w:type="pct"/>
            <w:tcBorders>
              <w:bottom w:val="nil"/>
            </w:tcBorders>
            <w:vAlign w:val="bottom"/>
          </w:tcPr>
          <w:p w14:paraId="5E23FCAE" w14:textId="77777777" w:rsidR="00714E10" w:rsidRPr="009C29D2" w:rsidRDefault="00714E10" w:rsidP="009C29D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25A190CE" w14:textId="0D387F9D" w:rsidR="00714E10" w:rsidRPr="009C29D2" w:rsidRDefault="002A7776" w:rsidP="009C29D2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8.17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23CF066" w14:textId="77777777" w:rsidR="00714E10" w:rsidRPr="009C29D2" w:rsidRDefault="00714E10" w:rsidP="009C29D2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F506C" w14:textId="38C8B4A7" w:rsidR="00714E10" w:rsidRPr="009C29D2" w:rsidRDefault="00356509" w:rsidP="009C29D2">
            <w:pPr>
              <w:pStyle w:val="acctfourfigures"/>
              <w:tabs>
                <w:tab w:val="clear" w:pos="765"/>
              </w:tabs>
              <w:spacing w:line="240" w:lineRule="auto"/>
              <w:ind w:right="-4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2A77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07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301D1122" w14:textId="77777777" w:rsidR="00714E10" w:rsidRPr="009C29D2" w:rsidRDefault="00714E10" w:rsidP="009C29D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66270D48" w14:textId="77777777" w:rsidR="00714E10" w:rsidRPr="009C29D2" w:rsidRDefault="00714E10" w:rsidP="00CF77EC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left="-97" w:right="-69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15.31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03356B63" w14:textId="77777777" w:rsidR="00714E10" w:rsidRPr="009C29D2" w:rsidRDefault="00714E10" w:rsidP="009C29D2">
            <w:pPr>
              <w:tabs>
                <w:tab w:val="clear" w:pos="454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55B7B" w14:textId="77777777" w:rsidR="00714E10" w:rsidRPr="009C29D2" w:rsidRDefault="00714E10" w:rsidP="009C29D2">
            <w:pPr>
              <w:pStyle w:val="acctfourfigures"/>
              <w:tabs>
                <w:tab w:val="clear" w:pos="765"/>
              </w:tabs>
              <w:spacing w:line="240" w:lineRule="auto"/>
              <w:ind w:right="-4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5,698</w:t>
            </w:r>
          </w:p>
        </w:tc>
      </w:tr>
    </w:tbl>
    <w:p w14:paraId="7254EFE2" w14:textId="77777777" w:rsidR="00A76A3E" w:rsidRDefault="00A76A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80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140"/>
        <w:gridCol w:w="238"/>
        <w:gridCol w:w="1215"/>
        <w:gridCol w:w="326"/>
        <w:gridCol w:w="1225"/>
        <w:gridCol w:w="238"/>
        <w:gridCol w:w="1200"/>
      </w:tblGrid>
      <w:tr w:rsidR="00A25963" w:rsidRPr="009C29D2" w14:paraId="13AA7462" w14:textId="77777777" w:rsidTr="00A76A3E">
        <w:tc>
          <w:tcPr>
            <w:tcW w:w="2019" w:type="pct"/>
          </w:tcPr>
          <w:p w14:paraId="00C940C0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1" w:type="pct"/>
            <w:gridSpan w:val="7"/>
          </w:tcPr>
          <w:p w14:paraId="43C5BB2D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5963" w:rsidRPr="009C29D2" w14:paraId="59FF7A61" w14:textId="77777777" w:rsidTr="0092617E">
        <w:tc>
          <w:tcPr>
            <w:tcW w:w="2019" w:type="pct"/>
          </w:tcPr>
          <w:p w14:paraId="0D3F9A0A" w14:textId="77777777" w:rsidR="00A25963" w:rsidRPr="009C29D2" w:rsidRDefault="009C29D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5" w:type="pct"/>
            <w:gridSpan w:val="3"/>
          </w:tcPr>
          <w:p w14:paraId="5C051B37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4" w:type="pct"/>
          </w:tcPr>
          <w:p w14:paraId="4AF205EA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1D9C24A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25963" w:rsidRPr="009C29D2" w14:paraId="5F58385E" w14:textId="77777777" w:rsidTr="0092617E">
        <w:tc>
          <w:tcPr>
            <w:tcW w:w="2019" w:type="pct"/>
          </w:tcPr>
          <w:p w14:paraId="3906D1DA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5AD6046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C29D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77535397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2BAB2DA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4" w:type="pct"/>
          </w:tcPr>
          <w:p w14:paraId="5F6C3DB8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5688A498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C29D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531F3282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EE19684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25963" w:rsidRPr="009C29D2" w14:paraId="01FA4489" w14:textId="77777777" w:rsidTr="0092617E">
        <w:tc>
          <w:tcPr>
            <w:tcW w:w="2019" w:type="pct"/>
          </w:tcPr>
          <w:p w14:paraId="56775613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B2DEE45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6C1A9EF6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45131A9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4" w:type="pct"/>
          </w:tcPr>
          <w:p w14:paraId="49EB089F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58B688A3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6DA4BCFD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3F325B4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25963" w:rsidRPr="009C29D2" w14:paraId="73310090" w14:textId="77777777" w:rsidTr="00A76A3E">
        <w:tc>
          <w:tcPr>
            <w:tcW w:w="2019" w:type="pct"/>
          </w:tcPr>
          <w:p w14:paraId="7923DC96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1" w:type="pct"/>
            <w:gridSpan w:val="7"/>
          </w:tcPr>
          <w:p w14:paraId="6FD255C3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C29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963" w:rsidRPr="009C29D2" w14:paraId="786C4C5D" w14:textId="77777777" w:rsidTr="0092617E">
        <w:tc>
          <w:tcPr>
            <w:tcW w:w="2019" w:type="pct"/>
          </w:tcPr>
          <w:p w14:paraId="39EF95B7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vAlign w:val="bottom"/>
          </w:tcPr>
          <w:p w14:paraId="374F5BA2" w14:textId="106F7F27" w:rsidR="00A25963" w:rsidRPr="009C29D2" w:rsidRDefault="00DB2E74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E74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215544">
              <w:rPr>
                <w:rFonts w:asciiTheme="majorBidi" w:hAnsiTheme="majorBidi" w:cstheme="majorBidi"/>
                <w:sz w:val="30"/>
                <w:szCs w:val="30"/>
              </w:rPr>
              <w:t>3,135</w:t>
            </w:r>
          </w:p>
        </w:tc>
        <w:tc>
          <w:tcPr>
            <w:tcW w:w="127" w:type="pct"/>
            <w:vAlign w:val="bottom"/>
          </w:tcPr>
          <w:p w14:paraId="7A7B1AA2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5FB9AF50" w14:textId="7BA60E7C" w:rsidR="00A25963" w:rsidRPr="009C29D2" w:rsidRDefault="002E40BF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578,572</w:t>
            </w:r>
          </w:p>
        </w:tc>
        <w:tc>
          <w:tcPr>
            <w:tcW w:w="174" w:type="pct"/>
            <w:vAlign w:val="bottom"/>
          </w:tcPr>
          <w:p w14:paraId="718770A4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73F948F3" w14:textId="45B86BC1" w:rsidR="00A25963" w:rsidRPr="009C29D2" w:rsidRDefault="00DB2E74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2E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2E74"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2E7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205C9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D707868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EC7F770" w14:textId="1F4DC899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>(1,0</w:t>
            </w:r>
            <w:r w:rsidR="002E40B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C29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40BF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9C29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5963" w:rsidRPr="009C29D2" w14:paraId="1AB07F96" w14:textId="77777777" w:rsidTr="0092617E">
        <w:tc>
          <w:tcPr>
            <w:tcW w:w="2019" w:type="pct"/>
          </w:tcPr>
          <w:p w14:paraId="6DBA9354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29B2EDFC" w14:textId="72A7C7FB" w:rsidR="00A25963" w:rsidRPr="009C29D2" w:rsidRDefault="00DB2E74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2E74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215544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5060A8C0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27369D2D" w14:textId="2D47C75A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0BF">
              <w:rPr>
                <w:rFonts w:asciiTheme="majorBidi" w:hAnsiTheme="majorBidi" w:cstheme="majorBidi"/>
                <w:sz w:val="30"/>
                <w:szCs w:val="30"/>
              </w:rPr>
              <w:t>578,475</w:t>
            </w:r>
            <w:r w:rsidRPr="009C29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4" w:type="pct"/>
            <w:vAlign w:val="bottom"/>
          </w:tcPr>
          <w:p w14:paraId="75388F80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15E61EA2" w14:textId="1B692063" w:rsidR="00A25963" w:rsidRPr="009C29D2" w:rsidRDefault="00215544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DB2E74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127" w:type="pct"/>
            <w:vAlign w:val="bottom"/>
          </w:tcPr>
          <w:p w14:paraId="3831ED84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6E71B16C" w14:textId="608F6379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2E40B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C29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40BF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A25963" w:rsidRPr="009C29D2" w14:paraId="2982E8E8" w14:textId="77777777" w:rsidTr="0092617E">
        <w:tc>
          <w:tcPr>
            <w:tcW w:w="2019" w:type="pct"/>
          </w:tcPr>
          <w:p w14:paraId="001B6102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35653017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2BC33" w14:textId="53806176" w:rsidR="00A25963" w:rsidRPr="009C29D2" w:rsidRDefault="00DB2E74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27" w:type="pct"/>
            <w:vAlign w:val="bottom"/>
          </w:tcPr>
          <w:p w14:paraId="4C2AAA39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1214E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74" w:type="pct"/>
            <w:vAlign w:val="bottom"/>
          </w:tcPr>
          <w:p w14:paraId="40F76396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43872" w14:textId="65F08EFC" w:rsidR="00A25963" w:rsidRPr="009C29D2" w:rsidRDefault="00DB2E74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15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484,756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5E66E24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C3750" w14:textId="02B75FC3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 w:rsidR="002E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tbl>
      <w:tblPr>
        <w:tblpPr w:leftFromText="180" w:rightFromText="180" w:vertAnchor="text" w:horzAnchor="margin" w:tblpX="450" w:tblpY="473"/>
        <w:tblW w:w="9369" w:type="dxa"/>
        <w:tblLook w:val="00A0" w:firstRow="1" w:lastRow="0" w:firstColumn="1" w:lastColumn="0" w:noHBand="0" w:noVBand="0"/>
      </w:tblPr>
      <w:tblGrid>
        <w:gridCol w:w="3675"/>
        <w:gridCol w:w="1136"/>
        <w:gridCol w:w="267"/>
        <w:gridCol w:w="1170"/>
        <w:gridCol w:w="337"/>
        <w:gridCol w:w="1283"/>
        <w:gridCol w:w="235"/>
        <w:gridCol w:w="1266"/>
      </w:tblGrid>
      <w:tr w:rsidR="00CC7C25" w:rsidRPr="00345D95" w14:paraId="23A0FB5D" w14:textId="77777777" w:rsidTr="009C29D2">
        <w:tc>
          <w:tcPr>
            <w:tcW w:w="3675" w:type="dxa"/>
          </w:tcPr>
          <w:p w14:paraId="1E2DD4E4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4" w:type="dxa"/>
            <w:gridSpan w:val="7"/>
          </w:tcPr>
          <w:p w14:paraId="5F4CE2AD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C25" w:rsidRPr="00345D95" w14:paraId="0268C388" w14:textId="77777777" w:rsidTr="009C29D2">
        <w:tc>
          <w:tcPr>
            <w:tcW w:w="3675" w:type="dxa"/>
          </w:tcPr>
          <w:p w14:paraId="71D7E391" w14:textId="77777777" w:rsidR="00CC7C25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73" w:type="dxa"/>
            <w:gridSpan w:val="3"/>
          </w:tcPr>
          <w:p w14:paraId="02422824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37" w:type="dxa"/>
          </w:tcPr>
          <w:p w14:paraId="3F0AA74C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16C0EDA0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C7C25" w:rsidRPr="00345D95" w14:paraId="4E52A61D" w14:textId="77777777" w:rsidTr="009C29D2">
        <w:tc>
          <w:tcPr>
            <w:tcW w:w="3675" w:type="dxa"/>
          </w:tcPr>
          <w:p w14:paraId="0821F8EC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A573847" w14:textId="77777777" w:rsidR="00CC7C25" w:rsidRPr="008E5E32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AA7C6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1F16AB4A" w14:textId="77777777" w:rsidR="00CC7C25" w:rsidRPr="008E5E32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069E" w14:textId="77777777" w:rsidR="00CC7C25" w:rsidRPr="008E5E32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7" w:type="dxa"/>
          </w:tcPr>
          <w:p w14:paraId="3928BD98" w14:textId="77777777" w:rsidR="00CC7C25" w:rsidRPr="008E5E32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AFE3873" w14:textId="77777777" w:rsidR="00CC7C25" w:rsidRPr="008E5E32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AA7C6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</w:tcPr>
          <w:p w14:paraId="35C87183" w14:textId="77777777" w:rsidR="00CC7C25" w:rsidRPr="008E5E32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5B7916B" w14:textId="77777777" w:rsidR="00CC7C25" w:rsidRPr="008E5E32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CC7C25" w:rsidRPr="00345D95" w14:paraId="4ECC62D7" w14:textId="77777777" w:rsidTr="009C29D2">
        <w:tc>
          <w:tcPr>
            <w:tcW w:w="3675" w:type="dxa"/>
          </w:tcPr>
          <w:p w14:paraId="53BB841F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C86E14" w14:textId="77777777" w:rsidR="00CC7C25" w:rsidRPr="00F506AA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3333E6C8" w14:textId="77777777" w:rsidR="00CC7C25" w:rsidRPr="00345D95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9679C" w14:textId="77777777" w:rsidR="00CC7C25" w:rsidRPr="00345D95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37" w:type="dxa"/>
          </w:tcPr>
          <w:p w14:paraId="7478CD85" w14:textId="77777777" w:rsidR="00CC7C25" w:rsidRPr="00345D95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9715F33" w14:textId="77777777" w:rsidR="00CC7C25" w:rsidRPr="00F506AA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6D5E1957" w14:textId="77777777" w:rsidR="00CC7C25" w:rsidRPr="00345D95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DFF1B6F" w14:textId="77777777" w:rsidR="00CC7C25" w:rsidRPr="00345D95" w:rsidRDefault="00CC7C25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C7C25" w:rsidRPr="00345D95" w14:paraId="78B4837E" w14:textId="77777777" w:rsidTr="009C29D2">
        <w:tc>
          <w:tcPr>
            <w:tcW w:w="3675" w:type="dxa"/>
          </w:tcPr>
          <w:p w14:paraId="11F8B311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4" w:type="dxa"/>
            <w:gridSpan w:val="7"/>
          </w:tcPr>
          <w:p w14:paraId="0CFA484E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C25" w:rsidRPr="00345D95" w14:paraId="4EC8A347" w14:textId="77777777" w:rsidTr="009C29D2">
        <w:tc>
          <w:tcPr>
            <w:tcW w:w="3675" w:type="dxa"/>
          </w:tcPr>
          <w:p w14:paraId="40256A97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6" w:type="dxa"/>
            <w:vAlign w:val="bottom"/>
          </w:tcPr>
          <w:p w14:paraId="7676F965" w14:textId="064722CA" w:rsidR="00CC7C25" w:rsidRPr="00345D95" w:rsidRDefault="00E77DE3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DE3">
              <w:rPr>
                <w:rFonts w:ascii="Angsana New" w:hAnsi="Angsana New"/>
                <w:sz w:val="30"/>
                <w:szCs w:val="30"/>
              </w:rPr>
              <w:t>56</w:t>
            </w:r>
            <w:r w:rsidR="0021554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40BF">
              <w:rPr>
                <w:rFonts w:ascii="Angsana New" w:hAnsi="Angsana New"/>
                <w:sz w:val="30"/>
                <w:szCs w:val="30"/>
              </w:rPr>
              <w:t>4</w:t>
            </w:r>
            <w:r w:rsidR="0021554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7" w:type="dxa"/>
            <w:vAlign w:val="bottom"/>
          </w:tcPr>
          <w:p w14:paraId="4D4A9007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842B98" w14:textId="4ADE55A7" w:rsidR="00CC7C25" w:rsidRPr="00C1266B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2E40B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="002E40BF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337" w:type="dxa"/>
            <w:vAlign w:val="bottom"/>
          </w:tcPr>
          <w:p w14:paraId="298931E6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F4C0991" w14:textId="75F45DFF" w:rsidR="00CC7C25" w:rsidRPr="00345D95" w:rsidRDefault="00E77DE3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77DE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DE3">
              <w:rPr>
                <w:rFonts w:ascii="Angsana New" w:hAnsi="Angsana New"/>
                <w:sz w:val="30"/>
                <w:szCs w:val="30"/>
              </w:rPr>
              <w:t>016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DE3">
              <w:rPr>
                <w:rFonts w:ascii="Angsana New" w:hAnsi="Angsana New"/>
                <w:sz w:val="30"/>
                <w:szCs w:val="30"/>
              </w:rPr>
              <w:t>42</w:t>
            </w:r>
            <w:r w:rsidR="00F5651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7317BE50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70ECFD91" w14:textId="7220C612" w:rsidR="00CC7C25" w:rsidRPr="00C1266B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</w:t>
            </w:r>
            <w:r w:rsidR="002E40BF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40BF">
              <w:rPr>
                <w:rFonts w:ascii="Angsana New" w:hAnsi="Angsana New"/>
                <w:sz w:val="30"/>
                <w:szCs w:val="30"/>
              </w:rPr>
              <w:t>806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7C25" w:rsidRPr="00345D95" w14:paraId="0AF2C470" w14:textId="77777777" w:rsidTr="009C29D2">
        <w:tc>
          <w:tcPr>
            <w:tcW w:w="3675" w:type="dxa"/>
          </w:tcPr>
          <w:p w14:paraId="022CC186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A08E648" w14:textId="044CEB62" w:rsidR="00CC7C25" w:rsidRPr="00345D95" w:rsidRDefault="00E77DE3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77DE3">
              <w:rPr>
                <w:rFonts w:ascii="Angsana New" w:hAnsi="Angsana New"/>
                <w:sz w:val="30"/>
                <w:szCs w:val="30"/>
              </w:rPr>
              <w:t>56</w:t>
            </w:r>
            <w:r w:rsidR="0021554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40BF">
              <w:rPr>
                <w:rFonts w:ascii="Angsana New" w:hAnsi="Angsana New"/>
                <w:sz w:val="30"/>
                <w:szCs w:val="30"/>
              </w:rPr>
              <w:t>4</w:t>
            </w:r>
            <w:r w:rsidR="00215544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bottom"/>
          </w:tcPr>
          <w:p w14:paraId="12771F45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F74CA1" w14:textId="3A2A060D" w:rsidR="00CC7C25" w:rsidRPr="00C1266B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</w:t>
            </w:r>
            <w:r w:rsidR="002E40BF">
              <w:rPr>
                <w:rFonts w:ascii="Angsana New" w:hAnsi="Angsana New"/>
                <w:sz w:val="30"/>
                <w:szCs w:val="30"/>
              </w:rPr>
              <w:t>0,908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37" w:type="dxa"/>
            <w:vAlign w:val="bottom"/>
          </w:tcPr>
          <w:p w14:paraId="7043C4BE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2DFA62E" w14:textId="6411B74B" w:rsidR="00CC7C25" w:rsidRPr="00345D95" w:rsidRDefault="00215544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566,435</w:t>
            </w:r>
          </w:p>
        </w:tc>
        <w:tc>
          <w:tcPr>
            <w:tcW w:w="235" w:type="dxa"/>
            <w:vAlign w:val="bottom"/>
          </w:tcPr>
          <w:p w14:paraId="08F727FA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CC55FA4" w14:textId="469E2F95" w:rsidR="00CC7C25" w:rsidRPr="00C1266B" w:rsidRDefault="002E40BF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570,908</w:t>
            </w:r>
          </w:p>
        </w:tc>
      </w:tr>
      <w:tr w:rsidR="00CC7C25" w:rsidRPr="00345D95" w14:paraId="60E539C9" w14:textId="77777777" w:rsidTr="009C29D2">
        <w:tc>
          <w:tcPr>
            <w:tcW w:w="3675" w:type="dxa"/>
          </w:tcPr>
          <w:p w14:paraId="1E66B676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28210" w14:textId="272D8F17" w:rsidR="00CC7C25" w:rsidRPr="00345D95" w:rsidRDefault="00E77DE3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4F49EAA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7CD73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7" w:type="dxa"/>
            <w:vAlign w:val="bottom"/>
          </w:tcPr>
          <w:p w14:paraId="7A11B1FB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5D808" w14:textId="0ED3CCBD" w:rsidR="00CC7C25" w:rsidRPr="00345D95" w:rsidRDefault="00E77DE3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77DE3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215544">
              <w:rPr>
                <w:rFonts w:ascii="Angsana New" w:hAnsi="Angsana New"/>
                <w:b/>
                <w:bCs/>
                <w:sz w:val="30"/>
                <w:szCs w:val="30"/>
              </w:rPr>
              <w:t>9,994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739D6978" w14:textId="7777777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41421" w14:textId="6D05A957" w:rsidR="00CC7C25" w:rsidRPr="00345D95" w:rsidRDefault="00CC7C25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 w:rsidR="002E40BF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E40BF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4E6C157" w14:textId="77777777" w:rsidR="00A25963" w:rsidRDefault="00A25963" w:rsidP="00A25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6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377"/>
        <w:gridCol w:w="270"/>
        <w:gridCol w:w="1395"/>
        <w:gridCol w:w="270"/>
        <w:gridCol w:w="27"/>
        <w:gridCol w:w="1449"/>
        <w:gridCol w:w="9"/>
        <w:gridCol w:w="227"/>
        <w:gridCol w:w="1429"/>
      </w:tblGrid>
      <w:tr w:rsidR="00A25963" w:rsidRPr="009C29D2" w14:paraId="2C57F59E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339400F8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3" w:type="dxa"/>
            <w:gridSpan w:val="9"/>
            <w:shd w:val="clear" w:color="auto" w:fill="auto"/>
          </w:tcPr>
          <w:p w14:paraId="4FF6062E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5963" w:rsidRPr="009C29D2" w14:paraId="49A7FF17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45767F3F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shd w:val="clear" w:color="auto" w:fill="auto"/>
          </w:tcPr>
          <w:p w14:paraId="6DFC6D59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FBEAE4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9C29D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9C29D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29D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666EF488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963" w:rsidRPr="009C29D2" w14:paraId="627456D6" w14:textId="77777777" w:rsidTr="009C29D2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CF1EE98" w14:textId="77777777" w:rsidR="00A25963" w:rsidRPr="009C29D2" w:rsidRDefault="009C29D2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85B23DE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B7BF601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97608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351D970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0F70EF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6C5319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BBCAA7E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E57765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1222C72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70FC137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A25963" w:rsidRPr="009C29D2" w14:paraId="46228FC2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24343340" w14:textId="77777777" w:rsidR="00A25963" w:rsidRPr="009C29D2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53" w:type="dxa"/>
            <w:gridSpan w:val="9"/>
            <w:shd w:val="clear" w:color="auto" w:fill="auto"/>
          </w:tcPr>
          <w:p w14:paraId="019EDA1F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963" w:rsidRPr="009C29D2" w14:paraId="4720280C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36F1DDAB" w14:textId="77777777" w:rsidR="00A25963" w:rsidRPr="009C29D2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14:paraId="77D1C667" w14:textId="77777777" w:rsidR="00A25963" w:rsidRPr="009C29D2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B56317" w14:textId="77777777" w:rsidR="00A25963" w:rsidRPr="009C29D2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5AA744FE" w14:textId="77777777" w:rsidR="00A25963" w:rsidRPr="009C29D2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0EA3BB" w14:textId="77777777" w:rsidR="00A25963" w:rsidRPr="009C29D2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72AC2681" w14:textId="77777777" w:rsidR="00A25963" w:rsidRPr="009C29D2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14E2071" w14:textId="77777777" w:rsidR="00A25963" w:rsidRPr="009C29D2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3D3F7960" w14:textId="77777777" w:rsidR="00A25963" w:rsidRPr="009C29D2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13FF5" w:rsidRPr="009C29D2" w14:paraId="1FB639DB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37AD3BD6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14:paraId="0BDD54AA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8,751</w:t>
            </w:r>
          </w:p>
        </w:tc>
        <w:tc>
          <w:tcPr>
            <w:tcW w:w="270" w:type="dxa"/>
            <w:shd w:val="clear" w:color="auto" w:fill="auto"/>
          </w:tcPr>
          <w:p w14:paraId="4505C204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08F0FF81" w14:textId="5A6E5298" w:rsidR="00213FF5" w:rsidRPr="009C29D2" w:rsidRDefault="00213FF5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6A87E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68FABF31" w14:textId="1A62FCD7" w:rsidR="00213FF5" w:rsidRPr="00213FF5" w:rsidRDefault="00213FF5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859756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7E0BA497" w14:textId="0C9E7D07" w:rsidR="00213FF5" w:rsidRPr="00213FF5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F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8,751</w:t>
            </w:r>
          </w:p>
        </w:tc>
      </w:tr>
      <w:tr w:rsidR="00213FF5" w:rsidRPr="009C29D2" w14:paraId="52CC2939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2CD649EC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7" w:type="dxa"/>
            <w:shd w:val="clear" w:color="auto" w:fill="auto"/>
          </w:tcPr>
          <w:p w14:paraId="33DEA186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19,170</w:t>
            </w:r>
          </w:p>
        </w:tc>
        <w:tc>
          <w:tcPr>
            <w:tcW w:w="270" w:type="dxa"/>
            <w:shd w:val="clear" w:color="auto" w:fill="auto"/>
          </w:tcPr>
          <w:p w14:paraId="7EE773C2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1050D0C4" w14:textId="5344D998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0765A947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621BB380" w14:textId="65CF04ED" w:rsidR="00213FF5" w:rsidRPr="009C29D2" w:rsidRDefault="00213FF5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BC223DE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41E6EAD8" w14:textId="74AC7A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</w:p>
        </w:tc>
      </w:tr>
      <w:tr w:rsidR="00213FF5" w:rsidRPr="009C29D2" w14:paraId="221159EB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7D5657DB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77" w:type="dxa"/>
            <w:shd w:val="clear" w:color="auto" w:fill="auto"/>
          </w:tcPr>
          <w:p w14:paraId="747558D4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DDA8FD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225,470</w:t>
            </w:r>
          </w:p>
        </w:tc>
        <w:tc>
          <w:tcPr>
            <w:tcW w:w="270" w:type="dxa"/>
            <w:shd w:val="clear" w:color="auto" w:fill="auto"/>
          </w:tcPr>
          <w:p w14:paraId="56A8C202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DB3E8E9" w14:textId="77777777" w:rsidR="00213FF5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27A73C" w14:textId="0C6FC228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4780D6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75A260B7" w14:textId="77777777" w:rsidR="00213FF5" w:rsidRDefault="00213FF5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9267BFE" w14:textId="7165402B" w:rsidR="00213FF5" w:rsidRPr="009C29D2" w:rsidRDefault="00213FF5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6F887A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EDA312C" w14:textId="77777777" w:rsidR="00213FF5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D39BEC" w14:textId="13500F05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</w:tr>
      <w:tr w:rsidR="00213FF5" w:rsidRPr="009C29D2" w14:paraId="38785FD0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0EB35428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7" w:type="dxa"/>
            <w:shd w:val="clear" w:color="auto" w:fill="auto"/>
          </w:tcPr>
          <w:p w14:paraId="10B03676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315,820</w:t>
            </w:r>
          </w:p>
        </w:tc>
        <w:tc>
          <w:tcPr>
            <w:tcW w:w="270" w:type="dxa"/>
            <w:shd w:val="clear" w:color="auto" w:fill="auto"/>
          </w:tcPr>
          <w:p w14:paraId="5325FB9F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7332E9C9" w14:textId="78BCC645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A48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3,528</w:t>
            </w:r>
            <w:r w:rsidR="00CA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3FBADC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3EF040B2" w14:textId="51FCD622" w:rsidR="00213FF5" w:rsidRPr="009C29D2" w:rsidRDefault="00213FF5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EEBE0A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EFD5A26" w14:textId="0424B36F" w:rsidR="00213FF5" w:rsidRPr="009C29D2" w:rsidRDefault="006A485D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312,292</w:t>
            </w:r>
          </w:p>
        </w:tc>
      </w:tr>
      <w:tr w:rsidR="00213FF5" w:rsidRPr="009C29D2" w14:paraId="1EDE5F30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7D0079A3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shd w:val="clear" w:color="auto" w:fill="auto"/>
          </w:tcPr>
          <w:p w14:paraId="16476292" w14:textId="3AB760B3" w:rsidR="00213FF5" w:rsidRPr="009C29D2" w:rsidRDefault="00AD1E18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9,361</w:t>
            </w:r>
          </w:p>
        </w:tc>
        <w:tc>
          <w:tcPr>
            <w:tcW w:w="270" w:type="dxa"/>
            <w:shd w:val="clear" w:color="auto" w:fill="auto"/>
          </w:tcPr>
          <w:p w14:paraId="4B9D345C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68EE8589" w14:textId="102A82DB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D1E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85C9FD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24A2B3FF" w14:textId="6BAFAE9D" w:rsidR="00213FF5" w:rsidRPr="009C29D2" w:rsidRDefault="00213FF5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0E00340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7CE957E8" w14:textId="08FCD6A2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3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</w:tr>
      <w:tr w:rsidR="00213FF5" w:rsidRPr="009C29D2" w14:paraId="564ED343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53F66A4F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498B" w14:textId="45CAB298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AD1E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78,572</w:t>
            </w:r>
          </w:p>
        </w:tc>
        <w:tc>
          <w:tcPr>
            <w:tcW w:w="270" w:type="dxa"/>
            <w:shd w:val="clear" w:color="auto" w:fill="auto"/>
          </w:tcPr>
          <w:p w14:paraId="0F67221B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419AA" w14:textId="2F0BBD13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A4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5,437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A9368C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5DA6" w14:textId="6D7553BB" w:rsidR="00213FF5" w:rsidRPr="009C29D2" w:rsidRDefault="00213FF5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7B6A08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918"/>
                <w:tab w:val="decimal" w:pos="1134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FA377" w14:textId="19713EC2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3F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6A48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3,135</w:t>
            </w:r>
          </w:p>
        </w:tc>
      </w:tr>
      <w:tr w:rsidR="00213FF5" w:rsidRPr="009C29D2" w14:paraId="7503E022" w14:textId="77777777" w:rsidTr="00F03AEB">
        <w:trPr>
          <w:trHeight w:val="197"/>
          <w:tblHeader/>
        </w:trPr>
        <w:tc>
          <w:tcPr>
            <w:tcW w:w="3150" w:type="dxa"/>
            <w:shd w:val="clear" w:color="auto" w:fill="auto"/>
          </w:tcPr>
          <w:p w14:paraId="290B92AC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C06A873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79270E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0DC37C6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2B549227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6677B93C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A0A0F30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EF5567E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FF5" w:rsidRPr="009C29D2" w14:paraId="22D70C19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30BA79AE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14:paraId="7CDACF77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55FE77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0B100D5A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01DCDB63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10D92675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5A5008A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6129B27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FF5" w:rsidRPr="009C29D2" w14:paraId="535B3903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2EF7E842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14:paraId="77960942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0" w:type="dxa"/>
            <w:shd w:val="clear" w:color="auto" w:fill="auto"/>
          </w:tcPr>
          <w:p w14:paraId="51EE2EA6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98071F1" w14:textId="46D5B20B" w:rsidR="00213FF5" w:rsidRPr="009C29D2" w:rsidRDefault="00F24BCF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0FA00A03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9ACD84E" w14:textId="6E4E211D" w:rsidR="00213FF5" w:rsidRPr="009C29D2" w:rsidRDefault="00F24BCF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F2D930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6D82F0C2" w14:textId="21E87488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(920,125)</w:t>
            </w:r>
          </w:p>
        </w:tc>
      </w:tr>
      <w:tr w:rsidR="00213FF5" w:rsidRPr="009C29D2" w14:paraId="44607637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6DA70FB7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77" w:type="dxa"/>
            <w:shd w:val="clear" w:color="auto" w:fill="auto"/>
          </w:tcPr>
          <w:p w14:paraId="3D12C156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(27,343)</w:t>
            </w:r>
          </w:p>
        </w:tc>
        <w:tc>
          <w:tcPr>
            <w:tcW w:w="270" w:type="dxa"/>
            <w:shd w:val="clear" w:color="auto" w:fill="auto"/>
          </w:tcPr>
          <w:p w14:paraId="138FE2C7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11FB9A4D" w14:textId="0F1C2412" w:rsidR="00213FF5" w:rsidRPr="009C29D2" w:rsidRDefault="00F24BCF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C5B43AD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54403D88" w14:textId="46595570" w:rsidR="00213FF5" w:rsidRPr="009C29D2" w:rsidRDefault="00F24BCF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8563A5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B4C9797" w14:textId="2306794F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(27,343)</w:t>
            </w:r>
          </w:p>
        </w:tc>
      </w:tr>
      <w:tr w:rsidR="00213FF5" w:rsidRPr="009C29D2" w14:paraId="36B36650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43A3E749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377" w:type="dxa"/>
            <w:shd w:val="clear" w:color="auto" w:fill="auto"/>
          </w:tcPr>
          <w:p w14:paraId="01ECA40E" w14:textId="050D5B7A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A0B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A0B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471</w:t>
            </w: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5E59F7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4AE515E" w14:textId="45A0725F" w:rsidR="00213FF5" w:rsidRPr="009C29D2" w:rsidRDefault="00F24BCF" w:rsidP="00213F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1E745EA3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15F64BC" w14:textId="07FC4280" w:rsidR="00213FF5" w:rsidRPr="009C29D2" w:rsidRDefault="00F24BCF" w:rsidP="00213FF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A0B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A8721C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202E9914" w14:textId="1AE451FC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(16,85</w:t>
            </w:r>
            <w:r w:rsidR="00A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13FF5" w:rsidRPr="009C29D2" w14:paraId="2E390E6B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1B68E0EF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2189EA72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(96,232)</w:t>
            </w:r>
          </w:p>
        </w:tc>
        <w:tc>
          <w:tcPr>
            <w:tcW w:w="270" w:type="dxa"/>
            <w:shd w:val="clear" w:color="auto" w:fill="auto"/>
          </w:tcPr>
          <w:p w14:paraId="42F3E50A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1A6915E" w14:textId="10CDEBA4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2,766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0E2389BC" w14:textId="77777777" w:rsidR="00213FF5" w:rsidRPr="009C29D2" w:rsidRDefault="00213FF5" w:rsidP="00FD3AB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467A8D3" w14:textId="32E1C0D7" w:rsidR="00213FF5" w:rsidRPr="009C29D2" w:rsidRDefault="00FD3AB3" w:rsidP="00CF30F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(8)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C44A9F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06F706E" w14:textId="21367742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(93,4</w:t>
            </w:r>
            <w:r w:rsidR="00A22468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3FF5" w:rsidRPr="009C29D2" w14:paraId="75B3BC71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5DEAEC45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70543" w14:textId="2008586E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(1,0</w:t>
            </w:r>
            <w:r w:rsidR="000A0B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A0B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1187ED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8457F" w14:textId="46813241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2,766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0CAEEE09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E7B07" w14:textId="0A4B3821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A0B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0F29861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C9D19" w14:textId="05C8DBEF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(1,057,7</w:t>
            </w:r>
            <w:r w:rsidR="000205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13FF5" w:rsidRPr="009C29D2" w14:paraId="570D53AA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0B513EA1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14:paraId="46DC5877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3AACFE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7C0B44FE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5762B15E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</w:tcPr>
          <w:p w14:paraId="003B4EF9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E51688A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shd w:val="clear" w:color="auto" w:fill="auto"/>
          </w:tcPr>
          <w:p w14:paraId="14247E48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13FF5" w:rsidRPr="009C29D2" w14:paraId="43944FE2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354F93D9" w14:textId="77777777" w:rsidR="00213FF5" w:rsidRPr="009C29D2" w:rsidRDefault="00213FF5" w:rsidP="0021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14:paraId="48E7C5AC" w14:textId="409A0BEE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(48</w:t>
            </w:r>
            <w:r w:rsidR="002869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869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599</w:t>
            </w:r>
            <w:r w:rsidRPr="009C29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972927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auto"/>
          </w:tcPr>
          <w:p w14:paraId="0812BCED" w14:textId="40D59714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A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51E67809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</w:tcPr>
          <w:p w14:paraId="1197C3FE" w14:textId="08289147" w:rsidR="00213FF5" w:rsidRPr="009C29D2" w:rsidRDefault="00F24BCF" w:rsidP="00213FF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A0B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46AF22" w14:textId="77777777" w:rsidR="00213FF5" w:rsidRPr="009C29D2" w:rsidRDefault="00213FF5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60B9663E" w14:textId="684E45B5" w:rsidR="00213FF5" w:rsidRPr="009C29D2" w:rsidRDefault="00F24BCF" w:rsidP="00213FF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(48</w:t>
            </w:r>
            <w:r w:rsidR="006A48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4,659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BC97881" w14:textId="77777777" w:rsidR="00A25963" w:rsidRPr="00345D95" w:rsidRDefault="00A25963" w:rsidP="00A25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cs/>
        </w:rPr>
        <w:br w:type="page"/>
      </w:r>
    </w:p>
    <w:tbl>
      <w:tblPr>
        <w:tblW w:w="96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377"/>
        <w:gridCol w:w="270"/>
        <w:gridCol w:w="9"/>
        <w:gridCol w:w="1386"/>
        <w:gridCol w:w="270"/>
        <w:gridCol w:w="27"/>
        <w:gridCol w:w="1440"/>
        <w:gridCol w:w="9"/>
        <w:gridCol w:w="236"/>
        <w:gridCol w:w="1429"/>
      </w:tblGrid>
      <w:tr w:rsidR="00A25963" w:rsidRPr="00345D95" w14:paraId="52404F28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6B20B9D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3" w:type="dxa"/>
            <w:gridSpan w:val="10"/>
            <w:shd w:val="clear" w:color="auto" w:fill="auto"/>
          </w:tcPr>
          <w:p w14:paraId="61854F4E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E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5963" w:rsidRPr="00345D95" w14:paraId="11365D37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082999FC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14:paraId="3F0513F7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BC625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74" w:type="dxa"/>
            <w:gridSpan w:val="3"/>
            <w:shd w:val="clear" w:color="auto" w:fill="auto"/>
          </w:tcPr>
          <w:p w14:paraId="4A4D43FF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963" w:rsidRPr="00345D95" w14:paraId="71F8F1F9" w14:textId="77777777" w:rsidTr="009C29D2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DA2B6B5" w14:textId="77777777" w:rsidR="00A25963" w:rsidRPr="00345D95" w:rsidRDefault="009C29D2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64832A5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ACBA534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8D9DC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0E98AEB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32DBE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057E99BC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C6E4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77E8CDA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CEE6DD9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A25963" w:rsidRPr="00345D95" w14:paraId="49AA625E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7667DCFB" w14:textId="77777777" w:rsidR="00A25963" w:rsidRPr="00345D95" w:rsidRDefault="00A25963" w:rsidP="00F03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53" w:type="dxa"/>
            <w:gridSpan w:val="10"/>
            <w:shd w:val="clear" w:color="auto" w:fill="auto"/>
          </w:tcPr>
          <w:p w14:paraId="09958F62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963" w:rsidRPr="00345D95" w14:paraId="78113A68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288C79BB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14:paraId="3026BCA6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1FEB3E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3890998B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5F322E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4514C988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84306F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6F42FDD8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25963" w:rsidRPr="00345D95" w14:paraId="741E11D7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47FA9A32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7" w:type="dxa"/>
            <w:shd w:val="clear" w:color="auto" w:fill="auto"/>
          </w:tcPr>
          <w:p w14:paraId="73FA5816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18,370</w:t>
            </w:r>
          </w:p>
        </w:tc>
        <w:tc>
          <w:tcPr>
            <w:tcW w:w="270" w:type="dxa"/>
            <w:shd w:val="clear" w:color="auto" w:fill="auto"/>
          </w:tcPr>
          <w:p w14:paraId="661241B8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65702840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2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B7287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1AC51B7C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16BC1DAB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AF6BF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0A68DE1F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</w:tr>
      <w:tr w:rsidR="00A25963" w:rsidRPr="00345D95" w14:paraId="7B21DBE4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409F695B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A144B6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77" w:type="dxa"/>
            <w:shd w:val="clear" w:color="auto" w:fill="auto"/>
          </w:tcPr>
          <w:p w14:paraId="3E999276" w14:textId="77777777" w:rsidR="00A25963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494A0DF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234,751</w:t>
            </w:r>
          </w:p>
        </w:tc>
        <w:tc>
          <w:tcPr>
            <w:tcW w:w="270" w:type="dxa"/>
            <w:shd w:val="clear" w:color="auto" w:fill="auto"/>
          </w:tcPr>
          <w:p w14:paraId="74EC42FB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26D28B53" w14:textId="77777777" w:rsidR="00A25963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637B79B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287"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528BA7F3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52B6EBD2" w14:textId="77777777" w:rsidR="00A25963" w:rsidRDefault="00A25963" w:rsidP="00F03AEB">
            <w:pPr>
              <w:pStyle w:val="acctfourfigures"/>
              <w:tabs>
                <w:tab w:val="clear" w:pos="765"/>
                <w:tab w:val="decimal" w:pos="1112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E81A943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473E3D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B2B8E44" w14:textId="77777777" w:rsidR="00A25963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FD93F4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012</w:t>
            </w:r>
          </w:p>
        </w:tc>
      </w:tr>
      <w:tr w:rsidR="00A25963" w:rsidRPr="00345D95" w14:paraId="24F358BE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5CFDBB61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7" w:type="dxa"/>
            <w:shd w:val="clear" w:color="auto" w:fill="auto"/>
          </w:tcPr>
          <w:p w14:paraId="0D0A5454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329,020</w:t>
            </w:r>
          </w:p>
        </w:tc>
        <w:tc>
          <w:tcPr>
            <w:tcW w:w="270" w:type="dxa"/>
            <w:shd w:val="clear" w:color="auto" w:fill="auto"/>
          </w:tcPr>
          <w:p w14:paraId="6051D70E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3EB42B4C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B7287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B7287">
              <w:rPr>
                <w:rFonts w:ascii="Angsana New" w:hAnsi="Angsana New"/>
                <w:sz w:val="30"/>
                <w:szCs w:val="30"/>
                <w:lang w:bidi="th-TH"/>
              </w:rPr>
              <w:t>027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EDDC13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60209A18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478B6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557D0D5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993</w:t>
            </w:r>
          </w:p>
        </w:tc>
      </w:tr>
      <w:tr w:rsidR="00A25963" w:rsidRPr="00345D95" w14:paraId="57970B91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26A030F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shd w:val="clear" w:color="auto" w:fill="auto"/>
          </w:tcPr>
          <w:p w14:paraId="6A823EB4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9,785</w:t>
            </w:r>
          </w:p>
        </w:tc>
        <w:tc>
          <w:tcPr>
            <w:tcW w:w="270" w:type="dxa"/>
            <w:shd w:val="clear" w:color="auto" w:fill="auto"/>
          </w:tcPr>
          <w:p w14:paraId="21AC5F3A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6CCDF3C2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7287">
              <w:rPr>
                <w:rFonts w:ascii="Angsana New" w:hAnsi="Angsana New"/>
                <w:sz w:val="30"/>
                <w:szCs w:val="30"/>
                <w:lang w:bidi="th-TH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340D4274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14:paraId="7BBB220C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161241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4AC73708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</w:tr>
      <w:tr w:rsidR="00A25963" w:rsidRPr="00345D95" w14:paraId="73019162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58A39576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9BD44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591,926</w:t>
            </w:r>
          </w:p>
        </w:tc>
        <w:tc>
          <w:tcPr>
            <w:tcW w:w="270" w:type="dxa"/>
            <w:shd w:val="clear" w:color="auto" w:fill="auto"/>
          </w:tcPr>
          <w:p w14:paraId="08CE94AD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A6272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5B72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B72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0FB910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B41DA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5A1407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FD21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25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25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</w:tr>
      <w:tr w:rsidR="00A25963" w:rsidRPr="00345D95" w14:paraId="7B60603E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1E3357DC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2BE651F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3A13B4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4812B822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112EBEBB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4957BF42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513113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3D48789" w14:textId="77777777" w:rsidR="00A25963" w:rsidRPr="00453B2D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25963" w:rsidRPr="00345D95" w14:paraId="36C8DF67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3B5923AF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14:paraId="65BABF79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50691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4FDB581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2CCE4211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7FC9615C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A908CB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EC3560C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963" w:rsidRPr="00345D95" w14:paraId="0A1A2A62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532F527A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14:paraId="597BE6EA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0" w:type="dxa"/>
            <w:shd w:val="clear" w:color="auto" w:fill="auto"/>
          </w:tcPr>
          <w:p w14:paraId="01567BA0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6DD149B7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1105F236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2C29C2E2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261398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24CA909A" w14:textId="77777777" w:rsidR="00A25963" w:rsidRPr="003E0B9D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(920,125)</w:t>
            </w:r>
          </w:p>
        </w:tc>
      </w:tr>
      <w:tr w:rsidR="00A25963" w:rsidRPr="00345D95" w14:paraId="29A0F8B1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28D89B3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77" w:type="dxa"/>
            <w:shd w:val="clear" w:color="auto" w:fill="auto"/>
          </w:tcPr>
          <w:p w14:paraId="18C65303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70" w:type="dxa"/>
            <w:shd w:val="clear" w:color="auto" w:fill="auto"/>
          </w:tcPr>
          <w:p w14:paraId="0B6B5403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2F82BA3A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52F1352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3A04F8DF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CC52CF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891BA33" w14:textId="77777777" w:rsidR="00A25963" w:rsidRPr="003E0B9D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3E0B9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0B9D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25963" w:rsidRPr="00345D95" w14:paraId="48B4BC58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1F7160B1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377" w:type="dxa"/>
            <w:shd w:val="clear" w:color="auto" w:fill="auto"/>
          </w:tcPr>
          <w:p w14:paraId="5B97173A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0" w:type="dxa"/>
            <w:shd w:val="clear" w:color="auto" w:fill="auto"/>
          </w:tcPr>
          <w:p w14:paraId="4E62FD5D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469EA4D6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F268D98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14:paraId="1512D09F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shd w:val="clear" w:color="auto" w:fill="auto"/>
          </w:tcPr>
          <w:p w14:paraId="0DDA136B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0227B76F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val="en-US" w:bidi="th-TH"/>
              </w:rPr>
              <w:t>(4,708)</w:t>
            </w:r>
          </w:p>
        </w:tc>
      </w:tr>
      <w:tr w:rsidR="00A25963" w:rsidRPr="00345D95" w14:paraId="08585262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58AA5D74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AD001AF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(104,213)</w:t>
            </w:r>
          </w:p>
        </w:tc>
        <w:tc>
          <w:tcPr>
            <w:tcW w:w="270" w:type="dxa"/>
            <w:shd w:val="clear" w:color="auto" w:fill="auto"/>
          </w:tcPr>
          <w:p w14:paraId="38DD688C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091C3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bidi="th-TH"/>
              </w:rPr>
              <w:t>2,06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2DE4A395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45861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9F657F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1056DF6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AF2D33">
              <w:rPr>
                <w:rFonts w:ascii="Angsana New" w:hAnsi="Angsana New"/>
                <w:sz w:val="30"/>
                <w:szCs w:val="30"/>
              </w:rPr>
              <w:t>(102,15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F2D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5963" w:rsidRPr="00345D95" w14:paraId="76D13A9D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3F5D2F2D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7A650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(1,055,357)</w:t>
            </w:r>
          </w:p>
        </w:tc>
        <w:tc>
          <w:tcPr>
            <w:tcW w:w="270" w:type="dxa"/>
            <w:shd w:val="clear" w:color="auto" w:fill="auto"/>
          </w:tcPr>
          <w:p w14:paraId="75E44A83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B82BE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1EA3964E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9FBAA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shd w:val="clear" w:color="auto" w:fill="auto"/>
          </w:tcPr>
          <w:p w14:paraId="53C86D9E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21D77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(1,054,19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25963" w:rsidRPr="00345D95" w14:paraId="3E737397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53C297D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14:paraId="6B46ED49" w14:textId="77777777" w:rsidR="00A25963" w:rsidRPr="00DE5A1D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0A0AD9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4EEE16" w14:textId="77777777" w:rsidR="00A25963" w:rsidRPr="00DE5A1D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4E10B83A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2787B2F" w14:textId="77777777" w:rsidR="00A25963" w:rsidRPr="00DE5A1D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1AAC6B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shd w:val="clear" w:color="auto" w:fill="auto"/>
          </w:tcPr>
          <w:p w14:paraId="01553F8B" w14:textId="77777777" w:rsidR="00A25963" w:rsidRPr="00DE5A1D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A25963" w:rsidRPr="00345D95" w14:paraId="6BA05C51" w14:textId="77777777" w:rsidTr="00F03AEB">
        <w:trPr>
          <w:tblHeader/>
        </w:trPr>
        <w:tc>
          <w:tcPr>
            <w:tcW w:w="3150" w:type="dxa"/>
            <w:shd w:val="clear" w:color="auto" w:fill="auto"/>
          </w:tcPr>
          <w:p w14:paraId="6E263541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14:paraId="4AD5FC45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(463,431)</w:t>
            </w:r>
          </w:p>
        </w:tc>
        <w:tc>
          <w:tcPr>
            <w:tcW w:w="270" w:type="dxa"/>
            <w:shd w:val="clear" w:color="auto" w:fill="auto"/>
          </w:tcPr>
          <w:p w14:paraId="0E3BAE13" w14:textId="77777777" w:rsidR="00A25963" w:rsidRPr="00345D95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291BB90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</w:rPr>
              <w:t>(6,20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F2D3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BD540AE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1F23FC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shd w:val="clear" w:color="auto" w:fill="auto"/>
          </w:tcPr>
          <w:p w14:paraId="78B44D0A" w14:textId="77777777" w:rsidR="00A25963" w:rsidRPr="00583E61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37FC7850" w14:textId="77777777" w:rsidR="00A25963" w:rsidRPr="00AF2D33" w:rsidRDefault="00A25963" w:rsidP="00F03AE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(470,53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AF2D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020285AB" w14:textId="77777777" w:rsidR="00A25963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5CE9683" w14:textId="77777777" w:rsidR="00A25963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170EB92" w14:textId="77777777" w:rsidR="00A25963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0A118F" w14:textId="77777777" w:rsidR="00A25963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1508CC4" w14:textId="77777777" w:rsidR="00A25963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3511BF" w14:textId="77777777" w:rsidR="00A25963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0F69E5B" w14:textId="77777777" w:rsidR="00A25963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25FE52" w14:textId="77777777" w:rsidR="00A25963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9A73F9" w14:textId="77777777" w:rsidR="00A25963" w:rsidRPr="00345D95" w:rsidRDefault="00A25963" w:rsidP="00A2596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400"/>
        <w:gridCol w:w="236"/>
        <w:gridCol w:w="1424"/>
        <w:gridCol w:w="238"/>
        <w:gridCol w:w="1440"/>
        <w:gridCol w:w="225"/>
        <w:gridCol w:w="11"/>
        <w:gridCol w:w="1436"/>
        <w:gridCol w:w="11"/>
      </w:tblGrid>
      <w:tr w:rsidR="00A25963" w:rsidRPr="00345D95" w14:paraId="1A8D4FBB" w14:textId="77777777" w:rsidTr="00F03AEB">
        <w:trPr>
          <w:gridAfter w:val="1"/>
          <w:wAfter w:w="11" w:type="dxa"/>
          <w:tblHeader/>
        </w:trPr>
        <w:tc>
          <w:tcPr>
            <w:tcW w:w="3150" w:type="dxa"/>
            <w:shd w:val="clear" w:color="auto" w:fill="auto"/>
          </w:tcPr>
          <w:p w14:paraId="1C5FC551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410" w:type="dxa"/>
            <w:gridSpan w:val="8"/>
            <w:shd w:val="clear" w:color="auto" w:fill="auto"/>
          </w:tcPr>
          <w:p w14:paraId="21216E33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9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963" w:rsidRPr="00345D95" w14:paraId="7E53EAC6" w14:textId="77777777" w:rsidTr="00F03AEB">
        <w:trPr>
          <w:gridAfter w:val="1"/>
          <w:wAfter w:w="11" w:type="dxa"/>
          <w:tblHeader/>
        </w:trPr>
        <w:tc>
          <w:tcPr>
            <w:tcW w:w="3150" w:type="dxa"/>
            <w:shd w:val="clear" w:color="auto" w:fill="auto"/>
          </w:tcPr>
          <w:p w14:paraId="3A386B10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21700C25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8EBE48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1926BE01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9D2" w:rsidRPr="00345D95" w14:paraId="1CBDC8D3" w14:textId="77777777" w:rsidTr="003A09EA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462B9E5" w14:textId="77777777" w:rsidR="009C29D2" w:rsidRPr="00345D95" w:rsidRDefault="009C29D2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A826BB9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86B507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B41F8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D1EA547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B77AFE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F6592F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C8441B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76E98617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7CA08B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9C29D2" w:rsidRPr="00345D95" w14:paraId="36999F33" w14:textId="77777777" w:rsidTr="00F03AEB">
        <w:trPr>
          <w:gridAfter w:val="1"/>
          <w:wAfter w:w="11" w:type="dxa"/>
          <w:tblHeader/>
        </w:trPr>
        <w:tc>
          <w:tcPr>
            <w:tcW w:w="3150" w:type="dxa"/>
            <w:shd w:val="clear" w:color="auto" w:fill="auto"/>
          </w:tcPr>
          <w:p w14:paraId="37CE06DE" w14:textId="77777777" w:rsidR="009C29D2" w:rsidRPr="00345D95" w:rsidRDefault="009C29D2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10" w:type="dxa"/>
            <w:gridSpan w:val="8"/>
            <w:shd w:val="clear" w:color="auto" w:fill="auto"/>
          </w:tcPr>
          <w:p w14:paraId="75EA3FAC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29D2" w:rsidRPr="00345D95" w14:paraId="51EC130E" w14:textId="77777777" w:rsidTr="00F03AEB">
        <w:trPr>
          <w:trHeight w:val="70"/>
        </w:trPr>
        <w:tc>
          <w:tcPr>
            <w:tcW w:w="3150" w:type="dxa"/>
            <w:shd w:val="clear" w:color="auto" w:fill="auto"/>
          </w:tcPr>
          <w:p w14:paraId="3E7D28C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6292AF3D" w14:textId="77777777" w:rsidR="009C29D2" w:rsidRPr="00345D95" w:rsidRDefault="009C29D2" w:rsidP="009C29D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059998B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78642FED" w14:textId="77777777" w:rsidR="009C29D2" w:rsidRPr="00345D95" w:rsidRDefault="009C29D2" w:rsidP="009C29D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368F8D69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C30C7CA" w14:textId="77777777" w:rsidR="009C29D2" w:rsidRPr="00345D95" w:rsidRDefault="009C29D2" w:rsidP="009C29D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66D77A3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2093673B" w14:textId="77777777" w:rsidR="009C29D2" w:rsidRPr="00345D95" w:rsidRDefault="009C29D2" w:rsidP="009C29D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C29D2" w:rsidRPr="00345D95" w14:paraId="6E7EB749" w14:textId="77777777" w:rsidTr="00F03AEB">
        <w:trPr>
          <w:trHeight w:val="70"/>
        </w:trPr>
        <w:tc>
          <w:tcPr>
            <w:tcW w:w="3150" w:type="dxa"/>
            <w:shd w:val="clear" w:color="auto" w:fill="auto"/>
          </w:tcPr>
          <w:p w14:paraId="68A3EB02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14:paraId="737B8D48" w14:textId="77777777" w:rsidR="009C29D2" w:rsidRPr="006615A9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0FA">
              <w:rPr>
                <w:rFonts w:ascii="Angsana New" w:hAnsi="Angsana New"/>
                <w:sz w:val="30"/>
                <w:szCs w:val="30"/>
                <w:lang w:bidi="th-TH"/>
              </w:rPr>
              <w:t>8,751</w:t>
            </w:r>
          </w:p>
        </w:tc>
        <w:tc>
          <w:tcPr>
            <w:tcW w:w="236" w:type="dxa"/>
            <w:shd w:val="clear" w:color="auto" w:fill="auto"/>
          </w:tcPr>
          <w:p w14:paraId="65E7F00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0DF0138A" w14:textId="7674D755" w:rsidR="009C29D2" w:rsidRPr="00B8100A" w:rsidRDefault="00B8100A" w:rsidP="00B8100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10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E2A443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86C1F9" w14:textId="71BC7214" w:rsidR="009C29D2" w:rsidRPr="00345D95" w:rsidRDefault="00B8100A" w:rsidP="00B810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CC53C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4BB80AAF" w14:textId="44E4D44E" w:rsidR="009C29D2" w:rsidRPr="00345D95" w:rsidRDefault="00B8100A" w:rsidP="00B8100A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8,751</w:t>
            </w:r>
          </w:p>
        </w:tc>
      </w:tr>
      <w:tr w:rsidR="009C29D2" w:rsidRPr="00345D95" w14:paraId="21BAF68B" w14:textId="77777777" w:rsidTr="00F03AEB">
        <w:tc>
          <w:tcPr>
            <w:tcW w:w="3150" w:type="dxa"/>
            <w:shd w:val="clear" w:color="auto" w:fill="auto"/>
          </w:tcPr>
          <w:p w14:paraId="0E4A51F3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00" w:type="dxa"/>
            <w:shd w:val="clear" w:color="auto" w:fill="auto"/>
          </w:tcPr>
          <w:p w14:paraId="54369671" w14:textId="77777777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19,171</w:t>
            </w:r>
          </w:p>
        </w:tc>
        <w:tc>
          <w:tcPr>
            <w:tcW w:w="236" w:type="dxa"/>
            <w:shd w:val="clear" w:color="auto" w:fill="auto"/>
          </w:tcPr>
          <w:p w14:paraId="4D364B9C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36FF825A" w14:textId="2C2E7C16" w:rsidR="009C29D2" w:rsidRPr="002D1980" w:rsidRDefault="00B8100A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137</w:t>
            </w:r>
          </w:p>
        </w:tc>
        <w:tc>
          <w:tcPr>
            <w:tcW w:w="238" w:type="dxa"/>
            <w:shd w:val="clear" w:color="auto" w:fill="auto"/>
          </w:tcPr>
          <w:p w14:paraId="0338990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527AD4" w14:textId="65715F47" w:rsidR="009C29D2" w:rsidRPr="00345D95" w:rsidRDefault="00B8100A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3EEB1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18CD9432" w14:textId="13AAF64F" w:rsidR="009C29D2" w:rsidRPr="00345D95" w:rsidRDefault="00B8100A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19,308</w:t>
            </w:r>
          </w:p>
        </w:tc>
      </w:tr>
      <w:tr w:rsidR="009C29D2" w:rsidRPr="00345D95" w14:paraId="239B3B89" w14:textId="77777777" w:rsidTr="002718EE">
        <w:tc>
          <w:tcPr>
            <w:tcW w:w="3150" w:type="dxa"/>
            <w:shd w:val="clear" w:color="auto" w:fill="auto"/>
          </w:tcPr>
          <w:p w14:paraId="1C90E4B3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A144B6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DA27553" w14:textId="77777777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226,595</w:t>
            </w:r>
          </w:p>
        </w:tc>
        <w:tc>
          <w:tcPr>
            <w:tcW w:w="236" w:type="dxa"/>
            <w:shd w:val="clear" w:color="auto" w:fill="auto"/>
          </w:tcPr>
          <w:p w14:paraId="5C7BEA3C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0EB88152" w14:textId="77777777" w:rsidR="009C29D2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D5EE05" w14:textId="7E959D5B" w:rsidR="00B8100A" w:rsidRPr="002D1980" w:rsidRDefault="00B8100A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(1,883)</w:t>
            </w:r>
          </w:p>
        </w:tc>
        <w:tc>
          <w:tcPr>
            <w:tcW w:w="238" w:type="dxa"/>
            <w:shd w:val="clear" w:color="auto" w:fill="auto"/>
          </w:tcPr>
          <w:p w14:paraId="6218F0B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9E092D6" w14:textId="77777777" w:rsidR="009C29D2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D7471D" w14:textId="276DD943" w:rsidR="00B8100A" w:rsidRPr="00345D95" w:rsidRDefault="00B8100A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D00AE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4AD15254" w14:textId="77777777" w:rsidR="009C29D2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406623" w14:textId="08363FD5" w:rsidR="00B8100A" w:rsidRPr="00345D95" w:rsidRDefault="00B8100A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224,712</w:t>
            </w:r>
          </w:p>
        </w:tc>
      </w:tr>
      <w:tr w:rsidR="009C29D2" w:rsidRPr="00345D95" w14:paraId="18C61D21" w14:textId="77777777" w:rsidTr="00F03AEB">
        <w:tc>
          <w:tcPr>
            <w:tcW w:w="3150" w:type="dxa"/>
            <w:shd w:val="clear" w:color="auto" w:fill="auto"/>
          </w:tcPr>
          <w:p w14:paraId="1547C30D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00" w:type="dxa"/>
            <w:shd w:val="clear" w:color="auto" w:fill="auto"/>
          </w:tcPr>
          <w:p w14:paraId="7D1279C0" w14:textId="77777777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307,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030</w:t>
            </w:r>
          </w:p>
        </w:tc>
        <w:tc>
          <w:tcPr>
            <w:tcW w:w="236" w:type="dxa"/>
            <w:shd w:val="clear" w:color="auto" w:fill="auto"/>
          </w:tcPr>
          <w:p w14:paraId="48D5A52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472D79F2" w14:textId="59EDFC7B" w:rsidR="009C29D2" w:rsidRPr="00345D95" w:rsidRDefault="00B8100A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51D05">
              <w:rPr>
                <w:rFonts w:ascii="Angsana New" w:hAnsi="Angsana New"/>
                <w:sz w:val="30"/>
                <w:szCs w:val="30"/>
                <w:lang w:bidi="th-TH"/>
              </w:rPr>
              <w:t>2,495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6AC1C4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3C5575D" w14:textId="3C3497B0" w:rsidR="009C29D2" w:rsidRPr="00345D95" w:rsidRDefault="00B8100A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B54B8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7A1F2B1E" w14:textId="68E71EDC" w:rsidR="009C29D2" w:rsidRPr="00345D95" w:rsidRDefault="00B8100A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="00322DE9">
              <w:rPr>
                <w:rFonts w:ascii="Angsana New" w:hAnsi="Angsana New"/>
                <w:sz w:val="30"/>
                <w:szCs w:val="30"/>
                <w:lang w:bidi="th-TH"/>
              </w:rPr>
              <w:t>4,535</w:t>
            </w:r>
          </w:p>
        </w:tc>
      </w:tr>
      <w:tr w:rsidR="009C29D2" w:rsidRPr="00345D95" w14:paraId="20646CF7" w14:textId="77777777" w:rsidTr="00F03AEB">
        <w:tc>
          <w:tcPr>
            <w:tcW w:w="3150" w:type="dxa"/>
            <w:shd w:val="clear" w:color="auto" w:fill="auto"/>
          </w:tcPr>
          <w:p w14:paraId="03583EF4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B73C073" w14:textId="3F7A3F35" w:rsidR="009C29D2" w:rsidRPr="005356E4" w:rsidRDefault="00716143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9,361</w:t>
            </w:r>
          </w:p>
        </w:tc>
        <w:tc>
          <w:tcPr>
            <w:tcW w:w="236" w:type="dxa"/>
            <w:shd w:val="clear" w:color="auto" w:fill="auto"/>
          </w:tcPr>
          <w:p w14:paraId="52AAE34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00DD089D" w14:textId="7A80F741" w:rsidR="009C29D2" w:rsidRPr="00345D95" w:rsidRDefault="00B8100A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16143">
              <w:rPr>
                <w:rFonts w:ascii="Angsana New" w:hAnsi="Angsana New"/>
                <w:sz w:val="30"/>
                <w:szCs w:val="30"/>
                <w:lang w:bidi="th-TH"/>
              </w:rPr>
              <w:t>232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AA013E7" w14:textId="77777777" w:rsidR="009C29D2" w:rsidRPr="0038251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28467C" w14:textId="48AC0531" w:rsidR="009C29D2" w:rsidRPr="00345D95" w:rsidRDefault="00B8100A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24BF83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D3F4D6" w14:textId="00DBADCA" w:rsidR="009C29D2" w:rsidRPr="00345D95" w:rsidRDefault="00B8100A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9,129</w:t>
            </w:r>
          </w:p>
        </w:tc>
      </w:tr>
      <w:tr w:rsidR="009C29D2" w:rsidRPr="00345D95" w14:paraId="743B4EAE" w14:textId="77777777" w:rsidTr="00F03AEB">
        <w:tc>
          <w:tcPr>
            <w:tcW w:w="3150" w:type="dxa"/>
            <w:shd w:val="clear" w:color="auto" w:fill="auto"/>
          </w:tcPr>
          <w:p w14:paraId="47B5148D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23061" w14:textId="571BAB85" w:rsidR="009C29D2" w:rsidRPr="005356E4" w:rsidRDefault="00716143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570,908</w:t>
            </w:r>
          </w:p>
        </w:tc>
        <w:tc>
          <w:tcPr>
            <w:tcW w:w="236" w:type="dxa"/>
            <w:shd w:val="clear" w:color="auto" w:fill="auto"/>
          </w:tcPr>
          <w:p w14:paraId="6866B3D4" w14:textId="77777777" w:rsidR="009C29D2" w:rsidRPr="004C4ABF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DCDDE" w14:textId="2921D38C" w:rsidR="009C29D2" w:rsidRPr="00051D05" w:rsidRDefault="00B8100A" w:rsidP="0026702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51D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051D05" w:rsidRPr="00051D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E034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051D05" w:rsidRPr="00051D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473</w:t>
            </w:r>
            <w:r w:rsidRPr="00051D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79F8F2B" w14:textId="77777777" w:rsidR="009C29D2" w:rsidRPr="004C4ABF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45670" w14:textId="5831950D" w:rsidR="009C29D2" w:rsidRPr="004C4ABF" w:rsidRDefault="00B8100A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B4DD3B" w14:textId="77777777" w:rsidR="009C29D2" w:rsidRPr="004C4ABF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7F268" w14:textId="78EB39AD" w:rsidR="009C29D2" w:rsidRPr="004C4ABF" w:rsidRDefault="00716143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="00322DE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66,435</w:t>
            </w:r>
          </w:p>
        </w:tc>
      </w:tr>
      <w:tr w:rsidR="009C29D2" w:rsidRPr="00345D95" w14:paraId="41D667B7" w14:textId="77777777" w:rsidTr="00F03AEB">
        <w:tc>
          <w:tcPr>
            <w:tcW w:w="3150" w:type="dxa"/>
            <w:shd w:val="clear" w:color="auto" w:fill="auto"/>
          </w:tcPr>
          <w:p w14:paraId="22464D51" w14:textId="77777777" w:rsidR="009C29D2" w:rsidRPr="005F326E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14:paraId="7E10E9AC" w14:textId="77777777" w:rsidR="009C29D2" w:rsidRPr="005F326E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E17619" w14:textId="77777777" w:rsidR="009C29D2" w:rsidRPr="005F326E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</w:tcPr>
          <w:p w14:paraId="097C9EC9" w14:textId="77777777" w:rsidR="009C29D2" w:rsidRPr="005F326E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CE4489C" w14:textId="77777777" w:rsidR="009C29D2" w:rsidRPr="005F326E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C23601" w14:textId="77777777" w:rsidR="009C29D2" w:rsidRPr="005F326E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9E9A15" w14:textId="77777777" w:rsidR="009C29D2" w:rsidRPr="005F326E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2C89E9AD" w14:textId="77777777" w:rsidR="009C29D2" w:rsidRPr="005F326E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9D2" w:rsidRPr="00345D95" w14:paraId="5911C327" w14:textId="77777777" w:rsidTr="00F03AEB">
        <w:tc>
          <w:tcPr>
            <w:tcW w:w="3150" w:type="dxa"/>
            <w:shd w:val="clear" w:color="auto" w:fill="auto"/>
          </w:tcPr>
          <w:p w14:paraId="5955B776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486C1DDB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C23B4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146972D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C670D0D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6C83FE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1059B3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7C4E0B3B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9D2" w:rsidRPr="00345D95" w14:paraId="6EA72474" w14:textId="77777777" w:rsidTr="00F03AEB">
        <w:tc>
          <w:tcPr>
            <w:tcW w:w="3150" w:type="dxa"/>
            <w:shd w:val="clear" w:color="auto" w:fill="auto"/>
          </w:tcPr>
          <w:p w14:paraId="19789E97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14:paraId="4368BE27" w14:textId="77777777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36" w:type="dxa"/>
            <w:shd w:val="clear" w:color="auto" w:fill="auto"/>
          </w:tcPr>
          <w:p w14:paraId="2453B9F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3B11B309" w14:textId="3F9B3D95" w:rsidR="009C29D2" w:rsidRPr="00345D95" w:rsidRDefault="004E1058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10E419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F788EA" w14:textId="452F1185" w:rsidR="009C29D2" w:rsidRPr="00345D95" w:rsidRDefault="004E1058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4C35EC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67BD926C" w14:textId="42781451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</w:tr>
      <w:tr w:rsidR="009C29D2" w:rsidRPr="00345D95" w14:paraId="47ADFEFC" w14:textId="77777777" w:rsidTr="00F03AEB">
        <w:tc>
          <w:tcPr>
            <w:tcW w:w="3150" w:type="dxa"/>
            <w:shd w:val="clear" w:color="auto" w:fill="auto"/>
          </w:tcPr>
          <w:p w14:paraId="1D2E7393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00" w:type="dxa"/>
            <w:shd w:val="clear" w:color="auto" w:fill="auto"/>
          </w:tcPr>
          <w:p w14:paraId="1A148494" w14:textId="77777777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(27,343)</w:t>
            </w:r>
          </w:p>
        </w:tc>
        <w:tc>
          <w:tcPr>
            <w:tcW w:w="236" w:type="dxa"/>
            <w:shd w:val="clear" w:color="auto" w:fill="auto"/>
          </w:tcPr>
          <w:p w14:paraId="202EE1C2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41978799" w14:textId="4196468F" w:rsidR="009C29D2" w:rsidRPr="00345D95" w:rsidRDefault="004E1058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D39D44B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9227AC" w14:textId="39BFEBB7" w:rsidR="009C29D2" w:rsidRPr="00345D95" w:rsidRDefault="004E1058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08D704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762D6CA5" w14:textId="59B8CDA4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(27,343)</w:t>
            </w:r>
          </w:p>
        </w:tc>
      </w:tr>
      <w:tr w:rsidR="009C29D2" w:rsidRPr="00345D95" w14:paraId="0439A2CB" w14:textId="77777777" w:rsidTr="00F03AEB">
        <w:tc>
          <w:tcPr>
            <w:tcW w:w="3150" w:type="dxa"/>
            <w:shd w:val="clear" w:color="auto" w:fill="auto"/>
          </w:tcPr>
          <w:p w14:paraId="791BEBED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0" w:type="dxa"/>
            <w:shd w:val="clear" w:color="auto" w:fill="auto"/>
          </w:tcPr>
          <w:p w14:paraId="3F36CFE5" w14:textId="473A25F7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0F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04937"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  <w:r w:rsidRPr="000C60F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04937">
              <w:rPr>
                <w:rFonts w:ascii="Angsana New" w:hAnsi="Angsana New"/>
                <w:sz w:val="30"/>
                <w:szCs w:val="30"/>
                <w:lang w:bidi="th-TH"/>
              </w:rPr>
              <w:t>471</w:t>
            </w:r>
            <w:r w:rsidRPr="000C60F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D25424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03F2BBA7" w14:textId="3D1DB617" w:rsidR="009C29D2" w:rsidRPr="00345D95" w:rsidRDefault="004E1058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215AF97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FDF6FD" w14:textId="59478C66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04937">
              <w:rPr>
                <w:rFonts w:ascii="Angsana New" w:hAnsi="Angsana New"/>
                <w:sz w:val="30"/>
                <w:szCs w:val="30"/>
                <w:lang w:bidi="th-TH"/>
              </w:rPr>
              <w:t>381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F93E8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5DE062C2" w14:textId="31BDF092" w:rsidR="009C29D2" w:rsidRPr="00750182" w:rsidRDefault="004E1058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(16,85</w:t>
            </w:r>
            <w:r w:rsidR="00FB535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C29D2" w:rsidRPr="00345D95" w14:paraId="2B7386F6" w14:textId="77777777" w:rsidTr="00F03AEB">
        <w:tc>
          <w:tcPr>
            <w:tcW w:w="3150" w:type="dxa"/>
            <w:shd w:val="clear" w:color="auto" w:fill="auto"/>
          </w:tcPr>
          <w:p w14:paraId="3226F1F4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B1CFDED" w14:textId="77777777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(96,230)</w:t>
            </w:r>
          </w:p>
        </w:tc>
        <w:tc>
          <w:tcPr>
            <w:tcW w:w="236" w:type="dxa"/>
            <w:shd w:val="clear" w:color="auto" w:fill="auto"/>
          </w:tcPr>
          <w:p w14:paraId="4246303C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19B53E0C" w14:textId="042801E6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</w:t>
            </w:r>
            <w:r w:rsidR="00C04937">
              <w:rPr>
                <w:rFonts w:ascii="Angsana New" w:hAnsi="Angsana New"/>
                <w:sz w:val="30"/>
                <w:szCs w:val="30"/>
                <w:lang w:bidi="th-TH"/>
              </w:rPr>
              <w:t>66</w:t>
            </w:r>
          </w:p>
        </w:tc>
        <w:tc>
          <w:tcPr>
            <w:tcW w:w="238" w:type="dxa"/>
            <w:shd w:val="clear" w:color="auto" w:fill="auto"/>
          </w:tcPr>
          <w:p w14:paraId="591A1A7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7530D9" w14:textId="4C2758A4" w:rsidR="009C29D2" w:rsidRPr="00C628A0" w:rsidRDefault="00C628A0" w:rsidP="00C628A0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DFDFD3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AB08A" w14:textId="13DE00EE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(93,4</w:t>
            </w:r>
            <w:r w:rsidR="00C04937">
              <w:rPr>
                <w:rFonts w:ascii="Angsana New" w:hAnsi="Angsana New"/>
                <w:sz w:val="30"/>
                <w:szCs w:val="30"/>
                <w:lang w:bidi="th-TH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C29D2" w:rsidRPr="00345D95" w14:paraId="0BE68058" w14:textId="77777777" w:rsidTr="00F03AEB">
        <w:tc>
          <w:tcPr>
            <w:tcW w:w="3150" w:type="dxa"/>
            <w:shd w:val="clear" w:color="auto" w:fill="auto"/>
          </w:tcPr>
          <w:p w14:paraId="0A0D4344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A4E83" w14:textId="590E0119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Pr="000C60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="00C049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049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806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02C40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6B1C9" w14:textId="31B75459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2,7</w:t>
            </w:r>
            <w:r w:rsidR="00C049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66</w:t>
            </w:r>
          </w:p>
        </w:tc>
        <w:tc>
          <w:tcPr>
            <w:tcW w:w="238" w:type="dxa"/>
            <w:shd w:val="clear" w:color="auto" w:fill="auto"/>
          </w:tcPr>
          <w:p w14:paraId="377F27D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72E75" w14:textId="7EF4F6F7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049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2DF47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7D797" w14:textId="2AD59B3B" w:rsidR="009C29D2" w:rsidRPr="00750182" w:rsidRDefault="004E1058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4E10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E10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E10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</w:t>
            </w:r>
            <w:r w:rsidR="00C049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9C29D2" w:rsidRPr="00345D95" w14:paraId="5456C94D" w14:textId="77777777" w:rsidTr="00A334DB">
        <w:trPr>
          <w:trHeight w:val="449"/>
        </w:trPr>
        <w:tc>
          <w:tcPr>
            <w:tcW w:w="3150" w:type="dxa"/>
            <w:shd w:val="clear" w:color="auto" w:fill="auto"/>
          </w:tcPr>
          <w:p w14:paraId="24D66432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</w:tcPr>
          <w:p w14:paraId="4FCE9CCB" w14:textId="77777777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61EE4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</w:tcPr>
          <w:p w14:paraId="7BFF5ED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EE6C67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6585AA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9BBFCB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019AEE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9C29D2" w:rsidRPr="00345D95" w14:paraId="469D3520" w14:textId="77777777" w:rsidTr="00F03AEB">
        <w:tc>
          <w:tcPr>
            <w:tcW w:w="3150" w:type="dxa"/>
            <w:shd w:val="clear" w:color="auto" w:fill="auto"/>
          </w:tcPr>
          <w:p w14:paraId="20756777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14:paraId="530F0790" w14:textId="0F72E9D5" w:rsidR="009C29D2" w:rsidRPr="005356E4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60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1614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447,898</w:t>
            </w:r>
            <w:r w:rsidRPr="000C60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A1F629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  <w:shd w:val="clear" w:color="auto" w:fill="auto"/>
          </w:tcPr>
          <w:p w14:paraId="1A6D2404" w14:textId="43D45B46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322DE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1,707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80B6BDE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9362042" w14:textId="70F9DB41" w:rsidR="009C29D2" w:rsidRPr="00345D95" w:rsidRDefault="004E1058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2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049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803A13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E40CA49" w14:textId="0EA77BC2" w:rsidR="009C29D2" w:rsidRPr="00750182" w:rsidRDefault="004E1058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(44</w:t>
            </w:r>
            <w:r w:rsidR="00322DE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9,994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180BE7F7" w14:textId="77777777" w:rsidR="00A25963" w:rsidRPr="00345D95" w:rsidRDefault="00A25963" w:rsidP="00A25963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BCEB251" w14:textId="77777777" w:rsidR="00A25963" w:rsidRPr="00345D95" w:rsidRDefault="00A25963" w:rsidP="00A25963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39BA11E" w14:textId="77777777" w:rsidR="00A25963" w:rsidRPr="00345D95" w:rsidRDefault="00A25963" w:rsidP="00A25963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480F7FA" w14:textId="77777777" w:rsidR="00A25963" w:rsidRDefault="00A25963" w:rsidP="00A25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42B62A3B" w14:textId="77777777" w:rsidR="00A25963" w:rsidRPr="00345D95" w:rsidRDefault="00A25963" w:rsidP="00A25963">
      <w:pPr>
        <w:spacing w:line="240" w:lineRule="auto"/>
        <w:rPr>
          <w:sz w:val="2"/>
          <w:szCs w:val="2"/>
        </w:rPr>
      </w:pPr>
    </w:p>
    <w:tbl>
      <w:tblPr>
        <w:tblW w:w="957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400"/>
        <w:gridCol w:w="236"/>
        <w:gridCol w:w="1424"/>
        <w:gridCol w:w="242"/>
        <w:gridCol w:w="1440"/>
        <w:gridCol w:w="229"/>
        <w:gridCol w:w="7"/>
        <w:gridCol w:w="1440"/>
        <w:gridCol w:w="7"/>
      </w:tblGrid>
      <w:tr w:rsidR="00A25963" w:rsidRPr="00345D95" w14:paraId="26C250A2" w14:textId="77777777" w:rsidTr="00F03AEB">
        <w:trPr>
          <w:gridAfter w:val="1"/>
          <w:wAfter w:w="7" w:type="dxa"/>
          <w:tblHeader/>
        </w:trPr>
        <w:tc>
          <w:tcPr>
            <w:tcW w:w="3150" w:type="dxa"/>
            <w:shd w:val="clear" w:color="auto" w:fill="auto"/>
          </w:tcPr>
          <w:p w14:paraId="617EEF4D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418" w:type="dxa"/>
            <w:gridSpan w:val="8"/>
            <w:shd w:val="clear" w:color="auto" w:fill="auto"/>
          </w:tcPr>
          <w:p w14:paraId="5DAF3CF4" w14:textId="77777777" w:rsidR="00A25963" w:rsidRPr="005E0E1F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963" w:rsidRPr="00345D95" w14:paraId="552DEF39" w14:textId="77777777" w:rsidTr="00F03AEB">
        <w:trPr>
          <w:gridAfter w:val="1"/>
          <w:wAfter w:w="7" w:type="dxa"/>
          <w:tblHeader/>
        </w:trPr>
        <w:tc>
          <w:tcPr>
            <w:tcW w:w="3150" w:type="dxa"/>
            <w:shd w:val="clear" w:color="auto" w:fill="auto"/>
          </w:tcPr>
          <w:p w14:paraId="079C1139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094D7E4B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F2BAC4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06F3E1E6" w14:textId="77777777" w:rsidR="00A25963" w:rsidRPr="00345D95" w:rsidRDefault="00A25963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9D2" w:rsidRPr="00345D95" w14:paraId="0028E27E" w14:textId="77777777" w:rsidTr="003A09EA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3F4029" w14:textId="77777777" w:rsidR="009C29D2" w:rsidRPr="00345D95" w:rsidRDefault="009C29D2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9C29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B8D58A9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88F1739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7AB8A7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30ABB6E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C53FD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2F86AD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4E9E0D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120E4C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0FBB4E95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FC26852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9C29D2" w:rsidRPr="00345D95" w14:paraId="7E647364" w14:textId="77777777" w:rsidTr="00F03AEB">
        <w:trPr>
          <w:gridAfter w:val="1"/>
          <w:wAfter w:w="7" w:type="dxa"/>
          <w:tblHeader/>
        </w:trPr>
        <w:tc>
          <w:tcPr>
            <w:tcW w:w="3150" w:type="dxa"/>
            <w:shd w:val="clear" w:color="auto" w:fill="auto"/>
          </w:tcPr>
          <w:p w14:paraId="3B85A0F0" w14:textId="77777777" w:rsidR="009C29D2" w:rsidRPr="00345D95" w:rsidRDefault="009C29D2" w:rsidP="009C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18" w:type="dxa"/>
            <w:gridSpan w:val="8"/>
            <w:shd w:val="clear" w:color="auto" w:fill="auto"/>
          </w:tcPr>
          <w:p w14:paraId="107BF4A1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29D2" w:rsidRPr="00345D95" w14:paraId="67095B5C" w14:textId="77777777" w:rsidTr="00F03AEB">
        <w:trPr>
          <w:trHeight w:val="70"/>
        </w:trPr>
        <w:tc>
          <w:tcPr>
            <w:tcW w:w="3150" w:type="dxa"/>
            <w:shd w:val="clear" w:color="auto" w:fill="auto"/>
          </w:tcPr>
          <w:p w14:paraId="6EABB84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4CC9DD8D" w14:textId="77777777" w:rsidR="009C29D2" w:rsidRPr="00345D95" w:rsidRDefault="009C29D2" w:rsidP="009C29D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7454F0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38F4989B" w14:textId="77777777" w:rsidR="009C29D2" w:rsidRPr="00345D95" w:rsidRDefault="009C29D2" w:rsidP="009C29D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  <w:shd w:val="clear" w:color="auto" w:fill="auto"/>
          </w:tcPr>
          <w:p w14:paraId="1A8F317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69CD85" w14:textId="77777777" w:rsidR="009C29D2" w:rsidRPr="00345D95" w:rsidRDefault="009C29D2" w:rsidP="009C29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FFE23A3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43A9E029" w14:textId="77777777" w:rsidR="009C29D2" w:rsidRPr="00345D95" w:rsidRDefault="009C29D2" w:rsidP="009C29D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C29D2" w:rsidRPr="00345D95" w14:paraId="48A3F3D1" w14:textId="77777777" w:rsidTr="00F03AEB">
        <w:tc>
          <w:tcPr>
            <w:tcW w:w="3150" w:type="dxa"/>
            <w:shd w:val="clear" w:color="auto" w:fill="auto"/>
          </w:tcPr>
          <w:p w14:paraId="6D02C9C9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00" w:type="dxa"/>
            <w:shd w:val="clear" w:color="auto" w:fill="auto"/>
          </w:tcPr>
          <w:p w14:paraId="1F041D68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17,850</w:t>
            </w:r>
          </w:p>
        </w:tc>
        <w:tc>
          <w:tcPr>
            <w:tcW w:w="236" w:type="dxa"/>
            <w:shd w:val="clear" w:color="auto" w:fill="auto"/>
          </w:tcPr>
          <w:p w14:paraId="7BE8DC2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2F526E94" w14:textId="77777777" w:rsidR="009C29D2" w:rsidRPr="002D1980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1980">
              <w:rPr>
                <w:rFonts w:ascii="Angsana New" w:hAnsi="Angsana New"/>
                <w:sz w:val="30"/>
                <w:szCs w:val="30"/>
                <w:lang w:bidi="th-TH"/>
              </w:rPr>
              <w:t>1,104</w:t>
            </w:r>
          </w:p>
        </w:tc>
        <w:tc>
          <w:tcPr>
            <w:tcW w:w="242" w:type="dxa"/>
            <w:shd w:val="clear" w:color="auto" w:fill="auto"/>
          </w:tcPr>
          <w:p w14:paraId="0868F66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C2016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BC651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147E342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954</w:t>
            </w:r>
          </w:p>
        </w:tc>
      </w:tr>
      <w:tr w:rsidR="009C29D2" w:rsidRPr="00345D95" w14:paraId="0022AEFA" w14:textId="77777777" w:rsidTr="00F03AEB">
        <w:tc>
          <w:tcPr>
            <w:tcW w:w="3150" w:type="dxa"/>
            <w:shd w:val="clear" w:color="auto" w:fill="auto"/>
          </w:tcPr>
          <w:p w14:paraId="54CD7A7B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="Angsana New" w:hAnsi="Angsana New"/>
                <w:sz w:val="30"/>
                <w:szCs w:val="30"/>
              </w:rPr>
            </w:pPr>
            <w:r w:rsidRPr="00A144B6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3724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00" w:type="dxa"/>
            <w:shd w:val="clear" w:color="auto" w:fill="auto"/>
          </w:tcPr>
          <w:p w14:paraId="69E0AD8D" w14:textId="77777777" w:rsidR="009C29D2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  <w:p w14:paraId="6B6EF78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236,160</w:t>
            </w:r>
          </w:p>
        </w:tc>
        <w:tc>
          <w:tcPr>
            <w:tcW w:w="236" w:type="dxa"/>
            <w:shd w:val="clear" w:color="auto" w:fill="auto"/>
          </w:tcPr>
          <w:p w14:paraId="1B19DE5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4A7283CB" w14:textId="77777777" w:rsidR="009C29D2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636EFB2" w14:textId="77777777" w:rsidR="009C29D2" w:rsidRPr="002D1980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1980"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2496373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1CFF6C4" w14:textId="77777777" w:rsidR="009C29D2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23A9E3D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D5464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29F4F904" w14:textId="77777777" w:rsidR="009C29D2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601DA5B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236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9C29D2" w:rsidRPr="00345D95" w14:paraId="791A7804" w14:textId="77777777" w:rsidTr="00F03AEB">
        <w:tc>
          <w:tcPr>
            <w:tcW w:w="3150" w:type="dxa"/>
            <w:shd w:val="clear" w:color="auto" w:fill="auto"/>
          </w:tcPr>
          <w:p w14:paraId="4D9F5F19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00" w:type="dxa"/>
            <w:shd w:val="clear" w:color="auto" w:fill="auto"/>
          </w:tcPr>
          <w:p w14:paraId="76101759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320,900</w:t>
            </w:r>
          </w:p>
        </w:tc>
        <w:tc>
          <w:tcPr>
            <w:tcW w:w="236" w:type="dxa"/>
            <w:shd w:val="clear" w:color="auto" w:fill="auto"/>
          </w:tcPr>
          <w:p w14:paraId="625CB4AE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198C611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E428E0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428E0">
              <w:rPr>
                <w:rFonts w:ascii="Angsana New" w:hAnsi="Angsana New"/>
                <w:sz w:val="30"/>
                <w:szCs w:val="30"/>
                <w:lang w:bidi="th-TH"/>
              </w:rPr>
              <w:t>459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97555B8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664DAE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0BF044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5B12BE4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311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441</w:t>
            </w:r>
          </w:p>
        </w:tc>
      </w:tr>
      <w:tr w:rsidR="009C29D2" w:rsidRPr="00345D95" w14:paraId="1169E688" w14:textId="77777777" w:rsidTr="00F03AEB">
        <w:tc>
          <w:tcPr>
            <w:tcW w:w="3150" w:type="dxa"/>
            <w:shd w:val="clear" w:color="auto" w:fill="auto"/>
          </w:tcPr>
          <w:p w14:paraId="077B2393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A106418" w14:textId="77777777" w:rsidR="009C29D2" w:rsidRPr="00FC4D9E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9,785</w:t>
            </w:r>
          </w:p>
        </w:tc>
        <w:tc>
          <w:tcPr>
            <w:tcW w:w="236" w:type="dxa"/>
            <w:shd w:val="clear" w:color="auto" w:fill="auto"/>
          </w:tcPr>
          <w:p w14:paraId="01DCAE3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0A13F7A8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8E0">
              <w:rPr>
                <w:rFonts w:ascii="Angsana New" w:hAnsi="Angsana New"/>
                <w:sz w:val="30"/>
                <w:szCs w:val="30"/>
                <w:lang w:bidi="th-TH"/>
              </w:rPr>
              <w:t>398</w:t>
            </w:r>
          </w:p>
        </w:tc>
        <w:tc>
          <w:tcPr>
            <w:tcW w:w="242" w:type="dxa"/>
            <w:shd w:val="clear" w:color="auto" w:fill="auto"/>
          </w:tcPr>
          <w:p w14:paraId="3B1097B0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98197E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16A3C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96F60B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C4ABF">
              <w:rPr>
                <w:rFonts w:ascii="Angsana New" w:hAnsi="Angsana New"/>
                <w:sz w:val="30"/>
                <w:szCs w:val="30"/>
                <w:lang w:bidi="th-TH"/>
              </w:rPr>
              <w:t>183</w:t>
            </w:r>
          </w:p>
        </w:tc>
      </w:tr>
      <w:tr w:rsidR="009C29D2" w:rsidRPr="00345D95" w14:paraId="58D15D50" w14:textId="77777777" w:rsidTr="00F03AEB">
        <w:tc>
          <w:tcPr>
            <w:tcW w:w="3150" w:type="dxa"/>
            <w:shd w:val="clear" w:color="auto" w:fill="auto"/>
          </w:tcPr>
          <w:p w14:paraId="26BD9D6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CB337" w14:textId="77777777" w:rsidR="009C29D2" w:rsidRPr="004C4ABF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584,695</w:t>
            </w:r>
          </w:p>
        </w:tc>
        <w:tc>
          <w:tcPr>
            <w:tcW w:w="236" w:type="dxa"/>
            <w:shd w:val="clear" w:color="auto" w:fill="auto"/>
          </w:tcPr>
          <w:p w14:paraId="4084184D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51B37" w14:textId="77777777" w:rsidR="009C29D2" w:rsidRPr="004C4ABF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759</w:t>
            </w: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2711CD4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CA40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2EC50B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9F88F" w14:textId="77777777" w:rsidR="009C29D2" w:rsidRPr="004C4ABF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4A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576,93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9C29D2" w:rsidRPr="00345D95" w14:paraId="2D12AE9F" w14:textId="77777777" w:rsidTr="00F03AEB">
        <w:tc>
          <w:tcPr>
            <w:tcW w:w="3150" w:type="dxa"/>
            <w:shd w:val="clear" w:color="auto" w:fill="auto"/>
          </w:tcPr>
          <w:p w14:paraId="72F5BE52" w14:textId="77777777" w:rsidR="009C29D2" w:rsidRPr="00444BFB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14:paraId="58933E15" w14:textId="77777777" w:rsidR="009C29D2" w:rsidRPr="00444BFB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C193DB" w14:textId="77777777" w:rsidR="009C29D2" w:rsidRPr="00444BFB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</w:tcPr>
          <w:p w14:paraId="5452056F" w14:textId="77777777" w:rsidR="009C29D2" w:rsidRPr="00444BFB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9A75B19" w14:textId="77777777" w:rsidR="009C29D2" w:rsidRPr="00444BFB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5EBDE0" w14:textId="77777777" w:rsidR="009C29D2" w:rsidRPr="00444BFB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1A71483" w14:textId="77777777" w:rsidR="009C29D2" w:rsidRPr="00444BFB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11CAD323" w14:textId="77777777" w:rsidR="009C29D2" w:rsidRPr="00444BFB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9D2" w:rsidRPr="00345D95" w14:paraId="343280F0" w14:textId="77777777" w:rsidTr="00F03AEB">
        <w:tc>
          <w:tcPr>
            <w:tcW w:w="3150" w:type="dxa"/>
            <w:shd w:val="clear" w:color="auto" w:fill="auto"/>
          </w:tcPr>
          <w:p w14:paraId="40C1D97C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67C14E13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DD1B8B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2676B23D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2A082B0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2C25A13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5067754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641C7E9F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9D2" w:rsidRPr="00345D95" w14:paraId="1422E94F" w14:textId="77777777" w:rsidTr="00F03AEB">
        <w:tc>
          <w:tcPr>
            <w:tcW w:w="3150" w:type="dxa"/>
            <w:shd w:val="clear" w:color="auto" w:fill="auto"/>
          </w:tcPr>
          <w:p w14:paraId="1089559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14:paraId="7FA5A353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36" w:type="dxa"/>
            <w:shd w:val="clear" w:color="auto" w:fill="auto"/>
          </w:tcPr>
          <w:p w14:paraId="107791B4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561D654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0C257A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A9E18E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3F0BC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27B2DF07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878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762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C29D2" w:rsidRPr="00345D95" w14:paraId="09D85BCB" w14:textId="77777777" w:rsidTr="00F03AEB">
        <w:tc>
          <w:tcPr>
            <w:tcW w:w="3150" w:type="dxa"/>
            <w:shd w:val="clear" w:color="auto" w:fill="auto"/>
          </w:tcPr>
          <w:p w14:paraId="1A5D4668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00" w:type="dxa"/>
            <w:shd w:val="clear" w:color="auto" w:fill="auto"/>
          </w:tcPr>
          <w:p w14:paraId="0762BAE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36" w:type="dxa"/>
            <w:shd w:val="clear" w:color="auto" w:fill="auto"/>
          </w:tcPr>
          <w:p w14:paraId="71AA0A4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235A6E57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F47B9F9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B67267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4FB74E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7C37F5A9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(27,2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C29D2" w:rsidRPr="00345D95" w14:paraId="23635F06" w14:textId="77777777" w:rsidTr="00F03AEB">
        <w:tc>
          <w:tcPr>
            <w:tcW w:w="3150" w:type="dxa"/>
            <w:shd w:val="clear" w:color="auto" w:fill="auto"/>
          </w:tcPr>
          <w:p w14:paraId="4C4636EA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0" w:type="dxa"/>
            <w:shd w:val="clear" w:color="auto" w:fill="auto"/>
          </w:tcPr>
          <w:p w14:paraId="3CB5836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36" w:type="dxa"/>
            <w:shd w:val="clear" w:color="auto" w:fill="auto"/>
          </w:tcPr>
          <w:p w14:paraId="1A7DE7F3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shd w:val="clear" w:color="auto" w:fill="auto"/>
          </w:tcPr>
          <w:p w14:paraId="6B38023B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EBA9109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65AECF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42CD99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14:paraId="72D6540D" w14:textId="77777777" w:rsidR="009C29D2" w:rsidRPr="00750182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708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C29D2" w:rsidRPr="00345D95" w14:paraId="1F03FF8B" w14:textId="77777777" w:rsidTr="00F03AEB">
        <w:tc>
          <w:tcPr>
            <w:tcW w:w="3150" w:type="dxa"/>
            <w:shd w:val="clear" w:color="auto" w:fill="auto"/>
          </w:tcPr>
          <w:p w14:paraId="36413D06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7FCEF2D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(104,212)</w:t>
            </w:r>
          </w:p>
        </w:tc>
        <w:tc>
          <w:tcPr>
            <w:tcW w:w="236" w:type="dxa"/>
            <w:shd w:val="clear" w:color="auto" w:fill="auto"/>
          </w:tcPr>
          <w:p w14:paraId="4146C58C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5315628D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2,061</w:t>
            </w:r>
          </w:p>
        </w:tc>
        <w:tc>
          <w:tcPr>
            <w:tcW w:w="242" w:type="dxa"/>
            <w:shd w:val="clear" w:color="auto" w:fill="auto"/>
          </w:tcPr>
          <w:p w14:paraId="76729B2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62E03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0FE7A7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6E53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(102,1</w:t>
            </w:r>
            <w:r w:rsidRPr="00750182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C29D2" w:rsidRPr="00345D95" w14:paraId="24C06D54" w14:textId="77777777" w:rsidTr="00F03AEB">
        <w:tc>
          <w:tcPr>
            <w:tcW w:w="3150" w:type="dxa"/>
            <w:shd w:val="clear" w:color="auto" w:fill="auto"/>
          </w:tcPr>
          <w:p w14:paraId="776F3070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23AA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(1,013,993)</w:t>
            </w:r>
          </w:p>
        </w:tc>
        <w:tc>
          <w:tcPr>
            <w:tcW w:w="236" w:type="dxa"/>
            <w:shd w:val="clear" w:color="auto" w:fill="auto"/>
          </w:tcPr>
          <w:p w14:paraId="0DB25179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C5937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2,061</w:t>
            </w:r>
          </w:p>
        </w:tc>
        <w:tc>
          <w:tcPr>
            <w:tcW w:w="242" w:type="dxa"/>
            <w:shd w:val="clear" w:color="auto" w:fill="auto"/>
          </w:tcPr>
          <w:p w14:paraId="622746AE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F67C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CD7D6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0F47F" w14:textId="77777777" w:rsidR="009C29D2" w:rsidRPr="00750182" w:rsidRDefault="009C29D2" w:rsidP="009C29D2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,012,</w:t>
            </w: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9C29D2" w:rsidRPr="00345D95" w14:paraId="09D6AA3F" w14:textId="77777777" w:rsidTr="00A334DB">
        <w:trPr>
          <w:trHeight w:val="485"/>
        </w:trPr>
        <w:tc>
          <w:tcPr>
            <w:tcW w:w="3150" w:type="dxa"/>
            <w:shd w:val="clear" w:color="auto" w:fill="auto"/>
          </w:tcPr>
          <w:p w14:paraId="052EE40B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</w:tcPr>
          <w:p w14:paraId="72EF3A22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9616C5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</w:tcPr>
          <w:p w14:paraId="3EF47D7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47E791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2F8B4BC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3A656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D517A8A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9C29D2" w:rsidRPr="00345D95" w14:paraId="0E5F1C7F" w14:textId="77777777" w:rsidTr="00F03AEB">
        <w:tc>
          <w:tcPr>
            <w:tcW w:w="3150" w:type="dxa"/>
            <w:shd w:val="clear" w:color="auto" w:fill="auto"/>
          </w:tcPr>
          <w:p w14:paraId="0B4DE983" w14:textId="77777777" w:rsidR="009C29D2" w:rsidRPr="00345D95" w:rsidRDefault="009C29D2" w:rsidP="009C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14:paraId="47040A06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(429,298)</w:t>
            </w:r>
          </w:p>
        </w:tc>
        <w:tc>
          <w:tcPr>
            <w:tcW w:w="236" w:type="dxa"/>
            <w:shd w:val="clear" w:color="auto" w:fill="auto"/>
          </w:tcPr>
          <w:p w14:paraId="0101744E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  <w:shd w:val="clear" w:color="auto" w:fill="auto"/>
          </w:tcPr>
          <w:p w14:paraId="2FD78BE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7B20211F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AA38AAD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2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(899)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0BDA01" w14:textId="77777777" w:rsidR="009C29D2" w:rsidRPr="00345D95" w:rsidRDefault="009C29D2" w:rsidP="009C29D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4B712F5" w14:textId="77777777" w:rsidR="009C29D2" w:rsidRPr="00750182" w:rsidRDefault="009C29D2" w:rsidP="009C29D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50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(435,895)</w:t>
            </w:r>
          </w:p>
        </w:tc>
      </w:tr>
    </w:tbl>
    <w:p w14:paraId="71D4DF4B" w14:textId="77777777" w:rsidR="00A25963" w:rsidRPr="00345D95" w:rsidRDefault="00A25963" w:rsidP="00A25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0E873211" w14:textId="77777777" w:rsidR="00A25963" w:rsidRDefault="00A25963" w:rsidP="00A334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ข้อสมมติหลักของผู้บริหารเกี่ยวกับการเติบโตของรายได้และการเพิ่มขึ้นของกำไรจากการดำเนินงานของกลุ่มบริษัท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บริษัทรับรู้ขาดทุนทางภาษีเป็นสินทรัพย์ภาษีเงินได้รอการตัดบัญชี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การประมาณการดังกล่าวและข้อสมมติหลักที่ส่งผลต่อมูลค่าของสินทรัพย์ภาษีเงินได้รอการตัดบัญชี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อย่างไรก็ตาม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มีความเป็นไปได้ว่าภาษีเงินได้รอการตัดบัญชีจากผลขาดทุนทางภาษียกมาทั้งหมด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หรือบางส่วนอาจหมดอายุและไม่ได้นำมาใช้ประโยชน์ในท้ายที่สุด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โดยเฉพาะอย่างยิ่งหากแผนธุรกิจของกลุ่มบริษัทไม่ประสบความสำเร็จ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ซึ่งอาจก่อให้เกิดค่าใช้จ่ายเพิ่มขึ้นในงวดจากการหมดอายุของผลขาดทุนทางภาษีดังกล่าวอย่างมีสาระสำคัญและอาจกระทบต่อผลการดำเนินงานของกลุ่มบริษัทอย่างมีสาระสำคัญได้</w:t>
      </w:r>
      <w:r w:rsidR="00A334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</w:t>
      </w:r>
      <w:r w:rsidR="00A334D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อย่างเป็นสาระสำคัญจากที่ได้ประมาณไว้โดยผู้บริหารของกลุ่มบริษัท</w:t>
      </w:r>
      <w:r w:rsidR="00A334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ทั้งนี้ขาดทุนทางภาษีจะสิ้นอายุในปี</w:t>
      </w:r>
      <w:r w:rsidR="00A334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334DB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="00A334D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A334D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ถึง</w:t>
      </w:r>
      <w:r w:rsidR="00A334D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A334DB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3B8C9095" w14:textId="15480BF3" w:rsidR="0092617E" w:rsidRDefault="0092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A938923" w14:textId="4C955581" w:rsidR="00D53523" w:rsidRPr="009343CC" w:rsidRDefault="00E2080C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D71F54">
        <w:rPr>
          <w:rFonts w:ascii="Angsana New" w:hAnsi="Angsana New"/>
          <w:b/>
          <w:bCs/>
          <w:sz w:val="30"/>
          <w:szCs w:val="30"/>
        </w:rPr>
        <w:t>1</w:t>
      </w:r>
      <w:r w:rsidR="00AC7DC7" w:rsidRPr="00D71F54">
        <w:rPr>
          <w:rFonts w:ascii="Angsana New" w:hAnsi="Angsana New"/>
          <w:b/>
          <w:bCs/>
          <w:sz w:val="30"/>
          <w:szCs w:val="30"/>
        </w:rPr>
        <w:t>2</w:t>
      </w:r>
      <w:r w:rsidR="00475D96" w:rsidRPr="00D71F54">
        <w:rPr>
          <w:rFonts w:ascii="Angsana New" w:hAnsi="Angsana New"/>
          <w:b/>
          <w:bCs/>
          <w:sz w:val="30"/>
          <w:szCs w:val="30"/>
        </w:rPr>
        <w:tab/>
      </w:r>
      <w:r w:rsidR="00A8782A" w:rsidRPr="00D71F5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9C29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E18A69A" w14:textId="77777777" w:rsidR="00F068CC" w:rsidRPr="0055217A" w:rsidRDefault="00F068CC" w:rsidP="00475D9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55217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2BC1C17" w14:textId="77777777" w:rsidR="00F068CC" w:rsidRPr="009C29D2" w:rsidRDefault="00F068CC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758E7665" w14:textId="77777777" w:rsidR="001C2C51" w:rsidRPr="00345D95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560EAF0" w14:textId="7116D665" w:rsidR="00D71F54" w:rsidRDefault="00D7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114"/>
        <w:gridCol w:w="270"/>
        <w:gridCol w:w="1080"/>
        <w:gridCol w:w="270"/>
        <w:gridCol w:w="1080"/>
        <w:gridCol w:w="270"/>
        <w:gridCol w:w="1080"/>
      </w:tblGrid>
      <w:tr w:rsidR="00292CE3" w:rsidRPr="00C46A09" w14:paraId="333C273F" w14:textId="77777777" w:rsidTr="00D71F5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E6166E5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39B52EB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747" w:type="dxa"/>
            <w:gridSpan w:val="9"/>
            <w:vAlign w:val="bottom"/>
          </w:tcPr>
          <w:p w14:paraId="76CD0B6C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2CE3" w:rsidRPr="00C46A09" w14:paraId="01832F28" w14:textId="77777777" w:rsidTr="00D71F5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5BA5CDA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7988DD2D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99FA37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820D4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5E97D2E9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2CE3" w:rsidRPr="00C46A09" w14:paraId="74738F82" w14:textId="77777777" w:rsidTr="00D71F5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0B4C456" w14:textId="77777777" w:rsidR="00292CE3" w:rsidRPr="00292CE3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92C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1DCD09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3A07EF" w14:textId="53D28205" w:rsidR="00292CE3" w:rsidRPr="00292CE3" w:rsidRDefault="00292CE3" w:rsidP="002957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</w:t>
            </w: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ยุติธรรมผ่านกำไรขาดทุน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104F0EE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3FC6F4B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4657E1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F205CC3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9355F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56D11C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A0DED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99286E6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78A3372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E45A4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693D86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6A19B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368773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06D4E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214BA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5F0014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92FF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2CE3" w:rsidRPr="00C46A09" w14:paraId="0B737F4D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0555F26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62FDE17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14:paraId="6567F56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3ED44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56269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2CE3" w:rsidRPr="00C46A09" w14:paraId="4FD4393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68E75462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9D2246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3895C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6853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0DF2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E9FA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0CA5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A70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68FB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3CB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08ED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C46A09" w14:paraId="6DD8E327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BA33FBB" w14:textId="77777777" w:rsidR="00292CE3" w:rsidRPr="00292CE3" w:rsidRDefault="00292CE3" w:rsidP="00D71F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0D0B97B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6887A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85DE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A6E05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AA97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545E9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DA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37F2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3040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DF47C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6D1E2A" w14:paraId="33BA996A" w14:textId="77777777" w:rsidTr="00D71F54">
        <w:trPr>
          <w:trHeight w:val="281"/>
        </w:trPr>
        <w:tc>
          <w:tcPr>
            <w:tcW w:w="2610" w:type="dxa"/>
            <w:shd w:val="clear" w:color="auto" w:fill="auto"/>
          </w:tcPr>
          <w:p w14:paraId="348F5285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95D7BD3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26440BF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>197,789</w:t>
            </w:r>
          </w:p>
        </w:tc>
        <w:tc>
          <w:tcPr>
            <w:tcW w:w="236" w:type="dxa"/>
          </w:tcPr>
          <w:p w14:paraId="2B1492D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52F9F5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55,531</w:t>
            </w:r>
          </w:p>
        </w:tc>
        <w:tc>
          <w:tcPr>
            <w:tcW w:w="270" w:type="dxa"/>
          </w:tcPr>
          <w:p w14:paraId="3D4C0565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77C1EB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7202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78379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>142,258</w:t>
            </w:r>
          </w:p>
        </w:tc>
        <w:tc>
          <w:tcPr>
            <w:tcW w:w="270" w:type="dxa"/>
          </w:tcPr>
          <w:p w14:paraId="00F9EFD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26C8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>197,789</w:t>
            </w:r>
          </w:p>
        </w:tc>
      </w:tr>
      <w:tr w:rsidR="00292CE3" w:rsidRPr="006D1E2A" w14:paraId="5513FC0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89C4E17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3F6C8AA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0F2282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ABB97B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77ED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B0D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BF7B1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E302D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F1D7B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EE4660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30EAD1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2CE3" w:rsidRPr="006D1E2A" w14:paraId="36AB54A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7AB7EE0E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D348FA9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783AE8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>650,040</w:t>
            </w:r>
          </w:p>
        </w:tc>
        <w:tc>
          <w:tcPr>
            <w:tcW w:w="236" w:type="dxa"/>
          </w:tcPr>
          <w:p w14:paraId="7378C180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A448E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EAF00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C530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>650,040</w:t>
            </w:r>
          </w:p>
        </w:tc>
        <w:tc>
          <w:tcPr>
            <w:tcW w:w="270" w:type="dxa"/>
          </w:tcPr>
          <w:p w14:paraId="4E6B724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B7273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24DC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F181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>650,040</w:t>
            </w:r>
          </w:p>
        </w:tc>
      </w:tr>
      <w:tr w:rsidR="00292CE3" w:rsidRPr="00C46A09" w14:paraId="3480C94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65DAD2D8" w14:textId="77777777" w:rsidR="00292CE3" w:rsidRPr="00292CE3" w:rsidRDefault="00292CE3" w:rsidP="00D71F54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6D79C5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4557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847,829</w:t>
            </w:r>
          </w:p>
        </w:tc>
        <w:tc>
          <w:tcPr>
            <w:tcW w:w="236" w:type="dxa"/>
          </w:tcPr>
          <w:p w14:paraId="1DA0B7F7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BE358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7673C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04CA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A678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3A33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8DC09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DE61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C46A09" w14:paraId="0FA56F2C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4BB5DF10" w14:textId="77777777" w:rsidR="00292CE3" w:rsidRPr="00C46A09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1B3B4CD8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CFFC0C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A926E21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E979C71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959543A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300D8E3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28D4F9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2320BA5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4F5ABF4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FD2A8E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</w:tbl>
    <w:p w14:paraId="7CB3FEDF" w14:textId="77777777" w:rsidR="00D71F54" w:rsidRDefault="00D71F54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D71F54" w:rsidSect="0070222B">
          <w:headerReference w:type="default" r:id="rId15"/>
          <w:footerReference w:type="even" r:id="rId16"/>
          <w:footerReference w:type="default" r:id="rId17"/>
          <w:footerReference w:type="first" r:id="rId18"/>
          <w:pgSz w:w="11909" w:h="16834" w:code="9"/>
          <w:pgMar w:top="691" w:right="1019" w:bottom="576" w:left="1152" w:header="720" w:footer="720" w:gutter="0"/>
          <w:paperSrc w:first="7" w:other="7"/>
          <w:cols w:space="720"/>
          <w:titlePg/>
          <w:docGrid w:linePitch="360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D71F54" w:rsidRPr="00C46A09" w14:paraId="5B4EBB02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78089A9" w14:textId="77777777" w:rsidR="00D71F54" w:rsidRPr="00D71F54" w:rsidRDefault="00D71F54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792DF1A2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29BBA80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1F54" w:rsidRPr="00C46A09" w14:paraId="656FF165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66914F7" w14:textId="77777777" w:rsidR="00D71F54" w:rsidRPr="00D71F54" w:rsidRDefault="00D71F54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38562E62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D3E39BF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73A2D8D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F259E8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71F54" w:rsidRPr="00C46A09" w14:paraId="66D94150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28CA0E9" w14:textId="77777777" w:rsidR="00D71F54" w:rsidRPr="00D71F54" w:rsidRDefault="00D71F54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B6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6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6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B6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3805CFBB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FEFE8B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E77EA85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96CC9DC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71F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8B2B8" w14:textId="77777777" w:rsidR="00D71F54" w:rsidRPr="00D71F54" w:rsidRDefault="00D71F54" w:rsidP="00D71F5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3D26B9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5032DA5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5FAF3C1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71F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1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765E8B0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B9C7CE9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71F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1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D70A960" w14:textId="77777777" w:rsidR="00D71F54" w:rsidRPr="00D71F54" w:rsidRDefault="00D71F54" w:rsidP="00D71F5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61E7A3A" w14:textId="77777777" w:rsidR="00D71F54" w:rsidRPr="00D71F54" w:rsidRDefault="00D71F54" w:rsidP="00D71F5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71F54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4A43DF4F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8DAA42E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71F54" w:rsidRPr="00C46A09" w14:paraId="6395EFF1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7AB9AA4" w14:textId="77777777" w:rsidR="00D71F54" w:rsidRPr="00D71F54" w:rsidRDefault="00D71F54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4D5853BA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090F1B8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1F54" w:rsidRPr="00C46A09" w14:paraId="610BA4CF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0A22D110" w14:textId="77777777" w:rsidR="00D71F54" w:rsidRPr="00D71F54" w:rsidRDefault="00D71F54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71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4BB047D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A819A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ED31B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9A65E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44DA0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46D7A2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4708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8CD723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261E1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5E853E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2A90A2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FB936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51EC1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DB384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4EF7F8B6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16BE73F1" w14:textId="77777777" w:rsidR="00D71F54" w:rsidRPr="00D71F54" w:rsidRDefault="00D71F54" w:rsidP="00D71F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37296C1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0E386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70D3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E3584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BEF024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0F7D2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1267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6DB99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84B6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CE41D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BFA09A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C811E32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702D85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8F1A7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3D95070D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1A0D4D04" w14:textId="77777777" w:rsidR="00D71F54" w:rsidRPr="00D71F54" w:rsidRDefault="00D71F54" w:rsidP="00A269E0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0B503F57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9A9884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197,789</w:t>
            </w:r>
          </w:p>
        </w:tc>
        <w:tc>
          <w:tcPr>
            <w:tcW w:w="236" w:type="dxa"/>
          </w:tcPr>
          <w:p w14:paraId="65D9C45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4EF76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761F87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A47AA6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197,789</w:t>
            </w:r>
          </w:p>
        </w:tc>
        <w:tc>
          <w:tcPr>
            <w:tcW w:w="236" w:type="dxa"/>
          </w:tcPr>
          <w:p w14:paraId="2D020EC5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FD5496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55,531</w:t>
            </w:r>
          </w:p>
        </w:tc>
        <w:tc>
          <w:tcPr>
            <w:tcW w:w="236" w:type="dxa"/>
          </w:tcPr>
          <w:p w14:paraId="0BA2E11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A2576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008DD2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4D84F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142,258</w:t>
            </w:r>
          </w:p>
        </w:tc>
        <w:tc>
          <w:tcPr>
            <w:tcW w:w="236" w:type="dxa"/>
          </w:tcPr>
          <w:p w14:paraId="59F3A444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F1B40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197,789</w:t>
            </w:r>
          </w:p>
        </w:tc>
      </w:tr>
      <w:tr w:rsidR="00D71F54" w:rsidRPr="00C46A09" w14:paraId="78542EF9" w14:textId="77777777" w:rsidTr="00D71F54">
        <w:trPr>
          <w:trHeight w:val="281"/>
        </w:trPr>
        <w:tc>
          <w:tcPr>
            <w:tcW w:w="4050" w:type="dxa"/>
            <w:shd w:val="clear" w:color="auto" w:fill="auto"/>
          </w:tcPr>
          <w:p w14:paraId="193C5DB5" w14:textId="77777777" w:rsidR="00D71F54" w:rsidRPr="00D71F54" w:rsidRDefault="00D71F54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720" w:type="dxa"/>
          </w:tcPr>
          <w:p w14:paraId="3BE3B661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D887F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E5220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57B784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2833B8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45501D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499C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FD419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AEC5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D9AA4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77755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59E18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DD63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A80554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3E5804C9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509B10C6" w14:textId="77777777" w:rsidR="00D71F54" w:rsidRPr="00D71F54" w:rsidRDefault="00D71F54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67DF61C1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B6238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650,040</w:t>
            </w:r>
          </w:p>
        </w:tc>
        <w:tc>
          <w:tcPr>
            <w:tcW w:w="236" w:type="dxa"/>
          </w:tcPr>
          <w:p w14:paraId="097E840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59CF0F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51272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31434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650,040</w:t>
            </w:r>
          </w:p>
        </w:tc>
        <w:tc>
          <w:tcPr>
            <w:tcW w:w="236" w:type="dxa"/>
          </w:tcPr>
          <w:p w14:paraId="41EFE16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A6F822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8A0C1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FDA83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650,040</w:t>
            </w:r>
          </w:p>
        </w:tc>
        <w:tc>
          <w:tcPr>
            <w:tcW w:w="236" w:type="dxa"/>
          </w:tcPr>
          <w:p w14:paraId="722C119C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AC8BA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75600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F0C8E6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650,040</w:t>
            </w:r>
          </w:p>
        </w:tc>
      </w:tr>
      <w:tr w:rsidR="00D71F54" w:rsidRPr="00C46A09" w14:paraId="0052975A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51BC55B4" w14:textId="77777777" w:rsidR="00D71F54" w:rsidRPr="00D71F54" w:rsidRDefault="00D71F54" w:rsidP="00D71F54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130CD8E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4AA166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847,829</w:t>
            </w:r>
          </w:p>
        </w:tc>
        <w:tc>
          <w:tcPr>
            <w:tcW w:w="236" w:type="dxa"/>
          </w:tcPr>
          <w:p w14:paraId="321E6D3E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1BD4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D78A96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C7A02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847,829</w:t>
            </w:r>
          </w:p>
        </w:tc>
        <w:tc>
          <w:tcPr>
            <w:tcW w:w="236" w:type="dxa"/>
          </w:tcPr>
          <w:p w14:paraId="4411463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BF7B4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84D3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E6562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4BC1D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316E1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A369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EDE40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043F4DED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7B84F5E3" w14:textId="77777777" w:rsidR="00D71F54" w:rsidRPr="00D71F54" w:rsidRDefault="00D71F54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36DA0D63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4063D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3C10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5519FD4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6D8A3D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05D3AA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0C3A2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7DEDF3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1E63C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E6EE1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79FB3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C65F3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40460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CB7473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1C035084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0B9D3107" w14:textId="77777777" w:rsidR="00D71F54" w:rsidRPr="00D71F54" w:rsidRDefault="00D71F54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71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86E884D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6FB2A3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4E7B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D927E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DD7289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87FB78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B0940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2ABBA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6E1F4E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B3D62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BF981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0F8116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7FDC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30DFB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5D707E9E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4634940C" w14:textId="77777777" w:rsidR="00D71F54" w:rsidRPr="00D71F54" w:rsidRDefault="00D71F54" w:rsidP="00D71F5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20" w:type="dxa"/>
          </w:tcPr>
          <w:p w14:paraId="6A205DC2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B9CDAA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13EC1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542504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36" w:type="dxa"/>
            <w:shd w:val="clear" w:color="auto" w:fill="auto"/>
          </w:tcPr>
          <w:p w14:paraId="2B1CBFF4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8FCC1A5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36" w:type="dxa"/>
          </w:tcPr>
          <w:p w14:paraId="639D8DC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556B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ECD6F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FFA0D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C938A9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8F70D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27,035</w:t>
            </w:r>
          </w:p>
        </w:tc>
        <w:tc>
          <w:tcPr>
            <w:tcW w:w="236" w:type="dxa"/>
          </w:tcPr>
          <w:p w14:paraId="36E943A5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D4F2B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>27,035</w:t>
            </w:r>
          </w:p>
        </w:tc>
      </w:tr>
    </w:tbl>
    <w:p w14:paraId="32D74639" w14:textId="77777777" w:rsidR="00D71F54" w:rsidRDefault="00D71F54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202FB93" w14:textId="77777777" w:rsidR="00D71F54" w:rsidRDefault="00D71F54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B30EDCD" w14:textId="07ADCFA1" w:rsidR="00D71F54" w:rsidRDefault="00D71F54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D71F54" w:rsidSect="00D71F54">
          <w:pgSz w:w="16834" w:h="11909" w:orient="landscape" w:code="9"/>
          <w:pgMar w:top="1152" w:right="691" w:bottom="1019" w:left="576" w:header="720" w:footer="720" w:gutter="0"/>
          <w:paperSrc w:first="7" w:other="7"/>
          <w:cols w:space="720"/>
          <w:titlePg/>
          <w:docGrid w:linePitch="360"/>
        </w:sect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530"/>
      </w:tblGrid>
      <w:tr w:rsidR="00EA4F36" w:rsidRPr="00475D96" w14:paraId="03FE166E" w14:textId="77777777" w:rsidTr="00AD1E18">
        <w:trPr>
          <w:cantSplit/>
          <w:tblHeader/>
        </w:trPr>
        <w:tc>
          <w:tcPr>
            <w:tcW w:w="5760" w:type="dxa"/>
            <w:vAlign w:val="bottom"/>
            <w:hideMark/>
          </w:tcPr>
          <w:p w14:paraId="48CFF7E7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6D662DF6" w14:textId="77777777" w:rsidR="00EA4F36" w:rsidRPr="00475D96" w:rsidRDefault="00EA4F36" w:rsidP="00AD1E1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งบการเงินรวม/</w:t>
            </w:r>
            <w:r w:rsidRPr="00475D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A4F36" w:rsidRPr="00475D96" w14:paraId="22EA21EB" w14:textId="77777777" w:rsidTr="00AD1E18">
        <w:trPr>
          <w:cantSplit/>
          <w:tblHeader/>
        </w:trPr>
        <w:tc>
          <w:tcPr>
            <w:tcW w:w="5760" w:type="dxa"/>
            <w:hideMark/>
          </w:tcPr>
          <w:p w14:paraId="45AF2857" w14:textId="77777777" w:rsidR="00EA4F36" w:rsidRPr="00475D96" w:rsidRDefault="00EA4F36" w:rsidP="00AD1E18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6BAB7C27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C6C93F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14:paraId="61235113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4F36" w:rsidRPr="00475D96" w14:paraId="24275410" w14:textId="77777777" w:rsidTr="00AD1E18">
        <w:trPr>
          <w:cantSplit/>
          <w:tblHeader/>
        </w:trPr>
        <w:tc>
          <w:tcPr>
            <w:tcW w:w="5760" w:type="dxa"/>
            <w:hideMark/>
          </w:tcPr>
          <w:p w14:paraId="0B23E9F3" w14:textId="77777777" w:rsidR="00EA4F36" w:rsidRPr="00475D96" w:rsidRDefault="00EA4F36" w:rsidP="00AD1E1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D2BDE1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B6031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3B361097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EA4F36" w:rsidRPr="00475D96" w14:paraId="4245EA6C" w14:textId="77777777" w:rsidTr="00AD1E18">
        <w:trPr>
          <w:cantSplit/>
          <w:tblHeader/>
        </w:trPr>
        <w:tc>
          <w:tcPr>
            <w:tcW w:w="5760" w:type="dxa"/>
          </w:tcPr>
          <w:p w14:paraId="13D0B02C" w14:textId="77777777" w:rsidR="00EA4F36" w:rsidRPr="00475D96" w:rsidRDefault="00EA4F36" w:rsidP="00AD1E1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80350F7" w14:textId="77777777" w:rsidR="00EA4F36" w:rsidRPr="00475D96" w:rsidRDefault="00EA4F36" w:rsidP="00AD1E1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F36" w:rsidRPr="00475D96" w14:paraId="48BC652C" w14:textId="77777777" w:rsidTr="00AD1E18">
        <w:trPr>
          <w:cantSplit/>
        </w:trPr>
        <w:tc>
          <w:tcPr>
            <w:tcW w:w="5760" w:type="dxa"/>
          </w:tcPr>
          <w:p w14:paraId="7CC27A18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4BD2EE3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9ABCA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104F3A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42F4FFFD" w14:textId="77777777" w:rsidTr="00AD1E18">
        <w:trPr>
          <w:cantSplit/>
        </w:trPr>
        <w:tc>
          <w:tcPr>
            <w:tcW w:w="5760" w:type="dxa"/>
          </w:tcPr>
          <w:p w14:paraId="7E82219F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6150CC64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  <w:tc>
          <w:tcPr>
            <w:tcW w:w="270" w:type="dxa"/>
          </w:tcPr>
          <w:p w14:paraId="73BE0D7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167E3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39D6B5D5" w14:textId="77777777" w:rsidTr="00AD1E18">
        <w:trPr>
          <w:cantSplit/>
        </w:trPr>
        <w:tc>
          <w:tcPr>
            <w:tcW w:w="5760" w:type="dxa"/>
          </w:tcPr>
          <w:p w14:paraId="4C0D57FD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14:paraId="36F55EE6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  52,623</w:t>
            </w:r>
          </w:p>
        </w:tc>
        <w:tc>
          <w:tcPr>
            <w:tcW w:w="270" w:type="dxa"/>
          </w:tcPr>
          <w:p w14:paraId="7E467D29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3C8567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52,623</w:t>
            </w:r>
          </w:p>
        </w:tc>
      </w:tr>
    </w:tbl>
    <w:p w14:paraId="7D0A7821" w14:textId="77777777" w:rsidR="00EA4F36" w:rsidRPr="00475D96" w:rsidRDefault="00EA4F36" w:rsidP="00EA4F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09"/>
        <w:gridCol w:w="1451"/>
        <w:gridCol w:w="180"/>
        <w:gridCol w:w="1530"/>
        <w:gridCol w:w="270"/>
        <w:gridCol w:w="1530"/>
      </w:tblGrid>
      <w:tr w:rsidR="00EA4F36" w:rsidRPr="00475D96" w14:paraId="135B14D4" w14:textId="77777777" w:rsidTr="00AD1E18">
        <w:trPr>
          <w:cantSplit/>
        </w:trPr>
        <w:tc>
          <w:tcPr>
            <w:tcW w:w="4309" w:type="dxa"/>
          </w:tcPr>
          <w:p w14:paraId="15AF7C55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0841838D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4"/>
          </w:tcPr>
          <w:p w14:paraId="54607450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A4F36" w:rsidRPr="00475D96" w14:paraId="702222E5" w14:textId="77777777" w:rsidTr="00AD1E18">
        <w:trPr>
          <w:cantSplit/>
        </w:trPr>
        <w:tc>
          <w:tcPr>
            <w:tcW w:w="4309" w:type="dxa"/>
          </w:tcPr>
          <w:p w14:paraId="283AD4D8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74043569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820044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512C1B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3160E3B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2CC22E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4F36" w:rsidRPr="00475D96" w14:paraId="036C1FD9" w14:textId="77777777" w:rsidTr="00AD1E18">
        <w:trPr>
          <w:cantSplit/>
        </w:trPr>
        <w:tc>
          <w:tcPr>
            <w:tcW w:w="4309" w:type="dxa"/>
          </w:tcPr>
          <w:p w14:paraId="68A19044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19288242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219D3A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87D0F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2A3C8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9208E5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5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A4F36" w:rsidRPr="00475D96" w14:paraId="79A7EC53" w14:textId="77777777" w:rsidTr="00AD1E18">
        <w:trPr>
          <w:cantSplit/>
        </w:trPr>
        <w:tc>
          <w:tcPr>
            <w:tcW w:w="4309" w:type="dxa"/>
          </w:tcPr>
          <w:p w14:paraId="660E7576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53BD217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4"/>
          </w:tcPr>
          <w:p w14:paraId="19B96D6F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F36" w:rsidRPr="00475D96" w14:paraId="08E26135" w14:textId="77777777" w:rsidTr="00AD1E18">
        <w:trPr>
          <w:cantSplit/>
        </w:trPr>
        <w:tc>
          <w:tcPr>
            <w:tcW w:w="4309" w:type="dxa"/>
          </w:tcPr>
          <w:p w14:paraId="5FFAF3D1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51" w:type="dxa"/>
          </w:tcPr>
          <w:p w14:paraId="39687C9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8029E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D58C7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9A3FF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95120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6027CC55" w14:textId="77777777" w:rsidTr="00AD1E18">
        <w:trPr>
          <w:cantSplit/>
        </w:trPr>
        <w:tc>
          <w:tcPr>
            <w:tcW w:w="5760" w:type="dxa"/>
            <w:gridSpan w:val="2"/>
          </w:tcPr>
          <w:p w14:paraId="6FB7D19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</w:tcPr>
          <w:p w14:paraId="79F1906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3DE94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409B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5A3ECB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4B44C34F" w14:textId="77777777" w:rsidTr="00AD1E18">
        <w:trPr>
          <w:cantSplit/>
        </w:trPr>
        <w:tc>
          <w:tcPr>
            <w:tcW w:w="4309" w:type="dxa"/>
          </w:tcPr>
          <w:p w14:paraId="71D6C9DE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51" w:type="dxa"/>
          </w:tcPr>
          <w:p w14:paraId="580B468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9E87A2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C627B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53EE9DD3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299BA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>27,175</w:t>
            </w:r>
          </w:p>
        </w:tc>
      </w:tr>
    </w:tbl>
    <w:p w14:paraId="071EEF53" w14:textId="77777777" w:rsidR="00EA4F36" w:rsidRDefault="00EA4F36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A39C185" w14:textId="1A995357" w:rsidR="00A63DE5" w:rsidRDefault="00A63DE5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>
        <w:rPr>
          <w:rFonts w:ascii="Angsana New" w:hAnsi="Angsana New" w:cs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มูลค่ายุติธรรมของเงินลงทุนดังกล่าว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  <w:t xml:space="preserve">ถูกจัดลำดับชั้นเป็นระดับ 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  <w:t>สภาพคล่อง ณ วันที่วัดมูลค่า ซึ่งกลุ่มบริษัทสามารถเข้าถึงตลาดนั้น ณ วันที่วัดมูลค่า</w:t>
      </w:r>
    </w:p>
    <w:p w14:paraId="14C202E8" w14:textId="4AA10AE6" w:rsidR="005576BC" w:rsidRDefault="005576BC" w:rsidP="00A63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3E73734C" w14:textId="73234981" w:rsidR="00712D31" w:rsidRDefault="003211BA" w:rsidP="003211BA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211BA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เงินลงทุนชั่วคราวเป็นเงินลงทุนในกองทุนรวมตราสารหนี้ มูลค่ายุติธรรมของเงินลงทุนดังกล่าวถูกจัดลำดับชั้นเป็นระดับที่ 2 ของลำดับชั้นมูลค่ายุติธรรม เนื่องจากมูลค่ายุติธรรมของเงินลงทุนดังกล่าวเป็นข้อมูลอื่นที่สังเกตได้โดยตรงสำหรับเงินลงทุนนั้นนอกเหนือจากราคาเสนอซื้อขาย</w:t>
      </w:r>
    </w:p>
    <w:p w14:paraId="4E904A1C" w14:textId="77777777" w:rsidR="003211BA" w:rsidRPr="009760DA" w:rsidRDefault="003211BA" w:rsidP="00A63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1F62DDC" w14:textId="52D86C57" w:rsidR="00A63DE5" w:rsidRDefault="00A63DE5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เงินกู้ยืมระยะยาวจากกิจการที่เกี่ยวข้องกันเป็นเงินกู้ยืมระยะยาวจาก</w:t>
      </w:r>
      <w:r>
        <w:rPr>
          <w:rFonts w:ascii="Angsana New" w:hAnsi="Angsana New"/>
          <w:sz w:val="30"/>
          <w:szCs w:val="30"/>
          <w:rtl/>
        </w:rPr>
        <w:t xml:space="preserve"> </w:t>
      </w:r>
      <w:r>
        <w:rPr>
          <w:rFonts w:ascii="Angsana New" w:hAnsi="Angsana New" w:cs="Angsana New"/>
          <w:sz w:val="30"/>
          <w:szCs w:val="30"/>
        </w:rPr>
        <w:t>Great Brands Limited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มูลค่ายุติธรรมของเงินกู้ยืม</w:t>
      </w:r>
      <w:r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ระยะยาวดังกล่าวถูกจัดลำดับชั้นเป็นระดับ </w:t>
      </w:r>
      <w:r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เนื่องจากมูลค่ายุติธรรมของเงินกู้ยืมระยะยาว</w:t>
      </w:r>
      <w:r>
        <w:rPr>
          <w:rFonts w:ascii="Angsana New" w:hAnsi="Angsana New" w:cs="Angsana New"/>
          <w:sz w:val="30"/>
          <w:szCs w:val="30"/>
          <w:cs/>
          <w:lang w:bidi="th-TH"/>
        </w:rPr>
        <w:t>ดังกล่าวเป็นข้อมูลสำหรับหนี้สินที่ไม่สามารถสังเกตได้</w:t>
      </w:r>
    </w:p>
    <w:p w14:paraId="53C122F7" w14:textId="22EC9FD5" w:rsidR="00EA4F36" w:rsidRDefault="00EA4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BF03E73" w14:textId="2163B396" w:rsidR="00FA042E" w:rsidRDefault="00CC0C68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C0C6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ผลขาดทุนจากการด้อยค่า</w:t>
      </w:r>
    </w:p>
    <w:p w14:paraId="08ED54BE" w14:textId="77777777" w:rsidR="00CC0C68" w:rsidRPr="00232E35" w:rsidRDefault="00CC0C68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5B5703" w14:textId="7CD4E7E3" w:rsidR="00FA042E" w:rsidRDefault="00FA042E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FA042E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FA042E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FA042E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A042E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042E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E403810" w14:textId="77777777" w:rsidR="00D47B4C" w:rsidRDefault="00D47B4C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236"/>
        <w:gridCol w:w="1474"/>
        <w:gridCol w:w="240"/>
        <w:gridCol w:w="1560"/>
        <w:gridCol w:w="236"/>
        <w:gridCol w:w="1474"/>
      </w:tblGrid>
      <w:tr w:rsidR="00A41612" w:rsidRPr="006F00E7" w14:paraId="0E15D621" w14:textId="77777777" w:rsidTr="001B4171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45993316" w14:textId="77777777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D4C7D4E" w14:textId="2A9FCBB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A6FEDB4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70" w:type="dxa"/>
            <w:gridSpan w:val="3"/>
            <w:vAlign w:val="bottom"/>
          </w:tcPr>
          <w:p w14:paraId="2E04ED71" w14:textId="374D380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1612" w:rsidRPr="006F00E7" w14:paraId="688BE119" w14:textId="77777777" w:rsidTr="00A41612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ACCBD9F" w14:textId="6B8A987A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7B9370BF" w14:textId="7AFCE176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5341FE18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5BDC034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7B834A6D" w14:textId="026906DD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40" w:type="dxa"/>
          </w:tcPr>
          <w:p w14:paraId="76CB38FF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D568326" w14:textId="2C3C74F1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0D66E9C2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40227837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056AAD6D" w14:textId="1238EF48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41612" w:rsidRPr="00FE61E4" w14:paraId="1D4E0A47" w14:textId="77777777" w:rsidTr="001B4171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9476641" w14:textId="77777777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  <w:vAlign w:val="bottom"/>
          </w:tcPr>
          <w:p w14:paraId="6443EFA9" w14:textId="5F984C4C" w:rsidR="00A41612" w:rsidRPr="00431D7E" w:rsidRDefault="00A41612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1D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61A" w:rsidRPr="00FE61E4" w14:paraId="774A5145" w14:textId="77777777" w:rsidTr="00A41612">
        <w:trPr>
          <w:trHeight w:val="20"/>
        </w:trPr>
        <w:tc>
          <w:tcPr>
            <w:tcW w:w="2520" w:type="dxa"/>
          </w:tcPr>
          <w:p w14:paraId="55ECFE23" w14:textId="77777777" w:rsidR="0049761A" w:rsidRPr="006F00E7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62827556"/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FDE7554" w14:textId="5C9268FC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518,578</w:t>
            </w:r>
          </w:p>
        </w:tc>
        <w:tc>
          <w:tcPr>
            <w:tcW w:w="236" w:type="dxa"/>
          </w:tcPr>
          <w:p w14:paraId="111301C2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1373696" w14:textId="739FAE8D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40" w:type="dxa"/>
          </w:tcPr>
          <w:p w14:paraId="5E35DA6D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0981CE" w14:textId="05321A3D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512,428</w:t>
            </w:r>
          </w:p>
        </w:tc>
        <w:tc>
          <w:tcPr>
            <w:tcW w:w="236" w:type="dxa"/>
          </w:tcPr>
          <w:p w14:paraId="6992FA61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69C5A8B" w14:textId="59C1D612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49761A" w:rsidRPr="00FE61E4" w14:paraId="60062761" w14:textId="77777777" w:rsidTr="00A41612">
        <w:trPr>
          <w:trHeight w:val="20"/>
        </w:trPr>
        <w:tc>
          <w:tcPr>
            <w:tcW w:w="2520" w:type="dxa"/>
          </w:tcPr>
          <w:p w14:paraId="791CCEE8" w14:textId="77777777" w:rsidR="0049761A" w:rsidRPr="006F00E7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613A8A72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27E85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BAC993F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7FD310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DD0EA1A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F9E30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F48104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61A" w:rsidRPr="00FE61E4" w14:paraId="15D142D3" w14:textId="77777777" w:rsidTr="00A41612">
        <w:trPr>
          <w:trHeight w:val="20"/>
        </w:trPr>
        <w:tc>
          <w:tcPr>
            <w:tcW w:w="2520" w:type="dxa"/>
          </w:tcPr>
          <w:p w14:paraId="6721A587" w14:textId="2A835C1F" w:rsidR="0049761A" w:rsidRPr="001D6990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0D81E76" w14:textId="079A85CF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6,889</w:t>
            </w:r>
          </w:p>
        </w:tc>
        <w:tc>
          <w:tcPr>
            <w:tcW w:w="236" w:type="dxa"/>
          </w:tcPr>
          <w:p w14:paraId="1A0AAB86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62FB3D" w14:textId="12966B13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40" w:type="dxa"/>
          </w:tcPr>
          <w:p w14:paraId="3E4D188B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EB36DFB" w14:textId="3BC4131D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6,889</w:t>
            </w:r>
          </w:p>
        </w:tc>
        <w:tc>
          <w:tcPr>
            <w:tcW w:w="236" w:type="dxa"/>
          </w:tcPr>
          <w:p w14:paraId="18EB5FF7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CD44B3" w14:textId="7C3E5A8F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</w:tr>
      <w:tr w:rsidR="0049761A" w:rsidRPr="00FE61E4" w14:paraId="284D53D3" w14:textId="77777777" w:rsidTr="00A41612">
        <w:trPr>
          <w:trHeight w:val="20"/>
        </w:trPr>
        <w:tc>
          <w:tcPr>
            <w:tcW w:w="2520" w:type="dxa"/>
          </w:tcPr>
          <w:p w14:paraId="14222819" w14:textId="2FAC3842" w:rsidR="0049761A" w:rsidRPr="001D6990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D690E43" w14:textId="3C3C51D1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36" w:type="dxa"/>
          </w:tcPr>
          <w:p w14:paraId="68401D97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EBC1260" w14:textId="3747DEB0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40" w:type="dxa"/>
          </w:tcPr>
          <w:p w14:paraId="1019FBFE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E4F05A" w14:textId="3A87B0C4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36" w:type="dxa"/>
          </w:tcPr>
          <w:p w14:paraId="6E01F2DC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BCED1A3" w14:textId="7F2520F9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49761A" w:rsidRPr="00FE61E4" w14:paraId="288F8A96" w14:textId="77777777" w:rsidTr="00A41612">
        <w:trPr>
          <w:trHeight w:val="20"/>
        </w:trPr>
        <w:tc>
          <w:tcPr>
            <w:tcW w:w="2520" w:type="dxa"/>
          </w:tcPr>
          <w:p w14:paraId="399597ED" w14:textId="7CF70D1F" w:rsidR="0049761A" w:rsidRPr="001D6990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D6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F22382" w14:textId="2EA50FAB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18,1</w:t>
            </w:r>
            <w:r w:rsidR="00F515F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37F23E5F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34F9EF9" w14:textId="355D15BC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10,333</w:t>
            </w:r>
          </w:p>
        </w:tc>
        <w:tc>
          <w:tcPr>
            <w:tcW w:w="240" w:type="dxa"/>
          </w:tcPr>
          <w:p w14:paraId="009295D8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28B3BB7" w14:textId="44507C81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18,14</w:t>
            </w:r>
            <w:r w:rsidR="00F515F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BC22E33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373479F" w14:textId="4E6EE891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sz w:val="30"/>
                <w:szCs w:val="30"/>
              </w:rPr>
              <w:t>10,333</w:t>
            </w:r>
          </w:p>
        </w:tc>
      </w:tr>
      <w:tr w:rsidR="0049761A" w:rsidRPr="00FE61E4" w14:paraId="12A1E463" w14:textId="77777777" w:rsidTr="00A41612">
        <w:trPr>
          <w:trHeight w:val="20"/>
        </w:trPr>
        <w:tc>
          <w:tcPr>
            <w:tcW w:w="2520" w:type="dxa"/>
          </w:tcPr>
          <w:p w14:paraId="25C45EA8" w14:textId="77777777" w:rsidR="0049761A" w:rsidRPr="006F00E7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970156A" w14:textId="58ED4511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544,0</w:t>
            </w:r>
            <w:r w:rsidR="00F51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3FEE245C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DF5C127" w14:textId="10371716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12,193</w:t>
            </w:r>
          </w:p>
        </w:tc>
        <w:tc>
          <w:tcPr>
            <w:tcW w:w="240" w:type="dxa"/>
          </w:tcPr>
          <w:p w14:paraId="47FFD168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C114D43" w14:textId="4EC8E44E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537,87</w:t>
            </w:r>
            <w:r w:rsidR="00F51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9D10924" w14:textId="77777777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3586EDD" w14:textId="0FDCE31D" w:rsidR="0049761A" w:rsidRPr="00831D38" w:rsidRDefault="0049761A" w:rsidP="0049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12,193</w:t>
            </w:r>
          </w:p>
        </w:tc>
      </w:tr>
      <w:bookmarkEnd w:id="3"/>
      <w:tr w:rsidR="00A41612" w:rsidRPr="00FE61E4" w14:paraId="0CA9A524" w14:textId="77777777" w:rsidTr="00A41612">
        <w:trPr>
          <w:trHeight w:val="20"/>
        </w:trPr>
        <w:tc>
          <w:tcPr>
            <w:tcW w:w="2520" w:type="dxa"/>
          </w:tcPr>
          <w:p w14:paraId="67C3641B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E45E36" w14:textId="77777777" w:rsidR="00A41612" w:rsidRPr="00431D7E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FF27DD" w14:textId="0BD800D2" w:rsidR="00A41612" w:rsidRPr="00431D7E" w:rsidRDefault="00A41612" w:rsidP="00431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7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31D7E" w:rsidRPr="00431D7E">
              <w:rPr>
                <w:rFonts w:asciiTheme="majorBidi" w:hAnsiTheme="majorBidi" w:cstheme="majorBidi"/>
                <w:sz w:val="30"/>
                <w:szCs w:val="30"/>
              </w:rPr>
              <w:t>2,193</w:t>
            </w:r>
            <w:r w:rsidRPr="00431D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533B54B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6BBEC606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0" w:type="dxa"/>
          </w:tcPr>
          <w:p w14:paraId="10BFD4D6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A54C493" w14:textId="77777777" w:rsidR="00A41612" w:rsidRPr="00431D7E" w:rsidRDefault="00A41612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060309" w14:textId="2A0265BF" w:rsidR="00A41612" w:rsidRPr="00431D7E" w:rsidRDefault="00A41612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7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31D7E" w:rsidRPr="00431D7E">
              <w:rPr>
                <w:rFonts w:asciiTheme="majorBidi" w:hAnsiTheme="majorBidi" w:cstheme="majorBidi"/>
                <w:sz w:val="30"/>
                <w:szCs w:val="30"/>
              </w:rPr>
              <w:t>2,193</w:t>
            </w:r>
            <w:r w:rsidRPr="00431D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8DF48A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4EB29A6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A41612" w:rsidRPr="00FE61E4" w14:paraId="6647C26F" w14:textId="77777777" w:rsidTr="00A41612">
        <w:trPr>
          <w:trHeight w:val="20"/>
        </w:trPr>
        <w:tc>
          <w:tcPr>
            <w:tcW w:w="2520" w:type="dxa"/>
          </w:tcPr>
          <w:p w14:paraId="633115C4" w14:textId="77777777" w:rsidR="00A41612" w:rsidRPr="00494EB8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4E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1CE92D" w14:textId="348F48E6" w:rsidR="00A41612" w:rsidRPr="00431D7E" w:rsidRDefault="00431D7E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  <w:r w:rsidR="00A41612" w:rsidRPr="00431D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D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F51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75E5EC6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</w:tcPr>
          <w:p w14:paraId="5A66AF37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0" w:type="dxa"/>
          </w:tcPr>
          <w:p w14:paraId="305CB04A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EE3E284" w14:textId="5F8E75C2" w:rsidR="00A41612" w:rsidRPr="00431D7E" w:rsidRDefault="00431D7E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525,67</w:t>
            </w:r>
            <w:r w:rsidR="00F51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BD96BD2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</w:tcPr>
          <w:p w14:paraId="1F0A395F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14:paraId="7E8A7E09" w14:textId="2A1F2A3B" w:rsidR="00EA4F36" w:rsidRDefault="00EA4F36"/>
    <w:p w14:paraId="08A3EB09" w14:textId="77777777" w:rsidR="00EA4F36" w:rsidRDefault="00EA4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9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1"/>
        <w:gridCol w:w="270"/>
        <w:gridCol w:w="1344"/>
      </w:tblGrid>
      <w:tr w:rsidR="00315870" w:rsidRPr="00D36B78" w14:paraId="0EF3DB18" w14:textId="77777777" w:rsidTr="00315870">
        <w:trPr>
          <w:tblHeader/>
        </w:trPr>
        <w:tc>
          <w:tcPr>
            <w:tcW w:w="3302" w:type="pct"/>
          </w:tcPr>
          <w:p w14:paraId="63716196" w14:textId="77777777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96F196" w14:textId="2EC4BA7F" w:rsidR="00315870" w:rsidRP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8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01" w:type="pct"/>
          </w:tcPr>
          <w:p w14:paraId="0CBB5250" w14:textId="77777777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8FFF4F7" w14:textId="1046F1EA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E65B054" w14:textId="77777777" w:rsidR="00315870" w:rsidRPr="003374B7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0702BC06" w14:textId="73065F2E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15870" w:rsidRPr="00D36B78" w14:paraId="61BC8773" w14:textId="77777777" w:rsidTr="00315870">
        <w:tc>
          <w:tcPr>
            <w:tcW w:w="3302" w:type="pct"/>
          </w:tcPr>
          <w:p w14:paraId="314A54C6" w14:textId="77777777" w:rsidR="00315870" w:rsidRPr="006F00E7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60B3832F" w14:textId="1F1193D6" w:rsidR="00315870" w:rsidRPr="00C37DFE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870" w:rsidRPr="00D36B78" w14:paraId="7F9BC9AB" w14:textId="77777777" w:rsidTr="00315870">
        <w:tc>
          <w:tcPr>
            <w:tcW w:w="3302" w:type="pct"/>
          </w:tcPr>
          <w:p w14:paraId="2D30012B" w14:textId="342E6AE9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01" w:type="pct"/>
          </w:tcPr>
          <w:p w14:paraId="50B9E50A" w14:textId="77777777" w:rsidR="00315870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6948E5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47" w:type="pct"/>
          </w:tcPr>
          <w:p w14:paraId="7C7DC281" w14:textId="77777777" w:rsidR="00315870" w:rsidRPr="00C37DFE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5870" w:rsidRPr="00D36B78" w14:paraId="268B6316" w14:textId="77777777" w:rsidTr="00315870">
        <w:tc>
          <w:tcPr>
            <w:tcW w:w="3302" w:type="pct"/>
          </w:tcPr>
          <w:p w14:paraId="0F19968D" w14:textId="05D34A19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1" w:type="pct"/>
          </w:tcPr>
          <w:p w14:paraId="38E7DCA2" w14:textId="77777777" w:rsidR="00315870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207F6BD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47" w:type="pct"/>
          </w:tcPr>
          <w:p w14:paraId="15CAF7A6" w14:textId="77777777" w:rsidR="00315870" w:rsidRPr="00C37DFE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5870" w:rsidRPr="00D36B78" w14:paraId="7DF7F666" w14:textId="77777777" w:rsidTr="00315870">
        <w:tc>
          <w:tcPr>
            <w:tcW w:w="3302" w:type="pct"/>
          </w:tcPr>
          <w:p w14:paraId="3EB9B788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01" w:type="pct"/>
          </w:tcPr>
          <w:p w14:paraId="36635BC6" w14:textId="77777777" w:rsidR="00315870" w:rsidRPr="0092278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291,200</w:t>
            </w:r>
          </w:p>
        </w:tc>
        <w:tc>
          <w:tcPr>
            <w:tcW w:w="150" w:type="pct"/>
          </w:tcPr>
          <w:p w14:paraId="1CC495B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47" w:type="pct"/>
          </w:tcPr>
          <w:p w14:paraId="7F7D1E15" w14:textId="77777777" w:rsidR="00315870" w:rsidRPr="00C37DFE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  <w:r w:rsidRPr="00C37DFE">
              <w:rPr>
                <w:rFonts w:ascii="Angsana New" w:hAnsi="Angsana New"/>
                <w:bCs/>
                <w:sz w:val="30"/>
                <w:szCs w:val="30"/>
              </w:rPr>
              <w:t>282,929</w:t>
            </w:r>
          </w:p>
        </w:tc>
      </w:tr>
      <w:tr w:rsidR="00315870" w:rsidRPr="00D36B78" w14:paraId="084E2054" w14:textId="77777777" w:rsidTr="00315870">
        <w:tc>
          <w:tcPr>
            <w:tcW w:w="3302" w:type="pct"/>
          </w:tcPr>
          <w:p w14:paraId="2CB4A11D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2B9AC928" w14:textId="77777777" w:rsidR="00315870" w:rsidRPr="00E45623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291,200</w:t>
            </w:r>
          </w:p>
        </w:tc>
        <w:tc>
          <w:tcPr>
            <w:tcW w:w="150" w:type="pct"/>
          </w:tcPr>
          <w:p w14:paraId="6C23BD86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67718026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282,929</w:t>
            </w:r>
          </w:p>
        </w:tc>
      </w:tr>
      <w:tr w:rsidR="00315870" w:rsidRPr="00D36B78" w14:paraId="34F36F75" w14:textId="77777777" w:rsidTr="00315870">
        <w:tc>
          <w:tcPr>
            <w:tcW w:w="3302" w:type="pct"/>
          </w:tcPr>
          <w:p w14:paraId="383AE6EC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33436540" w14:textId="77777777" w:rsidR="00315870" w:rsidRPr="00320F6B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B900AF0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4C780F65" w14:textId="77777777" w:rsidR="00315870" w:rsidRPr="00320F6B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5870" w:rsidRPr="00D36B78" w14:paraId="28339D7B" w14:textId="77777777" w:rsidTr="00315870">
        <w:tc>
          <w:tcPr>
            <w:tcW w:w="3302" w:type="pct"/>
          </w:tcPr>
          <w:p w14:paraId="7A07A634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01" w:type="pct"/>
          </w:tcPr>
          <w:p w14:paraId="3B513D5C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6ABD301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4729C33C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870" w:rsidRPr="00D36B78" w14:paraId="31AE7966" w14:textId="77777777" w:rsidTr="00315870">
        <w:trPr>
          <w:trHeight w:val="80"/>
        </w:trPr>
        <w:tc>
          <w:tcPr>
            <w:tcW w:w="3302" w:type="pct"/>
          </w:tcPr>
          <w:p w14:paraId="5F2D3280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01" w:type="pct"/>
          </w:tcPr>
          <w:p w14:paraId="3DC8CF46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241,226</w:t>
            </w:r>
          </w:p>
        </w:tc>
        <w:tc>
          <w:tcPr>
            <w:tcW w:w="150" w:type="pct"/>
          </w:tcPr>
          <w:p w14:paraId="5BC47C55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7A76913B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241,225</w:t>
            </w:r>
          </w:p>
        </w:tc>
      </w:tr>
      <w:tr w:rsidR="00315870" w:rsidRPr="00D36B78" w14:paraId="1CE9F6C1" w14:textId="77777777" w:rsidTr="00315870">
        <w:tc>
          <w:tcPr>
            <w:tcW w:w="3302" w:type="pct"/>
          </w:tcPr>
          <w:p w14:paraId="0D74065D" w14:textId="51AB7A8E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801" w:type="pct"/>
          </w:tcPr>
          <w:p w14:paraId="361A4BA0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D41750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4B01BE2F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870" w:rsidRPr="00D36B78" w14:paraId="33072C0D" w14:textId="77777777" w:rsidTr="00315870">
        <w:tc>
          <w:tcPr>
            <w:tcW w:w="3302" w:type="pct"/>
          </w:tcPr>
          <w:p w14:paraId="56AC103F" w14:textId="78059378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 w:rsidR="00DB46A6">
              <w:rPr>
                <w:rFonts w:ascii="Angsana New" w:hAnsi="Angsana New"/>
                <w:sz w:val="30"/>
                <w:szCs w:val="30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01" w:type="pct"/>
          </w:tcPr>
          <w:p w14:paraId="32562A0A" w14:textId="1F56AFC5" w:rsidR="00315870" w:rsidRPr="00831D3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31D38">
              <w:rPr>
                <w:rFonts w:ascii="Angsana New" w:hAnsi="Angsana New"/>
                <w:sz w:val="30"/>
                <w:szCs w:val="30"/>
              </w:rPr>
              <w:t>1</w:t>
            </w:r>
            <w:r w:rsidR="00B17915" w:rsidRPr="00831D38">
              <w:rPr>
                <w:rFonts w:ascii="Angsana New" w:hAnsi="Angsana New"/>
                <w:sz w:val="30"/>
                <w:szCs w:val="30"/>
              </w:rPr>
              <w:t>7</w:t>
            </w:r>
            <w:r w:rsidRPr="00831D38">
              <w:rPr>
                <w:rFonts w:ascii="Angsana New" w:hAnsi="Angsana New"/>
                <w:sz w:val="30"/>
                <w:szCs w:val="30"/>
              </w:rPr>
              <w:t>,</w:t>
            </w:r>
            <w:r w:rsidR="00B17915" w:rsidRPr="00831D38">
              <w:rPr>
                <w:rFonts w:ascii="Angsana New" w:hAnsi="Angsana New"/>
                <w:sz w:val="30"/>
                <w:szCs w:val="30"/>
              </w:rPr>
              <w:t>21</w:t>
            </w:r>
            <w:r w:rsidRPr="00831D3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2E9792DB" w14:textId="77777777" w:rsidR="00315870" w:rsidRPr="00831D3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060CC5A6" w14:textId="7EE1730D" w:rsidR="00315870" w:rsidRPr="00831D38" w:rsidRDefault="00B17915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31D38">
              <w:rPr>
                <w:rFonts w:ascii="Angsana New" w:hAnsi="Angsana New"/>
                <w:sz w:val="30"/>
                <w:szCs w:val="30"/>
              </w:rPr>
              <w:t>17,215</w:t>
            </w:r>
          </w:p>
        </w:tc>
      </w:tr>
      <w:tr w:rsidR="00315870" w:rsidRPr="00D36B78" w14:paraId="1363FD74" w14:textId="77777777" w:rsidTr="00315870">
        <w:tc>
          <w:tcPr>
            <w:tcW w:w="3302" w:type="pct"/>
          </w:tcPr>
          <w:p w14:paraId="3BAFF277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1" w:type="pct"/>
          </w:tcPr>
          <w:p w14:paraId="623E0D08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  <w:tc>
          <w:tcPr>
            <w:tcW w:w="150" w:type="pct"/>
          </w:tcPr>
          <w:p w14:paraId="0186C5AD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156D0BA2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  <w:tr w:rsidR="00315870" w:rsidRPr="00D36B78" w14:paraId="2D0F8F94" w14:textId="77777777" w:rsidTr="00315870">
        <w:tc>
          <w:tcPr>
            <w:tcW w:w="3302" w:type="pct"/>
          </w:tcPr>
          <w:p w14:paraId="7DFEF612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มากกว่า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4F51ED92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17,641</w:t>
            </w:r>
          </w:p>
        </w:tc>
        <w:tc>
          <w:tcPr>
            <w:tcW w:w="150" w:type="pct"/>
          </w:tcPr>
          <w:p w14:paraId="1513D7C7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70B718B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17,612</w:t>
            </w:r>
          </w:p>
        </w:tc>
      </w:tr>
      <w:tr w:rsidR="00315870" w:rsidRPr="00D36B78" w14:paraId="72731F44" w14:textId="77777777" w:rsidTr="00315870">
        <w:tc>
          <w:tcPr>
            <w:tcW w:w="3302" w:type="pct"/>
          </w:tcPr>
          <w:p w14:paraId="4903EF71" w14:textId="77777777" w:rsidR="00315870" w:rsidRPr="00D36B78" w:rsidRDefault="00315870" w:rsidP="001B4171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01" w:type="pct"/>
          </w:tcPr>
          <w:p w14:paraId="45608A6A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279,018</w:t>
            </w:r>
          </w:p>
        </w:tc>
        <w:tc>
          <w:tcPr>
            <w:tcW w:w="150" w:type="pct"/>
          </w:tcPr>
          <w:p w14:paraId="23AAEA56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5463BDC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278,988</w:t>
            </w:r>
          </w:p>
        </w:tc>
      </w:tr>
      <w:tr w:rsidR="00315870" w:rsidRPr="00D36B78" w14:paraId="72BF604D" w14:textId="77777777" w:rsidTr="00315870">
        <w:tc>
          <w:tcPr>
            <w:tcW w:w="3302" w:type="pct"/>
          </w:tcPr>
          <w:p w14:paraId="45836452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0CC8FEDA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  <w:tc>
          <w:tcPr>
            <w:tcW w:w="150" w:type="pct"/>
          </w:tcPr>
          <w:p w14:paraId="15E59A8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38D58796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</w:tr>
      <w:tr w:rsidR="00315870" w:rsidRPr="00D36B78" w14:paraId="78CA6848" w14:textId="77777777" w:rsidTr="00315870">
        <w:trPr>
          <w:trHeight w:val="496"/>
        </w:trPr>
        <w:tc>
          <w:tcPr>
            <w:tcW w:w="3302" w:type="pct"/>
          </w:tcPr>
          <w:p w14:paraId="32DE6FDF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1F7DAFC8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258,512</w:t>
            </w:r>
          </w:p>
        </w:tc>
        <w:tc>
          <w:tcPr>
            <w:tcW w:w="150" w:type="pct"/>
          </w:tcPr>
          <w:p w14:paraId="33CD58A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382EDC69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258,482</w:t>
            </w:r>
          </w:p>
        </w:tc>
      </w:tr>
      <w:tr w:rsidR="00315870" w:rsidRPr="00D36B78" w14:paraId="5B35D9D1" w14:textId="77777777" w:rsidTr="00315870">
        <w:trPr>
          <w:trHeight w:val="442"/>
        </w:trPr>
        <w:tc>
          <w:tcPr>
            <w:tcW w:w="3302" w:type="pct"/>
          </w:tcPr>
          <w:p w14:paraId="080F7E95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223AABC2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3FDC06AC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51984FAF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15870" w:rsidRPr="00C37DFE" w14:paraId="69DEB44D" w14:textId="77777777" w:rsidTr="00315870">
        <w:tc>
          <w:tcPr>
            <w:tcW w:w="3302" w:type="pct"/>
          </w:tcPr>
          <w:p w14:paraId="3BF220AF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1" w:type="pct"/>
            <w:tcBorders>
              <w:bottom w:val="double" w:sz="4" w:space="0" w:color="auto"/>
            </w:tcBorders>
          </w:tcPr>
          <w:p w14:paraId="6109D5CE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549,712</w:t>
            </w:r>
          </w:p>
        </w:tc>
        <w:tc>
          <w:tcPr>
            <w:tcW w:w="150" w:type="pct"/>
          </w:tcPr>
          <w:p w14:paraId="515C2E0E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</w:tcPr>
          <w:p w14:paraId="27B51B22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541,411</w:t>
            </w:r>
          </w:p>
        </w:tc>
      </w:tr>
    </w:tbl>
    <w:p w14:paraId="1FB7DCB8" w14:textId="77777777" w:rsidR="00FA042E" w:rsidRPr="00850E1F" w:rsidRDefault="00FA042E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B9B4426" w14:textId="77777777" w:rsidR="00FA042E" w:rsidRDefault="00FA042E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D36B78">
        <w:rPr>
          <w:rFonts w:ascii="Angsana New" w:hAnsi="Angsana New"/>
          <w:sz w:val="30"/>
          <w:szCs w:val="30"/>
        </w:rPr>
        <w:t xml:space="preserve">15 </w:t>
      </w:r>
      <w:r w:rsidRPr="00D36B78">
        <w:rPr>
          <w:rFonts w:ascii="Angsana New" w:hAnsi="Angsana New"/>
          <w:sz w:val="30"/>
          <w:szCs w:val="30"/>
          <w:cs/>
        </w:rPr>
        <w:t>วัน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ถึง</w:t>
      </w:r>
      <w:r w:rsidRPr="00D36B78">
        <w:rPr>
          <w:rFonts w:ascii="Angsana New" w:hAnsi="Angsana New"/>
          <w:sz w:val="30"/>
          <w:szCs w:val="30"/>
        </w:rPr>
        <w:t xml:space="preserve"> 60 </w:t>
      </w:r>
      <w:r w:rsidRPr="00D36B78">
        <w:rPr>
          <w:rFonts w:ascii="Angsana New" w:hAnsi="Angsana New"/>
          <w:sz w:val="30"/>
          <w:szCs w:val="30"/>
          <w:cs/>
        </w:rPr>
        <w:t>วัน</w:t>
      </w:r>
    </w:p>
    <w:p w14:paraId="113BA8CA" w14:textId="15B9ABD3" w:rsidR="00B9426F" w:rsidRPr="00600B80" w:rsidRDefault="00B94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</w:p>
    <w:p w14:paraId="0C4A37E0" w14:textId="070F50B0" w:rsidR="004818D9" w:rsidRPr="00105E01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AC7DC7">
        <w:rPr>
          <w:rFonts w:ascii="Angsana New" w:hAnsi="Angsana New" w:cs="Angsana New"/>
          <w:b/>
          <w:bCs/>
          <w:sz w:val="30"/>
          <w:szCs w:val="30"/>
        </w:rPr>
        <w:t>3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269C2" w:rsidRPr="00E2080C">
        <w:rPr>
          <w:rFonts w:ascii="Angsana New" w:hAnsi="Angsana New" w:cs="Angsana New"/>
          <w:b/>
          <w:bCs/>
          <w:sz w:val="30"/>
          <w:szCs w:val="30"/>
          <w:cs/>
        </w:rPr>
        <w:t>ภ</w:t>
      </w:r>
      <w:r w:rsidR="004818D9" w:rsidRPr="00E2080C">
        <w:rPr>
          <w:rFonts w:ascii="Angsana New" w:hAnsi="Angsana New" w:cs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164E5608" w14:textId="77777777" w:rsidR="00901E79" w:rsidRPr="00600B80" w:rsidRDefault="00901E79" w:rsidP="00901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04"/>
        <w:gridCol w:w="270"/>
        <w:gridCol w:w="1170"/>
        <w:gridCol w:w="270"/>
        <w:gridCol w:w="1164"/>
        <w:gridCol w:w="6"/>
        <w:gridCol w:w="270"/>
        <w:gridCol w:w="7"/>
        <w:gridCol w:w="1134"/>
        <w:gridCol w:w="29"/>
      </w:tblGrid>
      <w:tr w:rsidR="004818D9" w:rsidRPr="00D36B78" w14:paraId="711A8621" w14:textId="77777777" w:rsidTr="00570407">
        <w:trPr>
          <w:gridAfter w:val="1"/>
          <w:wAfter w:w="29" w:type="dxa"/>
          <w:tblHeader/>
        </w:trPr>
        <w:tc>
          <w:tcPr>
            <w:tcW w:w="3960" w:type="dxa"/>
          </w:tcPr>
          <w:p w14:paraId="56473996" w14:textId="77777777" w:rsidR="004818D9" w:rsidRPr="00D36B78" w:rsidRDefault="004818D9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544" w:type="dxa"/>
            <w:gridSpan w:val="3"/>
          </w:tcPr>
          <w:p w14:paraId="057910AE" w14:textId="77777777" w:rsidR="004818D9" w:rsidRPr="00D36B78" w:rsidRDefault="00CA4A3D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8186E1" w14:textId="77777777" w:rsidR="004818D9" w:rsidRPr="00D36B78" w:rsidRDefault="004818D9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1" w:type="dxa"/>
            <w:gridSpan w:val="5"/>
          </w:tcPr>
          <w:p w14:paraId="54202AE5" w14:textId="77777777" w:rsidR="004818D9" w:rsidRPr="00D36B78" w:rsidRDefault="00CA4A3D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E4C" w:rsidRPr="00D36B78" w14:paraId="0DCA91C5" w14:textId="77777777" w:rsidTr="00570407">
        <w:trPr>
          <w:gridAfter w:val="1"/>
          <w:wAfter w:w="29" w:type="dxa"/>
          <w:tblHeader/>
        </w:trPr>
        <w:tc>
          <w:tcPr>
            <w:tcW w:w="3960" w:type="dxa"/>
          </w:tcPr>
          <w:p w14:paraId="21989242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52FA199" w14:textId="77777777" w:rsidR="00195E4C" w:rsidRPr="00D36B78" w:rsidRDefault="00195E4C" w:rsidP="0019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E1CE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F57708E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5C8BC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F72A345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BEE7923" w14:textId="77777777" w:rsidR="00195E4C" w:rsidRPr="00D36B78" w:rsidRDefault="00195E4C" w:rsidP="0019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E1CE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gridSpan w:val="3"/>
          </w:tcPr>
          <w:p w14:paraId="16AA2336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158CE3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95E4C" w:rsidRPr="00D36B78" w14:paraId="1B147F91" w14:textId="77777777" w:rsidTr="00570407">
        <w:trPr>
          <w:gridAfter w:val="1"/>
          <w:wAfter w:w="29" w:type="dxa"/>
          <w:tblHeader/>
        </w:trPr>
        <w:tc>
          <w:tcPr>
            <w:tcW w:w="3960" w:type="dxa"/>
          </w:tcPr>
          <w:p w14:paraId="2F46F9F9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0F0A344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42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B4516D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A4A7C1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42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C452D4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3AA864E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42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gridSpan w:val="3"/>
          </w:tcPr>
          <w:p w14:paraId="0FEF1869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881EDA" w14:textId="77777777" w:rsidR="00195E4C" w:rsidRPr="00D36B78" w:rsidRDefault="00195E4C" w:rsidP="0019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42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40322" w:rsidRPr="00D36B78" w14:paraId="7D4B3268" w14:textId="77777777" w:rsidTr="00570407">
        <w:trPr>
          <w:gridAfter w:val="1"/>
          <w:wAfter w:w="29" w:type="dxa"/>
          <w:tblHeader/>
        </w:trPr>
        <w:tc>
          <w:tcPr>
            <w:tcW w:w="3960" w:type="dxa"/>
          </w:tcPr>
          <w:p w14:paraId="7C6EA681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5" w:type="dxa"/>
            <w:gridSpan w:val="9"/>
          </w:tcPr>
          <w:p w14:paraId="3BF691FC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22" w:rsidRPr="00D36B78" w14:paraId="618E0819" w14:textId="77777777" w:rsidTr="005A2BD5">
        <w:trPr>
          <w:gridAfter w:val="1"/>
          <w:wAfter w:w="29" w:type="dxa"/>
          <w:trHeight w:val="443"/>
        </w:trPr>
        <w:tc>
          <w:tcPr>
            <w:tcW w:w="3960" w:type="dxa"/>
          </w:tcPr>
          <w:p w14:paraId="48D9B305" w14:textId="77777777" w:rsidR="00640322" w:rsidRPr="00D36B78" w:rsidRDefault="00640322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04" w:type="dxa"/>
          </w:tcPr>
          <w:p w14:paraId="62B5AEBD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D8663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97C3A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F8513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1611918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14:paraId="150C9CD7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E9A5E5" w14:textId="77777777"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101" w:rsidRPr="00D36B78" w14:paraId="711C4E1F" w14:textId="77777777" w:rsidTr="005A2BD5">
        <w:trPr>
          <w:gridAfter w:val="1"/>
          <w:wAfter w:w="29" w:type="dxa"/>
          <w:trHeight w:val="443"/>
        </w:trPr>
        <w:tc>
          <w:tcPr>
            <w:tcW w:w="3960" w:type="dxa"/>
          </w:tcPr>
          <w:p w14:paraId="20D992FB" w14:textId="77777777" w:rsidR="00447101" w:rsidRPr="00B20429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B2042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04" w:type="dxa"/>
          </w:tcPr>
          <w:p w14:paraId="55E8703D" w14:textId="309ACEF8" w:rsidR="00447101" w:rsidRPr="00D36B78" w:rsidRDefault="002C7416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8,047</w:t>
            </w:r>
          </w:p>
        </w:tc>
        <w:tc>
          <w:tcPr>
            <w:tcW w:w="270" w:type="dxa"/>
          </w:tcPr>
          <w:p w14:paraId="5126B1D2" w14:textId="77777777" w:rsidR="00447101" w:rsidRPr="00D36B78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0A113" w14:textId="77777777" w:rsidR="00447101" w:rsidRPr="00D36B78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9,617</w:t>
            </w:r>
          </w:p>
        </w:tc>
        <w:tc>
          <w:tcPr>
            <w:tcW w:w="270" w:type="dxa"/>
          </w:tcPr>
          <w:p w14:paraId="65B0434C" w14:textId="77777777" w:rsidR="00447101" w:rsidRPr="00D36B78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6129BF1" w14:textId="22F71AB6" w:rsidR="00447101" w:rsidRPr="00D36B78" w:rsidRDefault="002C7416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8,047</w:t>
            </w:r>
          </w:p>
        </w:tc>
        <w:tc>
          <w:tcPr>
            <w:tcW w:w="283" w:type="dxa"/>
            <w:gridSpan w:val="3"/>
          </w:tcPr>
          <w:p w14:paraId="02F54485" w14:textId="77777777" w:rsidR="00447101" w:rsidRPr="00D36B78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525F3C" w14:textId="77777777" w:rsidR="00447101" w:rsidRPr="00D36B78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9,617</w:t>
            </w:r>
          </w:p>
        </w:tc>
      </w:tr>
      <w:tr w:rsidR="00447101" w:rsidRPr="00D36B78" w14:paraId="62F96E76" w14:textId="77777777" w:rsidTr="005A2BD5">
        <w:trPr>
          <w:gridAfter w:val="1"/>
          <w:wAfter w:w="29" w:type="dxa"/>
          <w:trHeight w:val="443"/>
        </w:trPr>
        <w:tc>
          <w:tcPr>
            <w:tcW w:w="3960" w:type="dxa"/>
          </w:tcPr>
          <w:p w14:paraId="65EDFD7C" w14:textId="77777777" w:rsidR="00447101" w:rsidRPr="0057083C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708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</w:t>
            </w:r>
            <w:r w:rsidRPr="005708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งาน</w:t>
            </w:r>
          </w:p>
        </w:tc>
        <w:tc>
          <w:tcPr>
            <w:tcW w:w="1104" w:type="dxa"/>
          </w:tcPr>
          <w:p w14:paraId="7622728F" w14:textId="0A3DA816" w:rsidR="00447101" w:rsidRPr="00E6002C" w:rsidRDefault="002C7416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4,201</w:t>
            </w:r>
          </w:p>
        </w:tc>
        <w:tc>
          <w:tcPr>
            <w:tcW w:w="270" w:type="dxa"/>
          </w:tcPr>
          <w:p w14:paraId="2291C319" w14:textId="77777777" w:rsidR="00447101" w:rsidRPr="00FB020F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66654" w14:textId="77777777" w:rsidR="00447101" w:rsidRPr="00345D95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8,669</w:t>
            </w:r>
          </w:p>
        </w:tc>
        <w:tc>
          <w:tcPr>
            <w:tcW w:w="270" w:type="dxa"/>
          </w:tcPr>
          <w:p w14:paraId="23C092F6" w14:textId="77777777" w:rsidR="00447101" w:rsidRPr="00FB020F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DD2B72B" w14:textId="34207F42" w:rsidR="00447101" w:rsidRPr="00781B91" w:rsidRDefault="002C7416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4,201</w:t>
            </w:r>
          </w:p>
        </w:tc>
        <w:tc>
          <w:tcPr>
            <w:tcW w:w="283" w:type="dxa"/>
            <w:gridSpan w:val="3"/>
          </w:tcPr>
          <w:p w14:paraId="07C9B142" w14:textId="77777777" w:rsidR="00447101" w:rsidRPr="00FB020F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A1F323" w14:textId="77777777" w:rsidR="00447101" w:rsidRPr="00345D95" w:rsidRDefault="00447101" w:rsidP="0044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8,669</w:t>
            </w:r>
          </w:p>
        </w:tc>
      </w:tr>
      <w:tr w:rsidR="000A44A2" w:rsidRPr="00D36B78" w14:paraId="251322EF" w14:textId="77777777" w:rsidTr="005A2BD5">
        <w:trPr>
          <w:gridAfter w:val="1"/>
          <w:wAfter w:w="29" w:type="dxa"/>
          <w:trHeight w:val="451"/>
        </w:trPr>
        <w:tc>
          <w:tcPr>
            <w:tcW w:w="3960" w:type="dxa"/>
          </w:tcPr>
          <w:p w14:paraId="160FA286" w14:textId="77777777" w:rsidR="000A44A2" w:rsidRPr="00D36B78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70DAB99B" w14:textId="1734C77A" w:rsidR="000A44A2" w:rsidRPr="00781B91" w:rsidRDefault="002C7416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12,248</w:t>
            </w:r>
          </w:p>
        </w:tc>
        <w:tc>
          <w:tcPr>
            <w:tcW w:w="270" w:type="dxa"/>
          </w:tcPr>
          <w:p w14:paraId="120F61BA" w14:textId="77777777" w:rsidR="000A44A2" w:rsidRPr="00781B91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24DE21" w14:textId="77777777" w:rsidR="000A44A2" w:rsidRPr="00345D95" w:rsidRDefault="003F4F40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18,286</w:t>
            </w:r>
          </w:p>
        </w:tc>
        <w:tc>
          <w:tcPr>
            <w:tcW w:w="270" w:type="dxa"/>
          </w:tcPr>
          <w:p w14:paraId="686A95B7" w14:textId="77777777" w:rsidR="000A44A2" w:rsidRPr="00781B91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5BFE85E4" w14:textId="7EA93C32" w:rsidR="000A44A2" w:rsidRPr="00781B91" w:rsidRDefault="002C7416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12,248</w:t>
            </w:r>
          </w:p>
        </w:tc>
        <w:tc>
          <w:tcPr>
            <w:tcW w:w="283" w:type="dxa"/>
            <w:gridSpan w:val="3"/>
          </w:tcPr>
          <w:p w14:paraId="4E6351B2" w14:textId="77777777" w:rsidR="000A44A2" w:rsidRPr="00D36B78" w:rsidRDefault="000A44A2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41F9A5" w14:textId="77777777" w:rsidR="000A44A2" w:rsidRPr="00345D95" w:rsidRDefault="003F4F40" w:rsidP="000A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18,286</w:t>
            </w:r>
          </w:p>
        </w:tc>
      </w:tr>
      <w:tr w:rsidR="00206E0A" w:rsidRPr="00D36B78" w14:paraId="051134B2" w14:textId="77777777" w:rsidTr="00570407">
        <w:trPr>
          <w:tblHeader/>
        </w:trPr>
        <w:tc>
          <w:tcPr>
            <w:tcW w:w="3960" w:type="dxa"/>
          </w:tcPr>
          <w:p w14:paraId="2EEAE458" w14:textId="77777777"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104" w:type="dxa"/>
          </w:tcPr>
          <w:p w14:paraId="0446DA97" w14:textId="77777777"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C856F" w14:textId="77777777"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D7BE1B" w14:textId="77777777"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4CFED" w14:textId="77777777"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DC980D5" w14:textId="77777777"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014AB" w14:textId="77777777"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F059AD2" w14:textId="77777777"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1374D3" w:rsidRPr="00D36B78" w14:paraId="00BA9A50" w14:textId="77777777" w:rsidTr="00570407">
        <w:trPr>
          <w:tblHeader/>
        </w:trPr>
        <w:tc>
          <w:tcPr>
            <w:tcW w:w="3960" w:type="dxa"/>
          </w:tcPr>
          <w:p w14:paraId="6BA61068" w14:textId="77777777" w:rsidR="001374D3" w:rsidRPr="00D36B78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CD064EF" w14:textId="3F18A9C5" w:rsidR="001374D3" w:rsidRPr="00C1266B" w:rsidRDefault="002C7416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36,412</w:t>
            </w:r>
          </w:p>
        </w:tc>
        <w:tc>
          <w:tcPr>
            <w:tcW w:w="270" w:type="dxa"/>
          </w:tcPr>
          <w:p w14:paraId="41BD081B" w14:textId="77777777" w:rsidR="001374D3" w:rsidRPr="00BD7F27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ECC123" w14:textId="77777777" w:rsidR="001374D3" w:rsidRPr="00C1266B" w:rsidRDefault="002D454D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39,460</w:t>
            </w:r>
          </w:p>
        </w:tc>
        <w:tc>
          <w:tcPr>
            <w:tcW w:w="270" w:type="dxa"/>
          </w:tcPr>
          <w:p w14:paraId="14BA2094" w14:textId="77777777"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3807E78" w14:textId="42C1C4B3" w:rsidR="001374D3" w:rsidRPr="00C1266B" w:rsidRDefault="002C7416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32,136</w:t>
            </w:r>
          </w:p>
        </w:tc>
        <w:tc>
          <w:tcPr>
            <w:tcW w:w="270" w:type="dxa"/>
          </w:tcPr>
          <w:p w14:paraId="33809DFB" w14:textId="77777777"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8397E99" w14:textId="77777777" w:rsidR="001374D3" w:rsidRPr="00C1266B" w:rsidRDefault="002D454D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35,184</w:t>
            </w:r>
          </w:p>
        </w:tc>
      </w:tr>
      <w:tr w:rsidR="001374D3" w:rsidRPr="00D36B78" w14:paraId="4B7EA92D" w14:textId="77777777" w:rsidTr="00570407">
        <w:trPr>
          <w:tblHeader/>
        </w:trPr>
        <w:tc>
          <w:tcPr>
            <w:tcW w:w="3960" w:type="dxa"/>
          </w:tcPr>
          <w:p w14:paraId="11BEA3AA" w14:textId="77777777" w:rsidR="001374D3" w:rsidRPr="00D36B78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99977DD" w14:textId="1C7D0C57" w:rsidR="001374D3" w:rsidRPr="00C1266B" w:rsidRDefault="002C7416" w:rsidP="0025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36,412</w:t>
            </w:r>
          </w:p>
        </w:tc>
        <w:tc>
          <w:tcPr>
            <w:tcW w:w="270" w:type="dxa"/>
          </w:tcPr>
          <w:p w14:paraId="6F984D16" w14:textId="77777777"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D22773" w14:textId="77777777" w:rsidR="001374D3" w:rsidRPr="00C1266B" w:rsidRDefault="002D454D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39,460</w:t>
            </w:r>
          </w:p>
        </w:tc>
        <w:tc>
          <w:tcPr>
            <w:tcW w:w="270" w:type="dxa"/>
          </w:tcPr>
          <w:p w14:paraId="59403454" w14:textId="77777777"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245448" w14:textId="543E7B6D" w:rsidR="001374D3" w:rsidRPr="00C1266B" w:rsidRDefault="002C7416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32,136</w:t>
            </w:r>
          </w:p>
        </w:tc>
        <w:tc>
          <w:tcPr>
            <w:tcW w:w="270" w:type="dxa"/>
          </w:tcPr>
          <w:p w14:paraId="7FC218DB" w14:textId="77777777" w:rsidR="001374D3" w:rsidRPr="00FB020F" w:rsidRDefault="001374D3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4408D6E" w14:textId="77777777" w:rsidR="001374D3" w:rsidRPr="00C1266B" w:rsidRDefault="002D454D" w:rsidP="0013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35,184</w:t>
            </w:r>
          </w:p>
        </w:tc>
      </w:tr>
    </w:tbl>
    <w:p w14:paraId="071B74FB" w14:textId="77777777" w:rsidR="00264AE0" w:rsidRPr="00570407" w:rsidRDefault="00264AE0" w:rsidP="00554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436380F3" w14:textId="50D70CEB" w:rsidR="00EB73ED" w:rsidRPr="007D0A53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AC7DC7">
        <w:rPr>
          <w:rFonts w:ascii="Angsana New" w:hAnsi="Angsana New" w:cs="Angsana New"/>
          <w:b/>
          <w:bCs/>
          <w:sz w:val="30"/>
          <w:szCs w:val="30"/>
        </w:rPr>
        <w:t>4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6F5B85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7D0A53" w:rsidRDefault="00EF6B86" w:rsidP="0015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outlineLvl w:val="0"/>
        <w:rPr>
          <w:rFonts w:ascii="Angsana New" w:hAnsi="Angsana New"/>
          <w:sz w:val="30"/>
          <w:szCs w:val="30"/>
        </w:rPr>
      </w:pPr>
    </w:p>
    <w:p w14:paraId="09E6A239" w14:textId="14910F85" w:rsidR="003A35E2" w:rsidRDefault="003A35E2" w:rsidP="003A35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35E2">
        <w:rPr>
          <w:rFonts w:ascii="Angsana New" w:hAnsi="Angsana New"/>
          <w:sz w:val="30"/>
          <w:szCs w:val="30"/>
        </w:rPr>
        <w:t>(</w:t>
      </w:r>
      <w:r w:rsidRPr="003A35E2">
        <w:rPr>
          <w:rFonts w:ascii="Angsana New" w:hAnsi="Angsana New"/>
          <w:sz w:val="30"/>
          <w:szCs w:val="30"/>
          <w:cs/>
        </w:rPr>
        <w:t xml:space="preserve">ก) 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3A35E2">
        <w:rPr>
          <w:rFonts w:ascii="Angsana New" w:hAnsi="Angsana New"/>
          <w:sz w:val="30"/>
          <w:szCs w:val="30"/>
        </w:rPr>
        <w:t>3</w:t>
      </w:r>
      <w:r w:rsidRPr="003A35E2">
        <w:rPr>
          <w:rFonts w:ascii="Angsana New" w:hAnsi="Angsana New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ดังนั้น ณ วันที่ </w:t>
      </w:r>
      <w:r w:rsidRPr="003A35E2">
        <w:rPr>
          <w:rFonts w:ascii="Angsana New" w:hAnsi="Angsana New"/>
          <w:sz w:val="30"/>
          <w:szCs w:val="30"/>
        </w:rPr>
        <w:t>31</w:t>
      </w:r>
      <w:r w:rsidRPr="003A35E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A35E2">
        <w:rPr>
          <w:rFonts w:ascii="Angsana New" w:hAnsi="Angsana New"/>
          <w:sz w:val="30"/>
          <w:szCs w:val="30"/>
        </w:rPr>
        <w:t>2563</w:t>
      </w:r>
      <w:r w:rsidRPr="003A35E2">
        <w:rPr>
          <w:rFonts w:ascii="Angsana New" w:hAnsi="Angsana New"/>
          <w:sz w:val="30"/>
          <w:szCs w:val="30"/>
          <w:cs/>
        </w:rPr>
        <w:t xml:space="preserve"> จึงยังไม่มีการตั้งประมาณการแต่อย่างใด</w:t>
      </w:r>
    </w:p>
    <w:p w14:paraId="1C0D1612" w14:textId="40B388D1" w:rsidR="005474B6" w:rsidRDefault="00547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EA0A05" w14:textId="0B9664F5" w:rsidR="003A35E2" w:rsidRDefault="003A35E2" w:rsidP="003A35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35E2">
        <w:rPr>
          <w:rFonts w:ascii="Angsana New" w:hAnsi="Angsana New"/>
          <w:sz w:val="30"/>
          <w:szCs w:val="30"/>
        </w:rPr>
        <w:t>(</w:t>
      </w:r>
      <w:r w:rsidRPr="003A35E2">
        <w:rPr>
          <w:rFonts w:ascii="Angsana New" w:hAnsi="Angsana New"/>
          <w:sz w:val="30"/>
          <w:szCs w:val="30"/>
          <w:cs/>
        </w:rPr>
        <w:t>ข) พนักงานของบริษัทขับรถขายชนรถยนต์ของผู้อื่นได้รับความเสียหาย บ</w:t>
      </w:r>
      <w:r>
        <w:rPr>
          <w:rFonts w:ascii="Angsana New" w:hAnsi="Angsana New" w:hint="cs"/>
          <w:sz w:val="30"/>
          <w:szCs w:val="30"/>
          <w:cs/>
        </w:rPr>
        <w:t xml:space="preserve">ริษัท </w:t>
      </w:r>
      <w:r w:rsidRPr="003A35E2">
        <w:rPr>
          <w:rFonts w:ascii="Angsana New" w:hAnsi="Angsana New"/>
          <w:sz w:val="30"/>
          <w:szCs w:val="30"/>
          <w:cs/>
        </w:rPr>
        <w:t xml:space="preserve">คุ้มภัยโตเกียวมารีนประกันภัย (ประเทศไทย) </w:t>
      </w:r>
      <w:r>
        <w:rPr>
          <w:rFonts w:ascii="Angsana New" w:hAnsi="Angsana New" w:hint="cs"/>
          <w:sz w:val="30"/>
          <w:szCs w:val="30"/>
          <w:cs/>
        </w:rPr>
        <w:t>จำกัด</w:t>
      </w:r>
      <w:r w:rsidR="00B04338">
        <w:rPr>
          <w:rFonts w:ascii="Angsana New" w:hAnsi="Angsana New" w:hint="cs"/>
          <w:sz w:val="30"/>
          <w:szCs w:val="30"/>
          <w:cs/>
        </w:rPr>
        <w:t xml:space="preserve"> </w:t>
      </w:r>
      <w:r w:rsidR="00B04338">
        <w:rPr>
          <w:rFonts w:ascii="Angsana New" w:hAnsi="Angsana New"/>
          <w:sz w:val="30"/>
          <w:szCs w:val="30"/>
        </w:rPr>
        <w:t>(</w:t>
      </w:r>
      <w:r w:rsidR="00B04338">
        <w:rPr>
          <w:rFonts w:ascii="Angsana New" w:hAnsi="Angsana New" w:hint="cs"/>
          <w:sz w:val="30"/>
          <w:szCs w:val="30"/>
          <w:cs/>
        </w:rPr>
        <w:t>มหาชน</w:t>
      </w:r>
      <w:r w:rsidR="00B04338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A35E2">
        <w:rPr>
          <w:rFonts w:ascii="Angsana New" w:hAnsi="Angsana New"/>
          <w:sz w:val="30"/>
          <w:szCs w:val="30"/>
          <w:cs/>
        </w:rPr>
        <w:t>ผู้รับประกันภัยรถยนต์คันที่เสียหายได้ยื่นฟ้องบริษัทในฐานะนายจ้างของพนักงาน</w:t>
      </w:r>
      <w:r w:rsidR="005B447B">
        <w:rPr>
          <w:rFonts w:ascii="Angsana New" w:hAnsi="Angsana New"/>
          <w:sz w:val="30"/>
          <w:szCs w:val="30"/>
          <w:cs/>
        </w:rPr>
        <w:br/>
      </w:r>
      <w:r w:rsidR="005B447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3A35E2">
        <w:rPr>
          <w:rFonts w:ascii="Angsana New" w:hAnsi="Angsana New"/>
          <w:sz w:val="30"/>
          <w:szCs w:val="30"/>
          <w:cs/>
        </w:rPr>
        <w:t>ประมาณ</w:t>
      </w:r>
      <w:r w:rsidR="005B447B">
        <w:rPr>
          <w:rFonts w:ascii="Angsana New" w:hAnsi="Angsana New"/>
          <w:sz w:val="30"/>
          <w:szCs w:val="30"/>
        </w:rPr>
        <w:t xml:space="preserve"> </w:t>
      </w:r>
      <w:r w:rsidRPr="003A35E2">
        <w:rPr>
          <w:rFonts w:ascii="Angsana New" w:hAnsi="Angsana New"/>
          <w:sz w:val="30"/>
          <w:szCs w:val="30"/>
        </w:rPr>
        <w:t>1.45</w:t>
      </w:r>
      <w:r w:rsidRPr="003A35E2">
        <w:rPr>
          <w:rFonts w:ascii="Angsana New" w:hAnsi="Angsana New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ดังนั้น ณ วันที่ </w:t>
      </w:r>
      <w:r w:rsidRPr="003A35E2">
        <w:rPr>
          <w:rFonts w:ascii="Angsana New" w:hAnsi="Angsana New"/>
          <w:sz w:val="30"/>
          <w:szCs w:val="30"/>
        </w:rPr>
        <w:t>31</w:t>
      </w:r>
      <w:r w:rsidRPr="003A35E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A35E2">
        <w:rPr>
          <w:rFonts w:ascii="Angsana New" w:hAnsi="Angsana New"/>
          <w:sz w:val="30"/>
          <w:szCs w:val="30"/>
        </w:rPr>
        <w:t>2563</w:t>
      </w:r>
      <w:r w:rsidRPr="003A35E2">
        <w:rPr>
          <w:rFonts w:ascii="Angsana New" w:hAnsi="Angsana New"/>
          <w:sz w:val="30"/>
          <w:szCs w:val="30"/>
          <w:cs/>
        </w:rPr>
        <w:t xml:space="preserve"> จึงยังไม่มีการตั้งประมาณการแต่อย่างใด</w:t>
      </w:r>
    </w:p>
    <w:p w14:paraId="76B975BF" w14:textId="77777777" w:rsidR="005474B6" w:rsidRPr="003A35E2" w:rsidRDefault="005474B6" w:rsidP="003A35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9208430" w14:textId="53DEA9FA" w:rsidR="0052539F" w:rsidRPr="00AC7DC7" w:rsidRDefault="003A35E2" w:rsidP="008F3E4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</w:tabs>
        <w:spacing w:line="240" w:lineRule="auto"/>
        <w:ind w:left="567" w:right="-43" w:firstLine="0"/>
        <w:jc w:val="thaiDistribute"/>
        <w:rPr>
          <w:rFonts w:ascii="Angsana New" w:hAnsi="Angsana New"/>
          <w:sz w:val="30"/>
          <w:szCs w:val="30"/>
        </w:rPr>
      </w:pPr>
      <w:r w:rsidRPr="00AC7DC7">
        <w:rPr>
          <w:rFonts w:ascii="Angsana New" w:hAnsi="Angsana New"/>
          <w:sz w:val="30"/>
          <w:szCs w:val="30"/>
          <w:cs/>
        </w:rPr>
        <w:t xml:space="preserve">พนักงานของบริษัทขับรถขายชนผู้อื่น </w:t>
      </w:r>
      <w:r w:rsidR="00886271">
        <w:rPr>
          <w:rFonts w:ascii="Angsana New" w:hAnsi="Angsana New" w:hint="cs"/>
          <w:sz w:val="30"/>
          <w:szCs w:val="30"/>
          <w:cs/>
        </w:rPr>
        <w:t>โจทก์</w:t>
      </w:r>
      <w:r w:rsidR="001E7F6E">
        <w:rPr>
          <w:rFonts w:ascii="Angsana New" w:hAnsi="Angsana New" w:hint="cs"/>
          <w:sz w:val="30"/>
          <w:szCs w:val="30"/>
          <w:cs/>
        </w:rPr>
        <w:t>ได้</w:t>
      </w:r>
      <w:r w:rsidRPr="00AC7DC7">
        <w:rPr>
          <w:rFonts w:ascii="Angsana New" w:hAnsi="Angsana New"/>
          <w:sz w:val="30"/>
          <w:szCs w:val="30"/>
          <w:cs/>
        </w:rPr>
        <w:t>ยื่นฟ้องบริษัทในฐานะนายจ้างของพนักงาน</w:t>
      </w:r>
      <w:r w:rsidR="001E7F6E">
        <w:rPr>
          <w:rFonts w:ascii="Angsana New" w:hAnsi="Angsana New" w:hint="cs"/>
          <w:sz w:val="30"/>
          <w:szCs w:val="30"/>
          <w:cs/>
        </w:rPr>
        <w:t xml:space="preserve"> </w:t>
      </w:r>
      <w:r w:rsidR="00E62F38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C7DC7">
        <w:rPr>
          <w:rFonts w:ascii="Angsana New" w:hAnsi="Angsana New"/>
          <w:sz w:val="30"/>
          <w:szCs w:val="30"/>
          <w:cs/>
        </w:rPr>
        <w:t xml:space="preserve">ประมาณ </w:t>
      </w:r>
      <w:r w:rsidRPr="00AC7DC7">
        <w:rPr>
          <w:rFonts w:ascii="Angsana New" w:hAnsi="Angsana New"/>
          <w:sz w:val="30"/>
          <w:szCs w:val="30"/>
        </w:rPr>
        <w:t xml:space="preserve">1.30 </w:t>
      </w:r>
      <w:r w:rsidRPr="00AC7DC7">
        <w:rPr>
          <w:rFonts w:ascii="Angsana New" w:hAnsi="Angsana New"/>
          <w:sz w:val="30"/>
          <w:szCs w:val="30"/>
          <w:cs/>
        </w:rPr>
        <w:t xml:space="preserve">ล้านบาท ปัจจุบันคดีความดังกล่าวอยู่ในระหว่างพิจารณาของศาลชั้นต้น ดังนั้น ณ วันที่ </w:t>
      </w:r>
      <w:r w:rsidRPr="00AC7DC7">
        <w:rPr>
          <w:rFonts w:ascii="Angsana New" w:hAnsi="Angsana New"/>
          <w:sz w:val="30"/>
          <w:szCs w:val="30"/>
        </w:rPr>
        <w:t xml:space="preserve">31 </w:t>
      </w:r>
      <w:r w:rsidRPr="00AC7DC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C7DC7">
        <w:rPr>
          <w:rFonts w:ascii="Angsana New" w:hAnsi="Angsana New"/>
          <w:sz w:val="30"/>
          <w:szCs w:val="30"/>
        </w:rPr>
        <w:t xml:space="preserve">2563 </w:t>
      </w:r>
      <w:r w:rsidRPr="00AC7DC7">
        <w:rPr>
          <w:rFonts w:ascii="Angsana New" w:hAnsi="Angsana New"/>
          <w:sz w:val="30"/>
          <w:szCs w:val="30"/>
          <w:cs/>
        </w:rPr>
        <w:t>จึงยังไม่มีการตั้งประมาณการแต่อย่างใด</w:t>
      </w:r>
    </w:p>
    <w:p w14:paraId="6DBB9E64" w14:textId="51B851BF" w:rsidR="00AC7DC7" w:rsidRDefault="00AC7DC7" w:rsidP="00AC7D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3115548" w14:textId="02CA6894" w:rsidR="00AC7DC7" w:rsidRPr="00371CB5" w:rsidRDefault="00AC7DC7" w:rsidP="00AC7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7" w:right="43" w:hanging="547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7DC7">
        <w:rPr>
          <w:rFonts w:ascii="Angsana New" w:hAnsi="Angsana New"/>
          <w:b/>
          <w:bCs/>
          <w:sz w:val="30"/>
          <w:szCs w:val="30"/>
        </w:rPr>
        <w:t xml:space="preserve">15       </w:t>
      </w:r>
      <w:r w:rsidRPr="00AC7DC7">
        <w:rPr>
          <w:rFonts w:ascii="Angsana New" w:hAnsi="Angsana New"/>
          <w:b/>
          <w:bCs/>
          <w:sz w:val="30"/>
          <w:szCs w:val="30"/>
          <w:cs/>
        </w:rPr>
        <w:t>เหตุการณ์ภายหลัง</w:t>
      </w:r>
      <w:r w:rsidR="001942F0">
        <w:rPr>
          <w:rFonts w:ascii="Angsana New" w:hAnsi="Angsana New" w:hint="cs"/>
          <w:b/>
          <w:bCs/>
          <w:sz w:val="30"/>
          <w:szCs w:val="30"/>
          <w:cs/>
        </w:rPr>
        <w:t>รอบระยะเวลารายงาน</w:t>
      </w:r>
    </w:p>
    <w:p w14:paraId="0AE92C98" w14:textId="77777777" w:rsidR="00AC7DC7" w:rsidRDefault="00AC7DC7" w:rsidP="00AC7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F4AAFEC" w14:textId="76F067A8" w:rsidR="00AC7DC7" w:rsidRPr="005A58EF" w:rsidRDefault="00AC7DC7" w:rsidP="00AC7D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C95AE3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5A73D9" w:rsidRPr="00C95AE3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95AE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A73D9" w:rsidRPr="00C95AE3">
        <w:rPr>
          <w:rFonts w:ascii="Angsana New" w:hAnsi="Angsana New"/>
          <w:sz w:val="30"/>
          <w:szCs w:val="30"/>
        </w:rPr>
        <w:t xml:space="preserve">28 </w:t>
      </w:r>
      <w:r w:rsidR="005A73D9" w:rsidRPr="00C95AE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A73D9" w:rsidRPr="00C95AE3">
        <w:rPr>
          <w:rFonts w:ascii="Angsana New" w:hAnsi="Angsana New"/>
          <w:sz w:val="30"/>
          <w:szCs w:val="30"/>
        </w:rPr>
        <w:t>2564</w:t>
      </w:r>
      <w:r w:rsidR="005A73D9" w:rsidRPr="00C95AE3">
        <w:rPr>
          <w:rFonts w:ascii="Angsana New" w:hAnsi="Angsana New" w:hint="cs"/>
          <w:sz w:val="30"/>
          <w:szCs w:val="30"/>
          <w:cs/>
        </w:rPr>
        <w:t xml:space="preserve"> ผู้ถือหุ้น</w:t>
      </w:r>
      <w:r w:rsidRPr="00C95AE3">
        <w:rPr>
          <w:rFonts w:ascii="Angsana New" w:hAnsi="Angsana New" w:hint="cs"/>
          <w:sz w:val="30"/>
          <w:szCs w:val="30"/>
          <w:cs/>
        </w:rPr>
        <w:t>มีมติ</w:t>
      </w:r>
      <w:r w:rsidR="005A73D9" w:rsidRPr="00C95AE3">
        <w:rPr>
          <w:rFonts w:ascii="Angsana New" w:hAnsi="Angsana New" w:hint="cs"/>
          <w:sz w:val="30"/>
          <w:szCs w:val="30"/>
          <w:cs/>
        </w:rPr>
        <w:t>อนุมัติ</w:t>
      </w:r>
      <w:r w:rsidR="00C95AE3" w:rsidRPr="00C95AE3">
        <w:rPr>
          <w:rFonts w:ascii="Angsana New" w:hAnsi="Angsana New" w:hint="cs"/>
          <w:sz w:val="30"/>
          <w:szCs w:val="30"/>
          <w:cs/>
        </w:rPr>
        <w:t>การจ่ายเงินปันผล</w:t>
      </w:r>
      <w:r w:rsidRPr="00C95AE3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C95AE3">
        <w:rPr>
          <w:rFonts w:ascii="Angsana New" w:hAnsi="Angsana New"/>
          <w:sz w:val="30"/>
          <w:szCs w:val="30"/>
        </w:rPr>
        <w:t xml:space="preserve">0.32 </w:t>
      </w:r>
      <w:r w:rsidRPr="00C95AE3">
        <w:rPr>
          <w:rFonts w:ascii="Angsana New" w:hAnsi="Angsana New" w:hint="cs"/>
          <w:sz w:val="30"/>
          <w:szCs w:val="30"/>
          <w:cs/>
        </w:rPr>
        <w:t>บาท</w:t>
      </w:r>
      <w:r w:rsidR="00933A85">
        <w:rPr>
          <w:rFonts w:ascii="Angsana New" w:hAnsi="Angsana New"/>
          <w:sz w:val="30"/>
          <w:szCs w:val="30"/>
        </w:rPr>
        <w:br/>
      </w:r>
      <w:r w:rsidRPr="00C95AE3">
        <w:rPr>
          <w:rFonts w:ascii="Angsana New" w:hAnsi="Angsana New" w:hint="cs"/>
          <w:sz w:val="30"/>
          <w:szCs w:val="30"/>
          <w:cs/>
        </w:rPr>
        <w:t xml:space="preserve">รวมเป็นจำนวนเงิน </w:t>
      </w:r>
      <w:r w:rsidRPr="00C95AE3">
        <w:rPr>
          <w:rFonts w:ascii="Angsana New" w:hAnsi="Angsana New"/>
          <w:sz w:val="30"/>
          <w:szCs w:val="30"/>
        </w:rPr>
        <w:t xml:space="preserve">85.09 </w:t>
      </w:r>
      <w:r w:rsidRPr="00C95AE3">
        <w:rPr>
          <w:rFonts w:ascii="Angsana New" w:hAnsi="Angsana New" w:hint="cs"/>
          <w:sz w:val="30"/>
          <w:szCs w:val="30"/>
          <w:cs/>
        </w:rPr>
        <w:t>ล้านบาท</w:t>
      </w:r>
      <w:r w:rsidR="00D47B4C">
        <w:rPr>
          <w:rFonts w:ascii="Angsana New" w:hAnsi="Angsana New"/>
          <w:sz w:val="30"/>
          <w:szCs w:val="30"/>
        </w:rPr>
        <w:t xml:space="preserve"> </w:t>
      </w:r>
      <w:r w:rsidR="00C95AE3" w:rsidRPr="00C95AE3">
        <w:rPr>
          <w:rFonts w:ascii="Angsana New" w:hAnsi="Angsana New" w:hint="cs"/>
          <w:sz w:val="30"/>
          <w:szCs w:val="30"/>
          <w:cs/>
        </w:rPr>
        <w:t xml:space="preserve">เงินปันผลดังกล่าวจะจ่ายให้แก่ผู้ถือหุ้นภายในเดือนกุมภาพันธ์ </w:t>
      </w:r>
      <w:r w:rsidR="00C95AE3" w:rsidRPr="00C95AE3">
        <w:rPr>
          <w:rFonts w:ascii="Angsana New" w:hAnsi="Angsana New"/>
          <w:sz w:val="30"/>
          <w:szCs w:val="30"/>
        </w:rPr>
        <w:t>2564</w:t>
      </w:r>
      <w:r w:rsidRPr="00C95AE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59A4BB" w14:textId="77777777" w:rsidR="00AC7DC7" w:rsidRPr="00AC7DC7" w:rsidRDefault="00AC7DC7" w:rsidP="00AC7D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AC7DC7" w:rsidRPr="00AC7DC7" w:rsidSect="0070222B">
      <w:pgSz w:w="11909" w:h="16834" w:code="9"/>
      <w:pgMar w:top="691" w:right="1019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62E3" w14:textId="77777777" w:rsidR="003869F4" w:rsidRDefault="003869F4" w:rsidP="004956B4">
      <w:r>
        <w:separator/>
      </w:r>
    </w:p>
  </w:endnote>
  <w:endnote w:type="continuationSeparator" w:id="0">
    <w:p w14:paraId="7D00C1D6" w14:textId="77777777" w:rsidR="003869F4" w:rsidRDefault="003869F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03973" w14:textId="77777777" w:rsidR="005303D8" w:rsidRPr="0047456A" w:rsidRDefault="005303D8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C61CB" w14:textId="77777777" w:rsidR="005303D8" w:rsidRPr="00B121B2" w:rsidRDefault="005303D8">
    <w:pPr>
      <w:pStyle w:val="Footer"/>
      <w:jc w:val="center"/>
      <w:rPr>
        <w:rFonts w:ascii="Angsana New" w:hAnsi="Angsana New"/>
        <w:sz w:val="30"/>
        <w:szCs w:val="30"/>
      </w:rPr>
    </w:pPr>
    <w:r w:rsidRPr="00B121B2">
      <w:rPr>
        <w:rFonts w:ascii="Angsana New" w:hAnsi="Angsana New"/>
        <w:sz w:val="30"/>
        <w:szCs w:val="30"/>
      </w:rPr>
      <w:fldChar w:fldCharType="begin"/>
    </w:r>
    <w:r w:rsidRPr="00B121B2">
      <w:rPr>
        <w:rFonts w:ascii="Angsana New" w:hAnsi="Angsana New"/>
        <w:sz w:val="30"/>
        <w:szCs w:val="30"/>
      </w:rPr>
      <w:instrText xml:space="preserve"> PAGE   \* MERGEFORMAT </w:instrText>
    </w:r>
    <w:r w:rsidRPr="00B121B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B121B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55878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57BACD2" w14:textId="77777777" w:rsidR="005303D8" w:rsidRPr="00333A2F" w:rsidRDefault="00530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33A2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33A2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33A2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33A2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33A2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A289C" w14:textId="77777777" w:rsidR="005303D8" w:rsidRPr="00907A32" w:rsidRDefault="005303D8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FD49B7A" w14:textId="77777777" w:rsidR="005303D8" w:rsidRPr="00907A32" w:rsidRDefault="005303D8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237" w14:textId="77777777" w:rsidR="005303D8" w:rsidRPr="0047456A" w:rsidRDefault="005303D8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CF2F4" w14:textId="77777777" w:rsidR="005303D8" w:rsidRDefault="005303D8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BBAFD" w14:textId="77777777" w:rsidR="005303D8" w:rsidRPr="00907A32" w:rsidRDefault="005303D8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5303D8" w:rsidRPr="00907A32" w:rsidRDefault="005303D8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0C12F" w14:textId="77777777" w:rsidR="003869F4" w:rsidRDefault="003869F4" w:rsidP="004956B4">
      <w:r>
        <w:separator/>
      </w:r>
    </w:p>
  </w:footnote>
  <w:footnote w:type="continuationSeparator" w:id="0">
    <w:p w14:paraId="4ECD5FC0" w14:textId="77777777" w:rsidR="003869F4" w:rsidRDefault="003869F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D3667" w14:textId="77777777" w:rsidR="005303D8" w:rsidRPr="00C70EC6" w:rsidRDefault="005303D8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3ED07BE" w14:textId="77777777" w:rsidR="005303D8" w:rsidRPr="00C70EC6" w:rsidRDefault="005303D8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F748F8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4EB89F" w14:textId="77777777" w:rsidR="005303D8" w:rsidRDefault="005303D8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20D993C" w14:textId="77777777" w:rsidR="005303D8" w:rsidRPr="006E07AE" w:rsidRDefault="005303D8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B8424" w14:textId="77777777" w:rsidR="005303D8" w:rsidRPr="0047456A" w:rsidRDefault="005303D8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6D953BD" w14:textId="77777777" w:rsidR="005303D8" w:rsidRPr="0047456A" w:rsidRDefault="005303D8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6E3A78" w14:textId="77777777" w:rsidR="005303D8" w:rsidRPr="0047456A" w:rsidRDefault="005303D8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1C6125D" w14:textId="77777777" w:rsidR="005303D8" w:rsidRPr="0047456A" w:rsidRDefault="005303D8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F7D88" w14:textId="77777777" w:rsidR="007E7752" w:rsidRPr="009B072F" w:rsidRDefault="007E775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48FA167" w14:textId="77777777" w:rsidR="007E7752" w:rsidRPr="009B072F" w:rsidRDefault="007E775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2FB279" w14:textId="77777777" w:rsidR="007E7752" w:rsidRDefault="007E7752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1DEC5CA" w14:textId="77777777" w:rsidR="007E7752" w:rsidRDefault="007E775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7BB2" w14:textId="77777777" w:rsidR="005303D8" w:rsidRPr="009B072F" w:rsidRDefault="005303D8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5303D8" w:rsidRPr="009B072F" w:rsidRDefault="005303D8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D38167" w14:textId="77777777" w:rsidR="005303D8" w:rsidRDefault="005303D8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5303D8" w:rsidRDefault="005303D8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1E3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C4A"/>
    <w:rsid w:val="000065DC"/>
    <w:rsid w:val="00006750"/>
    <w:rsid w:val="00006C27"/>
    <w:rsid w:val="00007791"/>
    <w:rsid w:val="000077D3"/>
    <w:rsid w:val="00007A87"/>
    <w:rsid w:val="00010663"/>
    <w:rsid w:val="000110CF"/>
    <w:rsid w:val="0001120F"/>
    <w:rsid w:val="00011380"/>
    <w:rsid w:val="000118E9"/>
    <w:rsid w:val="000119AB"/>
    <w:rsid w:val="00011A9F"/>
    <w:rsid w:val="000124DD"/>
    <w:rsid w:val="0001283B"/>
    <w:rsid w:val="00012C38"/>
    <w:rsid w:val="00013521"/>
    <w:rsid w:val="000136E3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27E"/>
    <w:rsid w:val="00040A86"/>
    <w:rsid w:val="00040AAF"/>
    <w:rsid w:val="000412D2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600D0"/>
    <w:rsid w:val="000601D4"/>
    <w:rsid w:val="0006029F"/>
    <w:rsid w:val="00060403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1C0"/>
    <w:rsid w:val="000966C6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35D5"/>
    <w:rsid w:val="000A3AF1"/>
    <w:rsid w:val="000A3CF4"/>
    <w:rsid w:val="000A418E"/>
    <w:rsid w:val="000A4274"/>
    <w:rsid w:val="000A439B"/>
    <w:rsid w:val="000A44A2"/>
    <w:rsid w:val="000A4A6D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443"/>
    <w:rsid w:val="000D68BE"/>
    <w:rsid w:val="000D6CAA"/>
    <w:rsid w:val="000D6CD1"/>
    <w:rsid w:val="000D6CF8"/>
    <w:rsid w:val="000D6D2D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938"/>
    <w:rsid w:val="00160B4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F0"/>
    <w:rsid w:val="00180EEB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8BD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989"/>
    <w:rsid w:val="001B4D95"/>
    <w:rsid w:val="001B4F1E"/>
    <w:rsid w:val="001B4F61"/>
    <w:rsid w:val="001B54E8"/>
    <w:rsid w:val="001B559F"/>
    <w:rsid w:val="001B57CB"/>
    <w:rsid w:val="001B58BF"/>
    <w:rsid w:val="001B58E5"/>
    <w:rsid w:val="001B5AD8"/>
    <w:rsid w:val="001B5B9E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4ED"/>
    <w:rsid w:val="0020353C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E35"/>
    <w:rsid w:val="00232F14"/>
    <w:rsid w:val="00233208"/>
    <w:rsid w:val="0023343B"/>
    <w:rsid w:val="00233594"/>
    <w:rsid w:val="00233ABB"/>
    <w:rsid w:val="00234100"/>
    <w:rsid w:val="002347F5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A35"/>
    <w:rsid w:val="00257E2F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D6"/>
    <w:rsid w:val="00275E7A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140"/>
    <w:rsid w:val="00280535"/>
    <w:rsid w:val="002805F4"/>
    <w:rsid w:val="00280985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875"/>
    <w:rsid w:val="002B4964"/>
    <w:rsid w:val="002B4C0E"/>
    <w:rsid w:val="002B50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B84"/>
    <w:rsid w:val="002E1D36"/>
    <w:rsid w:val="002E1F53"/>
    <w:rsid w:val="002E2301"/>
    <w:rsid w:val="002E2520"/>
    <w:rsid w:val="002E2783"/>
    <w:rsid w:val="002E2A3A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BDB"/>
    <w:rsid w:val="00300D67"/>
    <w:rsid w:val="003013F5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B33"/>
    <w:rsid w:val="00325B38"/>
    <w:rsid w:val="00325C25"/>
    <w:rsid w:val="0032651B"/>
    <w:rsid w:val="003266CE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10B0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27B"/>
    <w:rsid w:val="0038589E"/>
    <w:rsid w:val="00385EE0"/>
    <w:rsid w:val="00385F79"/>
    <w:rsid w:val="0038636C"/>
    <w:rsid w:val="003864D3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97A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9EA"/>
    <w:rsid w:val="003A0E37"/>
    <w:rsid w:val="003A122B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8EA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E51"/>
    <w:rsid w:val="00481170"/>
    <w:rsid w:val="0048130D"/>
    <w:rsid w:val="00481699"/>
    <w:rsid w:val="004817C6"/>
    <w:rsid w:val="004818D9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6DB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69A"/>
    <w:rsid w:val="004B78A2"/>
    <w:rsid w:val="004B7A5E"/>
    <w:rsid w:val="004B7A91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42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7044"/>
    <w:rsid w:val="005071FB"/>
    <w:rsid w:val="00507B8E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837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241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DD2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766"/>
    <w:rsid w:val="005867C4"/>
    <w:rsid w:val="005869E6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D9C"/>
    <w:rsid w:val="005A3EDF"/>
    <w:rsid w:val="005A40F9"/>
    <w:rsid w:val="005A43DE"/>
    <w:rsid w:val="005A4411"/>
    <w:rsid w:val="005A47F4"/>
    <w:rsid w:val="005A497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56"/>
    <w:rsid w:val="005C63BC"/>
    <w:rsid w:val="005C63EC"/>
    <w:rsid w:val="005C6433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EB4"/>
    <w:rsid w:val="005D5F30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F0"/>
    <w:rsid w:val="005F18CA"/>
    <w:rsid w:val="005F27D3"/>
    <w:rsid w:val="005F2A46"/>
    <w:rsid w:val="005F30D3"/>
    <w:rsid w:val="005F3214"/>
    <w:rsid w:val="005F37F9"/>
    <w:rsid w:val="005F3870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C1E"/>
    <w:rsid w:val="00601E2A"/>
    <w:rsid w:val="0060239D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3ED5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4B"/>
    <w:rsid w:val="00657757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395"/>
    <w:rsid w:val="006B381B"/>
    <w:rsid w:val="006B3D7A"/>
    <w:rsid w:val="006B3E2A"/>
    <w:rsid w:val="006B406B"/>
    <w:rsid w:val="006B466B"/>
    <w:rsid w:val="006B5190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6C8"/>
    <w:rsid w:val="006C0ACA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342"/>
    <w:rsid w:val="006C24D9"/>
    <w:rsid w:val="006C2BEC"/>
    <w:rsid w:val="006C2D34"/>
    <w:rsid w:val="006C2E58"/>
    <w:rsid w:val="006C313C"/>
    <w:rsid w:val="006C3DF2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D03"/>
    <w:rsid w:val="006F4F4E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AF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FAE"/>
    <w:rsid w:val="0073722D"/>
    <w:rsid w:val="007373BE"/>
    <w:rsid w:val="00737613"/>
    <w:rsid w:val="00737A7A"/>
    <w:rsid w:val="00737EB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920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E5"/>
    <w:rsid w:val="0076405F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77B"/>
    <w:rsid w:val="00786F49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0C"/>
    <w:rsid w:val="007942E3"/>
    <w:rsid w:val="007943B2"/>
    <w:rsid w:val="00794723"/>
    <w:rsid w:val="00795B85"/>
    <w:rsid w:val="007969A2"/>
    <w:rsid w:val="00796D9B"/>
    <w:rsid w:val="0079758E"/>
    <w:rsid w:val="00797AD6"/>
    <w:rsid w:val="00797BAD"/>
    <w:rsid w:val="007A09CC"/>
    <w:rsid w:val="007A0C44"/>
    <w:rsid w:val="007A12BA"/>
    <w:rsid w:val="007A1D86"/>
    <w:rsid w:val="007A1DBA"/>
    <w:rsid w:val="007A1F17"/>
    <w:rsid w:val="007A2D6F"/>
    <w:rsid w:val="007A2E8C"/>
    <w:rsid w:val="007A2F88"/>
    <w:rsid w:val="007A3547"/>
    <w:rsid w:val="007A35D9"/>
    <w:rsid w:val="007A3AB4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71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664"/>
    <w:rsid w:val="007E6719"/>
    <w:rsid w:val="007E67DB"/>
    <w:rsid w:val="007E688A"/>
    <w:rsid w:val="007E70C7"/>
    <w:rsid w:val="007E72B2"/>
    <w:rsid w:val="007E7510"/>
    <w:rsid w:val="007E7752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CD"/>
    <w:rsid w:val="00831B50"/>
    <w:rsid w:val="00831C93"/>
    <w:rsid w:val="00831D38"/>
    <w:rsid w:val="00831DC6"/>
    <w:rsid w:val="00832624"/>
    <w:rsid w:val="0083299D"/>
    <w:rsid w:val="00832EA4"/>
    <w:rsid w:val="00833076"/>
    <w:rsid w:val="00833089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F1B"/>
    <w:rsid w:val="00880388"/>
    <w:rsid w:val="0088051B"/>
    <w:rsid w:val="008806F3"/>
    <w:rsid w:val="00880B83"/>
    <w:rsid w:val="00880E04"/>
    <w:rsid w:val="0088119C"/>
    <w:rsid w:val="0088129E"/>
    <w:rsid w:val="00881342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466"/>
    <w:rsid w:val="008B353D"/>
    <w:rsid w:val="008B35E3"/>
    <w:rsid w:val="008B3B42"/>
    <w:rsid w:val="008B4256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1A4"/>
    <w:rsid w:val="008D4357"/>
    <w:rsid w:val="008D44B0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3E4B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DE4"/>
    <w:rsid w:val="00970E88"/>
    <w:rsid w:val="00971270"/>
    <w:rsid w:val="0097144B"/>
    <w:rsid w:val="009715D0"/>
    <w:rsid w:val="00971A53"/>
    <w:rsid w:val="00971E03"/>
    <w:rsid w:val="00972246"/>
    <w:rsid w:val="00972C35"/>
    <w:rsid w:val="0097362F"/>
    <w:rsid w:val="0097363E"/>
    <w:rsid w:val="00973789"/>
    <w:rsid w:val="0097388C"/>
    <w:rsid w:val="00973B6F"/>
    <w:rsid w:val="009743B1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14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AC1"/>
    <w:rsid w:val="00A14C19"/>
    <w:rsid w:val="00A15F2F"/>
    <w:rsid w:val="00A16481"/>
    <w:rsid w:val="00A1698E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E29"/>
    <w:rsid w:val="00A27F70"/>
    <w:rsid w:val="00A30118"/>
    <w:rsid w:val="00A302A8"/>
    <w:rsid w:val="00A30330"/>
    <w:rsid w:val="00A306E9"/>
    <w:rsid w:val="00A30776"/>
    <w:rsid w:val="00A30998"/>
    <w:rsid w:val="00A30D0D"/>
    <w:rsid w:val="00A30DCB"/>
    <w:rsid w:val="00A30EB7"/>
    <w:rsid w:val="00A314EB"/>
    <w:rsid w:val="00A3153C"/>
    <w:rsid w:val="00A31C00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0"/>
    <w:rsid w:val="00A72E63"/>
    <w:rsid w:val="00A7353B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90145"/>
    <w:rsid w:val="00A902C2"/>
    <w:rsid w:val="00A902DA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4277"/>
    <w:rsid w:val="00AF44D2"/>
    <w:rsid w:val="00AF451D"/>
    <w:rsid w:val="00AF47DB"/>
    <w:rsid w:val="00AF4B5F"/>
    <w:rsid w:val="00AF4D4A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29"/>
    <w:rsid w:val="00B157E6"/>
    <w:rsid w:val="00B1584D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71C7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4A7"/>
    <w:rsid w:val="00C15013"/>
    <w:rsid w:val="00C1545E"/>
    <w:rsid w:val="00C1548C"/>
    <w:rsid w:val="00C155EE"/>
    <w:rsid w:val="00C156B7"/>
    <w:rsid w:val="00C15771"/>
    <w:rsid w:val="00C15B04"/>
    <w:rsid w:val="00C15C7C"/>
    <w:rsid w:val="00C163C0"/>
    <w:rsid w:val="00C16658"/>
    <w:rsid w:val="00C16BDD"/>
    <w:rsid w:val="00C16C28"/>
    <w:rsid w:val="00C16E53"/>
    <w:rsid w:val="00C16EAE"/>
    <w:rsid w:val="00C171F8"/>
    <w:rsid w:val="00C17261"/>
    <w:rsid w:val="00C1769C"/>
    <w:rsid w:val="00C2019E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63"/>
    <w:rsid w:val="00C3301E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3D6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60B"/>
    <w:rsid w:val="00C55863"/>
    <w:rsid w:val="00C5592E"/>
    <w:rsid w:val="00C55FB6"/>
    <w:rsid w:val="00C56A31"/>
    <w:rsid w:val="00C56DBB"/>
    <w:rsid w:val="00C56E97"/>
    <w:rsid w:val="00C56EA1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1D5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C4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68D9"/>
    <w:rsid w:val="00CB71AD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3D2"/>
    <w:rsid w:val="00CC35A4"/>
    <w:rsid w:val="00CC385C"/>
    <w:rsid w:val="00CC3BED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C1A"/>
    <w:rsid w:val="00CD3D91"/>
    <w:rsid w:val="00CD3F4E"/>
    <w:rsid w:val="00CD4091"/>
    <w:rsid w:val="00CD465F"/>
    <w:rsid w:val="00CD4D3B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CC0"/>
    <w:rsid w:val="00D34F39"/>
    <w:rsid w:val="00D351A8"/>
    <w:rsid w:val="00D351F6"/>
    <w:rsid w:val="00D35480"/>
    <w:rsid w:val="00D35810"/>
    <w:rsid w:val="00D35D39"/>
    <w:rsid w:val="00D35FF1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0729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2B0"/>
    <w:rsid w:val="00D57A6F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3D3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961"/>
    <w:rsid w:val="00DB1A0F"/>
    <w:rsid w:val="00DB1EE9"/>
    <w:rsid w:val="00DB234B"/>
    <w:rsid w:val="00DB2E74"/>
    <w:rsid w:val="00DB3C20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07D"/>
    <w:rsid w:val="00DE061F"/>
    <w:rsid w:val="00DE106F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545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F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29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71FB"/>
    <w:rsid w:val="00E3748C"/>
    <w:rsid w:val="00E37BBF"/>
    <w:rsid w:val="00E40200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9A"/>
    <w:rsid w:val="00E66913"/>
    <w:rsid w:val="00E6692D"/>
    <w:rsid w:val="00E66AAC"/>
    <w:rsid w:val="00E66D3A"/>
    <w:rsid w:val="00E6718E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DB8"/>
    <w:rsid w:val="00E72F56"/>
    <w:rsid w:val="00E72FF0"/>
    <w:rsid w:val="00E73034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F1E"/>
    <w:rsid w:val="00ED7382"/>
    <w:rsid w:val="00ED7384"/>
    <w:rsid w:val="00ED748F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49B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20EC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C06"/>
    <w:rsid w:val="00F02F16"/>
    <w:rsid w:val="00F02F52"/>
    <w:rsid w:val="00F02FBE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7F3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27BA"/>
    <w:rsid w:val="00F52813"/>
    <w:rsid w:val="00F52857"/>
    <w:rsid w:val="00F52A44"/>
    <w:rsid w:val="00F53274"/>
    <w:rsid w:val="00F53878"/>
    <w:rsid w:val="00F53937"/>
    <w:rsid w:val="00F53BA0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24B"/>
    <w:rsid w:val="00F67524"/>
    <w:rsid w:val="00F67AFA"/>
    <w:rsid w:val="00F67B6C"/>
    <w:rsid w:val="00F67EB6"/>
    <w:rsid w:val="00F70230"/>
    <w:rsid w:val="00F703BF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927"/>
    <w:rsid w:val="00F92A21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67E"/>
    <w:rsid w:val="00FB4AAB"/>
    <w:rsid w:val="00FB535A"/>
    <w:rsid w:val="00FB556B"/>
    <w:rsid w:val="00FB565E"/>
    <w:rsid w:val="00FB57E2"/>
    <w:rsid w:val="00FB591E"/>
    <w:rsid w:val="00FB5B09"/>
    <w:rsid w:val="00FB5B61"/>
    <w:rsid w:val="00FB609B"/>
    <w:rsid w:val="00FB6CCD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AB3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689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DB5F5-DA9C-461D-86E6-F7DCEA89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34</Pages>
  <Words>6927</Words>
  <Characters>30075</Characters>
  <Application>Microsoft Office Word</Application>
  <DocSecurity>0</DocSecurity>
  <Lines>250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36929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Chanakan Leemuadpai (ชนากานต์ ลี้เหมือดภัย)</cp:lastModifiedBy>
  <cp:revision>5</cp:revision>
  <cp:lastPrinted>2021-02-08T03:35:00Z</cp:lastPrinted>
  <dcterms:created xsi:type="dcterms:W3CDTF">2021-02-10T04:37:00Z</dcterms:created>
  <dcterms:modified xsi:type="dcterms:W3CDTF">2021-02-10T09:34:00Z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