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287CD" w14:textId="77777777" w:rsidR="00432DAD" w:rsidRPr="00101002" w:rsidRDefault="00432DAD" w:rsidP="00432DAD">
      <w:pPr>
        <w:jc w:val="center"/>
        <w:rPr>
          <w:rFonts w:cs="Cordia New"/>
          <w:b/>
          <w:bCs/>
          <w:sz w:val="40"/>
          <w:szCs w:val="50"/>
          <w:lang w:val="en-US" w:bidi="th-TH"/>
        </w:rPr>
      </w:pPr>
    </w:p>
    <w:p w14:paraId="3630BBA9" w14:textId="77777777" w:rsidR="00432DAD" w:rsidRDefault="00432DAD" w:rsidP="00432DAD">
      <w:pPr>
        <w:jc w:val="center"/>
        <w:rPr>
          <w:rFonts w:cs="Times New Roman"/>
          <w:b/>
          <w:bCs/>
          <w:sz w:val="40"/>
          <w:szCs w:val="40"/>
        </w:rPr>
      </w:pP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020C312E" w14:textId="77777777" w:rsidR="00432DAD" w:rsidRDefault="00432DAD" w:rsidP="00432DAD">
      <w:pPr>
        <w:jc w:val="center"/>
        <w:rPr>
          <w:rFonts w:cs="Times New Roman"/>
          <w:b/>
          <w:bCs/>
          <w:sz w:val="40"/>
          <w:szCs w:val="40"/>
        </w:rPr>
      </w:pPr>
    </w:p>
    <w:p w14:paraId="28C76F14" w14:textId="77777777" w:rsidR="00432DAD" w:rsidRDefault="00432DAD" w:rsidP="00432DAD">
      <w:pPr>
        <w:jc w:val="center"/>
        <w:rPr>
          <w:rFonts w:cs="Times New Roman"/>
          <w:b/>
          <w:bCs/>
          <w:sz w:val="40"/>
          <w:szCs w:val="40"/>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r w:rsidRPr="001202CF">
        <w:rPr>
          <w:rFonts w:cs="Times New Roman"/>
          <w:b/>
          <w:bCs/>
          <w:sz w:val="40"/>
          <w:szCs w:val="40"/>
        </w:rPr>
        <w:t>Sermsuk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0C344408" w14:textId="77777777" w:rsidR="00432DAD" w:rsidRPr="001202CF" w:rsidRDefault="00E42C3F" w:rsidP="00432DAD">
      <w:pPr>
        <w:pStyle w:val="CoverTitle"/>
        <w:spacing w:line="240" w:lineRule="atLeast"/>
        <w:jc w:val="center"/>
        <w:rPr>
          <w:spacing w:val="-3"/>
          <w:szCs w:val="36"/>
        </w:rPr>
      </w:pPr>
      <w:r w:rsidRPr="001202CF">
        <w:rPr>
          <w:spacing w:val="-3"/>
          <w:szCs w:val="36"/>
        </w:rPr>
        <w:t xml:space="preserve">Condensed </w:t>
      </w:r>
      <w:r w:rsidR="00432DAD" w:rsidRPr="001202CF">
        <w:rPr>
          <w:spacing w:val="-3"/>
          <w:szCs w:val="36"/>
        </w:rPr>
        <w:t>Interim financial statements</w:t>
      </w:r>
    </w:p>
    <w:p w14:paraId="4C229057" w14:textId="77777777" w:rsidR="00D23122" w:rsidRPr="00E607E2" w:rsidRDefault="00D23122" w:rsidP="00D23122">
      <w:pPr>
        <w:spacing w:line="240" w:lineRule="atLeast"/>
        <w:jc w:val="center"/>
        <w:rPr>
          <w:sz w:val="36"/>
          <w:szCs w:val="36"/>
        </w:rPr>
      </w:pPr>
      <w:r w:rsidRPr="00E607E2">
        <w:rPr>
          <w:sz w:val="36"/>
          <w:szCs w:val="36"/>
        </w:rPr>
        <w:t>for the three-month period ended</w:t>
      </w:r>
    </w:p>
    <w:p w14:paraId="6508449A" w14:textId="77777777" w:rsidR="00D23122" w:rsidRPr="00E607E2" w:rsidRDefault="00D23122" w:rsidP="00D23122">
      <w:pPr>
        <w:shd w:val="clear" w:color="auto" w:fill="FFFFFF"/>
        <w:spacing w:line="240" w:lineRule="atLeast"/>
        <w:jc w:val="center"/>
        <w:rPr>
          <w:sz w:val="36"/>
          <w:szCs w:val="36"/>
        </w:rPr>
      </w:pPr>
      <w:r w:rsidRPr="00E607E2">
        <w:rPr>
          <w:sz w:val="36"/>
          <w:szCs w:val="36"/>
        </w:rPr>
        <w:t>31 December 20</w:t>
      </w:r>
      <w:r w:rsidR="00C06EB4">
        <w:rPr>
          <w:sz w:val="36"/>
          <w:szCs w:val="36"/>
        </w:rPr>
        <w:t>20</w:t>
      </w:r>
    </w:p>
    <w:p w14:paraId="093CB079" w14:textId="77777777" w:rsidR="00432DAD" w:rsidRPr="001202CF" w:rsidRDefault="00432DAD" w:rsidP="00432DAD">
      <w:pPr>
        <w:shd w:val="clear" w:color="auto" w:fill="FFFFFF"/>
        <w:spacing w:line="240" w:lineRule="atLeast"/>
        <w:jc w:val="center"/>
        <w:rPr>
          <w:sz w:val="36"/>
          <w:szCs w:val="36"/>
        </w:rPr>
      </w:pPr>
      <w:r w:rsidRPr="001202CF">
        <w:rPr>
          <w:sz w:val="36"/>
          <w:szCs w:val="36"/>
        </w:rPr>
        <w:t>and</w:t>
      </w:r>
    </w:p>
    <w:p w14:paraId="784AD457" w14:textId="77777777"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8"/>
          <w:footerReference w:type="default" r:id="rId9"/>
          <w:footerReference w:type="first" r:id="rId10"/>
          <w:pgSz w:w="11907" w:h="16840"/>
          <w:pgMar w:top="691" w:right="1152" w:bottom="576" w:left="1152" w:header="720" w:footer="720" w:gutter="0"/>
          <w:paperSrc w:first="15" w:other="15"/>
          <w:pgNumType w:start="0"/>
          <w:cols w:space="720"/>
          <w:titlePg/>
        </w:sectPr>
      </w:pPr>
    </w:p>
    <w:p w14:paraId="65F7B630"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B154F1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40CB437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Sermsuk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15D3E234" w14:textId="77777777" w:rsidR="00830127" w:rsidRPr="00B65AD2" w:rsidRDefault="00830127" w:rsidP="00830127">
      <w:pPr>
        <w:jc w:val="thaiDistribute"/>
        <w:rPr>
          <w:rFonts w:cs="Times New Roman"/>
          <w:lang w:bidi="th-TH"/>
        </w:rPr>
      </w:pPr>
      <w:r w:rsidRPr="001202CF">
        <w:rPr>
          <w:rFonts w:cs="Times New Roman"/>
          <w:lang w:bidi="th-TH"/>
        </w:rPr>
        <w:t>I have reviewed the accompanying consolidated and separate</w:t>
      </w:r>
      <w:r w:rsidRPr="001202CF">
        <w:rPr>
          <w:rFonts w:cs="Times New Roman"/>
          <w:color w:val="0000FF"/>
          <w:lang w:bidi="th-TH"/>
        </w:rPr>
        <w:t xml:space="preserve"> </w:t>
      </w:r>
      <w:r w:rsidRPr="001202CF">
        <w:rPr>
          <w:rFonts w:cs="Times New Roman"/>
          <w:lang w:bidi="th-TH"/>
        </w:rPr>
        <w:t>statements of financial position</w:t>
      </w:r>
      <w:r w:rsidRPr="001202CF">
        <w:rPr>
          <w:rFonts w:cs="Times New Roman"/>
          <w:color w:val="0000FF"/>
          <w:lang w:bidi="th-TH"/>
        </w:rPr>
        <w:t xml:space="preserve"> </w:t>
      </w:r>
      <w:r w:rsidRPr="001202CF">
        <w:rPr>
          <w:rFonts w:cs="Times New Roman"/>
          <w:lang w:bidi="th-TH"/>
        </w:rPr>
        <w:t xml:space="preserve">of Sermsuk Public Company Limited and its subsidiaries, and of Sermsuk Public Company Limited, respectively, as at </w:t>
      </w:r>
      <w:r w:rsidR="004370E9">
        <w:rPr>
          <w:rFonts w:cs="Times New Roman"/>
          <w:lang w:bidi="th-TH"/>
        </w:rPr>
        <w:br/>
      </w:r>
      <w:r w:rsidRPr="001202CF">
        <w:rPr>
          <w:rFonts w:cs="Times New Roman"/>
          <w:lang w:bidi="th-TH"/>
        </w:rPr>
        <w:t>3</w:t>
      </w:r>
      <w:r w:rsidR="00D23122">
        <w:rPr>
          <w:rFonts w:cs="Times New Roman"/>
          <w:lang w:bidi="th-TH"/>
        </w:rPr>
        <w:t>1</w:t>
      </w:r>
      <w:r w:rsidRPr="001202CF">
        <w:rPr>
          <w:rFonts w:cs="Times New Roman"/>
          <w:lang w:bidi="th-TH"/>
        </w:rPr>
        <w:t xml:space="preserve"> </w:t>
      </w:r>
      <w:r w:rsidR="00D23122">
        <w:rPr>
          <w:rFonts w:cs="Times New Roman"/>
          <w:lang w:bidi="th-TH"/>
        </w:rPr>
        <w:t>December</w:t>
      </w:r>
      <w:r w:rsidRPr="001202CF">
        <w:rPr>
          <w:rFonts w:cs="Times New Roman"/>
          <w:lang w:bidi="th-TH"/>
        </w:rPr>
        <w:t xml:space="preserve"> 20</w:t>
      </w:r>
      <w:r w:rsidR="00C06EB4">
        <w:rPr>
          <w:rFonts w:cs="Times New Roman"/>
          <w:lang w:bidi="th-TH"/>
        </w:rPr>
        <w:t>20</w:t>
      </w:r>
      <w:r w:rsidRPr="001202CF">
        <w:rPr>
          <w:rFonts w:cs="Times New Roman"/>
          <w:lang w:bidi="th-TH"/>
        </w:rPr>
        <w:t>; the consolidated and separate</w:t>
      </w:r>
      <w:r w:rsidRPr="001202CF">
        <w:rPr>
          <w:rFonts w:cs="Times New Roman"/>
          <w:color w:val="0000FF"/>
          <w:lang w:bidi="th-TH"/>
        </w:rPr>
        <w:t xml:space="preserve"> </w:t>
      </w:r>
      <w:r w:rsidRPr="001202CF">
        <w:rPr>
          <w:rFonts w:cs="Times New Roman"/>
          <w:lang w:bidi="th-TH"/>
        </w:rPr>
        <w:t>statements</w:t>
      </w:r>
      <w:r w:rsidRPr="001202CF">
        <w:rPr>
          <w:rFonts w:cs="Times New Roman"/>
          <w:color w:val="000000"/>
          <w:lang w:bidi="th-TH"/>
        </w:rPr>
        <w:t xml:space="preserve"> </w:t>
      </w:r>
      <w:r w:rsidRPr="001202CF">
        <w:rPr>
          <w:rFonts w:cs="Times New Roman"/>
          <w:lang w:bidi="th-TH"/>
        </w:rPr>
        <w:t>of comprehensive income</w:t>
      </w:r>
      <w:r w:rsidR="00056CC6">
        <w:rPr>
          <w:rFonts w:cs="Times New Roman"/>
          <w:lang w:bidi="th-TH"/>
        </w:rPr>
        <w:t>,</w:t>
      </w:r>
      <w:r w:rsidRPr="001202CF">
        <w:rPr>
          <w:rFonts w:cs="Times New Roman"/>
          <w:lang w:bidi="th-TH"/>
        </w:rPr>
        <w:t xml:space="preserve"> changes in equity and cash flows for the </w:t>
      </w:r>
      <w:r w:rsidR="00D23122">
        <w:rPr>
          <w:rFonts w:cs="Times New Roman"/>
          <w:lang w:bidi="th-TH"/>
        </w:rPr>
        <w:t>three</w:t>
      </w:r>
      <w:r w:rsidRPr="001202CF">
        <w:rPr>
          <w:rFonts w:cs="Times New Roman"/>
          <w:lang w:bidi="th-TH"/>
        </w:rPr>
        <w:t xml:space="preserve">-month period ended </w:t>
      </w:r>
      <w:r w:rsidR="00D23122">
        <w:rPr>
          <w:rFonts w:cs="Times New Roman"/>
          <w:lang w:bidi="th-TH"/>
        </w:rPr>
        <w:t>31 December</w:t>
      </w:r>
      <w:r w:rsidRPr="001202CF">
        <w:rPr>
          <w:rFonts w:cs="Times New Roman"/>
          <w:lang w:bidi="th-TH"/>
        </w:rPr>
        <w:t xml:space="preserve"> 20</w:t>
      </w:r>
      <w:r w:rsidR="00C06EB4">
        <w:rPr>
          <w:rFonts w:cs="Times New Roman"/>
          <w:lang w:bidi="th-TH"/>
        </w:rPr>
        <w:t>20</w:t>
      </w:r>
      <w:r w:rsidRPr="001202CF">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1202CF">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5E3D902E"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w:t>
      </w:r>
      <w:r w:rsidR="00BD1F8C" w:rsidRPr="001202CF">
        <w:rPr>
          <w:rFonts w:cs="Times New Roman"/>
          <w:lang w:val="en-US"/>
        </w:rPr>
        <w:t>Sureerat Thongarunsang</w:t>
      </w:r>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r w:rsidRPr="001202CF">
        <w:rPr>
          <w:rFonts w:cs="Times New Roman"/>
        </w:rPr>
        <w:t xml:space="preserve">blic Accountant </w:t>
      </w:r>
    </w:p>
    <w:p w14:paraId="5BE4515A"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DB7D65" w:rsidRPr="001202CF">
        <w:rPr>
          <w:rFonts w:cs="Times New Roman"/>
          <w:lang w:val="en-US"/>
        </w:rPr>
        <w:t>4409</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KPMG Phoomchai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792C1897" w14:textId="114E4AFE" w:rsidR="00432DAD" w:rsidRDefault="00980EFD" w:rsidP="00432DAD">
      <w:pPr>
        <w:pStyle w:val="IndexHeading1"/>
        <w:spacing w:after="0" w:line="240" w:lineRule="atLeast"/>
        <w:jc w:val="both"/>
        <w:outlineLvl w:val="0"/>
        <w:rPr>
          <w:b w:val="0"/>
          <w:bCs/>
          <w:lang w:val="en-US" w:bidi="th-TH"/>
        </w:rPr>
      </w:pPr>
      <w:r>
        <w:rPr>
          <w:b w:val="0"/>
          <w:bCs/>
          <w:lang w:val="en-US" w:bidi="th-TH"/>
        </w:rPr>
        <w:t>1</w:t>
      </w:r>
      <w:r w:rsidR="00B9104F">
        <w:rPr>
          <w:b w:val="0"/>
          <w:bCs/>
          <w:lang w:val="en-US" w:bidi="th-TH"/>
        </w:rPr>
        <w:t>0</w:t>
      </w:r>
      <w:r w:rsidR="008C6F79" w:rsidRPr="00457361">
        <w:rPr>
          <w:b w:val="0"/>
          <w:bCs/>
          <w:lang w:val="en-US" w:bidi="th-TH"/>
        </w:rPr>
        <w:t xml:space="preserve"> </w:t>
      </w:r>
      <w:r>
        <w:rPr>
          <w:b w:val="0"/>
          <w:bCs/>
          <w:lang w:val="en-US" w:bidi="th-TH"/>
        </w:rPr>
        <w:t>February</w:t>
      </w:r>
      <w:r w:rsidR="004A62FD" w:rsidRPr="00457361">
        <w:rPr>
          <w:b w:val="0"/>
          <w:bCs/>
          <w:lang w:val="en-US" w:bidi="th-TH"/>
        </w:rPr>
        <w:t xml:space="preserve"> </w:t>
      </w:r>
      <w:r w:rsidR="00BA43AA" w:rsidRPr="00457361">
        <w:rPr>
          <w:b w:val="0"/>
          <w:bCs/>
          <w:lang w:val="en-US" w:bidi="th-TH"/>
        </w:rPr>
        <w:t>20</w:t>
      </w:r>
      <w:r w:rsidR="00457361" w:rsidRPr="00457361">
        <w:rPr>
          <w:b w:val="0"/>
          <w:bCs/>
          <w:lang w:val="en-US" w:bidi="th-TH"/>
        </w:rPr>
        <w:t>2</w:t>
      </w:r>
      <w:r w:rsidR="00B9104F">
        <w:rPr>
          <w:b w:val="0"/>
          <w:bCs/>
          <w:lang w:val="en-US" w:bidi="th-TH"/>
        </w:rPr>
        <w:t>1</w:t>
      </w:r>
    </w:p>
    <w:p w14:paraId="76F375A1" w14:textId="77777777" w:rsidR="005B1A41" w:rsidRPr="00EA5297" w:rsidRDefault="005B1A41" w:rsidP="00AE47C2">
      <w:pPr>
        <w:ind w:left="547" w:right="-10"/>
        <w:jc w:val="both"/>
        <w:rPr>
          <w:rFonts w:cstheme="minorBidi"/>
          <w:spacing w:val="2"/>
        </w:rPr>
      </w:pPr>
    </w:p>
    <w:sectPr w:rsidR="005B1A41" w:rsidRPr="00EA5297" w:rsidSect="008B2268">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75733" w14:textId="77777777" w:rsidR="00B64BE5" w:rsidRDefault="00B64BE5">
      <w:r>
        <w:separator/>
      </w:r>
    </w:p>
  </w:endnote>
  <w:endnote w:type="continuationSeparator" w:id="0">
    <w:p w14:paraId="487E4020" w14:textId="77777777" w:rsidR="00B64BE5" w:rsidRDefault="00B6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AC159" w14:textId="77777777" w:rsidR="001513AC" w:rsidRDefault="001513AC"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1513AC" w:rsidRDefault="001513AC"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7FEC4" w14:textId="77777777" w:rsidR="001513AC" w:rsidRPr="003F5274" w:rsidRDefault="001513AC"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19476" w14:textId="77777777" w:rsidR="001513AC" w:rsidRDefault="001513AC" w:rsidP="001E7077">
    <w:pPr>
      <w:pStyle w:val="Footer"/>
      <w:framePr w:w="381" w:h="408" w:hRule="exact" w:wrap="around" w:vAnchor="text" w:hAnchor="margin" w:xAlign="center" w:y="1"/>
      <w:rPr>
        <w:rStyle w:val="PageNumber"/>
        <w:rFonts w:cs="Angsana New"/>
      </w:rPr>
    </w:pPr>
  </w:p>
  <w:p w14:paraId="15B94644" w14:textId="77777777" w:rsidR="001513AC" w:rsidRPr="00C37C48" w:rsidRDefault="001513AC"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0C1A1" w14:textId="77777777" w:rsidR="001513AC" w:rsidRPr="00C37C48" w:rsidRDefault="001513AC"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88E8B" w14:textId="77777777" w:rsidR="00B64BE5" w:rsidRDefault="00B64BE5">
      <w:r>
        <w:separator/>
      </w:r>
    </w:p>
  </w:footnote>
  <w:footnote w:type="continuationSeparator" w:id="0">
    <w:p w14:paraId="5C60F0BB" w14:textId="77777777" w:rsidR="00B64BE5" w:rsidRDefault="00B6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DA65" w14:textId="77777777" w:rsidR="001513AC" w:rsidRDefault="001513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CB52" w14:textId="51349C50" w:rsidR="001513AC" w:rsidRDefault="001513AC" w:rsidP="000E5BC9">
    <w:pPr>
      <w:pStyle w:val="acctmainheading"/>
      <w:spacing w:after="0" w:line="240" w:lineRule="atLeast"/>
      <w:rPr>
        <w:sz w:val="24"/>
        <w:szCs w:val="24"/>
        <w:lang w:bidi="th-TH"/>
      </w:rPr>
    </w:pPr>
  </w:p>
  <w:p w14:paraId="6A5D95C8" w14:textId="77777777" w:rsidR="00DC2AC3" w:rsidRDefault="00DC2AC3" w:rsidP="000E5BC9">
    <w:pPr>
      <w:pStyle w:val="acctmainheading"/>
      <w:spacing w:after="0" w:line="240" w:lineRule="atLeast"/>
      <w:rPr>
        <w:sz w:val="24"/>
        <w:szCs w:val="24"/>
        <w:lang w:bidi="th-TH"/>
      </w:rPr>
    </w:pPr>
  </w:p>
  <w:p w14:paraId="5D12B991" w14:textId="77777777" w:rsidR="001513AC" w:rsidRDefault="001513AC"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C753" w14:textId="77777777" w:rsidR="001513AC" w:rsidRDefault="0015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5"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6"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4"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31"/>
  </w:num>
  <w:num w:numId="6">
    <w:abstractNumId w:val="10"/>
  </w:num>
  <w:num w:numId="7">
    <w:abstractNumId w:val="32"/>
  </w:num>
  <w:num w:numId="8">
    <w:abstractNumId w:val="30"/>
  </w:num>
  <w:num w:numId="9">
    <w:abstractNumId w:val="17"/>
  </w:num>
  <w:num w:numId="10">
    <w:abstractNumId w:val="4"/>
  </w:num>
  <w:num w:numId="11">
    <w:abstractNumId w:val="4"/>
  </w:num>
  <w:num w:numId="12">
    <w:abstractNumId w:val="30"/>
  </w:num>
  <w:num w:numId="13">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3"/>
  </w:num>
  <w:num w:numId="16">
    <w:abstractNumId w:val="3"/>
  </w:num>
  <w:num w:numId="17">
    <w:abstractNumId w:val="4"/>
  </w:num>
  <w:num w:numId="18">
    <w:abstractNumId w:val="12"/>
  </w:num>
  <w:num w:numId="19">
    <w:abstractNumId w:val="14"/>
  </w:num>
  <w:num w:numId="20">
    <w:abstractNumId w:val="2"/>
  </w:num>
  <w:num w:numId="21">
    <w:abstractNumId w:val="24"/>
  </w:num>
  <w:num w:numId="22">
    <w:abstractNumId w:val="13"/>
  </w:num>
  <w:num w:numId="23">
    <w:abstractNumId w:val="19"/>
  </w:num>
  <w:num w:numId="24">
    <w:abstractNumId w:val="34"/>
  </w:num>
  <w:num w:numId="25">
    <w:abstractNumId w:val="18"/>
  </w:num>
  <w:num w:numId="26">
    <w:abstractNumId w:val="21"/>
  </w:num>
  <w:num w:numId="27">
    <w:abstractNumId w:val="4"/>
    <w:lvlOverride w:ilvl="0">
      <w:startOverride w:val="1"/>
    </w:lvlOverride>
  </w:num>
  <w:num w:numId="28">
    <w:abstractNumId w:val="23"/>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20"/>
  </w:num>
  <w:num w:numId="33">
    <w:abstractNumId w:val="9"/>
  </w:num>
  <w:num w:numId="34">
    <w:abstractNumId w:val="28"/>
  </w:num>
  <w:num w:numId="35">
    <w:abstractNumId w:val="26"/>
  </w:num>
  <w:num w:numId="36">
    <w:abstractNumId w:val="29"/>
  </w:num>
  <w:num w:numId="37">
    <w:abstractNumId w:val="5"/>
  </w:num>
  <w:num w:numId="38">
    <w:abstractNumId w:val="8"/>
  </w:num>
  <w:num w:numId="39">
    <w:abstractNumId w:val="36"/>
  </w:num>
  <w:num w:numId="40">
    <w:abstractNumId w:val="27"/>
  </w:num>
  <w:num w:numId="41">
    <w:abstractNumId w:val="35"/>
  </w:num>
  <w:num w:numId="42">
    <w:abstractNumId w:val="22"/>
  </w:num>
  <w:num w:numId="43">
    <w:abstractNumId w:val="15"/>
  </w:num>
  <w:num w:numId="4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ACF"/>
    <w:rsid w:val="00010F08"/>
    <w:rsid w:val="0001143C"/>
    <w:rsid w:val="00011461"/>
    <w:rsid w:val="00011586"/>
    <w:rsid w:val="0001169C"/>
    <w:rsid w:val="0001180C"/>
    <w:rsid w:val="00012AD4"/>
    <w:rsid w:val="00012EA1"/>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FB"/>
    <w:rsid w:val="00031C09"/>
    <w:rsid w:val="0003272E"/>
    <w:rsid w:val="00032BB9"/>
    <w:rsid w:val="000333DA"/>
    <w:rsid w:val="00033648"/>
    <w:rsid w:val="00033808"/>
    <w:rsid w:val="0003521E"/>
    <w:rsid w:val="000353AC"/>
    <w:rsid w:val="000355F7"/>
    <w:rsid w:val="0003570A"/>
    <w:rsid w:val="0003582C"/>
    <w:rsid w:val="0003606B"/>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9E7"/>
    <w:rsid w:val="00057C65"/>
    <w:rsid w:val="00060021"/>
    <w:rsid w:val="000603B0"/>
    <w:rsid w:val="00060615"/>
    <w:rsid w:val="000607B8"/>
    <w:rsid w:val="0006086A"/>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499"/>
    <w:rsid w:val="00083BED"/>
    <w:rsid w:val="00084109"/>
    <w:rsid w:val="0008448C"/>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A"/>
    <w:rsid w:val="000F7132"/>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81A"/>
    <w:rsid w:val="00132CA7"/>
    <w:rsid w:val="00132EFB"/>
    <w:rsid w:val="00132F41"/>
    <w:rsid w:val="00133424"/>
    <w:rsid w:val="00133634"/>
    <w:rsid w:val="00133775"/>
    <w:rsid w:val="001338E3"/>
    <w:rsid w:val="00133ECC"/>
    <w:rsid w:val="001342F3"/>
    <w:rsid w:val="0013453B"/>
    <w:rsid w:val="00134982"/>
    <w:rsid w:val="001352AC"/>
    <w:rsid w:val="0013568C"/>
    <w:rsid w:val="0013571C"/>
    <w:rsid w:val="00136217"/>
    <w:rsid w:val="00136357"/>
    <w:rsid w:val="0013683A"/>
    <w:rsid w:val="001368A9"/>
    <w:rsid w:val="00136C26"/>
    <w:rsid w:val="00136CDC"/>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35B"/>
    <w:rsid w:val="00152471"/>
    <w:rsid w:val="00152531"/>
    <w:rsid w:val="00152D72"/>
    <w:rsid w:val="00152E02"/>
    <w:rsid w:val="00153323"/>
    <w:rsid w:val="001534C0"/>
    <w:rsid w:val="00153654"/>
    <w:rsid w:val="00153788"/>
    <w:rsid w:val="00153D82"/>
    <w:rsid w:val="00153EBF"/>
    <w:rsid w:val="001541BD"/>
    <w:rsid w:val="00154373"/>
    <w:rsid w:val="00154C46"/>
    <w:rsid w:val="00154EA6"/>
    <w:rsid w:val="00154ED5"/>
    <w:rsid w:val="00155092"/>
    <w:rsid w:val="00155862"/>
    <w:rsid w:val="00155894"/>
    <w:rsid w:val="00155AC2"/>
    <w:rsid w:val="00155BA8"/>
    <w:rsid w:val="001564A1"/>
    <w:rsid w:val="001568A5"/>
    <w:rsid w:val="00156DA7"/>
    <w:rsid w:val="00156EFB"/>
    <w:rsid w:val="00157958"/>
    <w:rsid w:val="001579CC"/>
    <w:rsid w:val="00157F5E"/>
    <w:rsid w:val="0016024C"/>
    <w:rsid w:val="00160500"/>
    <w:rsid w:val="00160C35"/>
    <w:rsid w:val="00160F43"/>
    <w:rsid w:val="001610DB"/>
    <w:rsid w:val="001611FF"/>
    <w:rsid w:val="00161E67"/>
    <w:rsid w:val="001622A5"/>
    <w:rsid w:val="00162CC6"/>
    <w:rsid w:val="0016311A"/>
    <w:rsid w:val="00163149"/>
    <w:rsid w:val="001632C6"/>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ABB"/>
    <w:rsid w:val="00186EC1"/>
    <w:rsid w:val="00187DCF"/>
    <w:rsid w:val="00187E4C"/>
    <w:rsid w:val="001905EE"/>
    <w:rsid w:val="001910D2"/>
    <w:rsid w:val="00191359"/>
    <w:rsid w:val="001919BB"/>
    <w:rsid w:val="00191A19"/>
    <w:rsid w:val="00191D31"/>
    <w:rsid w:val="00191F8B"/>
    <w:rsid w:val="001921B4"/>
    <w:rsid w:val="00192FEC"/>
    <w:rsid w:val="00193543"/>
    <w:rsid w:val="001937C5"/>
    <w:rsid w:val="001937D4"/>
    <w:rsid w:val="001947EA"/>
    <w:rsid w:val="00194C43"/>
    <w:rsid w:val="0019517B"/>
    <w:rsid w:val="00195647"/>
    <w:rsid w:val="001956F9"/>
    <w:rsid w:val="00195F8D"/>
    <w:rsid w:val="00196A9B"/>
    <w:rsid w:val="0019780E"/>
    <w:rsid w:val="001978E8"/>
    <w:rsid w:val="00197F54"/>
    <w:rsid w:val="001A05FC"/>
    <w:rsid w:val="001A06F8"/>
    <w:rsid w:val="001A0DA6"/>
    <w:rsid w:val="001A0EF6"/>
    <w:rsid w:val="001A1400"/>
    <w:rsid w:val="001A14DD"/>
    <w:rsid w:val="001A1E1E"/>
    <w:rsid w:val="001A1ED5"/>
    <w:rsid w:val="001A20A4"/>
    <w:rsid w:val="001A2178"/>
    <w:rsid w:val="001A263A"/>
    <w:rsid w:val="001A2D62"/>
    <w:rsid w:val="001A337D"/>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4A0"/>
    <w:rsid w:val="001C367A"/>
    <w:rsid w:val="001C3B0F"/>
    <w:rsid w:val="001C401A"/>
    <w:rsid w:val="001C4070"/>
    <w:rsid w:val="001C490B"/>
    <w:rsid w:val="001C4F3F"/>
    <w:rsid w:val="001C4FD2"/>
    <w:rsid w:val="001C5123"/>
    <w:rsid w:val="001C5218"/>
    <w:rsid w:val="001C5BA6"/>
    <w:rsid w:val="001C5E23"/>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EAC"/>
    <w:rsid w:val="001F65AB"/>
    <w:rsid w:val="001F7023"/>
    <w:rsid w:val="001F7131"/>
    <w:rsid w:val="001F731D"/>
    <w:rsid w:val="001F73B2"/>
    <w:rsid w:val="001F78D3"/>
    <w:rsid w:val="001F7939"/>
    <w:rsid w:val="0020007E"/>
    <w:rsid w:val="00200132"/>
    <w:rsid w:val="00200589"/>
    <w:rsid w:val="00200C71"/>
    <w:rsid w:val="00200E73"/>
    <w:rsid w:val="0020117C"/>
    <w:rsid w:val="00201A0B"/>
    <w:rsid w:val="00201E33"/>
    <w:rsid w:val="0020258D"/>
    <w:rsid w:val="00203002"/>
    <w:rsid w:val="002042F0"/>
    <w:rsid w:val="00204A3B"/>
    <w:rsid w:val="00204B1D"/>
    <w:rsid w:val="00204E24"/>
    <w:rsid w:val="00204EC5"/>
    <w:rsid w:val="00204F81"/>
    <w:rsid w:val="00205911"/>
    <w:rsid w:val="00205A24"/>
    <w:rsid w:val="002062B9"/>
    <w:rsid w:val="00206498"/>
    <w:rsid w:val="002064A7"/>
    <w:rsid w:val="002065F3"/>
    <w:rsid w:val="00206AE5"/>
    <w:rsid w:val="00206F78"/>
    <w:rsid w:val="00207462"/>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714D"/>
    <w:rsid w:val="002177A3"/>
    <w:rsid w:val="00217A38"/>
    <w:rsid w:val="00217C1C"/>
    <w:rsid w:val="00217D92"/>
    <w:rsid w:val="00217F36"/>
    <w:rsid w:val="00220703"/>
    <w:rsid w:val="00220916"/>
    <w:rsid w:val="00221058"/>
    <w:rsid w:val="002214C8"/>
    <w:rsid w:val="00222077"/>
    <w:rsid w:val="002235FE"/>
    <w:rsid w:val="002239D0"/>
    <w:rsid w:val="00223EF7"/>
    <w:rsid w:val="0022441B"/>
    <w:rsid w:val="00224632"/>
    <w:rsid w:val="00224B85"/>
    <w:rsid w:val="00224CBD"/>
    <w:rsid w:val="002250E0"/>
    <w:rsid w:val="002258B5"/>
    <w:rsid w:val="002258DC"/>
    <w:rsid w:val="00225E48"/>
    <w:rsid w:val="00226942"/>
    <w:rsid w:val="002277D6"/>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664"/>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A6"/>
    <w:rsid w:val="00260570"/>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B0"/>
    <w:rsid w:val="002B1F1C"/>
    <w:rsid w:val="002B2691"/>
    <w:rsid w:val="002B270E"/>
    <w:rsid w:val="002B2710"/>
    <w:rsid w:val="002B2CF8"/>
    <w:rsid w:val="002B30F0"/>
    <w:rsid w:val="002B3366"/>
    <w:rsid w:val="002B365F"/>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7E9"/>
    <w:rsid w:val="002B79E3"/>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F6F"/>
    <w:rsid w:val="002D071B"/>
    <w:rsid w:val="002D073B"/>
    <w:rsid w:val="002D0F60"/>
    <w:rsid w:val="002D1545"/>
    <w:rsid w:val="002D162F"/>
    <w:rsid w:val="002D1764"/>
    <w:rsid w:val="002D1F6A"/>
    <w:rsid w:val="002D201C"/>
    <w:rsid w:val="002D203C"/>
    <w:rsid w:val="002D2859"/>
    <w:rsid w:val="002D296F"/>
    <w:rsid w:val="002D31D5"/>
    <w:rsid w:val="002D325C"/>
    <w:rsid w:val="002D34AB"/>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B6D"/>
    <w:rsid w:val="002E3D7D"/>
    <w:rsid w:val="002E3F30"/>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3234"/>
    <w:rsid w:val="002F3D9A"/>
    <w:rsid w:val="002F42D8"/>
    <w:rsid w:val="002F4302"/>
    <w:rsid w:val="002F4EE7"/>
    <w:rsid w:val="002F52CE"/>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69"/>
    <w:rsid w:val="0031750F"/>
    <w:rsid w:val="00317803"/>
    <w:rsid w:val="00317A05"/>
    <w:rsid w:val="00317BF5"/>
    <w:rsid w:val="00320E08"/>
    <w:rsid w:val="00320E0B"/>
    <w:rsid w:val="00320EB0"/>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6408"/>
    <w:rsid w:val="003464D1"/>
    <w:rsid w:val="00346745"/>
    <w:rsid w:val="00346DD9"/>
    <w:rsid w:val="00347471"/>
    <w:rsid w:val="00347C91"/>
    <w:rsid w:val="003502B8"/>
    <w:rsid w:val="003514B4"/>
    <w:rsid w:val="003516C9"/>
    <w:rsid w:val="003519D8"/>
    <w:rsid w:val="00351AB8"/>
    <w:rsid w:val="003520C6"/>
    <w:rsid w:val="00352641"/>
    <w:rsid w:val="00352D29"/>
    <w:rsid w:val="00353881"/>
    <w:rsid w:val="00353C89"/>
    <w:rsid w:val="00353D9F"/>
    <w:rsid w:val="003553CB"/>
    <w:rsid w:val="003554B1"/>
    <w:rsid w:val="00356C02"/>
    <w:rsid w:val="003571F6"/>
    <w:rsid w:val="00357E13"/>
    <w:rsid w:val="003604F1"/>
    <w:rsid w:val="00360F7A"/>
    <w:rsid w:val="00360FCA"/>
    <w:rsid w:val="00361A19"/>
    <w:rsid w:val="00361A69"/>
    <w:rsid w:val="00361C69"/>
    <w:rsid w:val="00361C7D"/>
    <w:rsid w:val="00361DD2"/>
    <w:rsid w:val="0036263D"/>
    <w:rsid w:val="00363436"/>
    <w:rsid w:val="00363F66"/>
    <w:rsid w:val="00363F9B"/>
    <w:rsid w:val="00364478"/>
    <w:rsid w:val="00364630"/>
    <w:rsid w:val="00364635"/>
    <w:rsid w:val="003647ED"/>
    <w:rsid w:val="003649E9"/>
    <w:rsid w:val="00364A6C"/>
    <w:rsid w:val="00364E2E"/>
    <w:rsid w:val="00365370"/>
    <w:rsid w:val="0036572C"/>
    <w:rsid w:val="0036572D"/>
    <w:rsid w:val="0036592D"/>
    <w:rsid w:val="00365AEA"/>
    <w:rsid w:val="00365DAB"/>
    <w:rsid w:val="00365E91"/>
    <w:rsid w:val="003666A6"/>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51E"/>
    <w:rsid w:val="0037557C"/>
    <w:rsid w:val="00375B3A"/>
    <w:rsid w:val="00375BC2"/>
    <w:rsid w:val="00375E2F"/>
    <w:rsid w:val="00375E4B"/>
    <w:rsid w:val="00376736"/>
    <w:rsid w:val="00376B71"/>
    <w:rsid w:val="00376B75"/>
    <w:rsid w:val="003774C7"/>
    <w:rsid w:val="00377E14"/>
    <w:rsid w:val="00377F87"/>
    <w:rsid w:val="003804C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4BD"/>
    <w:rsid w:val="003E46D2"/>
    <w:rsid w:val="003E581A"/>
    <w:rsid w:val="003E596D"/>
    <w:rsid w:val="003E5FFA"/>
    <w:rsid w:val="003E6108"/>
    <w:rsid w:val="003E631A"/>
    <w:rsid w:val="003E6534"/>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611A"/>
    <w:rsid w:val="0043614F"/>
    <w:rsid w:val="00436407"/>
    <w:rsid w:val="00436704"/>
    <w:rsid w:val="00436882"/>
    <w:rsid w:val="004368A8"/>
    <w:rsid w:val="00436D45"/>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6AC6"/>
    <w:rsid w:val="004570D1"/>
    <w:rsid w:val="00457361"/>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FF"/>
    <w:rsid w:val="004879D7"/>
    <w:rsid w:val="00487CEA"/>
    <w:rsid w:val="00487D1F"/>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3D1"/>
    <w:rsid w:val="004A14B1"/>
    <w:rsid w:val="004A1C58"/>
    <w:rsid w:val="004A2048"/>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2ACF"/>
    <w:rsid w:val="004B2CE3"/>
    <w:rsid w:val="004B314D"/>
    <w:rsid w:val="004B3180"/>
    <w:rsid w:val="004B35BC"/>
    <w:rsid w:val="004B38AD"/>
    <w:rsid w:val="004B3A31"/>
    <w:rsid w:val="004B3D5B"/>
    <w:rsid w:val="004B3DF2"/>
    <w:rsid w:val="004B3EFD"/>
    <w:rsid w:val="004B4037"/>
    <w:rsid w:val="004B47F0"/>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4B9"/>
    <w:rsid w:val="004D15FB"/>
    <w:rsid w:val="004D196F"/>
    <w:rsid w:val="004D1B3E"/>
    <w:rsid w:val="004D1B73"/>
    <w:rsid w:val="004D1DF5"/>
    <w:rsid w:val="004D2029"/>
    <w:rsid w:val="004D2172"/>
    <w:rsid w:val="004D2719"/>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593"/>
    <w:rsid w:val="004D764B"/>
    <w:rsid w:val="004D774E"/>
    <w:rsid w:val="004D7B8E"/>
    <w:rsid w:val="004D7C02"/>
    <w:rsid w:val="004E065D"/>
    <w:rsid w:val="004E073B"/>
    <w:rsid w:val="004E08FF"/>
    <w:rsid w:val="004E0A35"/>
    <w:rsid w:val="004E0A98"/>
    <w:rsid w:val="004E0F8D"/>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F7"/>
    <w:rsid w:val="005253CC"/>
    <w:rsid w:val="0052594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09D7"/>
    <w:rsid w:val="0055122C"/>
    <w:rsid w:val="005518B5"/>
    <w:rsid w:val="00551E54"/>
    <w:rsid w:val="00551E6A"/>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3FD"/>
    <w:rsid w:val="00564713"/>
    <w:rsid w:val="00564B00"/>
    <w:rsid w:val="00564C14"/>
    <w:rsid w:val="005655A2"/>
    <w:rsid w:val="0056588A"/>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AC1"/>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6A1"/>
    <w:rsid w:val="0057395E"/>
    <w:rsid w:val="00573971"/>
    <w:rsid w:val="00573A1E"/>
    <w:rsid w:val="00573CE3"/>
    <w:rsid w:val="00573DC1"/>
    <w:rsid w:val="00574148"/>
    <w:rsid w:val="00574EEF"/>
    <w:rsid w:val="00575573"/>
    <w:rsid w:val="005755E0"/>
    <w:rsid w:val="00575777"/>
    <w:rsid w:val="00575ABF"/>
    <w:rsid w:val="00575DDB"/>
    <w:rsid w:val="00576044"/>
    <w:rsid w:val="00576321"/>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AD"/>
    <w:rsid w:val="005A0612"/>
    <w:rsid w:val="005A065F"/>
    <w:rsid w:val="005A0B21"/>
    <w:rsid w:val="005A12D7"/>
    <w:rsid w:val="005A17B6"/>
    <w:rsid w:val="005A1A86"/>
    <w:rsid w:val="005A1C59"/>
    <w:rsid w:val="005A2FF7"/>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75C"/>
    <w:rsid w:val="005B379F"/>
    <w:rsid w:val="005B3AB7"/>
    <w:rsid w:val="005B4135"/>
    <w:rsid w:val="005B4A98"/>
    <w:rsid w:val="005B4C6B"/>
    <w:rsid w:val="005B4D6D"/>
    <w:rsid w:val="005B5012"/>
    <w:rsid w:val="005B53F4"/>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D71"/>
    <w:rsid w:val="005C60AA"/>
    <w:rsid w:val="005C6160"/>
    <w:rsid w:val="005C69F4"/>
    <w:rsid w:val="005C6CB9"/>
    <w:rsid w:val="005C6E80"/>
    <w:rsid w:val="005C70FA"/>
    <w:rsid w:val="005C716F"/>
    <w:rsid w:val="005C74AB"/>
    <w:rsid w:val="005C770A"/>
    <w:rsid w:val="005C7C93"/>
    <w:rsid w:val="005C7F16"/>
    <w:rsid w:val="005D02B8"/>
    <w:rsid w:val="005D0374"/>
    <w:rsid w:val="005D05C6"/>
    <w:rsid w:val="005D13E9"/>
    <w:rsid w:val="005D166B"/>
    <w:rsid w:val="005D16F1"/>
    <w:rsid w:val="005D1E91"/>
    <w:rsid w:val="005D2576"/>
    <w:rsid w:val="005D25A0"/>
    <w:rsid w:val="005D2D47"/>
    <w:rsid w:val="005D2FAA"/>
    <w:rsid w:val="005D30FE"/>
    <w:rsid w:val="005D3521"/>
    <w:rsid w:val="005D3983"/>
    <w:rsid w:val="005D409A"/>
    <w:rsid w:val="005D4945"/>
    <w:rsid w:val="005D4A7B"/>
    <w:rsid w:val="005D4B22"/>
    <w:rsid w:val="005D4E55"/>
    <w:rsid w:val="005D4FBD"/>
    <w:rsid w:val="005D581C"/>
    <w:rsid w:val="005D5D8B"/>
    <w:rsid w:val="005D6329"/>
    <w:rsid w:val="005D63B8"/>
    <w:rsid w:val="005D6CFC"/>
    <w:rsid w:val="005D7053"/>
    <w:rsid w:val="005E00ED"/>
    <w:rsid w:val="005E106F"/>
    <w:rsid w:val="005E11CF"/>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6FA8"/>
    <w:rsid w:val="005E70D8"/>
    <w:rsid w:val="005E7E91"/>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40D"/>
    <w:rsid w:val="00612770"/>
    <w:rsid w:val="006127E8"/>
    <w:rsid w:val="006128AF"/>
    <w:rsid w:val="00612A3C"/>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1045"/>
    <w:rsid w:val="006211DB"/>
    <w:rsid w:val="006216B6"/>
    <w:rsid w:val="00621712"/>
    <w:rsid w:val="00621A41"/>
    <w:rsid w:val="00621CF4"/>
    <w:rsid w:val="00621DCE"/>
    <w:rsid w:val="00621E3B"/>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1B6"/>
    <w:rsid w:val="006523DA"/>
    <w:rsid w:val="006523F7"/>
    <w:rsid w:val="00652487"/>
    <w:rsid w:val="006525EA"/>
    <w:rsid w:val="00652D4E"/>
    <w:rsid w:val="00652E5D"/>
    <w:rsid w:val="00652EF0"/>
    <w:rsid w:val="00653401"/>
    <w:rsid w:val="00653762"/>
    <w:rsid w:val="00653993"/>
    <w:rsid w:val="006540B4"/>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722D"/>
    <w:rsid w:val="00667391"/>
    <w:rsid w:val="006673C9"/>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00"/>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8B0"/>
    <w:rsid w:val="006C2E0C"/>
    <w:rsid w:val="006C2FCF"/>
    <w:rsid w:val="006C341D"/>
    <w:rsid w:val="006C3432"/>
    <w:rsid w:val="006C35AA"/>
    <w:rsid w:val="006C3621"/>
    <w:rsid w:val="006C38C1"/>
    <w:rsid w:val="006C43FC"/>
    <w:rsid w:val="006C45F3"/>
    <w:rsid w:val="006C4676"/>
    <w:rsid w:val="006C4DD9"/>
    <w:rsid w:val="006C4FAF"/>
    <w:rsid w:val="006C51EA"/>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3673"/>
    <w:rsid w:val="006E3706"/>
    <w:rsid w:val="006E3956"/>
    <w:rsid w:val="006E3AEC"/>
    <w:rsid w:val="006E450E"/>
    <w:rsid w:val="006E4876"/>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B8F"/>
    <w:rsid w:val="00712D6C"/>
    <w:rsid w:val="007139AB"/>
    <w:rsid w:val="00713B23"/>
    <w:rsid w:val="007143A9"/>
    <w:rsid w:val="007145A9"/>
    <w:rsid w:val="007148EA"/>
    <w:rsid w:val="00714D61"/>
    <w:rsid w:val="00714DEA"/>
    <w:rsid w:val="00715A53"/>
    <w:rsid w:val="00715D1B"/>
    <w:rsid w:val="00716091"/>
    <w:rsid w:val="0071622D"/>
    <w:rsid w:val="007165C2"/>
    <w:rsid w:val="00716F1F"/>
    <w:rsid w:val="007174F1"/>
    <w:rsid w:val="00717B5C"/>
    <w:rsid w:val="00717B92"/>
    <w:rsid w:val="00720355"/>
    <w:rsid w:val="007205DE"/>
    <w:rsid w:val="007210A5"/>
    <w:rsid w:val="007211FD"/>
    <w:rsid w:val="007212CF"/>
    <w:rsid w:val="00721B8C"/>
    <w:rsid w:val="00722207"/>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877"/>
    <w:rsid w:val="00753BAE"/>
    <w:rsid w:val="00754051"/>
    <w:rsid w:val="007540DA"/>
    <w:rsid w:val="00754244"/>
    <w:rsid w:val="00754F95"/>
    <w:rsid w:val="00755470"/>
    <w:rsid w:val="007556F9"/>
    <w:rsid w:val="007565E9"/>
    <w:rsid w:val="00757469"/>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590"/>
    <w:rsid w:val="007647B4"/>
    <w:rsid w:val="00764C78"/>
    <w:rsid w:val="00764D06"/>
    <w:rsid w:val="0076553E"/>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659B"/>
    <w:rsid w:val="0078665F"/>
    <w:rsid w:val="00786741"/>
    <w:rsid w:val="007867D0"/>
    <w:rsid w:val="00786859"/>
    <w:rsid w:val="00787217"/>
    <w:rsid w:val="0078752B"/>
    <w:rsid w:val="00787701"/>
    <w:rsid w:val="007878AA"/>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37"/>
    <w:rsid w:val="0079524E"/>
    <w:rsid w:val="0079526B"/>
    <w:rsid w:val="007953D3"/>
    <w:rsid w:val="00795433"/>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DB0"/>
    <w:rsid w:val="007B558A"/>
    <w:rsid w:val="007B55FB"/>
    <w:rsid w:val="007B5812"/>
    <w:rsid w:val="007B58F7"/>
    <w:rsid w:val="007B64BE"/>
    <w:rsid w:val="007B652E"/>
    <w:rsid w:val="007B6A18"/>
    <w:rsid w:val="007B6ADA"/>
    <w:rsid w:val="007B6C90"/>
    <w:rsid w:val="007B6E03"/>
    <w:rsid w:val="007B790E"/>
    <w:rsid w:val="007B7C63"/>
    <w:rsid w:val="007C0C54"/>
    <w:rsid w:val="007C10E8"/>
    <w:rsid w:val="007C11E1"/>
    <w:rsid w:val="007C18C9"/>
    <w:rsid w:val="007C19E2"/>
    <w:rsid w:val="007C1C08"/>
    <w:rsid w:val="007C1DCB"/>
    <w:rsid w:val="007C1EDE"/>
    <w:rsid w:val="007C2809"/>
    <w:rsid w:val="007C29A2"/>
    <w:rsid w:val="007C2E03"/>
    <w:rsid w:val="007C3AFA"/>
    <w:rsid w:val="007C4279"/>
    <w:rsid w:val="007C45C2"/>
    <w:rsid w:val="007C46AB"/>
    <w:rsid w:val="007C4F1B"/>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19A"/>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836"/>
    <w:rsid w:val="00803ACC"/>
    <w:rsid w:val="00803AD9"/>
    <w:rsid w:val="00803E4B"/>
    <w:rsid w:val="00804F06"/>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17C7"/>
    <w:rsid w:val="00811AB1"/>
    <w:rsid w:val="0081260D"/>
    <w:rsid w:val="00812695"/>
    <w:rsid w:val="00812A15"/>
    <w:rsid w:val="00812C5A"/>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402"/>
    <w:rsid w:val="008177D7"/>
    <w:rsid w:val="00817835"/>
    <w:rsid w:val="00817B11"/>
    <w:rsid w:val="00817BB6"/>
    <w:rsid w:val="00817EE2"/>
    <w:rsid w:val="00817F63"/>
    <w:rsid w:val="00820463"/>
    <w:rsid w:val="008209D3"/>
    <w:rsid w:val="00820C5D"/>
    <w:rsid w:val="008211D0"/>
    <w:rsid w:val="008219E9"/>
    <w:rsid w:val="00821E98"/>
    <w:rsid w:val="00821F89"/>
    <w:rsid w:val="00822425"/>
    <w:rsid w:val="0082299B"/>
    <w:rsid w:val="0082305F"/>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937"/>
    <w:rsid w:val="008279E2"/>
    <w:rsid w:val="00827ED9"/>
    <w:rsid w:val="00830127"/>
    <w:rsid w:val="00830FEB"/>
    <w:rsid w:val="00831A90"/>
    <w:rsid w:val="00831FD9"/>
    <w:rsid w:val="008324EB"/>
    <w:rsid w:val="00832551"/>
    <w:rsid w:val="00832C16"/>
    <w:rsid w:val="008332D1"/>
    <w:rsid w:val="00833795"/>
    <w:rsid w:val="00833DBB"/>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AB9"/>
    <w:rsid w:val="00846BD7"/>
    <w:rsid w:val="00846E3B"/>
    <w:rsid w:val="00847036"/>
    <w:rsid w:val="0084733E"/>
    <w:rsid w:val="00847923"/>
    <w:rsid w:val="0085012E"/>
    <w:rsid w:val="00850651"/>
    <w:rsid w:val="0085092E"/>
    <w:rsid w:val="00850A21"/>
    <w:rsid w:val="00850A3E"/>
    <w:rsid w:val="00850CBB"/>
    <w:rsid w:val="008512D7"/>
    <w:rsid w:val="008514E4"/>
    <w:rsid w:val="008515F6"/>
    <w:rsid w:val="008517DE"/>
    <w:rsid w:val="00851916"/>
    <w:rsid w:val="00851A85"/>
    <w:rsid w:val="00851B0D"/>
    <w:rsid w:val="00851B84"/>
    <w:rsid w:val="00851B8D"/>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9F7"/>
    <w:rsid w:val="008E242E"/>
    <w:rsid w:val="008E26CB"/>
    <w:rsid w:val="008E3189"/>
    <w:rsid w:val="008E3218"/>
    <w:rsid w:val="008E35F5"/>
    <w:rsid w:val="008E3809"/>
    <w:rsid w:val="008E3ADB"/>
    <w:rsid w:val="008E3D4E"/>
    <w:rsid w:val="008E54E5"/>
    <w:rsid w:val="008E573A"/>
    <w:rsid w:val="008E57AB"/>
    <w:rsid w:val="008E5966"/>
    <w:rsid w:val="008E5DAF"/>
    <w:rsid w:val="008E5E34"/>
    <w:rsid w:val="008E60D2"/>
    <w:rsid w:val="008E685A"/>
    <w:rsid w:val="008E692F"/>
    <w:rsid w:val="008E7416"/>
    <w:rsid w:val="008E74A0"/>
    <w:rsid w:val="008E7727"/>
    <w:rsid w:val="008E798A"/>
    <w:rsid w:val="008E7CA8"/>
    <w:rsid w:val="008E7E26"/>
    <w:rsid w:val="008F01CF"/>
    <w:rsid w:val="008F0432"/>
    <w:rsid w:val="008F06E8"/>
    <w:rsid w:val="008F0C72"/>
    <w:rsid w:val="008F0EB3"/>
    <w:rsid w:val="008F1009"/>
    <w:rsid w:val="008F106C"/>
    <w:rsid w:val="008F109D"/>
    <w:rsid w:val="008F1314"/>
    <w:rsid w:val="008F158D"/>
    <w:rsid w:val="008F28A6"/>
    <w:rsid w:val="008F28C8"/>
    <w:rsid w:val="008F2B30"/>
    <w:rsid w:val="008F2C5D"/>
    <w:rsid w:val="008F3247"/>
    <w:rsid w:val="008F32CC"/>
    <w:rsid w:val="008F3664"/>
    <w:rsid w:val="008F3C59"/>
    <w:rsid w:val="008F3F78"/>
    <w:rsid w:val="008F4596"/>
    <w:rsid w:val="008F524D"/>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7D6"/>
    <w:rsid w:val="00901D46"/>
    <w:rsid w:val="00901DB3"/>
    <w:rsid w:val="00902394"/>
    <w:rsid w:val="00902D74"/>
    <w:rsid w:val="00902E88"/>
    <w:rsid w:val="00902FEA"/>
    <w:rsid w:val="0090313E"/>
    <w:rsid w:val="009038A7"/>
    <w:rsid w:val="0090395C"/>
    <w:rsid w:val="00904062"/>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D60"/>
    <w:rsid w:val="00931483"/>
    <w:rsid w:val="00931610"/>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52E"/>
    <w:rsid w:val="00951CB9"/>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9B6"/>
    <w:rsid w:val="00977B08"/>
    <w:rsid w:val="00977E33"/>
    <w:rsid w:val="00977EFA"/>
    <w:rsid w:val="00977F90"/>
    <w:rsid w:val="0098052D"/>
    <w:rsid w:val="00980EFD"/>
    <w:rsid w:val="0098180D"/>
    <w:rsid w:val="00981D32"/>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5CD"/>
    <w:rsid w:val="0099193B"/>
    <w:rsid w:val="00991E76"/>
    <w:rsid w:val="009921B0"/>
    <w:rsid w:val="0099220A"/>
    <w:rsid w:val="00992263"/>
    <w:rsid w:val="009922F8"/>
    <w:rsid w:val="009935DD"/>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603B"/>
    <w:rsid w:val="009B6771"/>
    <w:rsid w:val="009B6907"/>
    <w:rsid w:val="009B6A33"/>
    <w:rsid w:val="009B6E76"/>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50DA"/>
    <w:rsid w:val="009F593C"/>
    <w:rsid w:val="009F5B8D"/>
    <w:rsid w:val="009F5D78"/>
    <w:rsid w:val="009F5DF1"/>
    <w:rsid w:val="009F62E8"/>
    <w:rsid w:val="009F62E9"/>
    <w:rsid w:val="009F6452"/>
    <w:rsid w:val="009F64F2"/>
    <w:rsid w:val="009F66C8"/>
    <w:rsid w:val="009F6BDD"/>
    <w:rsid w:val="009F6C30"/>
    <w:rsid w:val="009F6DB3"/>
    <w:rsid w:val="009F7568"/>
    <w:rsid w:val="009F7646"/>
    <w:rsid w:val="009F79B9"/>
    <w:rsid w:val="00A00739"/>
    <w:rsid w:val="00A0083B"/>
    <w:rsid w:val="00A00B6E"/>
    <w:rsid w:val="00A01049"/>
    <w:rsid w:val="00A01436"/>
    <w:rsid w:val="00A015BD"/>
    <w:rsid w:val="00A02190"/>
    <w:rsid w:val="00A02393"/>
    <w:rsid w:val="00A025CF"/>
    <w:rsid w:val="00A02AA7"/>
    <w:rsid w:val="00A031FF"/>
    <w:rsid w:val="00A03231"/>
    <w:rsid w:val="00A03502"/>
    <w:rsid w:val="00A03BD5"/>
    <w:rsid w:val="00A03C3A"/>
    <w:rsid w:val="00A04398"/>
    <w:rsid w:val="00A04AF3"/>
    <w:rsid w:val="00A04D41"/>
    <w:rsid w:val="00A05327"/>
    <w:rsid w:val="00A05688"/>
    <w:rsid w:val="00A0583A"/>
    <w:rsid w:val="00A05D74"/>
    <w:rsid w:val="00A05EEB"/>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58F"/>
    <w:rsid w:val="00A119D2"/>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61CE"/>
    <w:rsid w:val="00A1643D"/>
    <w:rsid w:val="00A164AC"/>
    <w:rsid w:val="00A168D5"/>
    <w:rsid w:val="00A169DC"/>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974"/>
    <w:rsid w:val="00A37A1B"/>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5008D"/>
    <w:rsid w:val="00A509CB"/>
    <w:rsid w:val="00A50B39"/>
    <w:rsid w:val="00A50C9D"/>
    <w:rsid w:val="00A512DE"/>
    <w:rsid w:val="00A513EB"/>
    <w:rsid w:val="00A516A3"/>
    <w:rsid w:val="00A516CA"/>
    <w:rsid w:val="00A51C7C"/>
    <w:rsid w:val="00A52A10"/>
    <w:rsid w:val="00A53378"/>
    <w:rsid w:val="00A53872"/>
    <w:rsid w:val="00A538A8"/>
    <w:rsid w:val="00A54084"/>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46B"/>
    <w:rsid w:val="00A674FB"/>
    <w:rsid w:val="00A6766E"/>
    <w:rsid w:val="00A67748"/>
    <w:rsid w:val="00A6792A"/>
    <w:rsid w:val="00A679A7"/>
    <w:rsid w:val="00A67D54"/>
    <w:rsid w:val="00A67EC6"/>
    <w:rsid w:val="00A70238"/>
    <w:rsid w:val="00A712A9"/>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42B"/>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2"/>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A30"/>
    <w:rsid w:val="00AC6F73"/>
    <w:rsid w:val="00AC7176"/>
    <w:rsid w:val="00AC7390"/>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AF4"/>
    <w:rsid w:val="00AE1D6A"/>
    <w:rsid w:val="00AE1FF2"/>
    <w:rsid w:val="00AE2B2C"/>
    <w:rsid w:val="00AE2DF4"/>
    <w:rsid w:val="00AE3068"/>
    <w:rsid w:val="00AE3307"/>
    <w:rsid w:val="00AE429B"/>
    <w:rsid w:val="00AE44BE"/>
    <w:rsid w:val="00AE47C2"/>
    <w:rsid w:val="00AE50E8"/>
    <w:rsid w:val="00AE54D3"/>
    <w:rsid w:val="00AE5889"/>
    <w:rsid w:val="00AE5A96"/>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866"/>
    <w:rsid w:val="00B22B5A"/>
    <w:rsid w:val="00B22F1D"/>
    <w:rsid w:val="00B235F3"/>
    <w:rsid w:val="00B23714"/>
    <w:rsid w:val="00B23791"/>
    <w:rsid w:val="00B23ACF"/>
    <w:rsid w:val="00B24C4C"/>
    <w:rsid w:val="00B24E05"/>
    <w:rsid w:val="00B24FCE"/>
    <w:rsid w:val="00B253C5"/>
    <w:rsid w:val="00B25717"/>
    <w:rsid w:val="00B26251"/>
    <w:rsid w:val="00B2640B"/>
    <w:rsid w:val="00B272A4"/>
    <w:rsid w:val="00B273D0"/>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205C"/>
    <w:rsid w:val="00B424D6"/>
    <w:rsid w:val="00B4257A"/>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DA1"/>
    <w:rsid w:val="00B80F14"/>
    <w:rsid w:val="00B8129F"/>
    <w:rsid w:val="00B8251D"/>
    <w:rsid w:val="00B82634"/>
    <w:rsid w:val="00B8293A"/>
    <w:rsid w:val="00B8319A"/>
    <w:rsid w:val="00B834EC"/>
    <w:rsid w:val="00B837FC"/>
    <w:rsid w:val="00B838E6"/>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04F"/>
    <w:rsid w:val="00B91563"/>
    <w:rsid w:val="00B915A3"/>
    <w:rsid w:val="00B9175C"/>
    <w:rsid w:val="00B92DAC"/>
    <w:rsid w:val="00B92F25"/>
    <w:rsid w:val="00B92F9C"/>
    <w:rsid w:val="00B92FE1"/>
    <w:rsid w:val="00B9352A"/>
    <w:rsid w:val="00B935FE"/>
    <w:rsid w:val="00B93643"/>
    <w:rsid w:val="00B937A1"/>
    <w:rsid w:val="00B9397B"/>
    <w:rsid w:val="00B93C59"/>
    <w:rsid w:val="00B93DD4"/>
    <w:rsid w:val="00B9449F"/>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AB9"/>
    <w:rsid w:val="00BA5D16"/>
    <w:rsid w:val="00BA601B"/>
    <w:rsid w:val="00BA6118"/>
    <w:rsid w:val="00BA6B5A"/>
    <w:rsid w:val="00BA755A"/>
    <w:rsid w:val="00BA75F2"/>
    <w:rsid w:val="00BA7911"/>
    <w:rsid w:val="00BA79C2"/>
    <w:rsid w:val="00BA7FEB"/>
    <w:rsid w:val="00BB031E"/>
    <w:rsid w:val="00BB03AA"/>
    <w:rsid w:val="00BB03F9"/>
    <w:rsid w:val="00BB09EA"/>
    <w:rsid w:val="00BB0C7E"/>
    <w:rsid w:val="00BB1002"/>
    <w:rsid w:val="00BB10F0"/>
    <w:rsid w:val="00BB10FD"/>
    <w:rsid w:val="00BB1282"/>
    <w:rsid w:val="00BB1612"/>
    <w:rsid w:val="00BB1888"/>
    <w:rsid w:val="00BB22B9"/>
    <w:rsid w:val="00BB247B"/>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0E1A"/>
    <w:rsid w:val="00BE19CE"/>
    <w:rsid w:val="00BE1B3C"/>
    <w:rsid w:val="00BE2F05"/>
    <w:rsid w:val="00BE336E"/>
    <w:rsid w:val="00BE3828"/>
    <w:rsid w:val="00BE3A0E"/>
    <w:rsid w:val="00BE3B11"/>
    <w:rsid w:val="00BE3C05"/>
    <w:rsid w:val="00BE3C75"/>
    <w:rsid w:val="00BE44DC"/>
    <w:rsid w:val="00BE487D"/>
    <w:rsid w:val="00BE48D8"/>
    <w:rsid w:val="00BE4B64"/>
    <w:rsid w:val="00BE4BA5"/>
    <w:rsid w:val="00BE4F04"/>
    <w:rsid w:val="00BE63B7"/>
    <w:rsid w:val="00BE643A"/>
    <w:rsid w:val="00BE66C4"/>
    <w:rsid w:val="00BE67E4"/>
    <w:rsid w:val="00BE74B1"/>
    <w:rsid w:val="00BE75C9"/>
    <w:rsid w:val="00BE7636"/>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3C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A9D"/>
    <w:rsid w:val="00C45B05"/>
    <w:rsid w:val="00C45FC4"/>
    <w:rsid w:val="00C45FFF"/>
    <w:rsid w:val="00C46018"/>
    <w:rsid w:val="00C46C50"/>
    <w:rsid w:val="00C46E91"/>
    <w:rsid w:val="00C47279"/>
    <w:rsid w:val="00C47323"/>
    <w:rsid w:val="00C47937"/>
    <w:rsid w:val="00C47D21"/>
    <w:rsid w:val="00C50252"/>
    <w:rsid w:val="00C507B7"/>
    <w:rsid w:val="00C50842"/>
    <w:rsid w:val="00C50909"/>
    <w:rsid w:val="00C50E65"/>
    <w:rsid w:val="00C510E7"/>
    <w:rsid w:val="00C51267"/>
    <w:rsid w:val="00C51833"/>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A68"/>
    <w:rsid w:val="00C60055"/>
    <w:rsid w:val="00C6049F"/>
    <w:rsid w:val="00C617AF"/>
    <w:rsid w:val="00C621FD"/>
    <w:rsid w:val="00C627C1"/>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649"/>
    <w:rsid w:val="00C6791C"/>
    <w:rsid w:val="00C67BD5"/>
    <w:rsid w:val="00C67D9E"/>
    <w:rsid w:val="00C70117"/>
    <w:rsid w:val="00C71126"/>
    <w:rsid w:val="00C71202"/>
    <w:rsid w:val="00C71643"/>
    <w:rsid w:val="00C71825"/>
    <w:rsid w:val="00C7189A"/>
    <w:rsid w:val="00C719FB"/>
    <w:rsid w:val="00C71AE6"/>
    <w:rsid w:val="00C71BDF"/>
    <w:rsid w:val="00C71CF3"/>
    <w:rsid w:val="00C71D7B"/>
    <w:rsid w:val="00C71E85"/>
    <w:rsid w:val="00C71F48"/>
    <w:rsid w:val="00C722D3"/>
    <w:rsid w:val="00C72A26"/>
    <w:rsid w:val="00C72A87"/>
    <w:rsid w:val="00C72DD5"/>
    <w:rsid w:val="00C72F95"/>
    <w:rsid w:val="00C73662"/>
    <w:rsid w:val="00C73A5C"/>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4AA"/>
    <w:rsid w:val="00C845FC"/>
    <w:rsid w:val="00C84BAB"/>
    <w:rsid w:val="00C85169"/>
    <w:rsid w:val="00C85341"/>
    <w:rsid w:val="00C855E2"/>
    <w:rsid w:val="00C85C60"/>
    <w:rsid w:val="00C86676"/>
    <w:rsid w:val="00C86784"/>
    <w:rsid w:val="00C86929"/>
    <w:rsid w:val="00C86936"/>
    <w:rsid w:val="00C869B4"/>
    <w:rsid w:val="00C86BE4"/>
    <w:rsid w:val="00C86DE3"/>
    <w:rsid w:val="00C86FEC"/>
    <w:rsid w:val="00C874D1"/>
    <w:rsid w:val="00C90A61"/>
    <w:rsid w:val="00C90B31"/>
    <w:rsid w:val="00C91280"/>
    <w:rsid w:val="00C91894"/>
    <w:rsid w:val="00C92CDB"/>
    <w:rsid w:val="00C931C8"/>
    <w:rsid w:val="00C93F32"/>
    <w:rsid w:val="00C94557"/>
    <w:rsid w:val="00C946C3"/>
    <w:rsid w:val="00C948D8"/>
    <w:rsid w:val="00C94B8E"/>
    <w:rsid w:val="00C953F2"/>
    <w:rsid w:val="00C9557B"/>
    <w:rsid w:val="00C95ABE"/>
    <w:rsid w:val="00C961CA"/>
    <w:rsid w:val="00C9650D"/>
    <w:rsid w:val="00C96641"/>
    <w:rsid w:val="00C96808"/>
    <w:rsid w:val="00C9696D"/>
    <w:rsid w:val="00C9701C"/>
    <w:rsid w:val="00C977A1"/>
    <w:rsid w:val="00C97A71"/>
    <w:rsid w:val="00C97E31"/>
    <w:rsid w:val="00C97F3A"/>
    <w:rsid w:val="00CA0541"/>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A7B69"/>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1E1"/>
    <w:rsid w:val="00CC5561"/>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206ED"/>
    <w:rsid w:val="00D2112F"/>
    <w:rsid w:val="00D212AB"/>
    <w:rsid w:val="00D21A8B"/>
    <w:rsid w:val="00D21E90"/>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F8F"/>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115B"/>
    <w:rsid w:val="00D41EA2"/>
    <w:rsid w:val="00D422BE"/>
    <w:rsid w:val="00D42B0C"/>
    <w:rsid w:val="00D43228"/>
    <w:rsid w:val="00D43301"/>
    <w:rsid w:val="00D434B0"/>
    <w:rsid w:val="00D43501"/>
    <w:rsid w:val="00D43E9A"/>
    <w:rsid w:val="00D43EF9"/>
    <w:rsid w:val="00D43F35"/>
    <w:rsid w:val="00D44457"/>
    <w:rsid w:val="00D44483"/>
    <w:rsid w:val="00D4457C"/>
    <w:rsid w:val="00D44596"/>
    <w:rsid w:val="00D445AF"/>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B0"/>
    <w:rsid w:val="00D539A9"/>
    <w:rsid w:val="00D53B0C"/>
    <w:rsid w:val="00D53DB7"/>
    <w:rsid w:val="00D54545"/>
    <w:rsid w:val="00D54EB4"/>
    <w:rsid w:val="00D54FA4"/>
    <w:rsid w:val="00D555FD"/>
    <w:rsid w:val="00D5567B"/>
    <w:rsid w:val="00D55897"/>
    <w:rsid w:val="00D55B1C"/>
    <w:rsid w:val="00D56172"/>
    <w:rsid w:val="00D564B3"/>
    <w:rsid w:val="00D56712"/>
    <w:rsid w:val="00D56817"/>
    <w:rsid w:val="00D56872"/>
    <w:rsid w:val="00D56BE2"/>
    <w:rsid w:val="00D56F91"/>
    <w:rsid w:val="00D56FD0"/>
    <w:rsid w:val="00D57212"/>
    <w:rsid w:val="00D5749A"/>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C6"/>
    <w:rsid w:val="00DA2295"/>
    <w:rsid w:val="00DA304E"/>
    <w:rsid w:val="00DA3216"/>
    <w:rsid w:val="00DA3462"/>
    <w:rsid w:val="00DA38BF"/>
    <w:rsid w:val="00DA3BDE"/>
    <w:rsid w:val="00DA3CFB"/>
    <w:rsid w:val="00DA4551"/>
    <w:rsid w:val="00DA4D0C"/>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1C38"/>
    <w:rsid w:val="00DC20B9"/>
    <w:rsid w:val="00DC2322"/>
    <w:rsid w:val="00DC23ED"/>
    <w:rsid w:val="00DC2A1D"/>
    <w:rsid w:val="00DC2AC3"/>
    <w:rsid w:val="00DC2DBE"/>
    <w:rsid w:val="00DC2EF3"/>
    <w:rsid w:val="00DC2FC4"/>
    <w:rsid w:val="00DC3246"/>
    <w:rsid w:val="00DC3C81"/>
    <w:rsid w:val="00DC3F03"/>
    <w:rsid w:val="00DC4028"/>
    <w:rsid w:val="00DC40E2"/>
    <w:rsid w:val="00DC4152"/>
    <w:rsid w:val="00DC442F"/>
    <w:rsid w:val="00DC468B"/>
    <w:rsid w:val="00DC531C"/>
    <w:rsid w:val="00DC563D"/>
    <w:rsid w:val="00DC5A3D"/>
    <w:rsid w:val="00DC6161"/>
    <w:rsid w:val="00DC633A"/>
    <w:rsid w:val="00DC69CD"/>
    <w:rsid w:val="00DC711D"/>
    <w:rsid w:val="00DD03C3"/>
    <w:rsid w:val="00DD08D0"/>
    <w:rsid w:val="00DD0A34"/>
    <w:rsid w:val="00DD0D1A"/>
    <w:rsid w:val="00DD22E3"/>
    <w:rsid w:val="00DD2790"/>
    <w:rsid w:val="00DD2924"/>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7EF"/>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38E"/>
    <w:rsid w:val="00DE799E"/>
    <w:rsid w:val="00DF0653"/>
    <w:rsid w:val="00DF06B3"/>
    <w:rsid w:val="00DF077E"/>
    <w:rsid w:val="00DF0A2B"/>
    <w:rsid w:val="00DF0A6F"/>
    <w:rsid w:val="00DF0C6A"/>
    <w:rsid w:val="00DF13A3"/>
    <w:rsid w:val="00DF17F5"/>
    <w:rsid w:val="00DF1CC4"/>
    <w:rsid w:val="00DF1D07"/>
    <w:rsid w:val="00DF1F7C"/>
    <w:rsid w:val="00DF22D2"/>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3E"/>
    <w:rsid w:val="00E013F5"/>
    <w:rsid w:val="00E015EB"/>
    <w:rsid w:val="00E01ABD"/>
    <w:rsid w:val="00E0210D"/>
    <w:rsid w:val="00E02B43"/>
    <w:rsid w:val="00E02B6D"/>
    <w:rsid w:val="00E02EEC"/>
    <w:rsid w:val="00E030B0"/>
    <w:rsid w:val="00E03B79"/>
    <w:rsid w:val="00E043D6"/>
    <w:rsid w:val="00E04AB1"/>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937"/>
    <w:rsid w:val="00E12065"/>
    <w:rsid w:val="00E122A7"/>
    <w:rsid w:val="00E12471"/>
    <w:rsid w:val="00E12A8F"/>
    <w:rsid w:val="00E12BA1"/>
    <w:rsid w:val="00E12E3C"/>
    <w:rsid w:val="00E13EA8"/>
    <w:rsid w:val="00E1414B"/>
    <w:rsid w:val="00E145CA"/>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28"/>
    <w:rsid w:val="00E37C8F"/>
    <w:rsid w:val="00E37F25"/>
    <w:rsid w:val="00E4082F"/>
    <w:rsid w:val="00E40B07"/>
    <w:rsid w:val="00E41027"/>
    <w:rsid w:val="00E411A1"/>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7714"/>
    <w:rsid w:val="00E47ECA"/>
    <w:rsid w:val="00E50298"/>
    <w:rsid w:val="00E50588"/>
    <w:rsid w:val="00E5065C"/>
    <w:rsid w:val="00E50697"/>
    <w:rsid w:val="00E507E8"/>
    <w:rsid w:val="00E50DAD"/>
    <w:rsid w:val="00E50E15"/>
    <w:rsid w:val="00E50F75"/>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F89"/>
    <w:rsid w:val="00E6668F"/>
    <w:rsid w:val="00E668A8"/>
    <w:rsid w:val="00E669B6"/>
    <w:rsid w:val="00E66A8C"/>
    <w:rsid w:val="00E66CD0"/>
    <w:rsid w:val="00E66D42"/>
    <w:rsid w:val="00E67217"/>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DF8"/>
    <w:rsid w:val="00E91002"/>
    <w:rsid w:val="00E91308"/>
    <w:rsid w:val="00E916C5"/>
    <w:rsid w:val="00E918F5"/>
    <w:rsid w:val="00E9235D"/>
    <w:rsid w:val="00E926FD"/>
    <w:rsid w:val="00E92854"/>
    <w:rsid w:val="00E92C47"/>
    <w:rsid w:val="00E92D10"/>
    <w:rsid w:val="00E934B0"/>
    <w:rsid w:val="00E93818"/>
    <w:rsid w:val="00E93889"/>
    <w:rsid w:val="00E93DDD"/>
    <w:rsid w:val="00E93F18"/>
    <w:rsid w:val="00E94989"/>
    <w:rsid w:val="00E94B2D"/>
    <w:rsid w:val="00E94C89"/>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B43"/>
    <w:rsid w:val="00ED6B75"/>
    <w:rsid w:val="00ED6C27"/>
    <w:rsid w:val="00ED6F08"/>
    <w:rsid w:val="00ED70E1"/>
    <w:rsid w:val="00ED79B8"/>
    <w:rsid w:val="00EE0F39"/>
    <w:rsid w:val="00EE11A7"/>
    <w:rsid w:val="00EE1468"/>
    <w:rsid w:val="00EE1A87"/>
    <w:rsid w:val="00EE1FD1"/>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934"/>
    <w:rsid w:val="00EF6F60"/>
    <w:rsid w:val="00EF7297"/>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790"/>
    <w:rsid w:val="00F018F4"/>
    <w:rsid w:val="00F0195B"/>
    <w:rsid w:val="00F01F56"/>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8AB"/>
    <w:rsid w:val="00F213E2"/>
    <w:rsid w:val="00F215A8"/>
    <w:rsid w:val="00F21A2C"/>
    <w:rsid w:val="00F21ED9"/>
    <w:rsid w:val="00F223EF"/>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4B2A"/>
    <w:rsid w:val="00F75DDD"/>
    <w:rsid w:val="00F761CC"/>
    <w:rsid w:val="00F76B65"/>
    <w:rsid w:val="00F77055"/>
    <w:rsid w:val="00F77266"/>
    <w:rsid w:val="00F7771B"/>
    <w:rsid w:val="00F778D5"/>
    <w:rsid w:val="00F80273"/>
    <w:rsid w:val="00F803E0"/>
    <w:rsid w:val="00F8081D"/>
    <w:rsid w:val="00F808FC"/>
    <w:rsid w:val="00F80AC3"/>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A67"/>
    <w:rsid w:val="00F87EDC"/>
    <w:rsid w:val="00F90A77"/>
    <w:rsid w:val="00F911B6"/>
    <w:rsid w:val="00F920EA"/>
    <w:rsid w:val="00F924D6"/>
    <w:rsid w:val="00F924E0"/>
    <w:rsid w:val="00F92801"/>
    <w:rsid w:val="00F92971"/>
    <w:rsid w:val="00F929A4"/>
    <w:rsid w:val="00F92CA9"/>
    <w:rsid w:val="00F933EC"/>
    <w:rsid w:val="00F9372D"/>
    <w:rsid w:val="00F93BD8"/>
    <w:rsid w:val="00F94259"/>
    <w:rsid w:val="00F9565E"/>
    <w:rsid w:val="00F95B88"/>
    <w:rsid w:val="00F95BAC"/>
    <w:rsid w:val="00F95EA6"/>
    <w:rsid w:val="00F96006"/>
    <w:rsid w:val="00F9613F"/>
    <w:rsid w:val="00F96709"/>
    <w:rsid w:val="00F96F05"/>
    <w:rsid w:val="00F9719D"/>
    <w:rsid w:val="00F97ABA"/>
    <w:rsid w:val="00F97EEF"/>
    <w:rsid w:val="00FA0172"/>
    <w:rsid w:val="00FA0462"/>
    <w:rsid w:val="00FA10A5"/>
    <w:rsid w:val="00FA1A20"/>
    <w:rsid w:val="00FA1BBF"/>
    <w:rsid w:val="00FA1F91"/>
    <w:rsid w:val="00FA242F"/>
    <w:rsid w:val="00FA24A6"/>
    <w:rsid w:val="00FA2FA3"/>
    <w:rsid w:val="00FA3192"/>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33"/>
    <w:rsid w:val="00FB6093"/>
    <w:rsid w:val="00FB64D7"/>
    <w:rsid w:val="00FB68B1"/>
    <w:rsid w:val="00FB6AA4"/>
    <w:rsid w:val="00FB6F55"/>
    <w:rsid w:val="00FB6FC4"/>
    <w:rsid w:val="00FB7292"/>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372"/>
    <w:rsid w:val="00FC67BF"/>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8D0"/>
    <w:rsid w:val="00FF0EB2"/>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E72C7-B6B8-41F3-A924-AD7C70BB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303</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4</cp:revision>
  <cp:lastPrinted>2021-02-06T07:15:00Z</cp:lastPrinted>
  <dcterms:created xsi:type="dcterms:W3CDTF">2021-02-10T04:25:00Z</dcterms:created>
  <dcterms:modified xsi:type="dcterms:W3CDTF">2021-02-10T09:00:00Z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