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7E77" w14:textId="77777777"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6FBB7D9C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6CEB679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33AE98B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61E4C11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3590876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9A65A00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DD7A89C" w14:textId="77777777"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56C571E" w14:textId="77777777" w:rsidR="0072572E" w:rsidRPr="008B2E92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8B2E92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12D029C6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2F2DF593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>
        <w:rPr>
          <w:rFonts w:ascii="Angsana New" w:hAnsi="Angsana New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/>
          <w:sz w:val="30"/>
          <w:szCs w:val="30"/>
        </w:rPr>
        <w:t>2563</w:t>
      </w:r>
      <w:r w:rsidR="008235FC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9F5110">
        <w:rPr>
          <w:rFonts w:asciiTheme="majorBidi" w:hAnsiTheme="majorBidi" w:cstheme="majorBidi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2F1912D2" w:rsidR="00E463B6" w:rsidRPr="00DB7A14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  <w:cs/>
        </w:rPr>
      </w:pPr>
    </w:p>
    <w:p w14:paraId="5956C02E" w14:textId="4D0D6337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95ED1">
        <w:rPr>
          <w:rFonts w:ascii="Angsana New" w:eastAsia="Calibri" w:hAnsi="Angsana New"/>
          <w:sz w:val="30"/>
          <w:szCs w:val="30"/>
        </w:rPr>
        <w:br/>
      </w:r>
      <w:r w:rsidRPr="00F95ED1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AE57E62" w14:textId="77777777" w:rsidR="00DF5A46" w:rsidRPr="008109E0" w:rsidRDefault="00DF5A46" w:rsidP="00DF5A4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109E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12E28A0" w14:textId="77777777" w:rsidR="00DF5A46" w:rsidRPr="008109E0" w:rsidRDefault="00DF5A46" w:rsidP="00DF5A46">
      <w:pPr>
        <w:spacing w:line="240" w:lineRule="auto"/>
        <w:rPr>
          <w:rFonts w:ascii="Angsana New" w:hAnsi="Angsana New"/>
          <w:sz w:val="30"/>
          <w:szCs w:val="30"/>
        </w:rPr>
      </w:pPr>
    </w:p>
    <w:p w14:paraId="6B2FBC93" w14:textId="3E2A475B" w:rsidR="00B64E3E" w:rsidRDefault="00745EEA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45EEA">
        <w:rPr>
          <w:rFonts w:ascii="Angsana New" w:hAnsi="Angsana New" w:cs="Angsana New"/>
          <w:sz w:val="30"/>
          <w:szCs w:val="30"/>
          <w:cs/>
        </w:rPr>
        <w:t xml:space="preserve">โดยมิได้แสดงความเห็นที่เปลี่ยนแปลงไป ข้าพเจ้าขอให้สังเกตหมายเหตุประกอบงบการเงินข้อ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3</w:t>
      </w:r>
      <w:r w:rsidRPr="00745EEA">
        <w:rPr>
          <w:rFonts w:ascii="Angsana New" w:hAnsi="Angsana New" w:cs="Angsana New"/>
          <w:sz w:val="30"/>
          <w:szCs w:val="30"/>
          <w:cs/>
        </w:rPr>
        <w:t>(ข) ซึ่งได้อธิบายถึงผลกระทบต่อกิจการจากการเปลี่ยนนโยบายการบัญชี โดยนำมาถือปฏิบัติตั้งแต่วันที่</w:t>
      </w:r>
      <w:r>
        <w:rPr>
          <w:rFonts w:ascii="Angsana New" w:hAnsi="Angsana New" w:cs="Angsana New"/>
          <w:sz w:val="30"/>
          <w:szCs w:val="30"/>
        </w:rPr>
        <w:t xml:space="preserve"> 1</w:t>
      </w:r>
      <w:r w:rsidRPr="00745EE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2563</w:t>
      </w:r>
      <w:r w:rsidRPr="00745EEA">
        <w:rPr>
          <w:rFonts w:ascii="Angsana New" w:hAnsi="Angsana New" w:cs="Angsana New"/>
          <w:sz w:val="30"/>
          <w:szCs w:val="30"/>
          <w:cs/>
        </w:rPr>
        <w:t xml:space="preserve"> ตัวเลขเปรียบเทียบที่นำมาแสดงนี้นำมาจากงบการเงินที่ตรวจสอบแล้ว ณ วันที่ และสำหรับปีสิ้นสุดวันที่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745EE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745EEA">
        <w:rPr>
          <w:rFonts w:ascii="Angsana New" w:hAnsi="Angsana New" w:cs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3</w:t>
      </w:r>
      <w:r w:rsidRPr="00745EEA">
        <w:rPr>
          <w:rFonts w:ascii="Angsana New" w:hAnsi="Angsana New" w:cs="Angsana New"/>
          <w:sz w:val="30"/>
          <w:szCs w:val="30"/>
          <w:cs/>
        </w:rPr>
        <w:t>(ข)</w:t>
      </w:r>
    </w:p>
    <w:p w14:paraId="5EDCFDFF" w14:textId="77777777" w:rsidR="00745EEA" w:rsidRPr="00F4720C" w:rsidRDefault="00745EEA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EBE200" w14:textId="77777777" w:rsidR="00B865F8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77777777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77777777" w:rsidR="0072572E" w:rsidRPr="007616B3" w:rsidRDefault="0072572E" w:rsidP="00152EC4">
      <w:pPr>
        <w:pStyle w:val="Ang15"/>
      </w:pPr>
      <w:r w:rsidRPr="007616B3">
        <w:rPr>
          <w:rtl/>
          <w:cs/>
        </w:rPr>
        <w:t xml:space="preserve"> </w:t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>
        <w:rPr>
          <w:rFonts w:ascii="Angsana New" w:eastAsia="Calibri" w:hAnsi="Angsana New"/>
          <w:sz w:val="30"/>
          <w:szCs w:val="30"/>
        </w:rPr>
        <w:br/>
      </w:r>
      <w:r w:rsidR="00D22AA2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405D26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>
        <w:rPr>
          <w:rFonts w:ascii="Angsana New" w:hAnsi="Angsana New"/>
          <w:sz w:val="30"/>
          <w:szCs w:val="30"/>
        </w:rPr>
        <w:br/>
      </w:r>
      <w:r w:rsidRPr="002425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7777777" w:rsidR="00E463B6" w:rsidRPr="00E463B6" w:rsidRDefault="00E463B6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829BEA3" w14:textId="77777777" w:rsidR="0072572E" w:rsidRDefault="0072572E" w:rsidP="00F4720C">
      <w:pPr>
        <w:pStyle w:val="Ang15"/>
        <w:rPr>
          <w:rFonts w:eastAsia="Calibri"/>
        </w:rPr>
      </w:pP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1B716B08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923CCDF" w14:textId="628AE5DA" w:rsidR="0072572E" w:rsidRDefault="0072572E" w:rsidP="0072572E">
      <w:pPr>
        <w:jc w:val="thaiDistribute"/>
        <w:rPr>
          <w:rFonts w:ascii="Angsana New" w:hAnsi="Angsana New"/>
          <w:sz w:val="30"/>
          <w:szCs w:val="30"/>
        </w:rPr>
      </w:pPr>
    </w:p>
    <w:p w14:paraId="4025E211" w14:textId="77777777" w:rsidR="005977F3" w:rsidRDefault="005977F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E08410" w14:textId="18062E2B" w:rsidR="00DF5A46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5A0C89F" w14:textId="043D28DF" w:rsidR="00DF5A46" w:rsidRDefault="00DF5A46" w:rsidP="0072572E">
      <w:pPr>
        <w:jc w:val="thaiDistribute"/>
        <w:rPr>
          <w:rFonts w:ascii="Angsana New" w:hAnsi="Angsana New"/>
          <w:sz w:val="30"/>
          <w:szCs w:val="30"/>
        </w:rPr>
      </w:pPr>
    </w:p>
    <w:p w14:paraId="3955B3D3" w14:textId="77777777" w:rsidR="00DF5A46" w:rsidRPr="00C101D5" w:rsidRDefault="00DF5A46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D778558" w14:textId="085E73BB" w:rsidR="00F4720C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4AFBCB60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EDE87F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080656DF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487E7E">
        <w:rPr>
          <w:rFonts w:ascii="Angsana New" w:hAnsi="Angsana New"/>
          <w:sz w:val="30"/>
          <w:szCs w:val="30"/>
          <w:lang w:val="en-US"/>
        </w:rPr>
        <w:t>7900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4C83FE" w14:textId="4BCCD9F4" w:rsidR="00955C67" w:rsidRPr="00955C67" w:rsidRDefault="00487E7E" w:rsidP="00092FA1">
      <w:pPr>
        <w:tabs>
          <w:tab w:val="left" w:pos="1555"/>
        </w:tabs>
        <w:spacing w:line="240" w:lineRule="auto"/>
        <w:rPr>
          <w:cs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033483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092FA1">
        <w:rPr>
          <w:rFonts w:ascii="Angsana New" w:hAnsi="Angsana New"/>
          <w:sz w:val="30"/>
          <w:szCs w:val="30"/>
          <w:lang w:val="en-US"/>
        </w:rPr>
        <w:t>4</w:t>
      </w:r>
    </w:p>
    <w:sectPr w:rsidR="00955C67" w:rsidRPr="00955C67" w:rsidSect="00092FA1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42729" w14:textId="77777777" w:rsidR="00846841" w:rsidRDefault="00846841">
      <w:r>
        <w:separator/>
      </w:r>
    </w:p>
  </w:endnote>
  <w:endnote w:type="continuationSeparator" w:id="0">
    <w:p w14:paraId="003AB328" w14:textId="77777777" w:rsidR="00846841" w:rsidRDefault="0084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F720B" w14:textId="3891B8A7" w:rsidR="00827C28" w:rsidRDefault="00827C28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827C28" w:rsidRDefault="00827C28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9688B" w14:textId="77777777" w:rsidR="00827C28" w:rsidRPr="0024253B" w:rsidRDefault="00827C28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59213" w14:textId="5DBA8C87" w:rsidR="00827C28" w:rsidRDefault="00827C28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827C28" w:rsidRDefault="00827C28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49C73" w14:textId="77777777" w:rsidR="00827C28" w:rsidRPr="0024253B" w:rsidRDefault="00827C28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1A7788D1" w:rsidR="00827C28" w:rsidRPr="00013021" w:rsidRDefault="00827C28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="006B10D9">
      <w:rPr>
        <w:rFonts w:ascii="Angsana New" w:hAnsi="Angsana New"/>
        <w:noProof/>
        <w:sz w:val="30"/>
        <w:szCs w:val="30"/>
      </w:rPr>
      <w:t>5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B731A" w14:textId="77777777" w:rsidR="00846841" w:rsidRDefault="00846841">
      <w:r>
        <w:separator/>
      </w:r>
    </w:p>
  </w:footnote>
  <w:footnote w:type="continuationSeparator" w:id="0">
    <w:p w14:paraId="49B144BD" w14:textId="77777777" w:rsidR="00846841" w:rsidRDefault="00846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1487B" w14:textId="77777777" w:rsidR="00827C28" w:rsidRDefault="00827C28">
    <w:pPr>
      <w:pStyle w:val="Header"/>
    </w:pPr>
  </w:p>
  <w:p w14:paraId="11F66955" w14:textId="77777777" w:rsidR="00827C28" w:rsidRDefault="00827C28">
    <w:pPr>
      <w:pStyle w:val="Header"/>
    </w:pPr>
  </w:p>
  <w:p w14:paraId="3533A2C5" w14:textId="77777777" w:rsidR="00827C28" w:rsidRDefault="00827C28">
    <w:pPr>
      <w:pStyle w:val="Header"/>
    </w:pPr>
  </w:p>
  <w:p w14:paraId="18F81E95" w14:textId="77777777" w:rsidR="00827C28" w:rsidRDefault="00827C28">
    <w:pPr>
      <w:pStyle w:val="Header"/>
    </w:pPr>
  </w:p>
  <w:p w14:paraId="01BA0AC2" w14:textId="77777777" w:rsidR="00827C28" w:rsidRDefault="00827C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D493C" w14:textId="77777777" w:rsidR="00827C28" w:rsidRDefault="00827C28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827C28" w:rsidRPr="00E534EC" w:rsidRDefault="00827C28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827C28" w:rsidRPr="00E041F2" w:rsidRDefault="00827C28" w:rsidP="00E041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8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8"/>
  </w:num>
  <w:num w:numId="5">
    <w:abstractNumId w:val="1"/>
  </w:num>
  <w:num w:numId="6">
    <w:abstractNumId w:val="18"/>
  </w:num>
  <w:num w:numId="7">
    <w:abstractNumId w:val="10"/>
  </w:num>
  <w:num w:numId="8">
    <w:abstractNumId w:val="9"/>
  </w:num>
  <w:num w:numId="9">
    <w:abstractNumId w:val="3"/>
  </w:num>
  <w:num w:numId="10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0"/>
  </w:num>
  <w:num w:numId="12">
    <w:abstractNumId w:val="2"/>
  </w:num>
  <w:num w:numId="13">
    <w:abstractNumId w:val="6"/>
  </w:num>
  <w:num w:numId="14">
    <w:abstractNumId w:val="16"/>
  </w:num>
  <w:num w:numId="15">
    <w:abstractNumId w:val="5"/>
  </w:num>
  <w:num w:numId="16">
    <w:abstractNumId w:val="13"/>
  </w:num>
  <w:num w:numId="17">
    <w:abstractNumId w:val="15"/>
  </w:num>
  <w:num w:numId="18">
    <w:abstractNumId w:val="21"/>
  </w:num>
  <w:num w:numId="19">
    <w:abstractNumId w:val="7"/>
  </w:num>
  <w:num w:numId="20">
    <w:abstractNumId w:val="12"/>
  </w:num>
  <w:num w:numId="21">
    <w:abstractNumId w:val="19"/>
  </w:num>
  <w:num w:numId="2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A08"/>
    <w:rsid w:val="00066F02"/>
    <w:rsid w:val="00067073"/>
    <w:rsid w:val="000670BC"/>
    <w:rsid w:val="000670E4"/>
    <w:rsid w:val="0006741D"/>
    <w:rsid w:val="00067AFD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2FA1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19"/>
    <w:rsid w:val="000A13E7"/>
    <w:rsid w:val="000A1446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DAC"/>
    <w:rsid w:val="000E3143"/>
    <w:rsid w:val="000E3176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1EA"/>
    <w:rsid w:val="000E53EF"/>
    <w:rsid w:val="000E54E1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48B0"/>
    <w:rsid w:val="000F4B4C"/>
    <w:rsid w:val="000F5731"/>
    <w:rsid w:val="000F5A64"/>
    <w:rsid w:val="000F62BB"/>
    <w:rsid w:val="000F657A"/>
    <w:rsid w:val="000F6DF2"/>
    <w:rsid w:val="000F7D5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9E5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423D"/>
    <w:rsid w:val="00124B54"/>
    <w:rsid w:val="00124DFB"/>
    <w:rsid w:val="00124EB8"/>
    <w:rsid w:val="00124F4B"/>
    <w:rsid w:val="0012553F"/>
    <w:rsid w:val="001255A8"/>
    <w:rsid w:val="001258EC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D43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D00"/>
    <w:rsid w:val="001B2D57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4A70"/>
    <w:rsid w:val="001C5256"/>
    <w:rsid w:val="001C52D3"/>
    <w:rsid w:val="001C52E8"/>
    <w:rsid w:val="001C5D92"/>
    <w:rsid w:val="001C6375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5DF6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103"/>
    <w:rsid w:val="0020215D"/>
    <w:rsid w:val="002021F8"/>
    <w:rsid w:val="00202402"/>
    <w:rsid w:val="00202639"/>
    <w:rsid w:val="0020274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B27"/>
    <w:rsid w:val="0021754E"/>
    <w:rsid w:val="002177AB"/>
    <w:rsid w:val="00217FD2"/>
    <w:rsid w:val="00220131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C8F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E4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5FE"/>
    <w:rsid w:val="0025077E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5F8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27A"/>
    <w:rsid w:val="0027743D"/>
    <w:rsid w:val="00277AA9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A49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F28"/>
    <w:rsid w:val="002B32D5"/>
    <w:rsid w:val="002B351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EB3"/>
    <w:rsid w:val="002D115C"/>
    <w:rsid w:val="002D11E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ED0"/>
    <w:rsid w:val="002E411D"/>
    <w:rsid w:val="002E4339"/>
    <w:rsid w:val="002E43F5"/>
    <w:rsid w:val="002E4684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FE"/>
    <w:rsid w:val="002F64F2"/>
    <w:rsid w:val="002F66C7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E7"/>
    <w:rsid w:val="00300D7D"/>
    <w:rsid w:val="00300E48"/>
    <w:rsid w:val="0030104F"/>
    <w:rsid w:val="003011D6"/>
    <w:rsid w:val="00301392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D5C"/>
    <w:rsid w:val="0030527C"/>
    <w:rsid w:val="003052A6"/>
    <w:rsid w:val="00305A82"/>
    <w:rsid w:val="00305E9C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30C"/>
    <w:rsid w:val="00331770"/>
    <w:rsid w:val="00331BEA"/>
    <w:rsid w:val="00331CE4"/>
    <w:rsid w:val="00331FEB"/>
    <w:rsid w:val="00332412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50C0"/>
    <w:rsid w:val="003751E9"/>
    <w:rsid w:val="00375503"/>
    <w:rsid w:val="0037559A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3C8"/>
    <w:rsid w:val="003B4A0F"/>
    <w:rsid w:val="003B4EA4"/>
    <w:rsid w:val="003B52CF"/>
    <w:rsid w:val="003B52FD"/>
    <w:rsid w:val="003B5C7B"/>
    <w:rsid w:val="003B64A6"/>
    <w:rsid w:val="003B6507"/>
    <w:rsid w:val="003B6B5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AD7"/>
    <w:rsid w:val="003E3B3D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B8F"/>
    <w:rsid w:val="00422155"/>
    <w:rsid w:val="0042237F"/>
    <w:rsid w:val="004225AB"/>
    <w:rsid w:val="00422DB0"/>
    <w:rsid w:val="00423178"/>
    <w:rsid w:val="004234E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CF8"/>
    <w:rsid w:val="00430DFD"/>
    <w:rsid w:val="00430E2C"/>
    <w:rsid w:val="004313E8"/>
    <w:rsid w:val="0043151A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4241"/>
    <w:rsid w:val="004447E9"/>
    <w:rsid w:val="00444840"/>
    <w:rsid w:val="00444887"/>
    <w:rsid w:val="00445221"/>
    <w:rsid w:val="00445224"/>
    <w:rsid w:val="004452FD"/>
    <w:rsid w:val="004455C9"/>
    <w:rsid w:val="00445D2B"/>
    <w:rsid w:val="004464F5"/>
    <w:rsid w:val="0044657D"/>
    <w:rsid w:val="00446712"/>
    <w:rsid w:val="00446761"/>
    <w:rsid w:val="00446A23"/>
    <w:rsid w:val="00446B9E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854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438"/>
    <w:rsid w:val="00486774"/>
    <w:rsid w:val="00486C83"/>
    <w:rsid w:val="00487A6B"/>
    <w:rsid w:val="00487BB6"/>
    <w:rsid w:val="00487BF8"/>
    <w:rsid w:val="00487CEF"/>
    <w:rsid w:val="00487D70"/>
    <w:rsid w:val="00487E7E"/>
    <w:rsid w:val="00490590"/>
    <w:rsid w:val="00490C12"/>
    <w:rsid w:val="00490D7D"/>
    <w:rsid w:val="004910BD"/>
    <w:rsid w:val="0049146D"/>
    <w:rsid w:val="0049155D"/>
    <w:rsid w:val="004922D3"/>
    <w:rsid w:val="00492557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457"/>
    <w:rsid w:val="00494B97"/>
    <w:rsid w:val="00494E42"/>
    <w:rsid w:val="00495053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600"/>
    <w:rsid w:val="004A167C"/>
    <w:rsid w:val="004A1A8A"/>
    <w:rsid w:val="004A1CFF"/>
    <w:rsid w:val="004A1F6D"/>
    <w:rsid w:val="004A2264"/>
    <w:rsid w:val="004A2E64"/>
    <w:rsid w:val="004A2EAC"/>
    <w:rsid w:val="004A2F5E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67A"/>
    <w:rsid w:val="004D17F7"/>
    <w:rsid w:val="004D18D6"/>
    <w:rsid w:val="004D1A01"/>
    <w:rsid w:val="004D21CB"/>
    <w:rsid w:val="004D2464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A2F"/>
    <w:rsid w:val="004E0BE4"/>
    <w:rsid w:val="004E112A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983"/>
    <w:rsid w:val="004E5172"/>
    <w:rsid w:val="004E56B6"/>
    <w:rsid w:val="004E57A5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10AE"/>
    <w:rsid w:val="004F10E8"/>
    <w:rsid w:val="004F13BD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902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354C"/>
    <w:rsid w:val="00533557"/>
    <w:rsid w:val="00533DFA"/>
    <w:rsid w:val="005346B4"/>
    <w:rsid w:val="00534779"/>
    <w:rsid w:val="00535322"/>
    <w:rsid w:val="00535E33"/>
    <w:rsid w:val="00535E76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869"/>
    <w:rsid w:val="0056287A"/>
    <w:rsid w:val="00562A52"/>
    <w:rsid w:val="00562B97"/>
    <w:rsid w:val="00562E5E"/>
    <w:rsid w:val="00563003"/>
    <w:rsid w:val="00563183"/>
    <w:rsid w:val="005631AC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6008"/>
    <w:rsid w:val="00626274"/>
    <w:rsid w:val="0062680C"/>
    <w:rsid w:val="00626C00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2652"/>
    <w:rsid w:val="006328F2"/>
    <w:rsid w:val="00632C66"/>
    <w:rsid w:val="00632D99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55E"/>
    <w:rsid w:val="006848D3"/>
    <w:rsid w:val="00684A65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30"/>
    <w:rsid w:val="00691CE0"/>
    <w:rsid w:val="0069258F"/>
    <w:rsid w:val="006925E6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0D9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4E4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432C"/>
    <w:rsid w:val="006F4941"/>
    <w:rsid w:val="006F4A94"/>
    <w:rsid w:val="006F4B18"/>
    <w:rsid w:val="006F4C63"/>
    <w:rsid w:val="006F5BC5"/>
    <w:rsid w:val="006F5D32"/>
    <w:rsid w:val="006F6118"/>
    <w:rsid w:val="006F6349"/>
    <w:rsid w:val="006F6564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73D"/>
    <w:rsid w:val="0070678C"/>
    <w:rsid w:val="00706A28"/>
    <w:rsid w:val="00706B73"/>
    <w:rsid w:val="00706FF1"/>
    <w:rsid w:val="00707690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A68"/>
    <w:rsid w:val="00716B2C"/>
    <w:rsid w:val="0071755C"/>
    <w:rsid w:val="00717569"/>
    <w:rsid w:val="0071773E"/>
    <w:rsid w:val="00717B83"/>
    <w:rsid w:val="00717FCC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2B6"/>
    <w:rsid w:val="007224A4"/>
    <w:rsid w:val="007225B3"/>
    <w:rsid w:val="007230D1"/>
    <w:rsid w:val="00723225"/>
    <w:rsid w:val="00723B6A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432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2F8F"/>
    <w:rsid w:val="007D347C"/>
    <w:rsid w:val="007D353D"/>
    <w:rsid w:val="007D3638"/>
    <w:rsid w:val="007D3A08"/>
    <w:rsid w:val="007D3AE8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B43"/>
    <w:rsid w:val="007E1CC1"/>
    <w:rsid w:val="007E1D60"/>
    <w:rsid w:val="007E1F47"/>
    <w:rsid w:val="007E227C"/>
    <w:rsid w:val="007E259A"/>
    <w:rsid w:val="007E283B"/>
    <w:rsid w:val="007E2919"/>
    <w:rsid w:val="007E2A30"/>
    <w:rsid w:val="007E2CE0"/>
    <w:rsid w:val="007E2D6F"/>
    <w:rsid w:val="007E3725"/>
    <w:rsid w:val="007E37E6"/>
    <w:rsid w:val="007E3B36"/>
    <w:rsid w:val="007E3B74"/>
    <w:rsid w:val="007E3E3B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659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C26"/>
    <w:rsid w:val="00836EFE"/>
    <w:rsid w:val="0083729C"/>
    <w:rsid w:val="0083768C"/>
    <w:rsid w:val="008376FB"/>
    <w:rsid w:val="008379A0"/>
    <w:rsid w:val="00837AF3"/>
    <w:rsid w:val="0084018E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5F9C"/>
    <w:rsid w:val="00846214"/>
    <w:rsid w:val="0084647F"/>
    <w:rsid w:val="00846552"/>
    <w:rsid w:val="0084665B"/>
    <w:rsid w:val="00846698"/>
    <w:rsid w:val="00846841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26D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95C"/>
    <w:rsid w:val="008D1CC0"/>
    <w:rsid w:val="008D2415"/>
    <w:rsid w:val="008D2B13"/>
    <w:rsid w:val="008D2C1F"/>
    <w:rsid w:val="008D32AA"/>
    <w:rsid w:val="008D3570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7432"/>
    <w:rsid w:val="008E768D"/>
    <w:rsid w:val="008E76D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CF0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88C"/>
    <w:rsid w:val="00921BD1"/>
    <w:rsid w:val="00921C97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974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ED"/>
    <w:rsid w:val="00945863"/>
    <w:rsid w:val="00945C89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EC"/>
    <w:rsid w:val="00983958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5FF"/>
    <w:rsid w:val="009D371C"/>
    <w:rsid w:val="009D3AC2"/>
    <w:rsid w:val="009D3CA2"/>
    <w:rsid w:val="009D41F7"/>
    <w:rsid w:val="009D442C"/>
    <w:rsid w:val="009D4456"/>
    <w:rsid w:val="009D446A"/>
    <w:rsid w:val="009D4636"/>
    <w:rsid w:val="009D4937"/>
    <w:rsid w:val="009D4A5F"/>
    <w:rsid w:val="009D4B61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84A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51F"/>
    <w:rsid w:val="00A05647"/>
    <w:rsid w:val="00A05931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846"/>
    <w:rsid w:val="00A25865"/>
    <w:rsid w:val="00A2594A"/>
    <w:rsid w:val="00A25DFB"/>
    <w:rsid w:val="00A25E9B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1F7"/>
    <w:rsid w:val="00A41309"/>
    <w:rsid w:val="00A419A3"/>
    <w:rsid w:val="00A41F68"/>
    <w:rsid w:val="00A41FA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50213"/>
    <w:rsid w:val="00A5080B"/>
    <w:rsid w:val="00A50D29"/>
    <w:rsid w:val="00A514FF"/>
    <w:rsid w:val="00A51522"/>
    <w:rsid w:val="00A528D3"/>
    <w:rsid w:val="00A52A8C"/>
    <w:rsid w:val="00A52B86"/>
    <w:rsid w:val="00A52C8A"/>
    <w:rsid w:val="00A52FCB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0DF5"/>
    <w:rsid w:val="00A6102D"/>
    <w:rsid w:val="00A611B8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E67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222"/>
    <w:rsid w:val="00A8528F"/>
    <w:rsid w:val="00A85458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B1E"/>
    <w:rsid w:val="00AA0132"/>
    <w:rsid w:val="00AA01C9"/>
    <w:rsid w:val="00AA05B9"/>
    <w:rsid w:val="00AA0AFA"/>
    <w:rsid w:val="00AA0C0E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BEC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474"/>
    <w:rsid w:val="00B3583C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F66"/>
    <w:rsid w:val="00B45770"/>
    <w:rsid w:val="00B45936"/>
    <w:rsid w:val="00B46CC7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899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63C9"/>
    <w:rsid w:val="00B865F8"/>
    <w:rsid w:val="00B86714"/>
    <w:rsid w:val="00B875F2"/>
    <w:rsid w:val="00B87688"/>
    <w:rsid w:val="00B87AB6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40"/>
    <w:rsid w:val="00BE1AC0"/>
    <w:rsid w:val="00BE2541"/>
    <w:rsid w:val="00BE2712"/>
    <w:rsid w:val="00BE29BA"/>
    <w:rsid w:val="00BE2A03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B6A"/>
    <w:rsid w:val="00BF6CF7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3"/>
    <w:rsid w:val="00C07DB9"/>
    <w:rsid w:val="00C103F6"/>
    <w:rsid w:val="00C106AB"/>
    <w:rsid w:val="00C107AC"/>
    <w:rsid w:val="00C10DFE"/>
    <w:rsid w:val="00C10FC7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BF0"/>
    <w:rsid w:val="00C26CCA"/>
    <w:rsid w:val="00C27835"/>
    <w:rsid w:val="00C27971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092"/>
    <w:rsid w:val="00C73305"/>
    <w:rsid w:val="00C7349E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CBB"/>
    <w:rsid w:val="00CC4D3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43"/>
    <w:rsid w:val="00CD7400"/>
    <w:rsid w:val="00CD7879"/>
    <w:rsid w:val="00CD79C7"/>
    <w:rsid w:val="00CE0151"/>
    <w:rsid w:val="00CE02F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0C15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D2E"/>
    <w:rsid w:val="00D0677C"/>
    <w:rsid w:val="00D067EF"/>
    <w:rsid w:val="00D068A8"/>
    <w:rsid w:val="00D06916"/>
    <w:rsid w:val="00D06A75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FEB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97B"/>
    <w:rsid w:val="00D32FF8"/>
    <w:rsid w:val="00D3315D"/>
    <w:rsid w:val="00D3335A"/>
    <w:rsid w:val="00D33F4A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FFD"/>
    <w:rsid w:val="00D460C8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E2B"/>
    <w:rsid w:val="00D71EC0"/>
    <w:rsid w:val="00D71FD1"/>
    <w:rsid w:val="00D7277D"/>
    <w:rsid w:val="00D72B5F"/>
    <w:rsid w:val="00D73740"/>
    <w:rsid w:val="00D73A5A"/>
    <w:rsid w:val="00D73B64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7C2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885"/>
    <w:rsid w:val="00DB7A14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D71"/>
    <w:rsid w:val="00DC4F09"/>
    <w:rsid w:val="00DC53A5"/>
    <w:rsid w:val="00DC57CF"/>
    <w:rsid w:val="00DC5B34"/>
    <w:rsid w:val="00DC5C9E"/>
    <w:rsid w:val="00DC5D66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595"/>
    <w:rsid w:val="00DE36C8"/>
    <w:rsid w:val="00DE377B"/>
    <w:rsid w:val="00DE399F"/>
    <w:rsid w:val="00DE3CD7"/>
    <w:rsid w:val="00DE3EE4"/>
    <w:rsid w:val="00DE4008"/>
    <w:rsid w:val="00DE40F3"/>
    <w:rsid w:val="00DE4B27"/>
    <w:rsid w:val="00DE4F25"/>
    <w:rsid w:val="00DE51B6"/>
    <w:rsid w:val="00DE51E4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AF9"/>
    <w:rsid w:val="00E04DFC"/>
    <w:rsid w:val="00E04E6A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DA"/>
    <w:rsid w:val="00E20064"/>
    <w:rsid w:val="00E201D8"/>
    <w:rsid w:val="00E202FF"/>
    <w:rsid w:val="00E20397"/>
    <w:rsid w:val="00E208F0"/>
    <w:rsid w:val="00E21087"/>
    <w:rsid w:val="00E21457"/>
    <w:rsid w:val="00E214B0"/>
    <w:rsid w:val="00E21507"/>
    <w:rsid w:val="00E21829"/>
    <w:rsid w:val="00E21C6F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6DC"/>
    <w:rsid w:val="00E267CE"/>
    <w:rsid w:val="00E26845"/>
    <w:rsid w:val="00E2694A"/>
    <w:rsid w:val="00E26D00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454A"/>
    <w:rsid w:val="00E44E13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9D7"/>
    <w:rsid w:val="00E47D7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9F9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7EA"/>
    <w:rsid w:val="00EB6F5A"/>
    <w:rsid w:val="00EB70EE"/>
    <w:rsid w:val="00EB712A"/>
    <w:rsid w:val="00EB71CC"/>
    <w:rsid w:val="00EB784F"/>
    <w:rsid w:val="00EB78E5"/>
    <w:rsid w:val="00EB7EF7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102E"/>
    <w:rsid w:val="00F012B6"/>
    <w:rsid w:val="00F01477"/>
    <w:rsid w:val="00F01A0C"/>
    <w:rsid w:val="00F01AD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729C"/>
    <w:rsid w:val="00F07312"/>
    <w:rsid w:val="00F07606"/>
    <w:rsid w:val="00F07ADF"/>
    <w:rsid w:val="00F07E89"/>
    <w:rsid w:val="00F10213"/>
    <w:rsid w:val="00F1050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6AF"/>
    <w:rsid w:val="00F27B5C"/>
    <w:rsid w:val="00F27F38"/>
    <w:rsid w:val="00F3049D"/>
    <w:rsid w:val="00F305E8"/>
    <w:rsid w:val="00F30649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6094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77815"/>
    <w:rsid w:val="00F805CE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C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ED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8BE"/>
    <w:rsid w:val="00FA7A57"/>
    <w:rsid w:val="00FA7DE5"/>
    <w:rsid w:val="00FB05A9"/>
    <w:rsid w:val="00FB069F"/>
    <w:rsid w:val="00FB0C7F"/>
    <w:rsid w:val="00FB0F9D"/>
    <w:rsid w:val="00FB0FB6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71A9E-41A8-455F-89AE-B94E31AE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</Pages>
  <Words>1870</Words>
  <Characters>7316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ชโลทร เจตนาธรรมจิต</cp:lastModifiedBy>
  <cp:revision>3</cp:revision>
  <cp:lastPrinted>2021-02-10T10:08:00Z</cp:lastPrinted>
  <dcterms:created xsi:type="dcterms:W3CDTF">2021-02-10T12:49:00Z</dcterms:created>
  <dcterms:modified xsi:type="dcterms:W3CDTF">2021-02-10T12:49:00Z</dcterms:modified>
</cp:coreProperties>
</file>