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6C21E" w14:textId="77777777" w:rsidR="000D77DB" w:rsidRPr="00A95226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5221C939" w14:textId="77777777" w:rsidR="000D77DB" w:rsidRDefault="000D77DB" w:rsidP="00BE05D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75315EC1" w14:textId="6814A07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7A5C3A8F" w14:textId="2B993D2D" w:rsidR="00CF7882" w:rsidRDefault="00CF7882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การเปลี่ยนแปลงนโยบายบัญชี</w:t>
      </w:r>
    </w:p>
    <w:p w14:paraId="020D0429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486537B1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6E164DE1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392AABD9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50F7907" w14:textId="77777777" w:rsidR="00191343" w:rsidRPr="00191343" w:rsidRDefault="00191343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2DA2C92D" w14:textId="5684C53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691C30">
        <w:rPr>
          <w:rFonts w:ascii="Angsana New" w:hAnsi="Angsana New"/>
          <w:sz w:val="30"/>
          <w:szCs w:val="30"/>
        </w:rPr>
        <w:t xml:space="preserve"> </w:t>
      </w:r>
    </w:p>
    <w:p w14:paraId="681F3BD7" w14:textId="64D597E0" w:rsidR="00EA0291" w:rsidRPr="000E1D77" w:rsidRDefault="00EA029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E1D77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90C8FB3" w14:textId="77777777" w:rsidR="003776E4" w:rsidRPr="00F50929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14:paraId="51F1A363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3E15F33E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B21690A" w14:textId="77777777" w:rsidR="001F55B6" w:rsidRPr="006A42AE" w:rsidRDefault="001F55B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หนี้สินหมุนเวียนอื่น</w:t>
      </w:r>
    </w:p>
    <w:p w14:paraId="7BC78476" w14:textId="77777777" w:rsidR="003776E4" w:rsidRDefault="00560F2F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BE2A03" w:rsidRPr="00BE2A03">
        <w:rPr>
          <w:rFonts w:ascii="Angsana New" w:hAnsi="Angsana New"/>
          <w:sz w:val="30"/>
          <w:szCs w:val="30"/>
          <w:cs/>
        </w:rPr>
        <w:t>ไม่หมุนเวียน</w:t>
      </w:r>
      <w:r w:rsidRPr="00560F2F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3031AF5C" w14:textId="77777777" w:rsidR="0025693B" w:rsidRPr="00EA26A4" w:rsidRDefault="0025693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BC1D79">
        <w:rPr>
          <w:rFonts w:ascii="Angsana New" w:hAnsi="Angsana New" w:hint="cs"/>
          <w:sz w:val="30"/>
          <w:szCs w:val="30"/>
          <w:cs/>
        </w:rPr>
        <w:t>สำหรับต้นทุนในการรื้อถอน</w:t>
      </w:r>
    </w:p>
    <w:p w14:paraId="7D212613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ทุนเรือนหุ้น</w:t>
      </w:r>
    </w:p>
    <w:p w14:paraId="7BBE95F1" w14:textId="77777777" w:rsidR="00EE220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</w:p>
    <w:p w14:paraId="598B463F" w14:textId="77777777" w:rsidR="000D1765" w:rsidRPr="004E22FF" w:rsidRDefault="000D176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202103">
        <w:rPr>
          <w:rFonts w:ascii="Angsana New" w:hAnsi="Angsana New" w:hint="cs"/>
          <w:sz w:val="30"/>
          <w:szCs w:val="30"/>
          <w:cs/>
        </w:rPr>
        <w:t>และ</w:t>
      </w:r>
      <w:r w:rsidR="00FF3FF7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4F12B6ED" w14:textId="77777777" w:rsidR="000D1765" w:rsidRDefault="00EE220C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รายได้จากการลงทุน</w:t>
      </w:r>
    </w:p>
    <w:p w14:paraId="1C008C59" w14:textId="77777777" w:rsidR="00BE12C7" w:rsidRPr="000D1765" w:rsidRDefault="00BE12C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5C14FB89" w14:textId="77777777" w:rsidR="00EE220C" w:rsidRPr="00D76DBD" w:rsidRDefault="005F670C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2C02A25E" w14:textId="77777777" w:rsidR="00922ADE" w:rsidRPr="003538CA" w:rsidRDefault="00EE220C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14:paraId="7C1BC3B1" w14:textId="77777777" w:rsidR="009248CC" w:rsidRPr="00F61671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14:paraId="502F4B72" w14:textId="77777777" w:rsidR="00171836" w:rsidRDefault="0017183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16E2EDA" w14:textId="77777777" w:rsidR="009248CC" w:rsidRPr="00A95226" w:rsidRDefault="009248CC" w:rsidP="009248C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3B084440" w14:textId="77777777" w:rsidR="00F61671" w:rsidRDefault="00F6167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472F2A09" w14:textId="77777777" w:rsidR="00F61671" w:rsidRPr="00F61671" w:rsidRDefault="00F6167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14:paraId="776C6C7D" w14:textId="77777777" w:rsidR="003776E4" w:rsidRPr="00F50929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158AF3B8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14:paraId="0EB49A83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41983DB3" w14:textId="77777777" w:rsidR="005A46D5" w:rsidRDefault="005A46D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883D904" w14:textId="3D9C87D0" w:rsidR="005F2345" w:rsidRDefault="005F234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9131499" w14:textId="238E3190" w:rsidR="00EB5376" w:rsidRPr="00BC2C7B" w:rsidRDefault="00EB537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C2C7B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452931E3" w14:textId="507CD53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0BD9BF" w14:textId="46B7D0FA" w:rsidR="00CF35BC" w:rsidRDefault="00C90CC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D15BC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14D8CEFB" w14:textId="56D9CDB4" w:rsidR="00567EEB" w:rsidRPr="000D15BC" w:rsidRDefault="00567EE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8550174" w14:textId="77777777" w:rsidR="00495D27" w:rsidRDefault="00495D27" w:rsidP="00495D27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30259070" w14:textId="77777777"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22F59A" w14:textId="77777777" w:rsidR="00B7732B" w:rsidRPr="00E534EC" w:rsidRDefault="00B7732B" w:rsidP="005919CE">
      <w:pPr>
        <w:pStyle w:val="Bo-Blankline"/>
      </w:pPr>
    </w:p>
    <w:p w14:paraId="5434D169" w14:textId="5CCA342B"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>วันที่</w:t>
      </w:r>
      <w:r w:rsidR="009248CC">
        <w:rPr>
          <w:lang w:val="en-US"/>
        </w:rPr>
        <w:t xml:space="preserve"> </w:t>
      </w:r>
      <w:r w:rsidR="00337DF9">
        <w:rPr>
          <w:lang w:val="en-US"/>
        </w:rPr>
        <w:t>10</w:t>
      </w:r>
      <w:r w:rsidR="00036CA3">
        <w:rPr>
          <w:lang w:val="en-US"/>
        </w:rPr>
        <w:t xml:space="preserve"> </w:t>
      </w:r>
      <w:r w:rsidR="00036CA3">
        <w:rPr>
          <w:rFonts w:hint="cs"/>
          <w:cs/>
          <w:lang w:val="en-US"/>
        </w:rPr>
        <w:t>กุมภาพันธ์</w:t>
      </w:r>
      <w:r w:rsidR="009248CC">
        <w:rPr>
          <w:rFonts w:hint="cs"/>
          <w:cs/>
          <w:lang w:val="en-US"/>
        </w:rPr>
        <w:t xml:space="preserve"> </w:t>
      </w:r>
      <w:r w:rsidR="00337DF9">
        <w:rPr>
          <w:lang w:val="en-US"/>
        </w:rPr>
        <w:t>2564</w:t>
      </w:r>
    </w:p>
    <w:p w14:paraId="09529964" w14:textId="77777777" w:rsidR="00B7732B" w:rsidRPr="005919CE" w:rsidRDefault="00B7732B" w:rsidP="005919CE">
      <w:pPr>
        <w:pStyle w:val="Bo-Blankline"/>
      </w:pPr>
    </w:p>
    <w:p w14:paraId="40D3488D" w14:textId="77777777"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14:paraId="04931E0C" w14:textId="77777777" w:rsidR="00B7732B" w:rsidRPr="00E534EC" w:rsidRDefault="00B7732B" w:rsidP="005919CE">
      <w:pPr>
        <w:pStyle w:val="Bo-Blankline"/>
      </w:pPr>
    </w:p>
    <w:p w14:paraId="1AF45727" w14:textId="6D35887D" w:rsidR="00DF7C95" w:rsidRPr="00E34840" w:rsidRDefault="00EA0C93" w:rsidP="00DF7C95">
      <w:pPr>
        <w:pStyle w:val="Bo-C1Content"/>
      </w:pPr>
      <w:r>
        <w:rPr>
          <w:cs/>
        </w:rPr>
        <w:t xml:space="preserve">บริษัท ทีพีไอ โพลีน เพาเวอร์ จำกัด (มหาชน) </w:t>
      </w:r>
      <w:r w:rsidR="00DF7C95" w:rsidRPr="00E34840">
        <w:t>“</w:t>
      </w:r>
      <w:r w:rsidR="00DF7C95" w:rsidRPr="00E34840">
        <w:rPr>
          <w:cs/>
        </w:rPr>
        <w:t>บริษัท</w:t>
      </w:r>
      <w:r w:rsidR="00DF7C95" w:rsidRPr="00E34840">
        <w:rPr>
          <w:lang w:val="en-US"/>
        </w:rPr>
        <w:t xml:space="preserve">” </w:t>
      </w:r>
      <w:r w:rsidR="00DF7C95" w:rsidRPr="00E34840">
        <w:rPr>
          <w:cs/>
        </w:rPr>
        <w:t>เป็นนิติบุคคล</w:t>
      </w:r>
      <w:r w:rsidR="00DF7C95" w:rsidRPr="00E34840">
        <w:rPr>
          <w:cs/>
          <w:lang w:val="en-US"/>
        </w:rPr>
        <w:t>ที่จัดตั้งขึ้นใน</w:t>
      </w:r>
      <w:r w:rsidR="00DF7C95"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37DF9">
        <w:rPr>
          <w:lang w:val="en-US"/>
        </w:rPr>
        <w:t>26</w:t>
      </w:r>
      <w:r w:rsidR="00DF7C95" w:rsidRPr="00E34840">
        <w:t>/</w:t>
      </w:r>
      <w:r w:rsidR="00337DF9">
        <w:t>56</w:t>
      </w:r>
      <w:r w:rsidR="00DF7C95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AC02DC3" w14:textId="77777777" w:rsidR="00DF7C95" w:rsidRPr="00A95226" w:rsidRDefault="00DF7C95" w:rsidP="00A95226">
      <w:pPr>
        <w:pStyle w:val="Bo-Blankline"/>
      </w:pPr>
    </w:p>
    <w:p w14:paraId="29A86D54" w14:textId="62591CBF"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37DF9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37DF9">
        <w:rPr>
          <w:rFonts w:ascii="Angsana New" w:hAnsi="Angsana New"/>
          <w:sz w:val="30"/>
          <w:szCs w:val="30"/>
        </w:rPr>
        <w:t>2560</w:t>
      </w:r>
    </w:p>
    <w:p w14:paraId="3D77010A" w14:textId="77777777" w:rsidR="00DF7C95" w:rsidRPr="00A95226" w:rsidRDefault="00DF7C95" w:rsidP="00A95226">
      <w:pPr>
        <w:pStyle w:val="Bo-Blankline"/>
      </w:pPr>
    </w:p>
    <w:p w14:paraId="196FA817" w14:textId="711CFAB7" w:rsidR="005E16DF" w:rsidRPr="005E16DF" w:rsidRDefault="00DF7C95" w:rsidP="005E16DF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="005E16DF" w:rsidRPr="00C44DB7">
        <w:rPr>
          <w:rFonts w:ascii="Angsana New" w:hAnsi="Angsana New" w:hint="cs"/>
          <w:sz w:val="30"/>
          <w:szCs w:val="30"/>
          <w:cs/>
        </w:rPr>
        <w:t>ปี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337DF9">
        <w:rPr>
          <w:rFonts w:ascii="Angsana New" w:hAnsi="Angsana New"/>
          <w:sz w:val="30"/>
          <w:szCs w:val="30"/>
          <w:lang w:val="en-US"/>
        </w:rPr>
        <w:t>70.24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</w:t>
      </w:r>
    </w:p>
    <w:p w14:paraId="6B902A75" w14:textId="77777777" w:rsidR="00DF7C95" w:rsidRPr="005919CE" w:rsidRDefault="00DF7C95" w:rsidP="005919CE">
      <w:pPr>
        <w:pStyle w:val="Bo-Blankline"/>
      </w:pPr>
    </w:p>
    <w:p w14:paraId="14B9BBE0" w14:textId="381DB1C6" w:rsidR="00CF10A1" w:rsidRPr="000904BA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E34840">
        <w:rPr>
          <w:cs/>
        </w:rPr>
        <w:t>บริษัทดำเนินธุรกิจหลักเกี่ยวกับ</w:t>
      </w:r>
      <w:r w:rsidRPr="00E34840">
        <w:t xml:space="preserve"> </w:t>
      </w:r>
      <w:r w:rsidRPr="00E34840">
        <w:rPr>
          <w:cs/>
        </w:rPr>
        <w:t>การผลิตและจำหน่ายกระแสไฟฟ้าและเชื้อเพลิงจากขยะ</w:t>
      </w:r>
      <w:r w:rsidRPr="00E34840">
        <w:t xml:space="preserve"> </w:t>
      </w:r>
      <w:r w:rsidRPr="00E34840">
        <w:rPr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t xml:space="preserve"> </w:t>
      </w:r>
      <w:r w:rsidRPr="00E34840">
        <w:rPr>
          <w:cs/>
        </w:rPr>
        <w:t xml:space="preserve">โดยมีสถานีบริการรวม </w:t>
      </w:r>
      <w:r w:rsidR="00337DF9">
        <w:rPr>
          <w:lang w:val="en-US"/>
        </w:rPr>
        <w:t>12</w:t>
      </w:r>
      <w:r w:rsidRPr="00E34840">
        <w:t xml:space="preserve"> </w:t>
      </w:r>
      <w:r w:rsidRPr="00E34840">
        <w:rPr>
          <w:cs/>
        </w:rPr>
        <w:t>แห่ง</w:t>
      </w:r>
      <w:r w:rsidR="00CF10A1">
        <w:t xml:space="preserve"> </w:t>
      </w:r>
      <w:r w:rsidR="00CF10A1" w:rsidRPr="00744476">
        <w:rPr>
          <w:rFonts w:asciiTheme="majorBidi" w:hAnsiTheme="majorBidi" w:cstheme="majorBidi"/>
          <w:cs/>
        </w:rPr>
        <w:t xml:space="preserve">รายละเอียดของบริษัทย่อย ณ วันที่ </w:t>
      </w:r>
      <w:r w:rsidR="00337DF9">
        <w:rPr>
          <w:rFonts w:asciiTheme="majorBidi" w:hAnsiTheme="majorBidi" w:cstheme="majorBidi"/>
          <w:lang w:val="en-US"/>
        </w:rPr>
        <w:t>31</w:t>
      </w:r>
      <w:r w:rsidR="00CF10A1" w:rsidRPr="00744476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2563</w:t>
      </w:r>
      <w:r w:rsidR="00CF10A1" w:rsidRPr="00744476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2562</w:t>
      </w:r>
      <w:r w:rsidR="000904BA">
        <w:rPr>
          <w:rFonts w:asciiTheme="majorBidi" w:hAnsiTheme="majorBidi" w:cstheme="majorBidi" w:hint="cs"/>
          <w:cs/>
        </w:rPr>
        <w:t xml:space="preserve"> ได้เปิดเผยไว้ในหมายเหตุข้อ </w:t>
      </w:r>
      <w:r w:rsidR="00337DF9">
        <w:rPr>
          <w:rFonts w:asciiTheme="majorBidi" w:hAnsiTheme="majorBidi" w:cstheme="majorBidi"/>
          <w:lang w:val="en-US"/>
        </w:rPr>
        <w:t>9</w:t>
      </w:r>
    </w:p>
    <w:p w14:paraId="34692D1C" w14:textId="77777777" w:rsidR="00CF10A1" w:rsidRPr="005919CE" w:rsidRDefault="00CF10A1" w:rsidP="005919CE">
      <w:pPr>
        <w:pStyle w:val="Bo-Blankline"/>
        <w:rPr>
          <w:cs/>
        </w:rPr>
      </w:pPr>
    </w:p>
    <w:p w14:paraId="41F44F82" w14:textId="77777777"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14:paraId="549AFAE1" w14:textId="77777777" w:rsidR="007B2482" w:rsidRPr="00D1506D" w:rsidRDefault="007B2482" w:rsidP="005919CE">
      <w:pPr>
        <w:pStyle w:val="Bo-Blankline"/>
      </w:pPr>
    </w:p>
    <w:p w14:paraId="58975C9C" w14:textId="77777777" w:rsidR="00EF58C8" w:rsidRPr="007D3AE8" w:rsidRDefault="00EF58C8" w:rsidP="00BE05D9">
      <w:pPr>
        <w:pStyle w:val="Bo-H2Main"/>
        <w:numPr>
          <w:ilvl w:val="0"/>
          <w:numId w:val="13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7D3AE8">
        <w:rPr>
          <w:b w:val="0"/>
          <w:bCs w:val="0"/>
          <w:cs/>
        </w:rPr>
        <w:t>เกณฑ์การถือปฏิบัติ</w:t>
      </w:r>
    </w:p>
    <w:p w14:paraId="41C8A277" w14:textId="77777777" w:rsidR="00B7732B" w:rsidRDefault="00B7732B" w:rsidP="005919CE">
      <w:pPr>
        <w:pStyle w:val="Bo-Blankline"/>
      </w:pPr>
    </w:p>
    <w:p w14:paraId="490D883F" w14:textId="05AE27AB" w:rsidR="0078152D" w:rsidRPr="0078152D" w:rsidRDefault="0078152D" w:rsidP="0078152D">
      <w:pPr>
        <w:pStyle w:val="Bo-C1Content"/>
      </w:pPr>
      <w:r w:rsidRPr="0078152D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11D8B">
        <w:br/>
      </w:r>
      <w:r w:rsidRPr="0078152D">
        <w:rPr>
          <w:cs/>
        </w:rPr>
        <w:t xml:space="preserve">สภาวิชาชีพบัญชีฯ </w:t>
      </w:r>
      <w:r w:rsidR="00E534EC" w:rsidRPr="00E534EC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2730AAA3" w14:textId="77777777" w:rsidR="0078152D" w:rsidRDefault="0078152D" w:rsidP="005919CE">
      <w:pPr>
        <w:pStyle w:val="Bo-Blankline"/>
        <w:rPr>
          <w:cs/>
        </w:rPr>
      </w:pPr>
    </w:p>
    <w:p w14:paraId="041586BA" w14:textId="6A34E98E" w:rsidR="004E0A2F" w:rsidRDefault="00782FB0" w:rsidP="00782FB0">
      <w:pPr>
        <w:pStyle w:val="Bo-Blankline"/>
        <w:jc w:val="thaiDistribute"/>
        <w:rPr>
          <w:sz w:val="30"/>
          <w:szCs w:val="30"/>
        </w:rPr>
      </w:pPr>
      <w:r w:rsidRPr="00782FB0">
        <w:rPr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rPr>
          <w:sz w:val="30"/>
          <w:szCs w:val="30"/>
        </w:rPr>
        <w:t xml:space="preserve"> </w:t>
      </w:r>
      <w:r w:rsidR="00337DF9">
        <w:rPr>
          <w:sz w:val="30"/>
          <w:szCs w:val="30"/>
          <w:lang w:val="en-US"/>
        </w:rPr>
        <w:t>1</w:t>
      </w:r>
      <w:r w:rsidRPr="00782FB0">
        <w:rPr>
          <w:sz w:val="30"/>
          <w:szCs w:val="30"/>
          <w:cs/>
        </w:rPr>
        <w:t xml:space="preserve"> มกราคม </w:t>
      </w:r>
      <w:r w:rsidR="00337DF9">
        <w:rPr>
          <w:sz w:val="30"/>
          <w:szCs w:val="30"/>
          <w:lang w:val="en-US"/>
        </w:rPr>
        <w:t>2563</w:t>
      </w:r>
      <w:r w:rsidRPr="00782FB0">
        <w:rPr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36C9D460" w14:textId="319A1686" w:rsidR="00782FB0" w:rsidRDefault="00782FB0" w:rsidP="00782FB0">
      <w:pPr>
        <w:pStyle w:val="Bo-Blankline"/>
        <w:jc w:val="thaiDistribute"/>
      </w:pPr>
    </w:p>
    <w:p w14:paraId="75A4D301" w14:textId="154F6D32" w:rsidR="009545A9" w:rsidRDefault="00782FB0" w:rsidP="00782FB0">
      <w:pPr>
        <w:pStyle w:val="Ang15"/>
        <w:rPr>
          <w:rFonts w:asciiTheme="majorBidi" w:hAnsiTheme="majorBidi" w:cstheme="majorBidi"/>
          <w:spacing w:val="-2"/>
          <w:lang w:val="en-US"/>
        </w:rPr>
      </w:pPr>
      <w:r w:rsidRPr="00CA3AD2">
        <w:rPr>
          <w:rFonts w:asciiTheme="majorBidi" w:hAnsiTheme="majorBidi" w:cstheme="majorBidi"/>
          <w:spacing w:val="-2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CA3AD2" w:rsidRPr="00CA3AD2">
        <w:rPr>
          <w:spacing w:val="-2"/>
        </w:rPr>
        <w:t xml:space="preserve"> </w:t>
      </w:r>
      <w:r w:rsidR="00CA3AD2" w:rsidRPr="00CA3AD2">
        <w:rPr>
          <w:rFonts w:hint="cs"/>
          <w:spacing w:val="-2"/>
          <w:cs/>
        </w:rPr>
        <w:t xml:space="preserve">ซึ่งประกอบด้วยมาตรฐานการรายงานทางการเงิน ฉบับที่ </w:t>
      </w:r>
      <w:r w:rsidR="006145CD" w:rsidRPr="006145CD">
        <w:rPr>
          <w:spacing w:val="-2"/>
          <w:lang w:val="en-US"/>
        </w:rPr>
        <w:t>9</w:t>
      </w:r>
      <w:r w:rsidR="00CA3AD2" w:rsidRPr="00CA3AD2">
        <w:rPr>
          <w:spacing w:val="-2"/>
        </w:rPr>
        <w:t xml:space="preserve"> </w:t>
      </w:r>
      <w:r w:rsidR="00CA3AD2" w:rsidRPr="00CA3AD2">
        <w:rPr>
          <w:rFonts w:hint="cs"/>
          <w:spacing w:val="-2"/>
          <w:cs/>
        </w:rPr>
        <w:t xml:space="preserve">เรื่อง </w:t>
      </w:r>
      <w:r w:rsidR="00CA3AD2" w:rsidRPr="00CA3AD2">
        <w:rPr>
          <w:rFonts w:hint="cs"/>
          <w:i/>
          <w:iCs/>
          <w:spacing w:val="-2"/>
          <w:cs/>
        </w:rPr>
        <w:t>เครื่องมือทางการเงิน</w:t>
      </w:r>
      <w:r w:rsidR="00CA3AD2" w:rsidRPr="00CA3AD2">
        <w:rPr>
          <w:rFonts w:hint="cs"/>
          <w:spacing w:val="-2"/>
          <w:cs/>
        </w:rPr>
        <w:t xml:space="preserve"> (</w:t>
      </w:r>
      <w:r w:rsidR="00CA3AD2" w:rsidRPr="00CA3AD2">
        <w:rPr>
          <w:spacing w:val="-2"/>
        </w:rPr>
        <w:t xml:space="preserve">TFRS </w:t>
      </w:r>
      <w:r w:rsidR="00337DF9">
        <w:rPr>
          <w:spacing w:val="-2"/>
          <w:lang w:val="en-US"/>
        </w:rPr>
        <w:t>9</w:t>
      </w:r>
      <w:r w:rsidR="00CA3AD2" w:rsidRPr="00CA3AD2">
        <w:rPr>
          <w:spacing w:val="-2"/>
        </w:rPr>
        <w:t xml:space="preserve">) </w:t>
      </w:r>
      <w:r w:rsidR="00CA3AD2" w:rsidRPr="00CA3AD2">
        <w:rPr>
          <w:rFonts w:asciiTheme="majorBidi" w:hAnsiTheme="majorBidi"/>
          <w:spacing w:val="-2"/>
          <w:cs/>
        </w:rPr>
        <w:t>รวมถึงมาตรฐานและการตีความมาตรฐานที่เกี่ยวข้อง</w:t>
      </w:r>
      <w:r w:rsidR="00CA3AD2" w:rsidRPr="00CA3AD2">
        <w:rPr>
          <w:spacing w:val="-2"/>
        </w:rPr>
        <w:t xml:space="preserve"> </w:t>
      </w:r>
      <w:r w:rsidRPr="00CA3AD2">
        <w:rPr>
          <w:rFonts w:asciiTheme="majorBidi" w:hAnsiTheme="majorBidi" w:cstheme="majorBidi"/>
          <w:spacing w:val="-2"/>
          <w:cs/>
        </w:rPr>
        <w:t>ซึ่งไม่มีผลกระทบต่องบการเงินอย่างมีสาระสำคัญ</w:t>
      </w:r>
      <w:r w:rsidR="00CA3AD2" w:rsidRPr="00CA3AD2">
        <w:rPr>
          <w:rFonts w:asciiTheme="majorBidi" w:hAnsiTheme="majorBidi" w:cstheme="majorBidi"/>
          <w:spacing w:val="-2"/>
        </w:rPr>
        <w:t xml:space="preserve"> </w:t>
      </w:r>
      <w:r w:rsidR="00CA3AD2" w:rsidRPr="00CA3AD2">
        <w:rPr>
          <w:rFonts w:asciiTheme="majorBidi" w:hAnsiTheme="majorBidi"/>
          <w:spacing w:val="-2"/>
          <w:cs/>
        </w:rPr>
        <w:t xml:space="preserve">และมาตรฐานการรายงานทางการเงิน ฉบับที่ </w:t>
      </w:r>
      <w:r w:rsidR="00337DF9">
        <w:rPr>
          <w:rFonts w:asciiTheme="majorBidi" w:hAnsiTheme="majorBidi"/>
          <w:spacing w:val="-2"/>
          <w:lang w:val="en-US"/>
        </w:rPr>
        <w:t>16</w:t>
      </w:r>
      <w:r w:rsidR="00CA3AD2" w:rsidRPr="00CA3AD2">
        <w:rPr>
          <w:rFonts w:asciiTheme="majorBidi" w:hAnsiTheme="majorBidi"/>
          <w:spacing w:val="-2"/>
          <w:cs/>
        </w:rPr>
        <w:t xml:space="preserve"> </w:t>
      </w:r>
      <w:r w:rsidR="00211841">
        <w:rPr>
          <w:rFonts w:asciiTheme="majorBidi" w:hAnsiTheme="majorBidi"/>
          <w:spacing w:val="-2"/>
        </w:rPr>
        <w:br/>
      </w:r>
      <w:r w:rsidR="00CA3AD2" w:rsidRPr="00CA3AD2">
        <w:rPr>
          <w:rFonts w:asciiTheme="majorBidi" w:hAnsiTheme="majorBidi"/>
          <w:spacing w:val="-2"/>
          <w:cs/>
        </w:rPr>
        <w:t xml:space="preserve">เรื่อง </w:t>
      </w:r>
      <w:r w:rsidR="00CA3AD2" w:rsidRPr="00CA3AD2">
        <w:rPr>
          <w:rFonts w:asciiTheme="majorBidi" w:hAnsiTheme="majorBidi"/>
          <w:i/>
          <w:iCs/>
          <w:spacing w:val="-2"/>
          <w:cs/>
        </w:rPr>
        <w:t>สัญญาเช่า</w:t>
      </w:r>
      <w:r w:rsidR="00CA3AD2" w:rsidRPr="00CA3AD2">
        <w:rPr>
          <w:rFonts w:asciiTheme="majorBidi" w:hAnsiTheme="majorBidi"/>
          <w:spacing w:val="-2"/>
          <w:cs/>
        </w:rPr>
        <w:t xml:space="preserve"> (</w:t>
      </w:r>
      <w:r w:rsidR="00CA3AD2" w:rsidRPr="00CA3AD2">
        <w:rPr>
          <w:rFonts w:asciiTheme="majorBidi" w:hAnsiTheme="majorBidi" w:cstheme="majorBidi"/>
          <w:spacing w:val="-2"/>
        </w:rPr>
        <w:t xml:space="preserve">TFRS </w:t>
      </w:r>
      <w:r w:rsidR="00337DF9">
        <w:rPr>
          <w:rFonts w:asciiTheme="majorBidi" w:hAnsiTheme="majorBidi"/>
          <w:spacing w:val="-2"/>
        </w:rPr>
        <w:t>16</w:t>
      </w:r>
      <w:r w:rsidR="00CA3AD2" w:rsidRPr="00CA3AD2">
        <w:rPr>
          <w:rFonts w:asciiTheme="majorBidi" w:hAnsiTheme="majorBidi"/>
          <w:spacing w:val="-2"/>
          <w:cs/>
        </w:rPr>
        <w:t>) เป็นครั้งแรกซึ่ง</w:t>
      </w:r>
      <w:r w:rsidRPr="00CA3AD2">
        <w:rPr>
          <w:rFonts w:asciiTheme="majorBidi" w:hAnsiTheme="majorBidi" w:cstheme="majorBidi"/>
          <w:spacing w:val="-2"/>
          <w:cs/>
        </w:rPr>
        <w:t>ได้เปิดเผยผลกระทบจากการเปลี่ยนแปลงนโยบายการบัญชีไว้ใน</w:t>
      </w:r>
      <w:r w:rsidR="00211841">
        <w:rPr>
          <w:rFonts w:asciiTheme="majorBidi" w:hAnsiTheme="majorBidi" w:cstheme="majorBidi"/>
          <w:spacing w:val="-2"/>
        </w:rPr>
        <w:br/>
      </w:r>
      <w:r w:rsidRPr="00CA3AD2">
        <w:rPr>
          <w:rFonts w:asciiTheme="majorBidi" w:hAnsiTheme="majorBidi" w:cstheme="majorBidi"/>
          <w:spacing w:val="-2"/>
          <w:cs/>
        </w:rPr>
        <w:t xml:space="preserve">หมายเหตุข้อ </w:t>
      </w:r>
      <w:r w:rsidR="00337DF9">
        <w:rPr>
          <w:rFonts w:asciiTheme="majorBidi" w:hAnsiTheme="majorBidi" w:cstheme="majorBidi"/>
          <w:spacing w:val="-2"/>
          <w:lang w:val="en-US"/>
        </w:rPr>
        <w:t>3</w:t>
      </w:r>
      <w:r w:rsidR="00211841">
        <w:rPr>
          <w:rFonts w:asciiTheme="majorBidi" w:hAnsiTheme="majorBidi" w:cstheme="majorBidi"/>
          <w:spacing w:val="-2"/>
          <w:lang w:val="en-US"/>
        </w:rPr>
        <w:t>(</w:t>
      </w:r>
      <w:r w:rsidR="00211841">
        <w:rPr>
          <w:rFonts w:asciiTheme="majorBidi" w:hAnsiTheme="majorBidi" w:cstheme="majorBidi" w:hint="cs"/>
          <w:spacing w:val="-2"/>
          <w:cs/>
          <w:lang w:val="en-US"/>
        </w:rPr>
        <w:t>ก</w:t>
      </w:r>
      <w:r w:rsidR="00211841">
        <w:rPr>
          <w:rFonts w:asciiTheme="majorBidi" w:hAnsiTheme="majorBidi" w:cstheme="majorBidi"/>
          <w:spacing w:val="-2"/>
          <w:lang w:val="en-US"/>
        </w:rPr>
        <w:t>)</w:t>
      </w:r>
      <w:r w:rsidR="003665A2">
        <w:rPr>
          <w:rFonts w:asciiTheme="majorBidi" w:hAnsiTheme="majorBidi" w:cstheme="majorBidi"/>
          <w:spacing w:val="-2"/>
          <w:lang w:val="en-US"/>
        </w:rPr>
        <w:tab/>
      </w:r>
      <w:r w:rsidR="009545A9">
        <w:rPr>
          <w:rFonts w:asciiTheme="majorBidi" w:hAnsiTheme="majorBidi" w:cstheme="majorBidi"/>
          <w:spacing w:val="-2"/>
          <w:lang w:val="en-US"/>
        </w:rPr>
        <w:br w:type="page"/>
      </w:r>
    </w:p>
    <w:p w14:paraId="3DC7C627" w14:textId="14BAE516" w:rsidR="00E76832" w:rsidRDefault="002021F8" w:rsidP="002021F8">
      <w:pPr>
        <w:pStyle w:val="Bo-Blankline"/>
        <w:jc w:val="thaiDistribute"/>
        <w:rPr>
          <w:sz w:val="30"/>
          <w:szCs w:val="30"/>
          <w:lang w:val="x-none"/>
        </w:rPr>
      </w:pPr>
      <w:r w:rsidRPr="002021F8">
        <w:rPr>
          <w:sz w:val="30"/>
          <w:szCs w:val="30"/>
          <w:cs/>
          <w:lang w:val="x-none"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7ABA834" w14:textId="77777777" w:rsidR="002021F8" w:rsidRPr="002021F8" w:rsidRDefault="002021F8" w:rsidP="005919CE">
      <w:pPr>
        <w:pStyle w:val="Bo-Blankline"/>
      </w:pPr>
    </w:p>
    <w:p w14:paraId="34099A77" w14:textId="77777777" w:rsidR="00012E2C" w:rsidRPr="00A27D1E" w:rsidRDefault="00012E2C" w:rsidP="00BE05D9">
      <w:pPr>
        <w:pStyle w:val="Bo-H2Main"/>
        <w:numPr>
          <w:ilvl w:val="0"/>
          <w:numId w:val="13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สกุลเงินที่</w:t>
      </w:r>
      <w:r w:rsidRPr="00A27D1E">
        <w:rPr>
          <w:rFonts w:hint="cs"/>
          <w:b w:val="0"/>
          <w:bCs w:val="0"/>
          <w:cs/>
        </w:rPr>
        <w:t>ใช้ในการดำเนินงานและ</w:t>
      </w:r>
      <w:r w:rsidRPr="00A27D1E">
        <w:rPr>
          <w:b w:val="0"/>
          <w:bCs w:val="0"/>
          <w:cs/>
        </w:rPr>
        <w:t>นำเสนองบการเงิน</w:t>
      </w:r>
    </w:p>
    <w:p w14:paraId="6F7787F7" w14:textId="77777777" w:rsidR="00012E2C" w:rsidRPr="0013231F" w:rsidRDefault="00012E2C" w:rsidP="005919CE">
      <w:pPr>
        <w:pStyle w:val="Bo-Blankline"/>
        <w:rPr>
          <w:lang w:val="en-US"/>
        </w:rPr>
      </w:pPr>
    </w:p>
    <w:p w14:paraId="57A80C89" w14:textId="2FD0694B" w:rsidR="00012E2C" w:rsidRPr="00A27D1E" w:rsidRDefault="00012E2C" w:rsidP="00435278">
      <w:pPr>
        <w:pStyle w:val="Bo-C1Content"/>
        <w:rPr>
          <w:lang w:val="en-US"/>
        </w:rPr>
      </w:pPr>
      <w:r w:rsidRPr="00A27D1E">
        <w:rPr>
          <w:rFonts w:hint="cs"/>
          <w:cs/>
          <w:lang w:val="en-US"/>
        </w:rPr>
        <w:t>งบการเงินนี้</w:t>
      </w:r>
      <w:r w:rsidR="005D2E0E">
        <w:rPr>
          <w:rFonts w:hint="cs"/>
          <w:cs/>
          <w:lang w:val="en-US"/>
        </w:rPr>
        <w:t>นำเสนอ</w:t>
      </w:r>
      <w:r w:rsidRPr="00A27D1E">
        <w:rPr>
          <w:rFonts w:hint="cs"/>
          <w:cs/>
          <w:lang w:val="en-US"/>
        </w:rPr>
        <w:t>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64F5BCB5" w14:textId="77777777" w:rsidR="00012E2C" w:rsidRPr="0013231F" w:rsidRDefault="00012E2C" w:rsidP="00980CEE">
      <w:pPr>
        <w:pStyle w:val="Bo-Blankline"/>
        <w:ind w:left="450"/>
        <w:rPr>
          <w:lang w:val="en-US"/>
        </w:rPr>
      </w:pPr>
    </w:p>
    <w:p w14:paraId="42555CE5" w14:textId="77777777" w:rsidR="0098712A" w:rsidRPr="00A27D1E" w:rsidRDefault="00D70079" w:rsidP="00BE05D9">
      <w:pPr>
        <w:pStyle w:val="Bo-H2Main"/>
        <w:numPr>
          <w:ilvl w:val="0"/>
          <w:numId w:val="13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การใช้วิจารณญาณและการประมาณการ</w:t>
      </w:r>
    </w:p>
    <w:p w14:paraId="5FD9A1AB" w14:textId="77777777" w:rsidR="0098712A" w:rsidRPr="0013231F" w:rsidRDefault="0098712A" w:rsidP="005919CE">
      <w:pPr>
        <w:pStyle w:val="Bo-Blankline"/>
        <w:rPr>
          <w:lang w:val="en-US"/>
        </w:rPr>
      </w:pPr>
    </w:p>
    <w:p w14:paraId="3B1C0D37" w14:textId="257B0EB3" w:rsidR="000D64F6" w:rsidRDefault="000D64F6" w:rsidP="00435278">
      <w:pPr>
        <w:pStyle w:val="Bo-C1Content"/>
      </w:pPr>
      <w:r w:rsidRPr="000D64F6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ซึ่งมีผลกระทบต่อการกำหนดนโยบายการบัญชีของกลุ่มบริษัท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E33C6A1" w14:textId="77777777" w:rsidR="005F6CBB" w:rsidRDefault="005F6CBB" w:rsidP="001F55B6">
      <w:pPr>
        <w:pStyle w:val="Bo-Blankline"/>
      </w:pPr>
    </w:p>
    <w:p w14:paraId="3EF44AA0" w14:textId="496A1E5B" w:rsidR="007B6B67" w:rsidRPr="00850839" w:rsidRDefault="00F30C09" w:rsidP="00BE05D9">
      <w:pPr>
        <w:pStyle w:val="Bo-Blankline"/>
        <w:numPr>
          <w:ilvl w:val="0"/>
          <w:numId w:val="14"/>
        </w:numPr>
        <w:ind w:left="900" w:right="-115"/>
        <w:rPr>
          <w:sz w:val="30"/>
          <w:szCs w:val="30"/>
        </w:rPr>
      </w:pPr>
      <w:r w:rsidRPr="00F30C09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071B59C3" w14:textId="77777777" w:rsidR="00850839" w:rsidRPr="00850839" w:rsidRDefault="00850839" w:rsidP="00850839">
      <w:pPr>
        <w:pStyle w:val="Bo-Blankline"/>
        <w:ind w:left="900" w:right="-115"/>
      </w:pPr>
    </w:p>
    <w:p w14:paraId="6D6D837A" w14:textId="0AE2759D" w:rsidR="00980CEE" w:rsidRPr="00850839" w:rsidRDefault="00980CEE" w:rsidP="00850839">
      <w:pPr>
        <w:pStyle w:val="Bo-Blankline"/>
        <w:ind w:left="900"/>
        <w:rPr>
          <w:spacing w:val="-2"/>
          <w:sz w:val="30"/>
          <w:szCs w:val="30"/>
        </w:rPr>
      </w:pPr>
      <w:r w:rsidRPr="00850839">
        <w:rPr>
          <w:rFonts w:asciiTheme="majorBidi" w:hAnsiTheme="majorBidi" w:cstheme="majorBidi"/>
          <w:spacing w:val="-2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</w:t>
      </w:r>
      <w:r w:rsidR="00850839" w:rsidRPr="00850839">
        <w:rPr>
          <w:rFonts w:asciiTheme="majorBidi" w:hAnsiTheme="majorBidi" w:cstheme="majorBidi" w:hint="cs"/>
          <w:spacing w:val="-2"/>
          <w:sz w:val="30"/>
          <w:szCs w:val="30"/>
          <w:cs/>
        </w:rPr>
        <w:t>อ</w:t>
      </w:r>
      <w:r w:rsidRPr="00850839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จำนวนเงินที่รับรู้ในงบการเงิน</w:t>
      </w:r>
      <w:r w:rsidRPr="0085083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50839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ประกอบด้วยหมายเหตุข้อต่อไปนี้</w:t>
      </w:r>
    </w:p>
    <w:p w14:paraId="139373D4" w14:textId="77777777" w:rsidR="00F30C09" w:rsidRPr="0013231F" w:rsidRDefault="00F30C09" w:rsidP="005919CE">
      <w:pPr>
        <w:pStyle w:val="Bo-Blankline"/>
        <w:rPr>
          <w:cs/>
        </w:rPr>
      </w:pPr>
    </w:p>
    <w:tbl>
      <w:tblPr>
        <w:tblW w:w="9340" w:type="dxa"/>
        <w:tblInd w:w="360" w:type="dxa"/>
        <w:tblLook w:val="04A0" w:firstRow="1" w:lastRow="0" w:firstColumn="1" w:lastColumn="0" w:noHBand="0" w:noVBand="1"/>
      </w:tblPr>
      <w:tblGrid>
        <w:gridCol w:w="2725"/>
        <w:gridCol w:w="6615"/>
      </w:tblGrid>
      <w:tr w:rsidR="000F3EFE" w:rsidRPr="009461C8" w14:paraId="4B16F424" w14:textId="77777777" w:rsidTr="002D0BA2">
        <w:trPr>
          <w:trHeight w:val="1928"/>
        </w:trPr>
        <w:tc>
          <w:tcPr>
            <w:tcW w:w="2725" w:type="dxa"/>
          </w:tcPr>
          <w:p w14:paraId="3CDFC420" w14:textId="4BE41D0A" w:rsidR="000F3EFE" w:rsidRPr="00A71A3C" w:rsidRDefault="000F3EFE" w:rsidP="005275E6">
            <w:pPr>
              <w:spacing w:line="240" w:lineRule="auto"/>
              <w:ind w:left="72" w:firstLine="36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337DF9">
              <w:rPr>
                <w:rFonts w:ascii="Angsana New" w:hAnsi="Angsana New"/>
                <w:sz w:val="30"/>
                <w:szCs w:val="30"/>
              </w:rPr>
              <w:t>4</w:t>
            </w:r>
            <w:r w:rsidR="00A07DEF">
              <w:rPr>
                <w:rFonts w:ascii="Angsana New" w:hAnsi="Angsana New"/>
                <w:sz w:val="30"/>
                <w:szCs w:val="30"/>
              </w:rPr>
              <w:t>(</w:t>
            </w:r>
            <w:r w:rsidR="00314558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A07DE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07DEF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337DF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615" w:type="dxa"/>
          </w:tcPr>
          <w:p w14:paraId="22C31E08" w14:textId="77777777" w:rsidR="00A71A3C" w:rsidRPr="00A71A3C" w:rsidRDefault="00A71A3C" w:rsidP="00A71A3C">
            <w:pPr>
              <w:spacing w:line="240" w:lineRule="auto"/>
              <w:ind w:left="227" w:hanging="227"/>
              <w:jc w:val="thaiDistribute"/>
              <w:rPr>
                <w:sz w:val="30"/>
                <w:szCs w:val="30"/>
              </w:rPr>
            </w:pPr>
            <w:r w:rsidRPr="00A71A3C">
              <w:rPr>
                <w:sz w:val="30"/>
                <w:szCs w:val="30"/>
                <w:cs/>
              </w:rPr>
              <w:t>สัญญาเช่า</w:t>
            </w:r>
          </w:p>
          <w:p w14:paraId="3263D141" w14:textId="3D86E49D" w:rsidR="00A71A3C" w:rsidRPr="00A71A3C" w:rsidRDefault="00A71A3C" w:rsidP="00BE05D9">
            <w:pPr>
              <w:pStyle w:val="ListParagraph"/>
              <w:numPr>
                <w:ilvl w:val="0"/>
                <w:numId w:val="15"/>
              </w:numPr>
              <w:spacing w:line="240" w:lineRule="auto"/>
              <w:ind w:hanging="676"/>
              <w:jc w:val="thaiDistribute"/>
              <w:rPr>
                <w:sz w:val="30"/>
                <w:szCs w:val="30"/>
              </w:rPr>
            </w:pPr>
            <w:r w:rsidRPr="00A71A3C">
              <w:rPr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3A5F74DE" w14:textId="0E6932F9" w:rsidR="00A71A3C" w:rsidRPr="00A71A3C" w:rsidRDefault="00A71A3C" w:rsidP="00BE05D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680"/>
                <w:tab w:val="clear" w:pos="6322"/>
                <w:tab w:val="left" w:pos="224"/>
                <w:tab w:val="left" w:pos="6393"/>
              </w:tabs>
              <w:spacing w:line="240" w:lineRule="auto"/>
              <w:ind w:left="224" w:hanging="180"/>
              <w:jc w:val="thaiDistribute"/>
              <w:rPr>
                <w:sz w:val="30"/>
                <w:szCs w:val="30"/>
              </w:rPr>
            </w:pPr>
            <w:r w:rsidRPr="00A71A3C">
              <w:rPr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35673390" w14:textId="77777777" w:rsidR="004E112A" w:rsidRPr="00980A46" w:rsidRDefault="00A71A3C" w:rsidP="00BE05D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left" w:pos="228"/>
              </w:tabs>
              <w:spacing w:line="240" w:lineRule="auto"/>
              <w:ind w:hanging="676"/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A71A3C">
              <w:rPr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  <w:p w14:paraId="6F73DDF5" w14:textId="4DECCFDA" w:rsidR="00980A46" w:rsidRPr="0048035B" w:rsidRDefault="00980A46" w:rsidP="00031FF2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228"/>
                <w:tab w:val="left" w:pos="320"/>
              </w:tabs>
              <w:spacing w:line="240" w:lineRule="auto"/>
              <w:ind w:left="230" w:hanging="186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980A46">
              <w:rPr>
                <w:rFonts w:ascii="Times New Roman" w:hAnsi="Times New Roman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</w:tbl>
    <w:p w14:paraId="74B14C71" w14:textId="5A9FAB51" w:rsidR="00E16F84" w:rsidRDefault="00E16F84" w:rsidP="005919CE">
      <w:pPr>
        <w:pStyle w:val="Bo-Blankline"/>
      </w:pPr>
    </w:p>
    <w:p w14:paraId="3A7C1D04" w14:textId="25B429E8" w:rsidR="005275E6" w:rsidRPr="00C3768C" w:rsidRDefault="005275E6" w:rsidP="00BE05D9">
      <w:pPr>
        <w:pStyle w:val="Bo-Blankline"/>
        <w:numPr>
          <w:ilvl w:val="0"/>
          <w:numId w:val="14"/>
        </w:numPr>
        <w:ind w:left="900" w:right="-115"/>
        <w:rPr>
          <w:sz w:val="30"/>
          <w:szCs w:val="30"/>
        </w:rPr>
      </w:pPr>
      <w:r w:rsidRPr="005275E6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0BB85D96" w14:textId="3AEAEEBA" w:rsidR="00C3768C" w:rsidRPr="00C3768C" w:rsidRDefault="00C3768C" w:rsidP="00C3768C">
      <w:pPr>
        <w:pStyle w:val="Bo-Blankline"/>
        <w:ind w:left="900" w:right="-115"/>
        <w:rPr>
          <w:rFonts w:asciiTheme="majorBidi" w:hAnsiTheme="majorBidi" w:cstheme="majorBidi"/>
        </w:rPr>
      </w:pPr>
    </w:p>
    <w:p w14:paraId="61D527FD" w14:textId="5E4BFCD2" w:rsidR="009545A9" w:rsidRDefault="00C3768C" w:rsidP="000F5A64">
      <w:pPr>
        <w:pStyle w:val="Bo-Blankline"/>
        <w:ind w:left="900"/>
        <w:rPr>
          <w:sz w:val="30"/>
          <w:szCs w:val="30"/>
          <w:cs/>
        </w:rPr>
      </w:pPr>
      <w:r w:rsidRPr="00C3768C">
        <w:rPr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337DF9">
        <w:rPr>
          <w:sz w:val="30"/>
          <w:szCs w:val="30"/>
          <w:lang w:val="en-US"/>
        </w:rPr>
        <w:t>31</w:t>
      </w:r>
      <w:r w:rsidRPr="00C3768C">
        <w:rPr>
          <w:sz w:val="30"/>
          <w:szCs w:val="30"/>
          <w:cs/>
        </w:rPr>
        <w:t xml:space="preserve"> ธันวาคม </w:t>
      </w:r>
      <w:r w:rsidR="00337DF9">
        <w:rPr>
          <w:sz w:val="30"/>
          <w:szCs w:val="30"/>
          <w:lang w:val="en-US"/>
        </w:rPr>
        <w:t>2563</w:t>
      </w:r>
      <w:r w:rsidRPr="00C3768C">
        <w:rPr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  <w:r w:rsidR="009545A9">
        <w:rPr>
          <w:sz w:val="30"/>
          <w:szCs w:val="30"/>
          <w:cs/>
        </w:rPr>
        <w:br w:type="page"/>
      </w:r>
    </w:p>
    <w:tbl>
      <w:tblPr>
        <w:tblW w:w="9340" w:type="dxa"/>
        <w:tblInd w:w="360" w:type="dxa"/>
        <w:tblLook w:val="04A0" w:firstRow="1" w:lastRow="0" w:firstColumn="1" w:lastColumn="0" w:noHBand="0" w:noVBand="1"/>
      </w:tblPr>
      <w:tblGrid>
        <w:gridCol w:w="2725"/>
        <w:gridCol w:w="6615"/>
      </w:tblGrid>
      <w:tr w:rsidR="00F337E3" w:rsidRPr="009461C8" w14:paraId="411A5FDC" w14:textId="77777777" w:rsidTr="00F10CA4">
        <w:tc>
          <w:tcPr>
            <w:tcW w:w="2725" w:type="dxa"/>
          </w:tcPr>
          <w:p w14:paraId="2B85C20D" w14:textId="77471F3E" w:rsidR="00F337E3" w:rsidRPr="004F0028" w:rsidRDefault="00F337E3" w:rsidP="00F10CA4">
            <w:pPr>
              <w:spacing w:line="240" w:lineRule="auto"/>
              <w:ind w:left="72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002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หมายเหตุข้อ </w:t>
            </w:r>
            <w:r w:rsidR="00337D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F00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142A" w:rsidRPr="004F0028">
              <w:rPr>
                <w:rFonts w:asciiTheme="majorBidi" w:hAnsiTheme="majorBidi" w:cstheme="majorBidi"/>
                <w:sz w:val="30"/>
                <w:szCs w:val="30"/>
                <w:cs/>
              </w:rPr>
              <w:t>ฌ</w:t>
            </w:r>
            <w:r w:rsidRPr="004F002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6615" w:type="dxa"/>
          </w:tcPr>
          <w:p w14:paraId="42EE0A9F" w14:textId="15DD9BB1" w:rsidR="00F337E3" w:rsidRPr="00F10CA4" w:rsidRDefault="00F10CA4" w:rsidP="00F10CA4">
            <w:pPr>
              <w:tabs>
                <w:tab w:val="left" w:pos="228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F10CA4">
              <w:rPr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0F5A64" w:rsidRPr="009461C8" w14:paraId="5E976C0C" w14:textId="77777777" w:rsidTr="00F10CA4">
        <w:tc>
          <w:tcPr>
            <w:tcW w:w="2725" w:type="dxa"/>
          </w:tcPr>
          <w:p w14:paraId="6F96D348" w14:textId="2A28671C" w:rsidR="000F5A64" w:rsidRPr="004F0028" w:rsidRDefault="000F5A64" w:rsidP="00D33F4A">
            <w:pPr>
              <w:spacing w:line="240" w:lineRule="auto"/>
              <w:ind w:left="72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02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หมายเหตุข้อ</w:t>
            </w:r>
            <w:r w:rsidR="005D378E"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</w:p>
        </w:tc>
        <w:tc>
          <w:tcPr>
            <w:tcW w:w="6615" w:type="dxa"/>
          </w:tcPr>
          <w:p w14:paraId="08346F1D" w14:textId="543FAB59" w:rsidR="000F5A64" w:rsidRPr="00F10CA4" w:rsidRDefault="000F5A64" w:rsidP="000F5A64">
            <w:pPr>
              <w:tabs>
                <w:tab w:val="left" w:pos="228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9461C8">
              <w:rPr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>
              <w:rPr>
                <w:sz w:val="30"/>
                <w:szCs w:val="30"/>
              </w:rPr>
              <w:t xml:space="preserve"> </w:t>
            </w:r>
            <w:r w:rsidRPr="009461C8">
              <w:rPr>
                <w:sz w:val="30"/>
                <w:szCs w:val="30"/>
                <w:cs/>
              </w:rPr>
              <w:t>เกี่ยวกับ</w:t>
            </w:r>
            <w:r>
              <w:rPr>
                <w:sz w:val="30"/>
                <w:szCs w:val="30"/>
              </w:rPr>
              <w:br/>
            </w:r>
            <w:r w:rsidRPr="009461C8">
              <w:rPr>
                <w:sz w:val="30"/>
                <w:szCs w:val="30"/>
                <w:cs/>
              </w:rPr>
              <w:t xml:space="preserve">ข้อสมมติหลักในการประมาณการตามหลักคณิตศาสตร์ประกันภัย </w:t>
            </w:r>
          </w:p>
        </w:tc>
      </w:tr>
      <w:tr w:rsidR="000F5A64" w:rsidRPr="009461C8" w14:paraId="54299DFB" w14:textId="77777777" w:rsidTr="00F10CA4">
        <w:tc>
          <w:tcPr>
            <w:tcW w:w="2725" w:type="dxa"/>
          </w:tcPr>
          <w:p w14:paraId="01B770E6" w14:textId="0FF555DE" w:rsidR="000F5A64" w:rsidRPr="004F0028" w:rsidRDefault="000F5A64" w:rsidP="000F5A64">
            <w:pPr>
              <w:spacing w:line="240" w:lineRule="auto"/>
              <w:ind w:left="72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00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337DF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615" w:type="dxa"/>
          </w:tcPr>
          <w:p w14:paraId="7572E78A" w14:textId="3CC025C5" w:rsidR="000F5A64" w:rsidRPr="00F10CA4" w:rsidRDefault="000F5A64" w:rsidP="000F5A64">
            <w:pPr>
              <w:tabs>
                <w:tab w:val="left" w:pos="228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9461C8">
              <w:rPr>
                <w:rFonts w:hint="cs"/>
                <w:sz w:val="30"/>
                <w:szCs w:val="30"/>
                <w:cs/>
              </w:rPr>
              <w:t>การ</w:t>
            </w:r>
            <w:r w:rsidRPr="009461C8">
              <w:rPr>
                <w:sz w:val="30"/>
                <w:szCs w:val="30"/>
                <w:cs/>
              </w:rPr>
              <w:t>รับรู้รายการและการ</w:t>
            </w:r>
            <w:r w:rsidRPr="009461C8">
              <w:rPr>
                <w:rFonts w:hint="cs"/>
                <w:sz w:val="30"/>
                <w:szCs w:val="30"/>
                <w:cs/>
              </w:rPr>
              <w:t>วัดมูลค่าของประมาณการหนี้สินสำหรับต้นทุนการ</w:t>
            </w:r>
            <w:r>
              <w:rPr>
                <w:sz w:val="30"/>
                <w:szCs w:val="30"/>
              </w:rPr>
              <w:br/>
            </w:r>
            <w:r w:rsidRPr="009461C8">
              <w:rPr>
                <w:rFonts w:hint="cs"/>
                <w:sz w:val="30"/>
                <w:szCs w:val="30"/>
                <w:cs/>
              </w:rPr>
              <w:t>รื้อถอน</w:t>
            </w:r>
            <w:r w:rsidRPr="009461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9461C8">
              <w:rPr>
                <w:rFonts w:ascii="Angsana New" w:hAnsi="Angsana New"/>
                <w:sz w:val="30"/>
                <w:szCs w:val="30"/>
                <w:cs/>
              </w:rPr>
              <w:t>ข้อสมมติสำคัญ</w:t>
            </w: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461C8">
              <w:rPr>
                <w:rFonts w:ascii="Angsana New" w:hAnsi="Angsana New"/>
                <w:sz w:val="30"/>
                <w:szCs w:val="30"/>
                <w:cs/>
              </w:rPr>
              <w:t>ความเป็นไปได้ที่จะสูญเสียทรัพยากร</w:t>
            </w: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>และความน่าจะเป็นของมูลค่าความเสียหาย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0F5A64" w:rsidRPr="009461C8" w14:paraId="39E02700" w14:textId="77777777" w:rsidTr="00F10CA4">
        <w:tc>
          <w:tcPr>
            <w:tcW w:w="2725" w:type="dxa"/>
          </w:tcPr>
          <w:p w14:paraId="5F50F279" w14:textId="5EFFA90C" w:rsidR="000F5A64" w:rsidRPr="004F0028" w:rsidRDefault="000F5A64" w:rsidP="000F5A64">
            <w:pPr>
              <w:spacing w:line="240" w:lineRule="auto"/>
              <w:ind w:left="72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00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6615" w:type="dxa"/>
          </w:tcPr>
          <w:p w14:paraId="3F730052" w14:textId="6DB1CCFA" w:rsidR="000F5A64" w:rsidRPr="00F10CA4" w:rsidRDefault="000F5A64" w:rsidP="000F5A64">
            <w:pPr>
              <w:tabs>
                <w:tab w:val="left" w:pos="228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05AD5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="006C5B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5B11" w:rsidRPr="009461C8">
              <w:rPr>
                <w:sz w:val="30"/>
                <w:szCs w:val="30"/>
                <w:cs/>
              </w:rPr>
              <w:t>และ</w:t>
            </w:r>
          </w:p>
        </w:tc>
      </w:tr>
      <w:tr w:rsidR="00CB4A68" w:rsidRPr="009461C8" w14:paraId="7CE26BC5" w14:textId="77777777" w:rsidTr="00F10CA4">
        <w:tc>
          <w:tcPr>
            <w:tcW w:w="2725" w:type="dxa"/>
          </w:tcPr>
          <w:p w14:paraId="1CBABD20" w14:textId="4973BA06" w:rsidR="00CB4A68" w:rsidRPr="004F0028" w:rsidRDefault="00CB4A68" w:rsidP="000F5A64">
            <w:pPr>
              <w:spacing w:line="240" w:lineRule="auto"/>
              <w:ind w:left="72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00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6615" w:type="dxa"/>
          </w:tcPr>
          <w:p w14:paraId="42F645D9" w14:textId="42D89ADB" w:rsidR="00CB4A68" w:rsidRPr="00C05AD5" w:rsidRDefault="00CB4A68" w:rsidP="000F5A64">
            <w:pPr>
              <w:tabs>
                <w:tab w:val="left" w:pos="22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4A68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3519A8BD" w14:textId="77777777" w:rsidR="00F337E3" w:rsidRPr="00F337E3" w:rsidRDefault="00F337E3" w:rsidP="00435278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A1529F" w14:textId="579B7A28" w:rsidR="00A4653C" w:rsidRDefault="00A4653C" w:rsidP="00A4653C">
      <w:pPr>
        <w:pStyle w:val="Caption"/>
        <w:ind w:right="18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การเปลี่ยนแปลงนโยบายการบัญชี</w:t>
      </w:r>
    </w:p>
    <w:p w14:paraId="02AA3AA2" w14:textId="77777777" w:rsidR="00A4653C" w:rsidRPr="00FE1298" w:rsidRDefault="00A4653C" w:rsidP="00A465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5DE0BE41" w14:textId="5DF08399" w:rsidR="00FE1298" w:rsidRDefault="00FE1298" w:rsidP="00FE129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E129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FE129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EF55A86" w14:textId="09A7A781" w:rsidR="00FE1298" w:rsidRPr="00FE1298" w:rsidRDefault="00FE1298" w:rsidP="00FE1298">
      <w:pPr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607C7EE8" w14:textId="77777777" w:rsidR="00FE1298" w:rsidRPr="004F45EC" w:rsidRDefault="00FE1298" w:rsidP="00FE1298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กลุ่มบริษัทถือปฏิบัติตาม 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145CD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34530">
        <w:rPr>
          <w:rFonts w:ascii="Angsana New" w:hAnsi="Angsana New"/>
          <w:sz w:val="30"/>
          <w:szCs w:val="30"/>
          <w:lang w:val="en-US"/>
        </w:rPr>
        <w:t xml:space="preserve"> </w:t>
      </w:r>
      <w:r w:rsidRPr="00034530">
        <w:rPr>
          <w:rFonts w:ascii="Angsana New" w:hAnsi="Angsana New"/>
          <w:sz w:val="30"/>
          <w:szCs w:val="30"/>
          <w:cs/>
          <w:lang w:val="en-US"/>
        </w:rPr>
        <w:t>เรื่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อง </w:t>
      </w:r>
      <w:r w:rsidRPr="0098651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สัญญาเช่า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(TAS </w:t>
      </w:r>
      <w:r w:rsidRPr="006145CD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และการตีความมาตรฐานการรายงานทางการเงิน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เรื่อง </w:t>
      </w:r>
      <w:r w:rsidRPr="0098651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การประเมินว่าข้อตกลงประกอบด้วยสัญญาเช่าหรือไม่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(TFRIC 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ด้วยวิธีปรับปรุงย้อนหลังโดยรับรู้ผลกระทบสะสม </w:t>
      </w:r>
      <w:r w:rsidRPr="004F45EC">
        <w:rPr>
          <w:rFonts w:asciiTheme="majorBidi" w:hAnsiTheme="majorBidi" w:cstheme="majorBidi"/>
          <w:sz w:val="30"/>
          <w:szCs w:val="30"/>
          <w:lang w:val="en-US"/>
        </w:rPr>
        <w:t>(Modified retrospective approach)</w:t>
      </w:r>
      <w:r w:rsidRPr="004F45E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1D82EB" w14:textId="77777777" w:rsidR="00FE1298" w:rsidRPr="00125E0F" w:rsidRDefault="00FE1298" w:rsidP="00FE1298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3435C8" w14:textId="77777777" w:rsidR="00FE1298" w:rsidRPr="000E72B7" w:rsidRDefault="00FE1298" w:rsidP="00FE12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/>
        <w:jc w:val="thaiDistribute"/>
        <w:rPr>
          <w:rFonts w:asciiTheme="majorBidi" w:hAnsiTheme="majorBidi" w:cstheme="majorBidi"/>
          <w:sz w:val="30"/>
          <w:szCs w:val="30"/>
          <w:cs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TFRS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16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กลุ่มบริษัท 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4000D46" w14:textId="77777777" w:rsidR="00FE1298" w:rsidRDefault="00FE1298" w:rsidP="00FE1298">
      <w:pPr>
        <w:spacing w:line="240" w:lineRule="auto"/>
        <w:ind w:left="99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10A2B8B" w14:textId="77777777" w:rsidR="00FE1298" w:rsidRPr="000E72B7" w:rsidRDefault="00FE1298" w:rsidP="00FE1298">
      <w:pPr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14:paraId="3E3549BD" w14:textId="77777777" w:rsidR="00FE1298" w:rsidRDefault="00FE1298" w:rsidP="00FE12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2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2573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Pr="006325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6325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32573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</w:p>
    <w:p w14:paraId="1D5AB420" w14:textId="77777777" w:rsidR="00FE1298" w:rsidRPr="000E72B7" w:rsidRDefault="00FE1298" w:rsidP="00FE12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ใช้ข้อเท็จจริงที่ทราบภายหลังในการกำหนดอายุสัญญาเช่า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3BBCE8A5" w14:textId="77777777" w:rsidR="00FE1298" w:rsidRPr="000E72B7" w:rsidRDefault="00FE1298" w:rsidP="00FE12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14:paraId="5935E48C" w14:textId="77777777" w:rsidR="00FE1298" w:rsidRDefault="00FE1298" w:rsidP="00FE12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ไม่รวมต้นทุนทางตรงเริ่มแรกในการวัดมูลค่าสินทรัพย์สิทธิการใช้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038DAA33" w14:textId="77777777" w:rsidR="00FE1298" w:rsidRPr="001A0157" w:rsidRDefault="00FE1298" w:rsidP="00FE1298">
      <w:pPr>
        <w:autoSpaceDE w:val="0"/>
        <w:autoSpaceDN w:val="0"/>
        <w:adjustRightInd w:val="0"/>
        <w:spacing w:line="240" w:lineRule="auto"/>
        <w:ind w:left="8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FE1298" w:rsidRPr="000E72B7" w14:paraId="07A44506" w14:textId="77777777" w:rsidTr="00D3460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6CC72A1C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0E72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76E3B" w14:textId="77777777" w:rsidR="00FE1298" w:rsidRPr="000E72B7" w:rsidRDefault="00FE1298" w:rsidP="00D3460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CA33A" w14:textId="77777777" w:rsidR="00FE1298" w:rsidRPr="000E72B7" w:rsidRDefault="00FE1298" w:rsidP="00D346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EC116" w14:textId="77777777" w:rsidR="00FE1298" w:rsidRPr="000E72B7" w:rsidRDefault="00FE1298" w:rsidP="00D3460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62523ABD" w14:textId="77777777" w:rsidR="00FE1298" w:rsidRPr="000E72B7" w:rsidRDefault="00FE1298" w:rsidP="00D3460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FE1298" w:rsidRPr="000E72B7" w14:paraId="6FA5B5BD" w14:textId="77777777" w:rsidTr="00D34603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43F89AEC" w14:textId="77777777" w:rsidR="00FE1298" w:rsidRPr="000E72B7" w:rsidRDefault="00FE1298" w:rsidP="00D34603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35C1BDD" w14:textId="77777777" w:rsidR="00FE1298" w:rsidRPr="000E72B7" w:rsidRDefault="00FE1298" w:rsidP="00D346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298" w:rsidRPr="000E72B7" w14:paraId="2A382FED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33A064D" w14:textId="77777777" w:rsidR="00FE1298" w:rsidRPr="000E72B7" w:rsidRDefault="00FE1298" w:rsidP="00D34603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24108E84" w14:textId="77777777" w:rsidR="00FE1298" w:rsidRPr="000E72B7" w:rsidRDefault="00FE1298" w:rsidP="00D346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E1298" w:rsidRPr="000E72B7" w14:paraId="01693EC4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89365FF" w14:textId="77777777" w:rsidR="00FE1298" w:rsidRPr="000E72B7" w:rsidRDefault="00FE1298" w:rsidP="00D3460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CCBBD" w14:textId="77777777" w:rsidR="00FE1298" w:rsidRPr="000E72B7" w:rsidRDefault="00FE1298" w:rsidP="00D34603">
            <w:pPr>
              <w:tabs>
                <w:tab w:val="decimal" w:pos="12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10546" w14:textId="77777777" w:rsidR="00FE1298" w:rsidRPr="000E72B7" w:rsidRDefault="00FE1298" w:rsidP="00D34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9432AF" w14:textId="77777777" w:rsidR="00FE1298" w:rsidRPr="000E72B7" w:rsidRDefault="00FE1298" w:rsidP="00D34603">
            <w:pPr>
              <w:tabs>
                <w:tab w:val="decimal" w:pos="11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FE1298" w:rsidRPr="000E72B7" w14:paraId="1C35A5BA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3D999ADA" w14:textId="77777777" w:rsidR="00FE1298" w:rsidRPr="000E72B7" w:rsidRDefault="00FE1298" w:rsidP="00D3460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เงินทดรองจ่ายแก่กิจการที่เกี่ยวข้องกันลดลง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67922" w14:textId="77777777" w:rsidR="00FE1298" w:rsidRPr="000E72B7" w:rsidRDefault="00FE1298" w:rsidP="00D34603">
            <w:pPr>
              <w:tabs>
                <w:tab w:val="decimal" w:pos="12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F1EDC8" w14:textId="77777777" w:rsidR="00FE1298" w:rsidRPr="000E72B7" w:rsidRDefault="00FE1298" w:rsidP="00D346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3C0917" w14:textId="77777777" w:rsidR="00FE1298" w:rsidRPr="000E72B7" w:rsidRDefault="00FE1298" w:rsidP="00D34603">
            <w:pPr>
              <w:tabs>
                <w:tab w:val="decimal" w:pos="11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E1298" w:rsidRPr="000E72B7" w14:paraId="3103B4A9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1239966" w14:textId="77777777" w:rsidR="00FE1298" w:rsidRPr="000E72B7" w:rsidRDefault="00FE1298" w:rsidP="00D34603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0CD2C" w14:textId="77777777" w:rsidR="00FE1298" w:rsidRPr="000E72B7" w:rsidRDefault="00FE1298" w:rsidP="00D34603">
            <w:pPr>
              <w:tabs>
                <w:tab w:val="decimal" w:pos="12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8BF922" w14:textId="77777777" w:rsidR="00FE1298" w:rsidRPr="000E72B7" w:rsidRDefault="00FE1298" w:rsidP="00D346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E179A0" w14:textId="77777777" w:rsidR="00FE1298" w:rsidRPr="000E72B7" w:rsidRDefault="00FE1298" w:rsidP="00D34603">
            <w:pPr>
              <w:tabs>
                <w:tab w:val="decimal" w:pos="11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76368072" w14:textId="77777777" w:rsidR="00FE1298" w:rsidRPr="00A4653C" w:rsidRDefault="00FE1298" w:rsidP="00FE1298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FE1298" w:rsidRPr="000E72B7" w14:paraId="08FA5708" w14:textId="77777777" w:rsidTr="00D3460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23EA9971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D399F" w14:textId="77777777" w:rsidR="00FE1298" w:rsidRPr="000E72B7" w:rsidRDefault="00FE1298" w:rsidP="00D3460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88417" w14:textId="77777777" w:rsidR="00FE1298" w:rsidRPr="000E72B7" w:rsidRDefault="00FE1298" w:rsidP="00D346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A065F6" w14:textId="77777777" w:rsidR="00FE1298" w:rsidRPr="000E72B7" w:rsidRDefault="00FE1298" w:rsidP="00D3460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00744EA9" w14:textId="77777777" w:rsidR="00FE1298" w:rsidRPr="000E72B7" w:rsidRDefault="00FE1298" w:rsidP="00D3460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FE1298" w:rsidRPr="000E72B7" w14:paraId="1BE5104A" w14:textId="77777777" w:rsidTr="00D34603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06E972C7" w14:textId="77777777" w:rsidR="00FE1298" w:rsidRPr="000E72B7" w:rsidRDefault="00FE1298" w:rsidP="00D346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4E4E2FE" w14:textId="77777777" w:rsidR="00FE1298" w:rsidRPr="000E72B7" w:rsidRDefault="00FE1298" w:rsidP="00D346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298" w:rsidRPr="000E72B7" w14:paraId="79B51C76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3DAEB928" w14:textId="77777777" w:rsidR="00FE1298" w:rsidRPr="000E72B7" w:rsidRDefault="00FE1298" w:rsidP="00D3460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1F7F0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91AC2C" w14:textId="77777777" w:rsidR="00FE1298" w:rsidRPr="000E72B7" w:rsidRDefault="00FE1298" w:rsidP="00D34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6E2BC" w14:textId="77777777" w:rsidR="00FE1298" w:rsidRPr="000E72B7" w:rsidRDefault="00FE1298" w:rsidP="00D34603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FE1298" w:rsidRPr="000E72B7" w14:paraId="7027EB31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3411D6BA" w14:textId="77777777" w:rsidR="00FE1298" w:rsidRPr="000E72B7" w:rsidRDefault="00FE1298" w:rsidP="00D3460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75ACA" w14:textId="77777777" w:rsidR="00FE1298" w:rsidRPr="00915147" w:rsidRDefault="00FE1298" w:rsidP="00D3460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5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15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Pr="00915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2BA38" w14:textId="77777777" w:rsidR="00FE1298" w:rsidRPr="000E72B7" w:rsidRDefault="00FE1298" w:rsidP="00D34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7ED114" w14:textId="77777777" w:rsidR="00FE1298" w:rsidRPr="000E72B7" w:rsidRDefault="00FE1298" w:rsidP="00D34603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E1298" w:rsidRPr="000E72B7" w14:paraId="6A0BDEE4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676AB77" w14:textId="77777777" w:rsidR="00FE1298" w:rsidRPr="000E72B7" w:rsidRDefault="00FE1298" w:rsidP="00D3460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CC707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C265F" w14:textId="77777777" w:rsidR="00FE1298" w:rsidRPr="000E72B7" w:rsidRDefault="00FE1298" w:rsidP="00D34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A8C149" w14:textId="77777777" w:rsidR="00FE1298" w:rsidRPr="000E72B7" w:rsidRDefault="00FE1298" w:rsidP="00D34603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</w:tr>
      <w:tr w:rsidR="00FE1298" w:rsidRPr="000E72B7" w14:paraId="6FAD2CBF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6472B4B5" w14:textId="77777777" w:rsidR="00FE1298" w:rsidRPr="000E72B7" w:rsidRDefault="00FE1298" w:rsidP="00D34603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B6277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4D397C" w14:textId="77777777" w:rsidR="00FE1298" w:rsidRPr="000E72B7" w:rsidRDefault="00FE1298" w:rsidP="00D34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241C" w14:textId="77777777" w:rsidR="00FE1298" w:rsidRPr="008B6B32" w:rsidRDefault="00FE1298" w:rsidP="00D34603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901</w:t>
            </w:r>
          </w:p>
        </w:tc>
      </w:tr>
      <w:tr w:rsidR="00FE1298" w:rsidRPr="000E72B7" w14:paraId="00D1BEC1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619A8EC6" w14:textId="77777777" w:rsidR="00FE1298" w:rsidRPr="000E72B7" w:rsidRDefault="00FE1298" w:rsidP="00D34603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16437A5" w14:textId="77777777" w:rsidR="00FE1298" w:rsidRPr="000E72B7" w:rsidRDefault="00FE1298" w:rsidP="00D34603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77620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3BAAE1" w14:textId="77777777" w:rsidR="00FE1298" w:rsidRPr="000E72B7" w:rsidRDefault="00FE1298" w:rsidP="00D346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457D" w14:textId="77777777" w:rsidR="00FE1298" w:rsidRPr="008B6B32" w:rsidRDefault="00FE1298" w:rsidP="00D34603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Pr="008B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</w:tr>
      <w:tr w:rsidR="00FE1298" w:rsidRPr="000E72B7" w14:paraId="7C24F18C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098FACC9" w14:textId="77777777" w:rsidR="00FE1298" w:rsidRPr="000E72B7" w:rsidRDefault="00FE1298" w:rsidP="00D3460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7E4571C" w14:textId="77777777" w:rsidR="00FE1298" w:rsidRPr="000E72B7" w:rsidRDefault="00FE1298" w:rsidP="00D3460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EECC70" w14:textId="77777777" w:rsidR="00FE1298" w:rsidRPr="000E72B7" w:rsidRDefault="00FE1298" w:rsidP="00D346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D25BF34" w14:textId="77777777" w:rsidR="00FE1298" w:rsidRPr="000E72B7" w:rsidRDefault="00FE1298" w:rsidP="00D3460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1298" w:rsidRPr="000E72B7" w14:paraId="09C6B53A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305388E3" w14:textId="77777777" w:rsidR="00FE1298" w:rsidRPr="000E72B7" w:rsidRDefault="00FE1298" w:rsidP="00D3460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73E37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03DA7DFB" w14:textId="77777777" w:rsidR="00FE1298" w:rsidRPr="000E72B7" w:rsidRDefault="00FE1298" w:rsidP="00D346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FA9EC" w14:textId="77777777" w:rsidR="00FE1298" w:rsidRPr="008B6B32" w:rsidRDefault="00FE1298" w:rsidP="00D3460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</w:tr>
      <w:tr w:rsidR="00FE1298" w:rsidRPr="000E72B7" w14:paraId="0F8CD951" w14:textId="77777777" w:rsidTr="00D3460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27233A87" w14:textId="77777777" w:rsidR="00FE1298" w:rsidRPr="000E72B7" w:rsidRDefault="00FE1298" w:rsidP="00D346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91953" w14:textId="77777777" w:rsidR="00FE1298" w:rsidRPr="000E72B7" w:rsidRDefault="00FE1298" w:rsidP="00D34603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6145C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F9D352E" w14:textId="77777777" w:rsidR="00FE1298" w:rsidRPr="000E72B7" w:rsidRDefault="00FE1298" w:rsidP="00D346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E101C" w14:textId="77777777" w:rsidR="00FE1298" w:rsidRPr="008B6B32" w:rsidRDefault="00FE1298" w:rsidP="00D34603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2979B56B" w14:textId="77777777" w:rsidR="00FE1298" w:rsidRPr="00A4653C" w:rsidRDefault="00FE1298" w:rsidP="00FE1298">
      <w:pPr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319E2A" w14:textId="21BE0AB2" w:rsidR="009545A9" w:rsidRDefault="00FE1298" w:rsidP="00FE12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พลังงานและสาธารณูปโภคและส่วนงานสถานีบริการน้ำมันและแก๊ส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9545A9">
        <w:rPr>
          <w:rFonts w:asciiTheme="majorBidi" w:hAnsiTheme="majorBidi" w:cstheme="majorBidi"/>
          <w:sz w:val="30"/>
          <w:szCs w:val="30"/>
        </w:rPr>
        <w:br w:type="page"/>
      </w:r>
    </w:p>
    <w:p w14:paraId="558B8429" w14:textId="77777777" w:rsidR="00FE1298" w:rsidRPr="00FE1298" w:rsidRDefault="00FE1298" w:rsidP="00FE1298">
      <w:pPr>
        <w:pStyle w:val="ListParagraph"/>
        <w:numPr>
          <w:ilvl w:val="0"/>
          <w:numId w:val="22"/>
        </w:numPr>
        <w:ind w:hanging="18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E129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การเปลี่ยนนโยบายการบันทึกบัญชีเงินลงทุนในบริษัทย่อยในงบการเงินเฉพาะกิจการ</w:t>
      </w:r>
    </w:p>
    <w:p w14:paraId="697C1939" w14:textId="77777777" w:rsidR="00A4653C" w:rsidRPr="00A4653C" w:rsidRDefault="00A4653C" w:rsidP="00A4653C">
      <w:pPr>
        <w:pStyle w:val="Bo-Blankline"/>
        <w:rPr>
          <w:rFonts w:asciiTheme="majorBidi" w:hAnsiTheme="majorBidi" w:cstheme="majorBidi"/>
        </w:rPr>
      </w:pPr>
    </w:p>
    <w:p w14:paraId="37826434" w14:textId="58500E39" w:rsidR="00FE1298" w:rsidRDefault="00485BBC" w:rsidP="00485BBC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485BBC">
        <w:rPr>
          <w:rFonts w:ascii="Angsana New" w:hAnsi="Angsana New"/>
          <w:sz w:val="30"/>
          <w:szCs w:val="30"/>
          <w:cs/>
        </w:rPr>
        <w:t xml:space="preserve">บริษัทเปลี่ยนนโยบายการบันทึกบัญชีและการวัดมูลค่าภายหลังของเงินลงทุนในบริษัทย่อยในงบการเงิน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และเงินปันผลรับจากบริษัทย่อยรับรู้เป็นรายได้ของบริษัท ภายใต้วิธีส่วนได้เสียให้รับรู้รายการเมื่อเริ่มแรกบัญชีของเงินลงทุนในบริษัทย่อยด้วยราคาทุน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="009F625E">
        <w:rPr>
          <w:rFonts w:ascii="Angsana New" w:hAnsi="Angsana New"/>
          <w:sz w:val="30"/>
          <w:szCs w:val="30"/>
        </w:rPr>
        <w:t>27</w:t>
      </w:r>
      <w:r w:rsidRPr="00485BBC">
        <w:rPr>
          <w:rFonts w:ascii="Angsana New" w:hAnsi="Angsana New"/>
          <w:sz w:val="30"/>
          <w:szCs w:val="30"/>
          <w:cs/>
        </w:rPr>
        <w:t xml:space="preserve"> เรื่อง งบการเงินเฉพาะกิจการ โดยบริษัทเริ่มใช้นโยบายการบัญชีนี้ตั้งแต่วันที่</w:t>
      </w:r>
      <w:r w:rsidR="009F625E">
        <w:rPr>
          <w:rFonts w:ascii="Angsana New" w:hAnsi="Angsana New"/>
          <w:sz w:val="30"/>
          <w:szCs w:val="30"/>
        </w:rPr>
        <w:t xml:space="preserve"> 1</w:t>
      </w:r>
      <w:r w:rsidRPr="00485BBC">
        <w:rPr>
          <w:rFonts w:ascii="Angsana New" w:hAnsi="Angsana New"/>
          <w:sz w:val="30"/>
          <w:szCs w:val="30"/>
          <w:cs/>
        </w:rPr>
        <w:t xml:space="preserve"> มกราคม </w:t>
      </w:r>
      <w:r w:rsidR="009F625E">
        <w:rPr>
          <w:rFonts w:ascii="Angsana New" w:hAnsi="Angsana New"/>
          <w:sz w:val="30"/>
          <w:szCs w:val="30"/>
        </w:rPr>
        <w:t>2563</w:t>
      </w:r>
      <w:r w:rsidRPr="00485BBC">
        <w:rPr>
          <w:rFonts w:ascii="Angsana New" w:hAnsi="Angsana New"/>
          <w:sz w:val="30"/>
          <w:szCs w:val="30"/>
          <w:cs/>
        </w:rPr>
        <w:t xml:space="preserve"> เป็นต้นไป และได้ปรับย้อนหลังงบการเงินเฉพาะกิจการงวดก่อนเพื่อวัตถุประสงค์ในการเปรียบเทียบ ดังนี้</w:t>
      </w:r>
    </w:p>
    <w:p w14:paraId="25974778" w14:textId="77777777" w:rsidR="00485BBC" w:rsidRPr="00485BBC" w:rsidRDefault="00485BBC" w:rsidP="00FE1298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20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FE1298" w:rsidRPr="00D65ACA" w14:paraId="4F5443DF" w14:textId="77777777" w:rsidTr="001C09C3">
        <w:trPr>
          <w:trHeight w:val="230"/>
          <w:tblHeader/>
        </w:trPr>
        <w:tc>
          <w:tcPr>
            <w:tcW w:w="2070" w:type="dxa"/>
            <w:shd w:val="clear" w:color="auto" w:fill="auto"/>
            <w:vAlign w:val="bottom"/>
          </w:tcPr>
          <w:p w14:paraId="204ADF42" w14:textId="77777777" w:rsidR="00FE1298" w:rsidRPr="00D65ACA" w:rsidRDefault="00FE1298" w:rsidP="00D34603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73639B93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298" w:rsidRPr="00D65ACA" w14:paraId="49277742" w14:textId="77777777" w:rsidTr="001C09C3">
        <w:trPr>
          <w:trHeight w:val="128"/>
          <w:tblHeader/>
        </w:trPr>
        <w:tc>
          <w:tcPr>
            <w:tcW w:w="2070" w:type="dxa"/>
            <w:shd w:val="clear" w:color="auto" w:fill="auto"/>
            <w:vAlign w:val="bottom"/>
          </w:tcPr>
          <w:p w14:paraId="6EBCAA62" w14:textId="77777777" w:rsidR="00FE1298" w:rsidRPr="00D65ACA" w:rsidRDefault="00FE1298" w:rsidP="00D34603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56E172C7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D65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65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5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65AC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1FD1BD4" w14:textId="77777777" w:rsidR="00FE1298" w:rsidRPr="00D65ACA" w:rsidRDefault="00FE1298" w:rsidP="00D34603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06215E33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D65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65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5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D65AC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E1298" w:rsidRPr="00D65ACA" w14:paraId="669B606B" w14:textId="77777777" w:rsidTr="001C09C3">
        <w:trPr>
          <w:trHeight w:val="751"/>
          <w:tblHeader/>
        </w:trPr>
        <w:tc>
          <w:tcPr>
            <w:tcW w:w="2070" w:type="dxa"/>
            <w:shd w:val="clear" w:color="auto" w:fill="auto"/>
            <w:vAlign w:val="bottom"/>
          </w:tcPr>
          <w:p w14:paraId="0A1709AE" w14:textId="77777777" w:rsidR="00FE1298" w:rsidRPr="00D65ACA" w:rsidRDefault="00FE1298" w:rsidP="00D34603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0DAFE80" w14:textId="77777777" w:rsidR="00FE1298" w:rsidRPr="00D65ACA" w:rsidRDefault="00FE1298" w:rsidP="00D3460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270" w:type="dxa"/>
          </w:tcPr>
          <w:p w14:paraId="5C62475F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58DD4E" w14:textId="77777777" w:rsidR="00FE1298" w:rsidRPr="00D65ACA" w:rsidRDefault="00FE1298" w:rsidP="00D3460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092ED25B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489871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</w:p>
          <w:p w14:paraId="500D0768" w14:textId="77777777" w:rsidR="00FE1298" w:rsidRPr="00D65ACA" w:rsidRDefault="00FE1298" w:rsidP="00D3460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1EE21140" w14:textId="77777777" w:rsidR="00FE1298" w:rsidRPr="00D65ACA" w:rsidRDefault="00FE1298" w:rsidP="00D34603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1BC9060" w14:textId="77777777" w:rsidR="00FE1298" w:rsidRPr="00D65ACA" w:rsidRDefault="00FE1298" w:rsidP="00D3460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270" w:type="dxa"/>
          </w:tcPr>
          <w:p w14:paraId="19FBA1B2" w14:textId="77777777" w:rsidR="00FE1298" w:rsidRPr="00D65ACA" w:rsidRDefault="00FE1298" w:rsidP="00D34603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76F5F0" w14:textId="77777777" w:rsidR="00FE1298" w:rsidRPr="00D65ACA" w:rsidRDefault="00FE1298" w:rsidP="00D3460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1FC5F4F2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2ABF4" w14:textId="77777777" w:rsidR="00FE1298" w:rsidRPr="00D65ACA" w:rsidRDefault="00FE1298" w:rsidP="00D3460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</w:tr>
      <w:tr w:rsidR="00FE1298" w:rsidRPr="00D65ACA" w14:paraId="5FA453F6" w14:textId="77777777" w:rsidTr="001C09C3">
        <w:trPr>
          <w:trHeight w:val="242"/>
          <w:tblHeader/>
        </w:trPr>
        <w:tc>
          <w:tcPr>
            <w:tcW w:w="2070" w:type="dxa"/>
            <w:shd w:val="clear" w:color="auto" w:fill="auto"/>
          </w:tcPr>
          <w:p w14:paraId="71CECC39" w14:textId="77777777" w:rsidR="00FE1298" w:rsidRPr="00D65ACA" w:rsidRDefault="00FE1298" w:rsidP="00D34603">
            <w:pPr>
              <w:jc w:val="thaiDistribute"/>
              <w:rPr>
                <w:rFonts w:asciiTheme="majorBidi" w:eastAsia="Arial Unicode MS" w:hAnsiTheme="majorBidi" w:cstheme="majorBidi"/>
                <w:b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7110" w:type="dxa"/>
            <w:gridSpan w:val="11"/>
          </w:tcPr>
          <w:p w14:paraId="257DA15E" w14:textId="77777777" w:rsidR="00FE1298" w:rsidRPr="00D65ACA" w:rsidRDefault="00FE1298" w:rsidP="00D3460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rtl/>
                <w:lang w:bidi="ar-SA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1298" w:rsidRPr="00D65ACA" w14:paraId="7E86AC94" w14:textId="77777777" w:rsidTr="001C09C3">
        <w:trPr>
          <w:trHeight w:val="284"/>
        </w:trPr>
        <w:tc>
          <w:tcPr>
            <w:tcW w:w="2070" w:type="dxa"/>
          </w:tcPr>
          <w:p w14:paraId="3E35E2C7" w14:textId="77777777" w:rsidR="00FE1298" w:rsidRPr="00D65ACA" w:rsidRDefault="00FE1298" w:rsidP="00D34603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49C10A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C7F60D2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0DB21702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4295C7B" w14:textId="77777777" w:rsidR="00FE1298" w:rsidRPr="00D65ACA" w:rsidRDefault="00FE1298" w:rsidP="00D3460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41CD895D" w14:textId="77777777" w:rsidR="00FE1298" w:rsidRPr="00D65ACA" w:rsidRDefault="00FE1298" w:rsidP="00D3460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51B94D9" w14:textId="77777777" w:rsidR="00FE1298" w:rsidRPr="00D65ACA" w:rsidRDefault="00FE1298" w:rsidP="00D34603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29F711" w14:textId="77777777" w:rsidR="00FE1298" w:rsidRPr="00D65ACA" w:rsidRDefault="00FE1298" w:rsidP="00D34603">
            <w:pPr>
              <w:ind w:left="-114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AF7FD6C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C2058F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C5BF307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7103C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FE1298" w:rsidRPr="00D65ACA" w14:paraId="555D7CA7" w14:textId="77777777" w:rsidTr="001C09C3">
        <w:trPr>
          <w:trHeight w:val="284"/>
        </w:trPr>
        <w:tc>
          <w:tcPr>
            <w:tcW w:w="2070" w:type="dxa"/>
          </w:tcPr>
          <w:p w14:paraId="0F97A15B" w14:textId="77777777" w:rsidR="00FE1298" w:rsidRPr="00D65ACA" w:rsidRDefault="00FE1298" w:rsidP="00D34603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5CFA3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ACB872B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D0D4620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1481ABB" w14:textId="77777777" w:rsidR="00FE1298" w:rsidRPr="00D65ACA" w:rsidRDefault="00FE1298" w:rsidP="00D3460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2636615C" w14:textId="77777777" w:rsidR="00FE1298" w:rsidRPr="00D65ACA" w:rsidRDefault="00FE1298" w:rsidP="00D3460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F41CFB4" w14:textId="77777777" w:rsidR="00FE1298" w:rsidRPr="00D65ACA" w:rsidRDefault="00FE1298" w:rsidP="00D34603">
            <w:pPr>
              <w:tabs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C9F897" w14:textId="77777777" w:rsidR="00FE1298" w:rsidRPr="00D65ACA" w:rsidRDefault="00FE1298" w:rsidP="00D34603">
            <w:pPr>
              <w:ind w:left="-114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152AEA4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2B819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F5D6DD9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C04B5" w14:textId="77777777" w:rsidR="00FE1298" w:rsidRPr="00D65ACA" w:rsidRDefault="00FE1298" w:rsidP="00D3460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</w:tr>
      <w:tr w:rsidR="00D65ACA" w:rsidRPr="00D65ACA" w14:paraId="310417ED" w14:textId="77777777" w:rsidTr="001C09C3">
        <w:trPr>
          <w:trHeight w:val="284"/>
        </w:trPr>
        <w:tc>
          <w:tcPr>
            <w:tcW w:w="2070" w:type="dxa"/>
          </w:tcPr>
          <w:p w14:paraId="7E83F7E5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C9F53E" w14:textId="6DFA9807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191,457</w:t>
            </w:r>
          </w:p>
        </w:tc>
        <w:tc>
          <w:tcPr>
            <w:tcW w:w="270" w:type="dxa"/>
          </w:tcPr>
          <w:p w14:paraId="09D2187A" w14:textId="77777777" w:rsidR="00D65ACA" w:rsidRPr="00D65ACA" w:rsidRDefault="00D65ACA" w:rsidP="00D65ACA">
            <w:pPr>
              <w:ind w:left="-114" w:right="-108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01C8B3" w14:textId="41A73277" w:rsidR="00D65ACA" w:rsidRPr="00D65ACA" w:rsidRDefault="00D65ACA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(546)</w:t>
            </w:r>
          </w:p>
        </w:tc>
        <w:tc>
          <w:tcPr>
            <w:tcW w:w="270" w:type="dxa"/>
          </w:tcPr>
          <w:p w14:paraId="4B7D66B3" w14:textId="77777777" w:rsidR="00D65ACA" w:rsidRPr="00D65ACA" w:rsidRDefault="00D65ACA" w:rsidP="00D65ACA">
            <w:pPr>
              <w:ind w:left="-114" w:right="78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D9BB8B" w14:textId="4647C4B0" w:rsidR="00D65ACA" w:rsidRPr="00D65ACA" w:rsidRDefault="00D65ACA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190,911</w:t>
            </w:r>
          </w:p>
        </w:tc>
        <w:tc>
          <w:tcPr>
            <w:tcW w:w="270" w:type="dxa"/>
          </w:tcPr>
          <w:p w14:paraId="4FFC8728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9E432" w14:textId="4A517C63" w:rsidR="00D65ACA" w:rsidRPr="00D65ACA" w:rsidRDefault="00D65ACA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325,444</w:t>
            </w:r>
          </w:p>
        </w:tc>
        <w:tc>
          <w:tcPr>
            <w:tcW w:w="270" w:type="dxa"/>
          </w:tcPr>
          <w:p w14:paraId="331423C3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ACC243" w14:textId="331DC3BF" w:rsidR="00D65ACA" w:rsidRPr="00D65ACA" w:rsidRDefault="00D65ACA" w:rsidP="00153FB4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(5,458)</w:t>
            </w:r>
          </w:p>
        </w:tc>
        <w:tc>
          <w:tcPr>
            <w:tcW w:w="270" w:type="dxa"/>
          </w:tcPr>
          <w:p w14:paraId="4CA556B0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FB6950" w14:textId="17EB51CD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319,986</w:t>
            </w:r>
          </w:p>
        </w:tc>
      </w:tr>
      <w:tr w:rsidR="00D65ACA" w:rsidRPr="00D65ACA" w14:paraId="5D302805" w14:textId="77777777" w:rsidTr="001C09C3">
        <w:trPr>
          <w:trHeight w:val="284"/>
        </w:trPr>
        <w:tc>
          <w:tcPr>
            <w:tcW w:w="2070" w:type="dxa"/>
          </w:tcPr>
          <w:p w14:paraId="0516AE4D" w14:textId="77777777" w:rsidR="00D65ACA" w:rsidRPr="00D65ACA" w:rsidRDefault="00D65ACA" w:rsidP="00D65ACA">
            <w:pPr>
              <w:tabs>
                <w:tab w:val="right" w:pos="8306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97339" w14:textId="39ADF007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191,457</w:t>
            </w:r>
          </w:p>
        </w:tc>
        <w:tc>
          <w:tcPr>
            <w:tcW w:w="270" w:type="dxa"/>
          </w:tcPr>
          <w:p w14:paraId="1B3634D7" w14:textId="77777777" w:rsidR="00D65ACA" w:rsidRPr="00D65ACA" w:rsidRDefault="00D65ACA" w:rsidP="00D65ACA">
            <w:pPr>
              <w:ind w:left="14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95DB80" w14:textId="60DE0C1D" w:rsidR="00D65ACA" w:rsidRPr="001C09C3" w:rsidRDefault="00D65ACA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C09C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(546)</w:t>
            </w:r>
          </w:p>
        </w:tc>
        <w:tc>
          <w:tcPr>
            <w:tcW w:w="270" w:type="dxa"/>
          </w:tcPr>
          <w:p w14:paraId="5512643D" w14:textId="77777777" w:rsidR="00D65ACA" w:rsidRPr="001C09C3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9C4E7A" w14:textId="4183B0FE" w:rsidR="00D65ACA" w:rsidRPr="001C09C3" w:rsidRDefault="00D65ACA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C09C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190,911</w:t>
            </w:r>
          </w:p>
        </w:tc>
        <w:tc>
          <w:tcPr>
            <w:tcW w:w="270" w:type="dxa"/>
          </w:tcPr>
          <w:p w14:paraId="307B81C0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D7E04" w14:textId="7429CECC" w:rsidR="00D65ACA" w:rsidRPr="00D65ACA" w:rsidRDefault="00D65ACA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325,444</w:t>
            </w:r>
          </w:p>
        </w:tc>
        <w:tc>
          <w:tcPr>
            <w:tcW w:w="270" w:type="dxa"/>
          </w:tcPr>
          <w:p w14:paraId="25481C12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9B65B" w14:textId="02EF4FBD" w:rsidR="00D65ACA" w:rsidRPr="00D65ACA" w:rsidRDefault="00D65ACA" w:rsidP="00153FB4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(5,458)</w:t>
            </w:r>
          </w:p>
        </w:tc>
        <w:tc>
          <w:tcPr>
            <w:tcW w:w="270" w:type="dxa"/>
          </w:tcPr>
          <w:p w14:paraId="24859667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E7C2FD" w14:textId="31D2C13B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319,986</w:t>
            </w:r>
          </w:p>
        </w:tc>
      </w:tr>
      <w:tr w:rsidR="00D65ACA" w:rsidRPr="00D65ACA" w14:paraId="3257223A" w14:textId="77777777" w:rsidTr="001C09C3">
        <w:trPr>
          <w:trHeight w:val="284"/>
        </w:trPr>
        <w:tc>
          <w:tcPr>
            <w:tcW w:w="2070" w:type="dxa"/>
          </w:tcPr>
          <w:p w14:paraId="1B7C25EE" w14:textId="77777777" w:rsidR="00D65ACA" w:rsidRPr="00D65ACA" w:rsidRDefault="00D65ACA" w:rsidP="00D65ACA">
            <w:pPr>
              <w:tabs>
                <w:tab w:val="left" w:pos="2563"/>
              </w:tabs>
              <w:ind w:right="-111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7D456" w14:textId="77777777" w:rsidR="00D65ACA" w:rsidRPr="00D65ACA" w:rsidRDefault="00D65ACA" w:rsidP="006F0268">
            <w:pPr>
              <w:tabs>
                <w:tab w:val="decimal" w:pos="790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9958D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35AFF71" w14:textId="77777777" w:rsidR="00D65ACA" w:rsidRPr="001C09C3" w:rsidRDefault="00D65ACA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654E3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F36EB5" w14:textId="77777777" w:rsidR="00D65ACA" w:rsidRPr="001C09C3" w:rsidRDefault="00D65ACA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AD6A3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3936F4" w14:textId="77777777" w:rsidR="00D65ACA" w:rsidRPr="00D65ACA" w:rsidRDefault="00D65ACA" w:rsidP="008F6DC4">
            <w:pPr>
              <w:tabs>
                <w:tab w:val="decimal" w:pos="79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E25B3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935FF" w14:textId="77777777" w:rsidR="00D65ACA" w:rsidRPr="00D65ACA" w:rsidRDefault="00D65ACA" w:rsidP="00153FB4">
            <w:pPr>
              <w:tabs>
                <w:tab w:val="decimal" w:pos="700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935AE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AD16F9" w14:textId="77777777" w:rsidR="00D65ACA" w:rsidRPr="00D65ACA" w:rsidRDefault="00D65ACA" w:rsidP="008F6DC4">
            <w:pPr>
              <w:tabs>
                <w:tab w:val="decimal" w:pos="791"/>
              </w:tabs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D65ACA" w:rsidRPr="00D65ACA" w14:paraId="11742666" w14:textId="77777777" w:rsidTr="001C09C3">
        <w:trPr>
          <w:trHeight w:val="284"/>
        </w:trPr>
        <w:tc>
          <w:tcPr>
            <w:tcW w:w="2070" w:type="dxa"/>
          </w:tcPr>
          <w:p w14:paraId="53C8E7C1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6FCB67" w14:textId="77777777" w:rsidR="00D65ACA" w:rsidRPr="00D65ACA" w:rsidRDefault="00D65ACA" w:rsidP="006F0268">
            <w:pPr>
              <w:tabs>
                <w:tab w:val="decimal" w:pos="790"/>
              </w:tabs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4DB04AA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14EA3DC" w14:textId="77777777" w:rsidR="00D65ACA" w:rsidRPr="00D65ACA" w:rsidRDefault="00D65ACA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0F0E7F1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FEEB28" w14:textId="77777777" w:rsidR="00D65ACA" w:rsidRPr="00D65ACA" w:rsidRDefault="00D65ACA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2904455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9A52D0" w14:textId="77777777" w:rsidR="00D65ACA" w:rsidRPr="00D65ACA" w:rsidRDefault="00D65ACA" w:rsidP="008F6DC4">
            <w:pPr>
              <w:tabs>
                <w:tab w:val="decimal" w:pos="79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267B89F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29B68" w14:textId="77777777" w:rsidR="00D65ACA" w:rsidRPr="00D65ACA" w:rsidRDefault="00D65ACA" w:rsidP="00153FB4">
            <w:pPr>
              <w:tabs>
                <w:tab w:val="decimal" w:pos="700"/>
              </w:tabs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AB0B123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8842B7" w14:textId="77777777" w:rsidR="00D65ACA" w:rsidRPr="00D65ACA" w:rsidRDefault="00D65ACA" w:rsidP="008F6DC4">
            <w:pPr>
              <w:tabs>
                <w:tab w:val="decimal" w:pos="791"/>
              </w:tabs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</w:tr>
      <w:tr w:rsidR="004D34B8" w:rsidRPr="00D65ACA" w14:paraId="2807E1BA" w14:textId="77777777" w:rsidTr="001C09C3">
        <w:trPr>
          <w:trHeight w:val="284"/>
        </w:trPr>
        <w:tc>
          <w:tcPr>
            <w:tcW w:w="2070" w:type="dxa"/>
          </w:tcPr>
          <w:p w14:paraId="63C9FD36" w14:textId="1E58C92E" w:rsidR="004D34B8" w:rsidRPr="00D53B7C" w:rsidRDefault="004D34B8" w:rsidP="00D53B7C">
            <w:pPr>
              <w:tabs>
                <w:tab w:val="right" w:pos="8306"/>
              </w:tabs>
              <w:ind w:left="160" w:right="-111" w:hanging="160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</w:pPr>
            <w:r w:rsidRPr="00D53B7C">
              <w:rPr>
                <w:rFonts w:asciiTheme="majorBidi" w:eastAsia="Arial Unicode MS" w:hAnsiTheme="majorBidi"/>
                <w:sz w:val="30"/>
                <w:szCs w:val="30"/>
                <w:cs/>
              </w:rPr>
              <w:t>กำไรสะสม</w:t>
            </w:r>
            <w:r w:rsidR="00035B3A" w:rsidRPr="00D53B7C"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 xml:space="preserve"> </w:t>
            </w:r>
            <w:r w:rsidR="00035B3A" w:rsidRPr="00D53B7C">
              <w:rPr>
                <w:rFonts w:asciiTheme="majorBidi" w:eastAsia="Arial Unicode MS" w:hAnsiTheme="majorBidi"/>
                <w:sz w:val="30"/>
                <w:szCs w:val="30"/>
                <w:lang w:val="en-US"/>
              </w:rPr>
              <w:t>-</w:t>
            </w:r>
            <w:r w:rsidR="00035B3A" w:rsidRPr="00D53B7C">
              <w:rPr>
                <w:rFonts w:asciiTheme="majorBidi" w:eastAsia="Arial Unicode MS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D53B7C">
              <w:rPr>
                <w:rFonts w:asciiTheme="majorBidi" w:eastAsia="Arial Unicode MS" w:hAnsiTheme="majorBidi"/>
                <w:sz w:val="30"/>
                <w:szCs w:val="30"/>
                <w:cs/>
                <w:lang w:val="en-US"/>
              </w:rPr>
              <w:br/>
            </w:r>
            <w:r w:rsidR="00035B3A" w:rsidRPr="00D53B7C">
              <w:rPr>
                <w:rFonts w:asciiTheme="majorBidi" w:eastAsia="Arial Unicode MS" w:hAnsiTheme="majorBidi" w:hint="cs"/>
                <w:sz w:val="30"/>
                <w:szCs w:val="30"/>
                <w:cs/>
                <w:lang w:val="en-US"/>
              </w:rPr>
              <w:t>ยังไม่ได้จัดสรร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03F761" w14:textId="5A913531" w:rsidR="004D34B8" w:rsidRPr="00D65ACA" w:rsidRDefault="004D34B8" w:rsidP="00747E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1,534,681</w:t>
            </w:r>
          </w:p>
        </w:tc>
        <w:tc>
          <w:tcPr>
            <w:tcW w:w="270" w:type="dxa"/>
          </w:tcPr>
          <w:p w14:paraId="4E361A41" w14:textId="77777777" w:rsidR="004D34B8" w:rsidRPr="00D65ACA" w:rsidRDefault="004D34B8" w:rsidP="00747EC3">
            <w:pPr>
              <w:ind w:left="-114" w:right="-108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0C38B9" w14:textId="77777777" w:rsidR="00D53B7C" w:rsidRDefault="00D53B7C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0C9A1D89" w14:textId="5A3AE912" w:rsidR="004D34B8" w:rsidRPr="00D65ACA" w:rsidRDefault="004D34B8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70" w:type="dxa"/>
          </w:tcPr>
          <w:p w14:paraId="0F6BD628" w14:textId="77777777" w:rsidR="004D34B8" w:rsidRPr="00D65ACA" w:rsidRDefault="004D34B8" w:rsidP="00747EC3">
            <w:pPr>
              <w:ind w:left="-114" w:right="78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F7852" w14:textId="77777777" w:rsidR="00D53B7C" w:rsidRDefault="00D53B7C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370377A7" w14:textId="6CE8DB3C" w:rsidR="004D34B8" w:rsidRPr="00D65ACA" w:rsidRDefault="004D34B8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1,534,043</w:t>
            </w:r>
          </w:p>
        </w:tc>
        <w:tc>
          <w:tcPr>
            <w:tcW w:w="270" w:type="dxa"/>
          </w:tcPr>
          <w:p w14:paraId="1B120136" w14:textId="77777777" w:rsidR="004D34B8" w:rsidRPr="00D65ACA" w:rsidRDefault="004D34B8" w:rsidP="00747EC3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C5294B" w14:textId="43470CEA" w:rsidR="004D34B8" w:rsidRPr="00D65ACA" w:rsidRDefault="004D34B8" w:rsidP="00747E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3,371,260</w:t>
            </w:r>
          </w:p>
        </w:tc>
        <w:tc>
          <w:tcPr>
            <w:tcW w:w="270" w:type="dxa"/>
          </w:tcPr>
          <w:p w14:paraId="52CDF052" w14:textId="77777777" w:rsidR="004D34B8" w:rsidRPr="00D65ACA" w:rsidRDefault="004D34B8" w:rsidP="00747EC3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5BF7ED" w14:textId="77777777" w:rsidR="00D53B7C" w:rsidRDefault="00D53B7C" w:rsidP="00153FB4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41895DF8" w14:textId="0427AE72" w:rsidR="004D34B8" w:rsidRPr="00D65ACA" w:rsidRDefault="004D34B8" w:rsidP="00153FB4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(5,300)</w:t>
            </w:r>
          </w:p>
        </w:tc>
        <w:tc>
          <w:tcPr>
            <w:tcW w:w="270" w:type="dxa"/>
          </w:tcPr>
          <w:p w14:paraId="4DE6C750" w14:textId="77777777" w:rsidR="004D34B8" w:rsidRPr="00D65ACA" w:rsidRDefault="004D34B8" w:rsidP="00747E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792832" w14:textId="14B11419" w:rsidR="004D34B8" w:rsidRPr="00D65ACA" w:rsidRDefault="004D34B8" w:rsidP="00747EC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3,365,960</w:t>
            </w:r>
          </w:p>
        </w:tc>
      </w:tr>
      <w:tr w:rsidR="00D65ACA" w:rsidRPr="00D65ACA" w14:paraId="12858480" w14:textId="77777777" w:rsidTr="001C09C3">
        <w:trPr>
          <w:trHeight w:val="284"/>
        </w:trPr>
        <w:tc>
          <w:tcPr>
            <w:tcW w:w="2070" w:type="dxa"/>
          </w:tcPr>
          <w:p w14:paraId="4ED240B2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left="156" w:right="-111" w:hanging="156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องค์ประกอบอื่นของ</w:t>
            </w: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  <w:br/>
            </w:r>
            <w:r w:rsidRPr="00D65ACA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DE67" w14:textId="500D9AFD" w:rsidR="00D65ACA" w:rsidRPr="00D65ACA" w:rsidRDefault="004D34B8" w:rsidP="006F0268">
            <w:pPr>
              <w:pStyle w:val="NoSpacing"/>
              <w:ind w:left="-126" w:right="-115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90B48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4D87C3" w14:textId="77777777" w:rsidR="00D65ACA" w:rsidRDefault="00D65ACA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2B42985B" w14:textId="08917A4D" w:rsidR="004D34B8" w:rsidRPr="00D65ACA" w:rsidRDefault="004D34B8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34DBB4AD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D078CB" w14:textId="77777777" w:rsidR="00D65ACA" w:rsidRDefault="00D65ACA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6BAF0D9D" w14:textId="49E98EF5" w:rsidR="004D34B8" w:rsidRPr="00D65ACA" w:rsidRDefault="004D34B8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35AA25CA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83A2" w14:textId="213B32D1" w:rsidR="00D65ACA" w:rsidRPr="00D65ACA" w:rsidRDefault="004D34B8" w:rsidP="008F6DC4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395EC21B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5A9E3F" w14:textId="77777777" w:rsidR="00D65ACA" w:rsidRDefault="00D65ACA" w:rsidP="00153FB4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03496100" w14:textId="67C4684B" w:rsidR="004D34B8" w:rsidRPr="00D65ACA" w:rsidRDefault="004D34B8" w:rsidP="00153FB4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270" w:type="dxa"/>
          </w:tcPr>
          <w:p w14:paraId="311AF2A6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BA63E" w14:textId="633C7401" w:rsidR="00D65ACA" w:rsidRPr="00D65ACA" w:rsidRDefault="004D34B8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D34B8">
              <w:rPr>
                <w:rFonts w:asciiTheme="majorBidi" w:eastAsia="Arial Unicode MS" w:hAnsiTheme="majorBidi" w:cstheme="majorBidi"/>
                <w:sz w:val="30"/>
                <w:szCs w:val="30"/>
              </w:rPr>
              <w:t>(158)</w:t>
            </w:r>
          </w:p>
        </w:tc>
      </w:tr>
      <w:tr w:rsidR="00D65ACA" w:rsidRPr="00D65ACA" w14:paraId="2EB17826" w14:textId="77777777" w:rsidTr="001C09C3">
        <w:trPr>
          <w:trHeight w:val="284"/>
        </w:trPr>
        <w:tc>
          <w:tcPr>
            <w:tcW w:w="2070" w:type="dxa"/>
          </w:tcPr>
          <w:p w14:paraId="2738CC3D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FFA4E" w14:textId="6E43863C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1,534,681</w:t>
            </w:r>
          </w:p>
        </w:tc>
        <w:tc>
          <w:tcPr>
            <w:tcW w:w="270" w:type="dxa"/>
          </w:tcPr>
          <w:p w14:paraId="1F325A61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9C1FF1F" w14:textId="2F819346" w:rsidR="00D65ACA" w:rsidRPr="001C09C3" w:rsidRDefault="00D65ACA" w:rsidP="001C09C3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C09C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(546)</w:t>
            </w:r>
          </w:p>
        </w:tc>
        <w:tc>
          <w:tcPr>
            <w:tcW w:w="270" w:type="dxa"/>
          </w:tcPr>
          <w:p w14:paraId="526537D4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1BAB9E" w14:textId="18FBB86D" w:rsidR="00D65ACA" w:rsidRPr="001C09C3" w:rsidRDefault="00D65ACA" w:rsidP="001C09C3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C09C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1,534,135</w:t>
            </w:r>
          </w:p>
        </w:tc>
        <w:tc>
          <w:tcPr>
            <w:tcW w:w="270" w:type="dxa"/>
          </w:tcPr>
          <w:p w14:paraId="10937995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C10EA" w14:textId="0BDEF8D4" w:rsidR="00D65ACA" w:rsidRPr="00D65ACA" w:rsidRDefault="00D65ACA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3,371,260</w:t>
            </w:r>
          </w:p>
        </w:tc>
        <w:tc>
          <w:tcPr>
            <w:tcW w:w="270" w:type="dxa"/>
          </w:tcPr>
          <w:p w14:paraId="581194EF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B69F2" w14:textId="03FC9E95" w:rsidR="00D65ACA" w:rsidRPr="00D65ACA" w:rsidRDefault="00D65ACA" w:rsidP="00153FB4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(5,458)</w:t>
            </w:r>
          </w:p>
        </w:tc>
        <w:tc>
          <w:tcPr>
            <w:tcW w:w="270" w:type="dxa"/>
          </w:tcPr>
          <w:p w14:paraId="406C2994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3E33E" w14:textId="0D5C6B23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3,365,802</w:t>
            </w:r>
          </w:p>
        </w:tc>
      </w:tr>
      <w:tr w:rsidR="00E315D2" w:rsidRPr="00D65ACA" w14:paraId="0A6826CD" w14:textId="77777777" w:rsidTr="001C09C3">
        <w:trPr>
          <w:trHeight w:val="284"/>
        </w:trPr>
        <w:tc>
          <w:tcPr>
            <w:tcW w:w="2070" w:type="dxa"/>
          </w:tcPr>
          <w:p w14:paraId="34772B88" w14:textId="77777777" w:rsidR="00E315D2" w:rsidRPr="00D65ACA" w:rsidRDefault="00E315D2" w:rsidP="00D65ACA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DD0E1" w14:textId="77777777" w:rsidR="00E315D2" w:rsidRPr="00D65ACA" w:rsidRDefault="00E315D2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324BA" w14:textId="77777777" w:rsidR="00E315D2" w:rsidRPr="00D65ACA" w:rsidRDefault="00E315D2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34B701" w14:textId="77777777" w:rsidR="00E315D2" w:rsidRPr="00D65ACA" w:rsidRDefault="00E315D2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D8D7D" w14:textId="77777777" w:rsidR="00E315D2" w:rsidRPr="00D65ACA" w:rsidRDefault="00E315D2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09AC02" w14:textId="77777777" w:rsidR="00E315D2" w:rsidRPr="00D65ACA" w:rsidRDefault="00E315D2" w:rsidP="00D65ACA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89A07" w14:textId="77777777" w:rsidR="00E315D2" w:rsidRPr="00D65ACA" w:rsidRDefault="00E315D2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B517" w14:textId="77777777" w:rsidR="00E315D2" w:rsidRPr="00D65ACA" w:rsidRDefault="00E315D2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5162F" w14:textId="77777777" w:rsidR="00E315D2" w:rsidRPr="00D65ACA" w:rsidRDefault="00E315D2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530F951" w14:textId="77777777" w:rsidR="00E315D2" w:rsidRPr="00D65ACA" w:rsidRDefault="00E315D2" w:rsidP="00D65ACA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97603" w14:textId="77777777" w:rsidR="00E315D2" w:rsidRPr="00D65ACA" w:rsidRDefault="00E315D2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25E8" w14:textId="77777777" w:rsidR="00E315D2" w:rsidRPr="00D65ACA" w:rsidRDefault="00E315D2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15D2" w:rsidRPr="00D65ACA" w14:paraId="075BED6C" w14:textId="77777777" w:rsidTr="001C09C3">
        <w:trPr>
          <w:trHeight w:val="284"/>
        </w:trPr>
        <w:tc>
          <w:tcPr>
            <w:tcW w:w="2070" w:type="dxa"/>
          </w:tcPr>
          <w:p w14:paraId="34B550B7" w14:textId="77777777" w:rsidR="00E315D2" w:rsidRPr="00D65ACA" w:rsidRDefault="00E315D2" w:rsidP="00D65ACA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E64BFB" w14:textId="77777777" w:rsidR="00E315D2" w:rsidRPr="00D65ACA" w:rsidRDefault="00E315D2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DAB4E" w14:textId="77777777" w:rsidR="00E315D2" w:rsidRPr="00D65ACA" w:rsidRDefault="00E315D2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21A1C859" w14:textId="77777777" w:rsidR="00E315D2" w:rsidRPr="00D65ACA" w:rsidRDefault="00E315D2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FBF38" w14:textId="77777777" w:rsidR="00E315D2" w:rsidRPr="00D65ACA" w:rsidRDefault="00E315D2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63A7ACB8" w14:textId="77777777" w:rsidR="00E315D2" w:rsidRPr="00D65ACA" w:rsidRDefault="00E315D2" w:rsidP="00D65ACA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A05D5" w14:textId="77777777" w:rsidR="00E315D2" w:rsidRPr="00D65ACA" w:rsidRDefault="00E315D2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E80F0" w14:textId="77777777" w:rsidR="00E315D2" w:rsidRPr="00D65ACA" w:rsidRDefault="00E315D2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558BE" w14:textId="77777777" w:rsidR="00E315D2" w:rsidRPr="00D65ACA" w:rsidRDefault="00E315D2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2A5DE6" w14:textId="77777777" w:rsidR="00E315D2" w:rsidRPr="00D65ACA" w:rsidRDefault="00E315D2" w:rsidP="00D65ACA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0F11C" w14:textId="77777777" w:rsidR="00E315D2" w:rsidRPr="00D65ACA" w:rsidRDefault="00E315D2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E8D9F" w14:textId="77777777" w:rsidR="00E315D2" w:rsidRPr="00D65ACA" w:rsidRDefault="00E315D2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5ACA" w:rsidRPr="00D65ACA" w14:paraId="319A7BA9" w14:textId="77777777" w:rsidTr="001C09C3">
        <w:trPr>
          <w:trHeight w:val="284"/>
        </w:trPr>
        <w:tc>
          <w:tcPr>
            <w:tcW w:w="2070" w:type="dxa"/>
          </w:tcPr>
          <w:p w14:paraId="42297386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right="-110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41A4F6" w14:textId="77777777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23D92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43E0D977" w14:textId="77777777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37263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334816BC" w14:textId="77777777" w:rsidR="00D65ACA" w:rsidRPr="00D65ACA" w:rsidRDefault="00D65ACA" w:rsidP="00D65ACA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CEACF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8F019" w14:textId="77777777" w:rsidR="00D65ACA" w:rsidRPr="00D65ACA" w:rsidRDefault="00D65ACA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FD450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90C3D2" w14:textId="77777777" w:rsidR="00D65ACA" w:rsidRPr="00D65ACA" w:rsidRDefault="00D65ACA" w:rsidP="00D65ACA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5496D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CE90ED" w14:textId="77777777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65ACA" w:rsidRPr="00D65ACA" w14:paraId="77EF787A" w14:textId="77777777" w:rsidTr="001C09C3">
        <w:trPr>
          <w:trHeight w:val="284"/>
        </w:trPr>
        <w:tc>
          <w:tcPr>
            <w:tcW w:w="2070" w:type="dxa"/>
          </w:tcPr>
          <w:p w14:paraId="0E86D8A4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left="165" w:right="-111" w:hanging="165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D65AC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ส่วนแบ่งกำไร </w:t>
            </w:r>
            <w:r w:rsidRPr="00D65AC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lang w:val="en-US"/>
              </w:rPr>
              <w:t>(</w:t>
            </w:r>
            <w:r w:rsidRPr="00D65AC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US"/>
              </w:rPr>
              <w:t>ขาดทุน</w:t>
            </w:r>
            <w:r w:rsidRPr="00D65AC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lang w:val="en-US"/>
              </w:rPr>
              <w:t>)</w:t>
            </w:r>
            <w:r w:rsidRPr="00D65ACA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US"/>
              </w:rPr>
              <w:br/>
              <w:t>จากเงินลงทุนในบริษัทย่อย</w:t>
            </w:r>
            <w:r w:rsidRPr="00D65ACA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1C1AD" w14:textId="3D869DC1" w:rsidR="00D65ACA" w:rsidRPr="00D65ACA" w:rsidRDefault="00D65ACA" w:rsidP="006F0268">
            <w:pPr>
              <w:pStyle w:val="NoSpacing"/>
              <w:ind w:left="-126" w:right="-115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DFE93C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EDC10" w14:textId="77777777" w:rsidR="00D65ACA" w:rsidRPr="00D65ACA" w:rsidRDefault="00D65ACA" w:rsidP="005E1A6C">
            <w:pPr>
              <w:tabs>
                <w:tab w:val="decimal" w:pos="700"/>
              </w:tabs>
              <w:ind w:left="142" w:right="-46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022D41AF" w14:textId="77777777" w:rsidR="00D65ACA" w:rsidRPr="00D65ACA" w:rsidRDefault="00D65ACA" w:rsidP="005E1A6C">
            <w:pPr>
              <w:tabs>
                <w:tab w:val="decimal" w:pos="700"/>
              </w:tabs>
              <w:ind w:left="142" w:right="-10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32035F0A" w14:textId="1D3D9165" w:rsidR="00D65ACA" w:rsidRPr="00D65ACA" w:rsidRDefault="00D65ACA" w:rsidP="005E1A6C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70" w:type="dxa"/>
          </w:tcPr>
          <w:p w14:paraId="4661DDF8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FF99B9" w14:textId="77777777" w:rsidR="00D65ACA" w:rsidRPr="00D65ACA" w:rsidRDefault="00D65ACA" w:rsidP="00D65ACA">
            <w:pPr>
              <w:ind w:left="-13" w:right="-559" w:hanging="3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31B92A5F" w14:textId="77777777" w:rsidR="00D65ACA" w:rsidRPr="00D65ACA" w:rsidRDefault="00D65ACA" w:rsidP="00D65ACA">
            <w:pPr>
              <w:ind w:left="-13" w:right="-559" w:hanging="3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338D5D0B" w14:textId="279B4206" w:rsidR="00D65ACA" w:rsidRPr="005E1A6C" w:rsidRDefault="00D65ACA" w:rsidP="005E1A6C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1A6C">
              <w:rPr>
                <w:rFonts w:asciiTheme="majorBidi" w:eastAsia="Arial Unicode MS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70" w:type="dxa"/>
          </w:tcPr>
          <w:p w14:paraId="513742B1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65605" w14:textId="0A40ACE9" w:rsidR="00D65ACA" w:rsidRPr="00D65ACA" w:rsidRDefault="00D65ACA" w:rsidP="008F6DC4">
            <w:pPr>
              <w:pStyle w:val="NoSpacing"/>
              <w:ind w:left="-126" w:right="-1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1ECFDE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361A1E" w14:textId="77777777" w:rsidR="00D65ACA" w:rsidRPr="00D65ACA" w:rsidRDefault="00D65ACA" w:rsidP="00360CE8">
            <w:pPr>
              <w:ind w:left="-110" w:right="-30" w:hanging="16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  <w:p w14:paraId="2C94E8EF" w14:textId="77777777" w:rsidR="00D65ACA" w:rsidRPr="00D65ACA" w:rsidRDefault="00D65ACA" w:rsidP="00360CE8">
            <w:pPr>
              <w:ind w:left="-110" w:right="-30" w:hanging="16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  <w:p w14:paraId="1F192728" w14:textId="67B8F25D" w:rsidR="00D65ACA" w:rsidRPr="00D65ACA" w:rsidRDefault="00D65ACA" w:rsidP="00360CE8">
            <w:pPr>
              <w:pStyle w:val="NoSpacing"/>
              <w:tabs>
                <w:tab w:val="decimal" w:pos="700"/>
              </w:tabs>
              <w:ind w:left="-110" w:right="-110" w:hanging="1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(4,662)</w:t>
            </w:r>
          </w:p>
        </w:tc>
        <w:tc>
          <w:tcPr>
            <w:tcW w:w="270" w:type="dxa"/>
          </w:tcPr>
          <w:p w14:paraId="22FFE327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A1CCB" w14:textId="3D36B5F3" w:rsidR="00D65ACA" w:rsidRPr="00D65ACA" w:rsidRDefault="00D65ACA" w:rsidP="00A6505F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(4,662)</w:t>
            </w:r>
          </w:p>
        </w:tc>
      </w:tr>
      <w:tr w:rsidR="00D65ACA" w:rsidRPr="00D65ACA" w14:paraId="135F18BB" w14:textId="77777777" w:rsidTr="001C09C3">
        <w:trPr>
          <w:trHeight w:val="284"/>
        </w:trPr>
        <w:tc>
          <w:tcPr>
            <w:tcW w:w="2070" w:type="dxa"/>
          </w:tcPr>
          <w:p w14:paraId="38EDCD44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left="165" w:right="-111" w:hanging="165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กำไรสำหรับปี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87BE" w14:textId="76EEEEC9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3,699,597</w:t>
            </w:r>
          </w:p>
        </w:tc>
        <w:tc>
          <w:tcPr>
            <w:tcW w:w="270" w:type="dxa"/>
          </w:tcPr>
          <w:p w14:paraId="14AC35EE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9D9DE4" w14:textId="474B881C" w:rsidR="00D65ACA" w:rsidRPr="00D65ACA" w:rsidRDefault="00D65ACA" w:rsidP="005E1A6C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(638)</w:t>
            </w:r>
          </w:p>
        </w:tc>
        <w:tc>
          <w:tcPr>
            <w:tcW w:w="270" w:type="dxa"/>
          </w:tcPr>
          <w:p w14:paraId="12BEF0AC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23BCD8" w14:textId="75E9EE6B" w:rsidR="00D65ACA" w:rsidRPr="00D65ACA" w:rsidRDefault="00D65ACA" w:rsidP="005E1A6C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3,698,9</w:t>
            </w:r>
            <w:r w:rsidR="00D03E14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107372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9D978" w14:textId="2DBC68C3" w:rsidR="00D65ACA" w:rsidRPr="00D65ACA" w:rsidRDefault="00D65ACA" w:rsidP="00A6505F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4,611,470</w:t>
            </w:r>
          </w:p>
        </w:tc>
        <w:tc>
          <w:tcPr>
            <w:tcW w:w="270" w:type="dxa"/>
          </w:tcPr>
          <w:p w14:paraId="5A88B093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AEB64" w14:textId="300BDA3B" w:rsidR="00D65ACA" w:rsidRPr="00D65ACA" w:rsidRDefault="00D65ACA" w:rsidP="00360CE8">
            <w:pPr>
              <w:pStyle w:val="NoSpacing"/>
              <w:tabs>
                <w:tab w:val="decimal" w:pos="700"/>
              </w:tabs>
              <w:ind w:left="-110" w:right="-110" w:hanging="16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(4,662)</w:t>
            </w:r>
          </w:p>
        </w:tc>
        <w:tc>
          <w:tcPr>
            <w:tcW w:w="270" w:type="dxa"/>
          </w:tcPr>
          <w:p w14:paraId="77553C0F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F866" w14:textId="51BFD7A8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4,606,808</w:t>
            </w:r>
          </w:p>
        </w:tc>
      </w:tr>
      <w:tr w:rsidR="00D65ACA" w:rsidRPr="00D65ACA" w14:paraId="2F4C3F62" w14:textId="77777777" w:rsidTr="001C09C3">
        <w:trPr>
          <w:trHeight w:val="284"/>
        </w:trPr>
        <w:tc>
          <w:tcPr>
            <w:tcW w:w="2070" w:type="dxa"/>
            <w:vAlign w:val="bottom"/>
          </w:tcPr>
          <w:p w14:paraId="42446FD6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left="165" w:right="-111" w:hanging="165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D65ACA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 xml:space="preserve">ส่วนแบ่งกำไร </w:t>
            </w:r>
            <w:r w:rsidRPr="00D65ACA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lang w:val="en-US"/>
              </w:rPr>
              <w:t>(</w:t>
            </w:r>
            <w:r w:rsidRPr="00D65ACA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US"/>
              </w:rPr>
              <w:t>ขาดทุน</w:t>
            </w:r>
            <w:r w:rsidRPr="00D65ACA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lang w:val="en-US"/>
              </w:rPr>
              <w:t>)</w:t>
            </w:r>
            <w:r w:rsidRPr="00D65ACA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 เบ็ดเสร็จอื่นของบริษัทย่อยที่ใช้วิธีส่วนได้เสีย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3D88" w14:textId="16F46516" w:rsidR="00D65ACA" w:rsidRPr="00D65ACA" w:rsidRDefault="00D65ACA" w:rsidP="006F0268">
            <w:pPr>
              <w:pStyle w:val="NoSpacing"/>
              <w:ind w:left="-126" w:right="-115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DC6D9E" w14:textId="77777777" w:rsidR="00D65ACA" w:rsidRPr="00D65ACA" w:rsidRDefault="00D65ACA" w:rsidP="00D65ACA">
            <w:pPr>
              <w:ind w:left="142" w:right="-72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65E665" w14:textId="38D6ABD3" w:rsidR="00D65ACA" w:rsidRPr="00D65ACA" w:rsidRDefault="00D65ACA" w:rsidP="005E1A6C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vAlign w:val="bottom"/>
          </w:tcPr>
          <w:p w14:paraId="724479AB" w14:textId="77777777" w:rsidR="00D65ACA" w:rsidRPr="00D65ACA" w:rsidRDefault="00D65ACA" w:rsidP="00D65ACA">
            <w:pPr>
              <w:ind w:left="-114" w:right="-102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FC922D" w14:textId="1E8A8549" w:rsidR="00D65ACA" w:rsidRPr="005E1A6C" w:rsidRDefault="00D65ACA" w:rsidP="005E1A6C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1A6C">
              <w:rPr>
                <w:rFonts w:asciiTheme="majorBidi" w:eastAsia="Arial Unicode MS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vAlign w:val="bottom"/>
          </w:tcPr>
          <w:p w14:paraId="3F80A855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69281" w14:textId="43280DDF" w:rsidR="00D65ACA" w:rsidRPr="00D65ACA" w:rsidRDefault="00D65ACA" w:rsidP="008F6DC4">
            <w:pPr>
              <w:pStyle w:val="NoSpacing"/>
              <w:ind w:left="-126" w:right="-1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EF3F98" w14:textId="77777777" w:rsidR="00D65ACA" w:rsidRPr="00D65ACA" w:rsidRDefault="00D65ACA" w:rsidP="00D65ACA">
            <w:pPr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7972B" w14:textId="72A9015F" w:rsidR="00D65ACA" w:rsidRPr="00360CE8" w:rsidRDefault="00D65ACA" w:rsidP="00360CE8">
            <w:pPr>
              <w:pStyle w:val="NoSpacing"/>
              <w:tabs>
                <w:tab w:val="decimal" w:pos="700"/>
              </w:tabs>
              <w:ind w:left="-110" w:right="-110" w:hanging="1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0CE8">
              <w:rPr>
                <w:rFonts w:asciiTheme="majorBidi" w:eastAsia="Arial Unicode MS" w:hAnsiTheme="majorBidi" w:cstheme="majorBidi"/>
                <w:sz w:val="30"/>
                <w:szCs w:val="30"/>
              </w:rPr>
              <w:t>(250)</w:t>
            </w:r>
          </w:p>
        </w:tc>
        <w:tc>
          <w:tcPr>
            <w:tcW w:w="270" w:type="dxa"/>
            <w:vAlign w:val="bottom"/>
          </w:tcPr>
          <w:p w14:paraId="371F044B" w14:textId="77777777" w:rsidR="00D65ACA" w:rsidRPr="00D65ACA" w:rsidRDefault="00D65ACA" w:rsidP="00D65ACA">
            <w:pPr>
              <w:ind w:left="142" w:right="-72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8983" w14:textId="58A67FCA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sz w:val="30"/>
                <w:szCs w:val="30"/>
              </w:rPr>
              <w:t>(250)</w:t>
            </w:r>
          </w:p>
        </w:tc>
      </w:tr>
      <w:tr w:rsidR="00D65ACA" w:rsidRPr="00D65ACA" w14:paraId="4B55FB06" w14:textId="77777777" w:rsidTr="001C09C3">
        <w:trPr>
          <w:trHeight w:val="284"/>
        </w:trPr>
        <w:tc>
          <w:tcPr>
            <w:tcW w:w="2070" w:type="dxa"/>
            <w:vAlign w:val="bottom"/>
          </w:tcPr>
          <w:p w14:paraId="1B284F72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left="165" w:right="-111" w:hanging="165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t xml:space="preserve"> (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ขาดทุน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t xml:space="preserve">) 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 xml:space="preserve">เบ็ดเสร็จอื่นสำหรับปี 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t xml:space="preserve">- 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สุทธิจากภาษี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C8EC5" w14:textId="06813FFA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(8,708)</w:t>
            </w:r>
          </w:p>
        </w:tc>
        <w:tc>
          <w:tcPr>
            <w:tcW w:w="270" w:type="dxa"/>
            <w:vAlign w:val="bottom"/>
          </w:tcPr>
          <w:p w14:paraId="697E0AE8" w14:textId="77777777" w:rsidR="00D65ACA" w:rsidRPr="00D65ACA" w:rsidRDefault="00D65ACA" w:rsidP="00D65ACA">
            <w:pPr>
              <w:ind w:left="142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5637D" w14:textId="27801A43" w:rsidR="00D65ACA" w:rsidRPr="00D65ACA" w:rsidRDefault="00D65ACA" w:rsidP="005E1A6C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  <w:vAlign w:val="bottom"/>
          </w:tcPr>
          <w:p w14:paraId="697679E4" w14:textId="77777777" w:rsidR="00D65ACA" w:rsidRPr="00D65ACA" w:rsidRDefault="00D65ACA" w:rsidP="00D65ACA">
            <w:pPr>
              <w:ind w:left="-114" w:right="-10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F049C" w14:textId="787C37E8" w:rsidR="00D65ACA" w:rsidRPr="00D65ACA" w:rsidRDefault="00D65ACA" w:rsidP="005E1A6C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(8,616)</w:t>
            </w:r>
          </w:p>
        </w:tc>
        <w:tc>
          <w:tcPr>
            <w:tcW w:w="270" w:type="dxa"/>
            <w:vAlign w:val="bottom"/>
          </w:tcPr>
          <w:p w14:paraId="03D093EA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7372C" w14:textId="7BF6E786" w:rsidR="00D65ACA" w:rsidRPr="00D65ACA" w:rsidRDefault="00D65ACA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(2</w:t>
            </w:r>
            <w:r w:rsidR="009A10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="009A10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07)</w:t>
            </w:r>
          </w:p>
        </w:tc>
        <w:tc>
          <w:tcPr>
            <w:tcW w:w="270" w:type="dxa"/>
            <w:vAlign w:val="bottom"/>
          </w:tcPr>
          <w:p w14:paraId="3C9C7D0B" w14:textId="77777777" w:rsidR="00D65ACA" w:rsidRPr="00D65ACA" w:rsidRDefault="00D65ACA" w:rsidP="00D65ACA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5D25B" w14:textId="66471150" w:rsidR="00D65ACA" w:rsidRPr="006F7905" w:rsidRDefault="00D65ACA" w:rsidP="00360CE8">
            <w:pPr>
              <w:pStyle w:val="NoSpacing"/>
              <w:tabs>
                <w:tab w:val="decimal" w:pos="700"/>
              </w:tabs>
              <w:ind w:left="-110" w:right="-110" w:hanging="16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F790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(250)</w:t>
            </w:r>
          </w:p>
        </w:tc>
        <w:tc>
          <w:tcPr>
            <w:tcW w:w="270" w:type="dxa"/>
            <w:vAlign w:val="bottom"/>
          </w:tcPr>
          <w:p w14:paraId="7513D235" w14:textId="77777777" w:rsidR="00D65ACA" w:rsidRPr="00D65ACA" w:rsidRDefault="00D65ACA" w:rsidP="00D65ACA">
            <w:pPr>
              <w:ind w:left="142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443B4" w14:textId="4F700852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(24,857)</w:t>
            </w:r>
          </w:p>
        </w:tc>
      </w:tr>
      <w:tr w:rsidR="00D65ACA" w:rsidRPr="003A3BCA" w14:paraId="06479D36" w14:textId="77777777" w:rsidTr="001C09C3">
        <w:trPr>
          <w:trHeight w:val="284"/>
        </w:trPr>
        <w:tc>
          <w:tcPr>
            <w:tcW w:w="2070" w:type="dxa"/>
            <w:vAlign w:val="bottom"/>
          </w:tcPr>
          <w:p w14:paraId="3C8BFC95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left="165" w:right="-110" w:hanging="165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t xml:space="preserve"> (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ขาดทุน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t xml:space="preserve">) 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br/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10"/>
                <w:sz w:val="30"/>
                <w:szCs w:val="30"/>
                <w:cs/>
                <w:lang w:val="en-US"/>
              </w:rPr>
              <w:t>เบ็ดเสร็จรวมสำหรับปี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5AD14" w14:textId="17FC1EF6" w:rsidR="00D65ACA" w:rsidRPr="00D65ACA" w:rsidRDefault="00D65ACA" w:rsidP="00360CE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3,690,889</w:t>
            </w:r>
          </w:p>
        </w:tc>
        <w:tc>
          <w:tcPr>
            <w:tcW w:w="270" w:type="dxa"/>
            <w:vAlign w:val="bottom"/>
          </w:tcPr>
          <w:p w14:paraId="14ADC703" w14:textId="77777777" w:rsidR="00D65ACA" w:rsidRPr="00D65ACA" w:rsidRDefault="00D65ACA" w:rsidP="00D65ACA">
            <w:pPr>
              <w:ind w:left="142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88365" w14:textId="3E3C8FCB" w:rsidR="00D65ACA" w:rsidRPr="00D65ACA" w:rsidRDefault="00D65ACA" w:rsidP="005E1A6C">
            <w:pPr>
              <w:pStyle w:val="NoSpacing"/>
              <w:tabs>
                <w:tab w:val="decimal" w:pos="7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(546)</w:t>
            </w:r>
          </w:p>
        </w:tc>
        <w:tc>
          <w:tcPr>
            <w:tcW w:w="270" w:type="dxa"/>
            <w:vAlign w:val="bottom"/>
          </w:tcPr>
          <w:p w14:paraId="6695BA91" w14:textId="77777777" w:rsidR="00D65ACA" w:rsidRPr="00D65ACA" w:rsidRDefault="00D65ACA" w:rsidP="00D65ACA">
            <w:pPr>
              <w:ind w:left="-114" w:right="-10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36B4" w14:textId="34654313" w:rsidR="00D65ACA" w:rsidRPr="00D65ACA" w:rsidRDefault="00D65ACA" w:rsidP="00360CE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3,690,343</w:t>
            </w:r>
          </w:p>
        </w:tc>
        <w:tc>
          <w:tcPr>
            <w:tcW w:w="270" w:type="dxa"/>
            <w:vAlign w:val="bottom"/>
          </w:tcPr>
          <w:p w14:paraId="76F64BB0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296E5" w14:textId="2BCB120F" w:rsidR="00D65ACA" w:rsidRPr="00D65ACA" w:rsidRDefault="00D65ACA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4,586,863</w:t>
            </w:r>
          </w:p>
        </w:tc>
        <w:tc>
          <w:tcPr>
            <w:tcW w:w="270" w:type="dxa"/>
            <w:vAlign w:val="bottom"/>
          </w:tcPr>
          <w:p w14:paraId="0123C80E" w14:textId="77777777" w:rsidR="00D65ACA" w:rsidRPr="00D65ACA" w:rsidRDefault="00D65ACA" w:rsidP="00D65ACA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E7409" w14:textId="2880A158" w:rsidR="00D65ACA" w:rsidRPr="00D65ACA" w:rsidRDefault="00D65ACA" w:rsidP="00360CE8">
            <w:pPr>
              <w:pStyle w:val="NoSpacing"/>
              <w:tabs>
                <w:tab w:val="decimal" w:pos="700"/>
              </w:tabs>
              <w:ind w:left="-110" w:right="-110" w:hanging="16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(4,912)</w:t>
            </w:r>
          </w:p>
        </w:tc>
        <w:tc>
          <w:tcPr>
            <w:tcW w:w="270" w:type="dxa"/>
            <w:vAlign w:val="bottom"/>
          </w:tcPr>
          <w:p w14:paraId="29766AE4" w14:textId="77777777" w:rsidR="00D65ACA" w:rsidRPr="00D65ACA" w:rsidRDefault="00D65ACA" w:rsidP="00D65ACA">
            <w:pPr>
              <w:ind w:left="142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F882B" w14:textId="69BA62EA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4,581,951</w:t>
            </w:r>
          </w:p>
        </w:tc>
      </w:tr>
      <w:tr w:rsidR="00D65ACA" w:rsidRPr="00D65ACA" w14:paraId="3B9E16B6" w14:textId="77777777" w:rsidTr="001C09C3">
        <w:trPr>
          <w:trHeight w:val="284"/>
        </w:trPr>
        <w:tc>
          <w:tcPr>
            <w:tcW w:w="2070" w:type="dxa"/>
          </w:tcPr>
          <w:p w14:paraId="0466CDF4" w14:textId="77777777" w:rsidR="00D65ACA" w:rsidRPr="00D65ACA" w:rsidRDefault="00D65ACA" w:rsidP="00D65ACA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7B8FE" w14:textId="77777777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0E0B0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386F85" w14:textId="77777777" w:rsidR="00D65ACA" w:rsidRPr="00D65ACA" w:rsidRDefault="00D65ACA" w:rsidP="006F0268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B01E8" w14:textId="77777777" w:rsidR="00D65ACA" w:rsidRPr="00D65ACA" w:rsidRDefault="00D65ACA" w:rsidP="00D65ACA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24EAC8" w14:textId="77777777" w:rsidR="00D65ACA" w:rsidRPr="00D65ACA" w:rsidRDefault="00D65ACA" w:rsidP="00D65ACA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00221" w14:textId="77777777" w:rsidR="00D65ACA" w:rsidRPr="00D65ACA" w:rsidRDefault="00D65ACA" w:rsidP="00D65ACA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6E6F0C" w14:textId="77777777" w:rsidR="00D65ACA" w:rsidRPr="00D65ACA" w:rsidRDefault="00D65ACA" w:rsidP="008F6DC4">
            <w:pPr>
              <w:pStyle w:val="NoSpacing"/>
              <w:tabs>
                <w:tab w:val="decimal" w:pos="79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70F01" w14:textId="77777777" w:rsidR="00D65ACA" w:rsidRPr="00D65ACA" w:rsidRDefault="00D65ACA" w:rsidP="00D65ACA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7F76590" w14:textId="77777777" w:rsidR="00D65ACA" w:rsidRPr="00D65ACA" w:rsidRDefault="00D65ACA" w:rsidP="00360CE8">
            <w:pPr>
              <w:pStyle w:val="NoSpacing"/>
              <w:tabs>
                <w:tab w:val="decimal" w:pos="791"/>
              </w:tabs>
              <w:ind w:left="-110" w:right="-30" w:hanging="16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03B1A" w14:textId="77777777" w:rsidR="00D65ACA" w:rsidRPr="00D65ACA" w:rsidRDefault="00D65ACA" w:rsidP="00D65ACA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E81C9A" w14:textId="77777777" w:rsidR="00D65ACA" w:rsidRPr="00D65ACA" w:rsidRDefault="00D65ACA" w:rsidP="008F6DC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8F6DC4" w:rsidRPr="00D65ACA" w14:paraId="6396A350" w14:textId="77777777" w:rsidTr="001C09C3">
        <w:trPr>
          <w:trHeight w:val="284"/>
        </w:trPr>
        <w:tc>
          <w:tcPr>
            <w:tcW w:w="2070" w:type="dxa"/>
            <w:vAlign w:val="bottom"/>
          </w:tcPr>
          <w:p w14:paraId="3ADA2AFF" w14:textId="77777777" w:rsidR="008F6DC4" w:rsidRPr="00D65ACA" w:rsidRDefault="008F6DC4" w:rsidP="008F6DC4">
            <w:pPr>
              <w:tabs>
                <w:tab w:val="left" w:pos="2563"/>
                <w:tab w:val="right" w:pos="8306"/>
              </w:tabs>
              <w:ind w:left="157" w:right="-111" w:hanging="157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br/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t>(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ขั้นพื้นฐาน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  <w:t xml:space="preserve">) 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>(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>บาท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03B2C" w14:textId="45083973" w:rsidR="008F6DC4" w:rsidRPr="00D65ACA" w:rsidRDefault="008F6DC4" w:rsidP="008F6DC4">
            <w:pPr>
              <w:pStyle w:val="NoSpacing"/>
              <w:tabs>
                <w:tab w:val="decimal" w:pos="430"/>
              </w:tabs>
              <w:ind w:left="-126" w:right="-11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0.440</w:t>
            </w:r>
          </w:p>
        </w:tc>
        <w:tc>
          <w:tcPr>
            <w:tcW w:w="270" w:type="dxa"/>
            <w:vAlign w:val="bottom"/>
          </w:tcPr>
          <w:p w14:paraId="29DAEC37" w14:textId="77777777" w:rsidR="008F6DC4" w:rsidRPr="00D65ACA" w:rsidRDefault="008F6DC4" w:rsidP="008F6DC4">
            <w:pPr>
              <w:ind w:left="142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EA4BCAB" w14:textId="588016C6" w:rsidR="008F6DC4" w:rsidRPr="00D65ACA" w:rsidRDefault="008F6DC4" w:rsidP="008F6DC4">
            <w:pPr>
              <w:pStyle w:val="NoSpacing"/>
              <w:ind w:left="-126" w:right="-115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E6B8ED" w14:textId="77777777" w:rsidR="008F6DC4" w:rsidRPr="00D65ACA" w:rsidRDefault="008F6DC4" w:rsidP="008F6DC4">
            <w:pPr>
              <w:ind w:left="-114" w:right="-10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E51168B" w14:textId="44F68485" w:rsidR="008F6DC4" w:rsidRPr="00D65ACA" w:rsidRDefault="008F6DC4" w:rsidP="00360CE8">
            <w:pPr>
              <w:pStyle w:val="NoSpacing"/>
              <w:tabs>
                <w:tab w:val="decimal" w:pos="430"/>
              </w:tabs>
              <w:ind w:left="-126" w:right="-11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0.440</w:t>
            </w:r>
          </w:p>
        </w:tc>
        <w:tc>
          <w:tcPr>
            <w:tcW w:w="270" w:type="dxa"/>
            <w:vAlign w:val="bottom"/>
          </w:tcPr>
          <w:p w14:paraId="17DAA00D" w14:textId="77777777" w:rsidR="008F6DC4" w:rsidRPr="00D65ACA" w:rsidRDefault="008F6DC4" w:rsidP="008F6DC4">
            <w:pPr>
              <w:tabs>
                <w:tab w:val="left" w:pos="120"/>
              </w:tabs>
              <w:ind w:left="-114" w:right="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3AC620" w14:textId="4046ACF2" w:rsidR="008F6DC4" w:rsidRPr="00D65ACA" w:rsidRDefault="008F6DC4" w:rsidP="008F6DC4">
            <w:pPr>
              <w:pStyle w:val="NoSpacing"/>
              <w:tabs>
                <w:tab w:val="decimal" w:pos="43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0.549</w:t>
            </w:r>
          </w:p>
        </w:tc>
        <w:tc>
          <w:tcPr>
            <w:tcW w:w="270" w:type="dxa"/>
            <w:vAlign w:val="bottom"/>
          </w:tcPr>
          <w:p w14:paraId="1ECF8455" w14:textId="77777777" w:rsidR="008F6DC4" w:rsidRPr="00D65ACA" w:rsidRDefault="008F6DC4" w:rsidP="008F6DC4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46807" w14:textId="0CED0B5C" w:rsidR="008F6DC4" w:rsidRPr="00D65ACA" w:rsidRDefault="008F6DC4" w:rsidP="00360CE8">
            <w:pPr>
              <w:pStyle w:val="NoSpacing"/>
              <w:tabs>
                <w:tab w:val="decimal" w:pos="700"/>
              </w:tabs>
              <w:ind w:left="-110" w:right="-110" w:hanging="16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0.001</w:t>
            </w:r>
            <w:r w:rsidRPr="00D65AC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BE7A265" w14:textId="77777777" w:rsidR="008F6DC4" w:rsidRPr="00D65ACA" w:rsidRDefault="008F6DC4" w:rsidP="008F6DC4">
            <w:pPr>
              <w:ind w:left="142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4DCBF8" w14:textId="67A08EFD" w:rsidR="008F6DC4" w:rsidRPr="00D65ACA" w:rsidRDefault="008F6DC4" w:rsidP="008F6DC4">
            <w:pPr>
              <w:pStyle w:val="NoSpacing"/>
              <w:tabs>
                <w:tab w:val="decimal" w:pos="43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0.548</w:t>
            </w:r>
          </w:p>
        </w:tc>
      </w:tr>
      <w:tr w:rsidR="006F0268" w:rsidRPr="00D65ACA" w14:paraId="6D334FF0" w14:textId="77777777" w:rsidTr="001C09C3">
        <w:trPr>
          <w:trHeight w:val="284"/>
        </w:trPr>
        <w:tc>
          <w:tcPr>
            <w:tcW w:w="2070" w:type="dxa"/>
          </w:tcPr>
          <w:p w14:paraId="25041313" w14:textId="77777777" w:rsidR="006F0268" w:rsidRPr="00D65ACA" w:rsidRDefault="006F0268" w:rsidP="006F0268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5C7FAB" w14:textId="77777777" w:rsidR="006F0268" w:rsidRPr="00D65ACA" w:rsidRDefault="006F0268" w:rsidP="006F0268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CB2" w14:textId="77777777" w:rsidR="006F0268" w:rsidRPr="00D65ACA" w:rsidRDefault="006F0268" w:rsidP="006F0268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714971A" w14:textId="77777777" w:rsidR="006F0268" w:rsidRPr="00D65ACA" w:rsidRDefault="006F0268" w:rsidP="006F0268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5A5D3" w14:textId="77777777" w:rsidR="006F0268" w:rsidRPr="00D65ACA" w:rsidRDefault="006F0268" w:rsidP="006F0268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E76047" w14:textId="77777777" w:rsidR="006F0268" w:rsidRPr="00D65ACA" w:rsidRDefault="006F0268" w:rsidP="006F0268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54859" w14:textId="77777777" w:rsidR="006F0268" w:rsidRPr="00D65ACA" w:rsidRDefault="006F0268" w:rsidP="006F0268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958640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C3246" w14:textId="77777777" w:rsidR="006F0268" w:rsidRPr="00D65ACA" w:rsidRDefault="006F0268" w:rsidP="006F0268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13165EC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FD4F2" w14:textId="77777777" w:rsidR="006F0268" w:rsidRPr="00D65ACA" w:rsidRDefault="006F0268" w:rsidP="006F0268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902F4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6F0268" w:rsidRPr="00D65ACA" w14:paraId="3FC03B99" w14:textId="77777777" w:rsidTr="001C09C3">
        <w:trPr>
          <w:trHeight w:val="284"/>
        </w:trPr>
        <w:tc>
          <w:tcPr>
            <w:tcW w:w="2070" w:type="dxa"/>
          </w:tcPr>
          <w:p w14:paraId="648E896B" w14:textId="77777777" w:rsidR="006F0268" w:rsidRPr="00D65ACA" w:rsidRDefault="006F0268" w:rsidP="006F0268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AC8FA" w14:textId="77777777" w:rsidR="006F0268" w:rsidRPr="00D65ACA" w:rsidRDefault="006F0268" w:rsidP="006F0268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D095F" w14:textId="77777777" w:rsidR="006F0268" w:rsidRPr="00D65ACA" w:rsidRDefault="006F0268" w:rsidP="006F0268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259D403B" w14:textId="77777777" w:rsidR="006F0268" w:rsidRPr="00D65ACA" w:rsidRDefault="006F0268" w:rsidP="006F0268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5CC30" w14:textId="77777777" w:rsidR="006F0268" w:rsidRPr="00D65ACA" w:rsidRDefault="006F0268" w:rsidP="006F0268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0566FC1F" w14:textId="77777777" w:rsidR="006F0268" w:rsidRPr="00D65ACA" w:rsidRDefault="006F0268" w:rsidP="006F0268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2EAF5" w14:textId="77777777" w:rsidR="006F0268" w:rsidRPr="00D65ACA" w:rsidRDefault="006F0268" w:rsidP="006F0268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C8D99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10331" w14:textId="77777777" w:rsidR="006F0268" w:rsidRPr="00D65ACA" w:rsidRDefault="006F0268" w:rsidP="006F0268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D45C1F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EEB9F" w14:textId="77777777" w:rsidR="006F0268" w:rsidRPr="00D65ACA" w:rsidRDefault="006F0268" w:rsidP="006F0268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23537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6F0268" w:rsidRPr="00D65ACA" w14:paraId="783B6ED8" w14:textId="77777777" w:rsidTr="001C09C3">
        <w:trPr>
          <w:trHeight w:val="284"/>
        </w:trPr>
        <w:tc>
          <w:tcPr>
            <w:tcW w:w="2070" w:type="dxa"/>
          </w:tcPr>
          <w:p w14:paraId="4CBB3466" w14:textId="77777777" w:rsidR="006F0268" w:rsidRPr="00D65ACA" w:rsidRDefault="006F0268" w:rsidP="006F0268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60266" w14:textId="77777777" w:rsidR="006F0268" w:rsidRPr="00D65ACA" w:rsidRDefault="006F0268" w:rsidP="006F0268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6D89F" w14:textId="77777777" w:rsidR="006F0268" w:rsidRPr="00D65ACA" w:rsidRDefault="006F0268" w:rsidP="006F0268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2A51363D" w14:textId="77777777" w:rsidR="006F0268" w:rsidRPr="00D65ACA" w:rsidRDefault="006F0268" w:rsidP="006F0268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A79E9" w14:textId="77777777" w:rsidR="006F0268" w:rsidRPr="00D65ACA" w:rsidRDefault="006F0268" w:rsidP="006F0268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29439884" w14:textId="77777777" w:rsidR="006F0268" w:rsidRPr="00D65ACA" w:rsidRDefault="006F0268" w:rsidP="006F0268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ED4A0" w14:textId="77777777" w:rsidR="006F0268" w:rsidRPr="00D65ACA" w:rsidRDefault="006F0268" w:rsidP="006F0268">
            <w:pPr>
              <w:tabs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FBB58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2E1CF" w14:textId="77777777" w:rsidR="006F0268" w:rsidRPr="00D65ACA" w:rsidRDefault="006F0268" w:rsidP="006F0268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4D7694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AD4F8" w14:textId="77777777" w:rsidR="006F0268" w:rsidRPr="00D65ACA" w:rsidRDefault="006F0268" w:rsidP="006F0268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5919B0" w14:textId="77777777" w:rsidR="006F0268" w:rsidRPr="00D65ACA" w:rsidRDefault="006F0268" w:rsidP="006F0268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</w:tbl>
    <w:p w14:paraId="1B18429E" w14:textId="77777777" w:rsidR="00FE1298" w:rsidRDefault="00FE1298" w:rsidP="00FE129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C05B7A" w14:textId="77777777" w:rsidR="00FE1298" w:rsidRDefault="00FE1298" w:rsidP="00FE1298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BC50D0" w14:textId="596865D4" w:rsidR="000162F3" w:rsidRPr="0034019B" w:rsidRDefault="000162F3" w:rsidP="00A4653C">
      <w:pPr>
        <w:pStyle w:val="Caption"/>
        <w:ind w:left="567" w:hanging="567"/>
      </w:pPr>
      <w:r w:rsidRPr="0034019B">
        <w:rPr>
          <w:cs/>
        </w:rPr>
        <w:lastRenderedPageBreak/>
        <w:t>นโยบายการบัญชีที่สำคัญ</w:t>
      </w:r>
    </w:p>
    <w:p w14:paraId="07750F1C" w14:textId="77777777" w:rsidR="000162F3" w:rsidRPr="0013231F" w:rsidRDefault="000162F3" w:rsidP="005919CE">
      <w:pPr>
        <w:pStyle w:val="Bo-Blankline"/>
        <w:rPr>
          <w:lang w:val="en-US"/>
        </w:rPr>
      </w:pPr>
    </w:p>
    <w:p w14:paraId="30D16CF4" w14:textId="77777777" w:rsidR="000162F3" w:rsidRPr="0034019B" w:rsidRDefault="000162F3" w:rsidP="00435278">
      <w:pPr>
        <w:pStyle w:val="Bo-C1Content"/>
      </w:pPr>
      <w:r w:rsidRPr="0034019B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D4DA6ED" w14:textId="77777777" w:rsidR="004E22FF" w:rsidRPr="0013231F" w:rsidRDefault="004E22FF" w:rsidP="00646783">
      <w:pPr>
        <w:pStyle w:val="Bo-Blankline"/>
        <w:rPr>
          <w:rFonts w:eastAsia="Cordia New"/>
        </w:rPr>
      </w:pPr>
    </w:p>
    <w:p w14:paraId="5709CD94" w14:textId="77777777" w:rsidR="003347DE" w:rsidRPr="00744476" w:rsidRDefault="003347DE" w:rsidP="00BE05D9">
      <w:pPr>
        <w:pStyle w:val="Bo-H2Main"/>
        <w:numPr>
          <w:ilvl w:val="0"/>
          <w:numId w:val="4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2E208DCB" w14:textId="77777777" w:rsidR="003347DE" w:rsidRPr="00A771F7" w:rsidRDefault="003347DE" w:rsidP="00A771F7">
      <w:pPr>
        <w:pStyle w:val="Bo-Blankline"/>
        <w:rPr>
          <w:cs/>
        </w:rPr>
      </w:pPr>
    </w:p>
    <w:p w14:paraId="31EC7538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งบการเงินรวมประกอบด้วยงบการเงินของบริษัท </w:t>
      </w:r>
      <w:r w:rsidR="006B424C">
        <w:rPr>
          <w:rFonts w:asciiTheme="majorBidi" w:hAnsiTheme="majorBidi" w:cstheme="majorBidi" w:hint="cs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="006B424C">
        <w:rPr>
          <w:rFonts w:asciiTheme="majorBidi" w:hAnsiTheme="majorBidi" w:cstheme="majorBidi"/>
        </w:rPr>
        <w:t>”)</w:t>
      </w:r>
    </w:p>
    <w:p w14:paraId="760811E6" w14:textId="77777777" w:rsidR="001A0157" w:rsidRPr="001A0157" w:rsidRDefault="001A0157" w:rsidP="003347D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2980FA51" w14:textId="11EAC158" w:rsidR="003347DE" w:rsidRPr="00744476" w:rsidRDefault="003347DE" w:rsidP="003347DE">
      <w:pPr>
        <w:pStyle w:val="Bo-C1Content"/>
        <w:rPr>
          <w:rFonts w:asciiTheme="majorBidi" w:hAnsiTheme="majorBidi" w:cstheme="majorBidi"/>
          <w:i/>
          <w:iCs/>
        </w:rPr>
      </w:pPr>
      <w:r w:rsidRPr="00744476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540FBB2F" w14:textId="77777777" w:rsidR="003347DE" w:rsidRPr="00AC652F" w:rsidRDefault="003347DE" w:rsidP="00A771F7">
      <w:pPr>
        <w:pStyle w:val="Bo-Blankline"/>
        <w:rPr>
          <w:lang w:val="en-US"/>
        </w:rPr>
      </w:pPr>
      <w:r w:rsidRPr="00744476">
        <w:t xml:space="preserve"> </w:t>
      </w:r>
    </w:p>
    <w:p w14:paraId="7A8CD808" w14:textId="58D31F43" w:rsidR="003347DE" w:rsidRPr="00246184" w:rsidRDefault="003347DE" w:rsidP="003347D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7E2919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848A292" w14:textId="77777777" w:rsidR="003347DE" w:rsidRDefault="003347DE" w:rsidP="00A771F7">
      <w:pPr>
        <w:pStyle w:val="Bo-Blankline"/>
        <w:rPr>
          <w:cs/>
        </w:rPr>
      </w:pPr>
    </w:p>
    <w:p w14:paraId="659171A9" w14:textId="682BA970" w:rsidR="009248CC" w:rsidRDefault="009248CC" w:rsidP="009248CC">
      <w:pPr>
        <w:pStyle w:val="Bo-C1Content"/>
        <w:rPr>
          <w:rFonts w:asciiTheme="majorBidi" w:hAnsiTheme="majorBidi" w:cstheme="majorBidi"/>
        </w:rPr>
      </w:pPr>
      <w:r w:rsidRPr="00246184">
        <w:rPr>
          <w:rFonts w:asciiTheme="majorBidi" w:hAnsiTheme="majorBidi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17C24A32" w14:textId="77777777" w:rsidR="000F3347" w:rsidRDefault="000F3347" w:rsidP="000F3347">
      <w:pPr>
        <w:pStyle w:val="Bo-Blankline"/>
      </w:pPr>
    </w:p>
    <w:p w14:paraId="13A525ED" w14:textId="77777777" w:rsidR="003347DE" w:rsidRPr="00744476" w:rsidRDefault="003347DE" w:rsidP="003347DE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1ACACB2" w14:textId="77777777" w:rsidR="003347DE" w:rsidRPr="00744476" w:rsidRDefault="003347DE" w:rsidP="00A771F7">
      <w:pPr>
        <w:pStyle w:val="Bo-Blankline"/>
      </w:pPr>
    </w:p>
    <w:p w14:paraId="1869F9F7" w14:textId="77777777" w:rsidR="001F55B6" w:rsidRDefault="003347DE" w:rsidP="001F55B6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</w:t>
      </w:r>
      <w:r>
        <w:rPr>
          <w:rFonts w:asciiTheme="majorBidi" w:hAnsiTheme="majorBidi" w:cstheme="majorBidi"/>
          <w:sz w:val="30"/>
          <w:szCs w:val="30"/>
          <w:cs/>
        </w:rPr>
        <w:t>ค่ายุติธรรมของสินทรัพย์ที่โอนไป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</w:t>
      </w:r>
      <w:r w:rsidRPr="003A0F5D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14:paraId="34A72F47" w14:textId="77777777" w:rsidR="001F55B6" w:rsidRDefault="001F55B6" w:rsidP="001F55B6">
      <w:pPr>
        <w:pStyle w:val="Bo-Blankline"/>
      </w:pPr>
    </w:p>
    <w:p w14:paraId="583B2DEE" w14:textId="0A4B8A79" w:rsidR="00A24DC0" w:rsidRPr="00A24DC0" w:rsidRDefault="00A24DC0" w:rsidP="00A24DC0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24DC0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A24DC0">
        <w:rPr>
          <w:rFonts w:asciiTheme="majorBidi" w:hAnsiTheme="majorBidi"/>
          <w:sz w:val="30"/>
          <w:szCs w:val="30"/>
          <w:cs/>
        </w:rPr>
        <w:t>และวัดมูลค่าภายหลังด้วยมูลค่ายุติธรรม</w:t>
      </w:r>
      <w:r w:rsidR="009E4320">
        <w:rPr>
          <w:rFonts w:asciiTheme="majorBidi" w:hAnsiTheme="majorBidi"/>
          <w:sz w:val="30"/>
          <w:szCs w:val="30"/>
        </w:rPr>
        <w:t xml:space="preserve"> </w:t>
      </w:r>
      <w:r w:rsidRPr="00A24DC0">
        <w:rPr>
          <w:rFonts w:asciiTheme="majorBidi" w:hAnsiTheme="majorBidi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AAE9FF4" w14:textId="77777777" w:rsidR="00A24DC0" w:rsidRPr="00A24DC0" w:rsidRDefault="00A24DC0" w:rsidP="001F55B6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CD99A0" w14:textId="402DDE1C" w:rsidR="003347DE" w:rsidRPr="00744476" w:rsidRDefault="003347DE" w:rsidP="001F55B6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68B5901" w14:textId="77777777" w:rsidR="003347DE" w:rsidRPr="00A771F7" w:rsidRDefault="003347DE" w:rsidP="00A771F7">
      <w:pPr>
        <w:pStyle w:val="Bo-Blankline"/>
      </w:pPr>
    </w:p>
    <w:p w14:paraId="6AE258F2" w14:textId="1EA92E8D" w:rsidR="009545A9" w:rsidRDefault="003347DE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ถือเป็นค่าใช้จ่ายเมื่อเกิดขึ้น</w:t>
      </w:r>
      <w:r w:rsidR="009545A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FD853B" w14:textId="77777777" w:rsidR="003347DE" w:rsidRPr="00744476" w:rsidRDefault="003347DE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579570FB" w14:textId="77777777" w:rsidR="001A0157" w:rsidRPr="001A0157" w:rsidRDefault="001A0157" w:rsidP="003347DE">
      <w:pPr>
        <w:pStyle w:val="Bo-H3Subhead"/>
        <w:rPr>
          <w:rFonts w:asciiTheme="majorBidi" w:hAnsiTheme="majorBidi" w:cstheme="majorBidi"/>
          <w:i w:val="0"/>
          <w:iCs w:val="0"/>
          <w:sz w:val="20"/>
          <w:szCs w:val="20"/>
        </w:rPr>
      </w:pPr>
    </w:p>
    <w:p w14:paraId="5F4DDAC0" w14:textId="2EA3A8F4" w:rsidR="003347DE" w:rsidRPr="00744476" w:rsidRDefault="003347DE" w:rsidP="003347D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บริษัทย่อย</w:t>
      </w:r>
    </w:p>
    <w:p w14:paraId="48CDD735" w14:textId="77777777" w:rsidR="003347DE" w:rsidRPr="00A771F7" w:rsidRDefault="003347DE" w:rsidP="00A771F7">
      <w:pPr>
        <w:pStyle w:val="Bo-Blankline"/>
      </w:pPr>
    </w:p>
    <w:p w14:paraId="1BC5F5D5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4749D3C" w14:textId="77777777" w:rsidR="003347DE" w:rsidRPr="00744476" w:rsidRDefault="003347DE" w:rsidP="00A771F7">
      <w:pPr>
        <w:pStyle w:val="Bo-Blankline"/>
      </w:pPr>
    </w:p>
    <w:p w14:paraId="58C0CAC1" w14:textId="77777777" w:rsidR="003347DE" w:rsidRPr="00744476" w:rsidRDefault="003347DE" w:rsidP="003347D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ส่วนได้เสียที่ไม่มีอำนาจควบคุม </w:t>
      </w:r>
    </w:p>
    <w:p w14:paraId="772F44A6" w14:textId="77777777" w:rsidR="003347DE" w:rsidRPr="00744476" w:rsidRDefault="003347DE" w:rsidP="00A771F7">
      <w:pPr>
        <w:pStyle w:val="Bo-Blankline"/>
      </w:pPr>
    </w:p>
    <w:p w14:paraId="6B697BC7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BE7BA7" w14:textId="77777777" w:rsidR="003347DE" w:rsidRPr="00744476" w:rsidRDefault="003347DE" w:rsidP="00A771F7">
      <w:pPr>
        <w:pStyle w:val="Bo-Blankline"/>
      </w:pPr>
    </w:p>
    <w:p w14:paraId="4E9A80F8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85298FE" w14:textId="77777777" w:rsidR="003347DE" w:rsidRPr="00744476" w:rsidRDefault="003347DE" w:rsidP="00A771F7">
      <w:pPr>
        <w:pStyle w:val="Bo-Blankline"/>
      </w:pPr>
    </w:p>
    <w:p w14:paraId="33C3F528" w14:textId="77777777" w:rsidR="00A97117" w:rsidRPr="00744476" w:rsidRDefault="00A97117" w:rsidP="00A97117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การสูญเสียการควบคุม</w:t>
      </w:r>
    </w:p>
    <w:p w14:paraId="7FA0D1CD" w14:textId="77777777" w:rsidR="00A97117" w:rsidRPr="00744476" w:rsidRDefault="00A97117" w:rsidP="00A97117">
      <w:pPr>
        <w:pStyle w:val="Bo-Blankline"/>
        <w:rPr>
          <w:lang w:val="en-US"/>
        </w:rPr>
      </w:pPr>
    </w:p>
    <w:p w14:paraId="579D903F" w14:textId="77777777" w:rsidR="00A97117" w:rsidRDefault="00A97117" w:rsidP="00A97117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B39495" w14:textId="77777777" w:rsidR="00A97117" w:rsidRDefault="00A97117" w:rsidP="001F55B6">
      <w:pPr>
        <w:pStyle w:val="Bo-Blankline"/>
        <w:rPr>
          <w:rFonts w:eastAsia="EucrosiaUPCBold"/>
          <w:cs/>
        </w:rPr>
      </w:pPr>
    </w:p>
    <w:p w14:paraId="4E57EDD9" w14:textId="77777777" w:rsidR="003347DE" w:rsidRPr="00744476" w:rsidRDefault="003347DE" w:rsidP="003347DE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eastAsia="EucrosiaUPCBold" w:hAnsiTheme="majorBidi" w:cstheme="majorBidi"/>
          <w:cs/>
        </w:rPr>
        <w:t>การตัดรายการในงบการเงินรวม</w:t>
      </w:r>
    </w:p>
    <w:p w14:paraId="1E4C6FE2" w14:textId="77777777" w:rsidR="003347DE" w:rsidRPr="00A771F7" w:rsidRDefault="003347DE" w:rsidP="00A771F7">
      <w:pPr>
        <w:pStyle w:val="Bo-Blankline"/>
      </w:pPr>
    </w:p>
    <w:p w14:paraId="52B56EBC" w14:textId="15660AC0" w:rsidR="001A0157" w:rsidRDefault="003347DE" w:rsidP="001A0157">
      <w:pPr>
        <w:pStyle w:val="Bo-C1Content"/>
        <w:rPr>
          <w:rFonts w:asciiTheme="majorBidi" w:eastAsia="EucrosiaUPCBold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</w:t>
      </w:r>
      <w:r w:rsidRPr="00132AFB">
        <w:rPr>
          <w:rFonts w:asciiTheme="majorBidi" w:hAnsiTheme="majorBidi" w:cstheme="majorBidi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32AFB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  <w:r w:rsidR="001A0157">
        <w:rPr>
          <w:rFonts w:asciiTheme="majorBidi" w:eastAsia="EucrosiaUPCBold" w:hAnsiTheme="majorBidi" w:cstheme="majorBidi"/>
          <w:cs/>
        </w:rPr>
        <w:br w:type="page"/>
      </w:r>
    </w:p>
    <w:p w14:paraId="0B3C993B" w14:textId="77777777" w:rsidR="00DC4F09" w:rsidRPr="00DC4F09" w:rsidRDefault="00487D70" w:rsidP="00D34603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sz w:val="20"/>
          <w:szCs w:val="20"/>
        </w:rPr>
      </w:pPr>
      <w:r w:rsidRPr="00487D7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4D924888" w14:textId="4A2BBE9E" w:rsidR="00CF71F4" w:rsidRPr="00CF71F4" w:rsidRDefault="00D34603" w:rsidP="00DC4F09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</w:rPr>
      </w:pPr>
      <w:r w:rsidRPr="00CF71F4">
        <w:rPr>
          <w:rFonts w:ascii="Angsana New" w:hAnsi="Angsana New"/>
          <w:sz w:val="20"/>
          <w:szCs w:val="20"/>
        </w:rPr>
        <w:t xml:space="preserve"> </w:t>
      </w:r>
    </w:p>
    <w:p w14:paraId="2BB023CF" w14:textId="77777777" w:rsidR="008F48B5" w:rsidRPr="008F48B5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48B5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เงินลงทุนในบริษัทย่อยในงบการเงินเฉพาะกิจการของบริษัทบันทึกบัญชีโดยใช้วิธีส่วนได้เสีย</w:t>
      </w:r>
    </w:p>
    <w:p w14:paraId="1F5A7B37" w14:textId="77777777" w:rsidR="008F48B5" w:rsidRPr="006258C1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35BD9A" w14:textId="77777777" w:rsidR="008F48B5" w:rsidRPr="008F48B5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48B5">
        <w:rPr>
          <w:rFonts w:ascii="Angsana New" w:hAnsi="Angsana New"/>
          <w:sz w:val="30"/>
          <w:szCs w:val="30"/>
          <w:cs/>
        </w:rPr>
        <w:t>ส่วนได้เสียในบริษัทย่อยบันทึกบัญชีตามวิธีส่วนได้เสีย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 หรือการควบคุมร่วม</w:t>
      </w:r>
    </w:p>
    <w:p w14:paraId="41B7A7DE" w14:textId="77777777" w:rsidR="008F48B5" w:rsidRPr="006258C1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AFD148" w14:textId="77777777" w:rsidR="008F48B5" w:rsidRPr="008F48B5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F48B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1CFC84A2" w14:textId="77777777" w:rsidR="008F48B5" w:rsidRPr="006258C1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790DA6" w14:textId="77777777" w:rsidR="008F48B5" w:rsidRPr="008F48B5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48B5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50D6822" w14:textId="77777777" w:rsidR="008F48B5" w:rsidRPr="006258C1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6B1F47F" w14:textId="5904A635" w:rsidR="00487D70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48B5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226932B8" w14:textId="77777777" w:rsidR="006258C1" w:rsidRPr="006258C1" w:rsidRDefault="006258C1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CF17A4A" w14:textId="70828EB0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6ED5CF3" w14:textId="77777777" w:rsidR="000162F3" w:rsidRPr="0013231F" w:rsidRDefault="000162F3" w:rsidP="00DF3207">
      <w:pPr>
        <w:pStyle w:val="Bo-Blankline"/>
        <w:rPr>
          <w:lang w:val="en-US"/>
        </w:rPr>
      </w:pPr>
    </w:p>
    <w:p w14:paraId="5B1397B0" w14:textId="77777777" w:rsidR="000162F3" w:rsidRPr="0064714B" w:rsidRDefault="000162F3" w:rsidP="0064714B">
      <w:pPr>
        <w:pStyle w:val="Bo-H3Subhead"/>
        <w:rPr>
          <w:lang w:val="en-US"/>
        </w:rPr>
      </w:pPr>
      <w:r w:rsidRPr="0064714B">
        <w:rPr>
          <w:cs/>
          <w:lang w:val="en-US"/>
        </w:rPr>
        <w:t>รายการบัญชีที่เป็นเงินตราต่างประเทศ</w:t>
      </w:r>
    </w:p>
    <w:p w14:paraId="19AF2ABC" w14:textId="77777777"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14:paraId="70072212" w14:textId="77777777" w:rsidR="003F7528" w:rsidRDefault="003F7528" w:rsidP="003F7528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6625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5CB2FA15" w14:textId="77777777" w:rsidR="000162F3" w:rsidRPr="0013231F" w:rsidRDefault="000162F3" w:rsidP="005919CE">
      <w:pPr>
        <w:pStyle w:val="Bo-Blankline"/>
        <w:rPr>
          <w:lang w:val="en-US"/>
        </w:rPr>
      </w:pPr>
    </w:p>
    <w:p w14:paraId="5930E70C" w14:textId="77777777" w:rsidR="00E030E8" w:rsidRDefault="000162F3" w:rsidP="00517BFC">
      <w:pPr>
        <w:pStyle w:val="Bo-C1Content"/>
        <w:rPr>
          <w:lang w:val="en-US"/>
        </w:rPr>
      </w:pPr>
      <w:r w:rsidRPr="0064714B">
        <w:rPr>
          <w:cs/>
          <w:lang w:val="en-US"/>
        </w:rPr>
        <w:t>สินทรัพย์และหนี้สินที่เป็นตัวเงินและเป็นเงินตราต่างประเทศ ณ วันที่</w:t>
      </w:r>
      <w:r w:rsidRPr="0064714B">
        <w:rPr>
          <w:rFonts w:hint="cs"/>
          <w:cs/>
          <w:lang w:val="en-US"/>
        </w:rPr>
        <w:t>รายงาน</w:t>
      </w:r>
      <w:r w:rsidRPr="0064714B">
        <w:rPr>
          <w:cs/>
          <w:lang w:val="en-US"/>
        </w:rPr>
        <w:t xml:space="preserve">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  <w:lang w:val="en-US"/>
        </w:rPr>
        <w:t>โดยใช้อัตรา</w:t>
      </w:r>
      <w:r w:rsidRPr="0064714B">
        <w:rPr>
          <w:cs/>
        </w:rPr>
        <w:t>แลกเปลี่ยน</w:t>
      </w:r>
      <w:r w:rsidRPr="0064714B">
        <w:rPr>
          <w:cs/>
          <w:lang w:val="en-US"/>
        </w:rPr>
        <w:t xml:space="preserve"> ณ วันนั้น </w:t>
      </w:r>
    </w:p>
    <w:p w14:paraId="441C9505" w14:textId="77777777" w:rsidR="00E030E8" w:rsidRPr="00E030E8" w:rsidRDefault="00E030E8" w:rsidP="005919CE">
      <w:pPr>
        <w:pStyle w:val="Bo-Blankline"/>
        <w:rPr>
          <w:lang w:val="en-US"/>
        </w:rPr>
      </w:pPr>
    </w:p>
    <w:p w14:paraId="178DBC9B" w14:textId="77777777" w:rsidR="00E030E8" w:rsidRDefault="004C19AE" w:rsidP="001D50ED">
      <w:pPr>
        <w:pStyle w:val="Bo-C1Content"/>
      </w:pPr>
      <w:r w:rsidRPr="0064714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4714B">
        <w:rPr>
          <w:rFonts w:hint="cs"/>
          <w:cs/>
        </w:rPr>
        <w:t>ซึ่ง</w:t>
      </w:r>
      <w:r w:rsidRPr="0064714B">
        <w:rPr>
          <w:cs/>
        </w:rPr>
        <w:t>บันทึกตามเกณฑ์ราคาทุนเดิม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</w:rPr>
        <w:t>โดยใช้อัต</w:t>
      </w:r>
      <w:r w:rsidR="00517BFC">
        <w:rPr>
          <w:cs/>
        </w:rPr>
        <w:t>ราแลกเปลี่ยน ณ วันที่เกิดรายการ</w:t>
      </w:r>
    </w:p>
    <w:p w14:paraId="33894D57" w14:textId="77777777" w:rsidR="00EC4B08" w:rsidRDefault="00EC4B08" w:rsidP="001D50ED">
      <w:pPr>
        <w:pStyle w:val="Bo-Blankline"/>
      </w:pPr>
    </w:p>
    <w:p w14:paraId="3568E3F0" w14:textId="77777777" w:rsidR="000162F3" w:rsidRPr="0064714B" w:rsidRDefault="00151777" w:rsidP="001D50ED">
      <w:pPr>
        <w:pStyle w:val="Bo-C1Content"/>
        <w:rPr>
          <w:lang w:val="en-US"/>
        </w:rPr>
      </w:pPr>
      <w:r w:rsidRPr="0064714B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13FD4628" w14:textId="77777777" w:rsidR="000162F3" w:rsidRDefault="000162F3" w:rsidP="001D50ED">
      <w:pPr>
        <w:pStyle w:val="Bo-Blankline"/>
        <w:rPr>
          <w:lang w:val="en-US"/>
        </w:rPr>
      </w:pPr>
    </w:p>
    <w:p w14:paraId="659E90F0" w14:textId="77777777" w:rsidR="00826757" w:rsidRDefault="00826757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6792972" w14:textId="726346C3" w:rsidR="00BC55C7" w:rsidRPr="00132AFB" w:rsidRDefault="00BC55C7" w:rsidP="001D50ED">
      <w:pPr>
        <w:pStyle w:val="BodyText2"/>
        <w:spacing w:before="0"/>
        <w:ind w:left="540" w:right="43"/>
        <w:rPr>
          <w:rFonts w:ascii="Angsana New" w:hAnsi="Angsana New"/>
          <w:i/>
          <w:iCs/>
          <w:sz w:val="30"/>
          <w:szCs w:val="30"/>
          <w:cs/>
        </w:rPr>
      </w:pPr>
      <w:r w:rsidRPr="00132AFB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2137EE1B" w14:textId="77777777" w:rsidR="00BC55C7" w:rsidRPr="00132AFB" w:rsidRDefault="00BC55C7" w:rsidP="001D50ED">
      <w:pPr>
        <w:pStyle w:val="Bo-Blankline"/>
      </w:pPr>
    </w:p>
    <w:p w14:paraId="79B646AA" w14:textId="66FDD00E" w:rsidR="00BC55C7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132AFB">
        <w:rPr>
          <w:rFonts w:ascii="Angsana New" w:hAnsi="Angsana New" w:hint="cs"/>
          <w:sz w:val="30"/>
          <w:szCs w:val="30"/>
          <w:cs/>
        </w:rPr>
        <w:t>รายงาน</w:t>
      </w:r>
    </w:p>
    <w:p w14:paraId="32239FC6" w14:textId="77777777" w:rsidR="005E02C5" w:rsidRPr="005E02C5" w:rsidRDefault="005E02C5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9823EFA" w14:textId="77777777" w:rsidR="00BC55C7" w:rsidRPr="002E2783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132AFB">
        <w:rPr>
          <w:rFonts w:ascii="Angsana New" w:hAnsi="Angsana New" w:hint="cs"/>
          <w:sz w:val="30"/>
          <w:szCs w:val="30"/>
          <w:cs/>
        </w:rPr>
        <w:t>หน่วยงาน</w:t>
      </w:r>
      <w:r w:rsidRPr="00132AFB">
        <w:rPr>
          <w:rFonts w:ascii="Angsana New" w:hAnsi="Angsana New"/>
          <w:sz w:val="30"/>
          <w:szCs w:val="30"/>
          <w:cs/>
        </w:rPr>
        <w:t>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4B6BCCF" w14:textId="0499822A" w:rsidR="00CA7036" w:rsidRDefault="00CA7036" w:rsidP="00CB1D0C">
      <w:pPr>
        <w:pStyle w:val="Bo-Blankline"/>
      </w:pPr>
    </w:p>
    <w:p w14:paraId="51762FAF" w14:textId="77777777" w:rsidR="00BC55C7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132AFB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132AFB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E102849" w14:textId="77777777" w:rsidR="00A97117" w:rsidRDefault="00A97117" w:rsidP="001F55B6">
      <w:pPr>
        <w:pStyle w:val="Bo-Blankline"/>
        <w:rPr>
          <w:cs/>
          <w:lang w:val="th-TH"/>
        </w:rPr>
      </w:pPr>
    </w:p>
    <w:p w14:paraId="0CE65EF3" w14:textId="40743B80" w:rsidR="00BC55C7" w:rsidRDefault="00BC55C7" w:rsidP="00BC55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F0889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7F0889">
        <w:rPr>
          <w:rFonts w:ascii="Angsana New" w:hAnsi="Angsana New" w:hint="cs"/>
          <w:sz w:val="30"/>
          <w:szCs w:val="30"/>
          <w:cs/>
        </w:rPr>
        <w:t>ะ</w:t>
      </w:r>
      <w:r w:rsidRPr="007F0889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7F0889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7F0889">
        <w:rPr>
          <w:rFonts w:ascii="Angsana New" w:hAnsi="Angsana New"/>
          <w:sz w:val="30"/>
          <w:szCs w:val="30"/>
        </w:rPr>
        <w:t xml:space="preserve"> </w:t>
      </w:r>
      <w:r w:rsidRPr="007F0889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7F0889">
        <w:rPr>
          <w:rFonts w:ascii="Angsana New" w:hAnsi="Angsana New" w:hint="cs"/>
          <w:sz w:val="30"/>
          <w:szCs w:val="30"/>
          <w:cs/>
        </w:rPr>
        <w:t>ผล</w:t>
      </w:r>
      <w:r w:rsidRPr="007F0889">
        <w:rPr>
          <w:rFonts w:ascii="Angsana New" w:hAnsi="Angsana New"/>
          <w:sz w:val="30"/>
          <w:szCs w:val="30"/>
          <w:cs/>
        </w:rPr>
        <w:t>สะสม</w:t>
      </w:r>
      <w:r w:rsidRPr="007F0889">
        <w:rPr>
          <w:rFonts w:ascii="Angsana New" w:hAnsi="Angsana New" w:hint="cs"/>
          <w:sz w:val="30"/>
          <w:szCs w:val="30"/>
          <w:cs/>
        </w:rPr>
        <w:t>ของ</w:t>
      </w:r>
      <w:r w:rsidRPr="007F088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7F0889">
        <w:rPr>
          <w:rFonts w:ascii="Angsana New" w:hAnsi="Angsana New" w:hint="cs"/>
          <w:sz w:val="30"/>
          <w:szCs w:val="30"/>
          <w:cs/>
        </w:rPr>
        <w:t>โดย</w:t>
      </w:r>
      <w:r w:rsidRPr="007F0889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7F0889">
        <w:rPr>
          <w:rFonts w:ascii="Angsana New" w:hAnsi="Angsana New"/>
          <w:sz w:val="30"/>
          <w:szCs w:val="30"/>
          <w:cs/>
        </w:rPr>
        <w:t>แต่</w:t>
      </w:r>
      <w:r w:rsidRPr="007F0889">
        <w:rPr>
          <w:rFonts w:ascii="Angsana New" w:hAnsi="Angsana New" w:hint="cs"/>
          <w:sz w:val="30"/>
          <w:szCs w:val="30"/>
          <w:cs/>
        </w:rPr>
        <w:t>ยังคงมี</w:t>
      </w:r>
      <w:r w:rsidRPr="007F0889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ผลสะสม</w:t>
      </w:r>
      <w:r w:rsidRPr="007F0889">
        <w:rPr>
          <w:rFonts w:ascii="Angsana New" w:hAnsi="Angsana New"/>
          <w:sz w:val="30"/>
          <w:szCs w:val="30"/>
          <w:cs/>
        </w:rPr>
        <w:t>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7F0889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8FDE5B6" w14:textId="77777777" w:rsidR="00731B13" w:rsidRPr="00B90249" w:rsidRDefault="00731B13" w:rsidP="00731B13">
      <w:pPr>
        <w:spacing w:line="240" w:lineRule="auto"/>
        <w:ind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81C703F" w14:textId="36F4661B" w:rsidR="00AE2682" w:rsidRDefault="00AE2682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EDC071F" w14:textId="77777777" w:rsidR="00AE2682" w:rsidRP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C72DADC" w14:textId="663D82F3" w:rsid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E268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B1D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AE268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1D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4072F3B8" w14:textId="77777777" w:rsidR="00AE2682" w:rsidRP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22E3869" w14:textId="2C5AC069" w:rsid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AE2682">
        <w:rPr>
          <w:rFonts w:ascii="Angsana New" w:hAnsi="Angsana New"/>
          <w:i/>
          <w:iCs/>
          <w:sz w:val="30"/>
          <w:szCs w:val="30"/>
          <w:cs/>
        </w:rPr>
        <w:t>(ง.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AE2682">
        <w:rPr>
          <w:rFonts w:ascii="Angsana New" w:hAnsi="Angsana New"/>
          <w:i/>
          <w:iCs/>
          <w:sz w:val="30"/>
          <w:szCs w:val="30"/>
          <w:cs/>
        </w:rPr>
        <w:t>) การรับรู้รายการและการวัดมูลค่าเมื่อเริ่มแรก</w:t>
      </w:r>
    </w:p>
    <w:p w14:paraId="66E8C885" w14:textId="77777777" w:rsidR="008873F6" w:rsidRPr="008873F6" w:rsidRDefault="008873F6" w:rsidP="00AE2682">
      <w:pPr>
        <w:spacing w:line="240" w:lineRule="auto"/>
        <w:ind w:left="567" w:right="-25"/>
        <w:jc w:val="both"/>
        <w:rPr>
          <w:rFonts w:ascii="Angsana New" w:hAnsi="Angsana New"/>
          <w:i/>
          <w:iCs/>
          <w:sz w:val="20"/>
          <w:szCs w:val="20"/>
        </w:rPr>
      </w:pPr>
    </w:p>
    <w:p w14:paraId="35335320" w14:textId="633C645C" w:rsidR="00AE2682" w:rsidRPr="00AE2682" w:rsidRDefault="00AE2682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AE2682">
        <w:rPr>
          <w:rFonts w:ascii="Angsana New" w:hAnsi="Angsana New"/>
          <w:sz w:val="30"/>
          <w:szCs w:val="30"/>
          <w:cs/>
        </w:rPr>
        <w:t>ลูกหนี้การค้า</w:t>
      </w:r>
      <w:r w:rsidR="008873F6">
        <w:rPr>
          <w:rFonts w:ascii="Angsana New" w:hAnsi="Angsana New" w:hint="cs"/>
          <w:sz w:val="30"/>
          <w:szCs w:val="30"/>
          <w:cs/>
        </w:rPr>
        <w:t xml:space="preserve"> </w:t>
      </w:r>
      <w:r w:rsidRPr="00AE2682">
        <w:rPr>
          <w:rFonts w:ascii="Angsana New" w:hAnsi="Angsana New"/>
          <w:sz w:val="30"/>
          <w:szCs w:val="30"/>
          <w:cs/>
        </w:rPr>
        <w:t>ตราสารหนี้ที่กลุ่มบริษั</w:t>
      </w:r>
      <w:r w:rsidR="008873F6">
        <w:rPr>
          <w:rFonts w:ascii="Angsana New" w:hAnsi="Angsana New" w:hint="cs"/>
          <w:sz w:val="30"/>
          <w:szCs w:val="30"/>
          <w:cs/>
        </w:rPr>
        <w:t>ท</w:t>
      </w:r>
      <w:r w:rsidRPr="00AE2682">
        <w:rPr>
          <w:rFonts w:ascii="Angsana New" w:hAnsi="Angsana New"/>
          <w:sz w:val="30"/>
          <w:szCs w:val="30"/>
          <w:cs/>
        </w:rPr>
        <w:t>เป็นผู้ออก และเจ้าหนี้การค้ารับรู้รายการเมื่อเริ่มแรกเมื่อมีการออก</w:t>
      </w:r>
      <w:r w:rsidR="00CB6949">
        <w:rPr>
          <w:rFonts w:ascii="Angsana New" w:hAnsi="Angsana New"/>
          <w:sz w:val="30"/>
          <w:szCs w:val="30"/>
        </w:rPr>
        <w:br/>
      </w:r>
      <w:r w:rsidRPr="00AE2682">
        <w:rPr>
          <w:rFonts w:ascii="Angsana New" w:hAnsi="Angsana New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="00CB6949">
        <w:rPr>
          <w:rFonts w:ascii="Angsana New" w:hAnsi="Angsana New"/>
          <w:sz w:val="30"/>
          <w:szCs w:val="30"/>
        </w:rPr>
        <w:br/>
      </w:r>
      <w:r w:rsidRPr="00AE2682">
        <w:rPr>
          <w:rFonts w:ascii="Angsana New" w:hAnsi="Angsana New"/>
          <w:sz w:val="30"/>
          <w:szCs w:val="30"/>
          <w:cs/>
        </w:rPr>
        <w:t>กลุ่มบริษัท</w:t>
      </w:r>
      <w:r w:rsidR="008873F6" w:rsidRPr="00AE2682">
        <w:rPr>
          <w:rFonts w:ascii="Angsana New" w:hAnsi="Angsana New"/>
          <w:sz w:val="30"/>
          <w:szCs w:val="30"/>
          <w:cs/>
        </w:rPr>
        <w:t xml:space="preserve"> </w:t>
      </w:r>
      <w:r w:rsidRPr="00AE2682">
        <w:rPr>
          <w:rFonts w:ascii="Angsana New" w:hAnsi="Angsana New"/>
          <w:sz w:val="30"/>
          <w:szCs w:val="30"/>
          <w:cs/>
        </w:rPr>
        <w:t xml:space="preserve">เป็นคู่สัญญาตามข้อกำหนดของเครื่องมือทางการเงินนั้น </w:t>
      </w:r>
    </w:p>
    <w:p w14:paraId="0D08B816" w14:textId="77777777" w:rsidR="00AE2682" w:rsidRPr="008873F6" w:rsidRDefault="00AE2682" w:rsidP="00B53493">
      <w:pPr>
        <w:spacing w:line="240" w:lineRule="auto"/>
        <w:ind w:left="990" w:right="-25"/>
        <w:jc w:val="both"/>
        <w:rPr>
          <w:rFonts w:ascii="Angsana New" w:hAnsi="Angsana New"/>
          <w:sz w:val="20"/>
          <w:szCs w:val="20"/>
        </w:rPr>
      </w:pPr>
    </w:p>
    <w:p w14:paraId="3B9D37B3" w14:textId="77777777" w:rsidR="005E02C5" w:rsidRDefault="005E02C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952FEEC" w14:textId="196E9776" w:rsidR="00AE2682" w:rsidRDefault="00AE2682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AE2682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 w:rsidR="00CB6949">
        <w:rPr>
          <w:rFonts w:ascii="Angsana New" w:hAnsi="Angsana New"/>
          <w:sz w:val="30"/>
          <w:szCs w:val="30"/>
        </w:rPr>
        <w:br/>
      </w:r>
      <w:r w:rsidRPr="00AE2682">
        <w:rPr>
          <w:rFonts w:ascii="Angsana New" w:hAnsi="Angsana New"/>
          <w:sz w:val="30"/>
          <w:szCs w:val="30"/>
          <w:cs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  <w:r w:rsidR="008873F6">
        <w:rPr>
          <w:rFonts w:ascii="Angsana New" w:hAnsi="Angsana New" w:hint="cs"/>
          <w:sz w:val="30"/>
          <w:szCs w:val="30"/>
          <w:cs/>
        </w:rPr>
        <w:t xml:space="preserve"> </w:t>
      </w:r>
      <w:r w:rsidRPr="00AE2682">
        <w:rPr>
          <w:rFonts w:ascii="Angsana New" w:hAnsi="Angsana New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42B5491B" w14:textId="77777777" w:rsidR="005E02C5" w:rsidRPr="005E02C5" w:rsidRDefault="005E02C5" w:rsidP="00B53493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7B4FBB4A" w14:textId="60D58FDF" w:rsidR="00AE2682" w:rsidRDefault="00CB1D0C" w:rsidP="00AE2682">
      <w:pPr>
        <w:spacing w:line="240" w:lineRule="auto"/>
        <w:ind w:left="567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8873F6">
        <w:rPr>
          <w:rFonts w:ascii="Angsana New" w:hAnsi="Angsana New"/>
          <w:i/>
          <w:iCs/>
          <w:sz w:val="30"/>
          <w:szCs w:val="30"/>
        </w:rPr>
        <w:t xml:space="preserve"> </w:t>
      </w:r>
      <w:r w:rsidR="008873F6" w:rsidRPr="008873F6">
        <w:rPr>
          <w:rFonts w:ascii="Angsana New" w:hAnsi="Angsana New"/>
          <w:i/>
          <w:iCs/>
          <w:sz w:val="30"/>
          <w:szCs w:val="30"/>
        </w:rPr>
        <w:t>(</w:t>
      </w:r>
      <w:r w:rsidR="008873F6" w:rsidRPr="008873F6">
        <w:rPr>
          <w:rFonts w:ascii="Angsana New" w:hAnsi="Angsana New"/>
          <w:i/>
          <w:iCs/>
          <w:sz w:val="30"/>
          <w:szCs w:val="30"/>
          <w:cs/>
        </w:rPr>
        <w:t>ง.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8873F6" w:rsidRPr="008873F6">
        <w:rPr>
          <w:rFonts w:ascii="Angsana New" w:hAnsi="Angsana New"/>
          <w:i/>
          <w:iCs/>
          <w:sz w:val="30"/>
          <w:szCs w:val="30"/>
        </w:rPr>
        <w:t xml:space="preserve">) </w:t>
      </w:r>
      <w:r w:rsidR="008873F6" w:rsidRPr="008873F6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14:paraId="3C220E93" w14:textId="0195E3D7" w:rsidR="008873F6" w:rsidRPr="008873F6" w:rsidRDefault="008873F6" w:rsidP="00AE2682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</w:rPr>
      </w:pPr>
    </w:p>
    <w:p w14:paraId="644C545C" w14:textId="77777777" w:rsidR="008873F6" w:rsidRPr="008873F6" w:rsidRDefault="008873F6" w:rsidP="00B53493">
      <w:pPr>
        <w:spacing w:line="240" w:lineRule="auto"/>
        <w:ind w:left="99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8873F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14:paraId="5F4D34BF" w14:textId="77777777" w:rsidR="008873F6" w:rsidRPr="008873F6" w:rsidRDefault="008873F6" w:rsidP="00B53493">
      <w:pPr>
        <w:spacing w:line="240" w:lineRule="auto"/>
        <w:ind w:left="990" w:right="-25"/>
        <w:jc w:val="both"/>
        <w:rPr>
          <w:rFonts w:ascii="Angsana New" w:hAnsi="Angsana New"/>
          <w:sz w:val="20"/>
          <w:szCs w:val="20"/>
        </w:rPr>
      </w:pPr>
    </w:p>
    <w:p w14:paraId="6E5258B0" w14:textId="28701B6E" w:rsidR="008873F6" w:rsidRDefault="008873F6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8873F6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FD90CAC" w14:textId="77777777" w:rsidR="00B53493" w:rsidRPr="005E02C5" w:rsidRDefault="00B53493" w:rsidP="00B53493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30B42F86" w14:textId="077071C5" w:rsidR="008873F6" w:rsidRPr="008873F6" w:rsidRDefault="008873F6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8873F6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CB6949">
        <w:rPr>
          <w:rFonts w:ascii="Angsana New" w:hAnsi="Angsana New"/>
          <w:sz w:val="30"/>
          <w:szCs w:val="30"/>
        </w:rPr>
        <w:br/>
      </w:r>
      <w:r w:rsidRPr="008873F6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E82FDE5" w14:textId="72530A10" w:rsidR="008873F6" w:rsidRDefault="008873F6" w:rsidP="00B53493">
      <w:pPr>
        <w:spacing w:line="240" w:lineRule="auto"/>
        <w:ind w:left="990" w:right="-25"/>
        <w:jc w:val="both"/>
        <w:rPr>
          <w:rFonts w:ascii="Angsana New" w:hAnsi="Angsana New"/>
          <w:sz w:val="20"/>
          <w:szCs w:val="20"/>
        </w:rPr>
      </w:pPr>
    </w:p>
    <w:p w14:paraId="51840F19" w14:textId="0F0660BC" w:rsidR="00704798" w:rsidRPr="00704798" w:rsidRDefault="00704798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04798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524408EC" w14:textId="77777777" w:rsidR="00704798" w:rsidRPr="00D029FD" w:rsidRDefault="00704798" w:rsidP="00E7798F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D029F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7173395" w14:textId="3AF07213" w:rsidR="00704798" w:rsidRDefault="00704798" w:rsidP="00E7798F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D029F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5551061" w14:textId="77777777" w:rsidR="00615104" w:rsidRPr="00615104" w:rsidRDefault="00615104" w:rsidP="00615104">
      <w:pPr>
        <w:pStyle w:val="BodyText"/>
        <w:spacing w:after="0"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03BD7259" w14:textId="79186666" w:rsidR="00351789" w:rsidRPr="00351789" w:rsidRDefault="00351789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351789">
        <w:rPr>
          <w:rFonts w:ascii="Angsana New" w:hAnsi="Angsana New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6814BC" w14:textId="0681C598" w:rsidR="008873F6" w:rsidRDefault="00351789" w:rsidP="00E73BF1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351789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F160F39" w14:textId="2E585A68" w:rsidR="009545A9" w:rsidRDefault="00351789" w:rsidP="00E73BF1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  <w:cs/>
        </w:rPr>
      </w:pPr>
      <w:r w:rsidRPr="00351789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9545A9">
        <w:rPr>
          <w:rFonts w:ascii="Angsana New" w:hAnsi="Angsana New"/>
          <w:sz w:val="30"/>
          <w:szCs w:val="30"/>
          <w:cs/>
        </w:rPr>
        <w:br w:type="page"/>
      </w:r>
    </w:p>
    <w:p w14:paraId="5C1B1E05" w14:textId="29E8EE16" w:rsidR="00351789" w:rsidRDefault="00351789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351789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</w:t>
      </w:r>
    </w:p>
    <w:p w14:paraId="68029CA7" w14:textId="77777777" w:rsidR="007C4BC0" w:rsidRPr="007C4BC0" w:rsidRDefault="007C4BC0" w:rsidP="00B53493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4490E207" w14:textId="3797EDD3" w:rsidR="007C4BC0" w:rsidRDefault="007C4BC0" w:rsidP="00B53493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CB6949">
        <w:rPr>
          <w:rFonts w:ascii="Angsana New" w:hAnsi="Angsana New"/>
          <w:sz w:val="30"/>
          <w:szCs w:val="30"/>
        </w:rPr>
        <w:br/>
      </w:r>
      <w:r w:rsidRPr="007C4BC0">
        <w:rPr>
          <w:rFonts w:ascii="Angsana New" w:hAnsi="Angsana New"/>
          <w:sz w:val="30"/>
          <w:szCs w:val="30"/>
          <w:cs/>
        </w:rPr>
        <w:t>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</w:t>
      </w:r>
      <w:r w:rsidR="003D4273">
        <w:rPr>
          <w:rFonts w:ascii="Angsana New" w:hAnsi="Angsana New"/>
          <w:sz w:val="30"/>
          <w:szCs w:val="30"/>
        </w:rPr>
        <w:br/>
      </w:r>
      <w:r w:rsidRPr="007C4BC0">
        <w:rPr>
          <w:rFonts w:ascii="Angsana New" w:hAnsi="Angsana New"/>
          <w:sz w:val="30"/>
          <w:szCs w:val="30"/>
          <w:cs/>
        </w:rPr>
        <w:t>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5CA39262" w14:textId="4F4C454A" w:rsidR="00CA7036" w:rsidRDefault="00CA7036">
      <w:pPr>
        <w:spacing w:line="240" w:lineRule="auto"/>
        <w:rPr>
          <w:rFonts w:ascii="Angsana New" w:hAnsi="Angsana New"/>
          <w:sz w:val="20"/>
          <w:szCs w:val="20"/>
        </w:rPr>
      </w:pPr>
    </w:p>
    <w:p w14:paraId="5347F481" w14:textId="77777777" w:rsidR="007C4BC0" w:rsidRPr="007C4BC0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7C4BC0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- การประเมินโมเดลธุรกิจ </w:t>
      </w:r>
    </w:p>
    <w:p w14:paraId="0A7BCB10" w14:textId="77777777" w:rsidR="007C4BC0" w:rsidRPr="007C4BC0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4A29E241" w14:textId="5FABADAE" w:rsidR="007C4BC0" w:rsidRPr="007C4BC0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43D9AF5B" w14:textId="77777777" w:rsidR="007C4BC0" w:rsidRPr="00E201D8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11290470" w14:textId="7D7E8A58" w:rsidR="007C4BC0" w:rsidRPr="00681E75" w:rsidRDefault="007C4BC0" w:rsidP="009E7581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681E75">
        <w:rPr>
          <w:rFonts w:ascii="Angsana New" w:hAnsi="Angsana New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 เงินสดผ่านการขายสินทรัพย์ทางการเงิน</w:t>
      </w:r>
    </w:p>
    <w:p w14:paraId="6D9BF003" w14:textId="595A6D17" w:rsidR="007C4BC0" w:rsidRPr="00681E75" w:rsidRDefault="007C4BC0" w:rsidP="009E7581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681E75">
        <w:rPr>
          <w:rFonts w:ascii="Angsana New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12538D31" w14:textId="27FF810B" w:rsidR="007C4BC0" w:rsidRPr="00681E75" w:rsidRDefault="007C4BC0" w:rsidP="009E7581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681E75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A5C4C12" w14:textId="09B01A08" w:rsidR="007C4BC0" w:rsidRPr="00681E75" w:rsidRDefault="007C4BC0" w:rsidP="009E7581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681E75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31DF1C04" w14:textId="23A3E4E6" w:rsidR="007C4BC0" w:rsidRDefault="007C4BC0" w:rsidP="009E7581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681E75">
        <w:rPr>
          <w:rFonts w:ascii="Angsana New" w:hAnsi="Angsana New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61910A58" w14:textId="77777777" w:rsidR="00A514FF" w:rsidRPr="00A514FF" w:rsidRDefault="00A514FF" w:rsidP="00A514FF">
      <w:pPr>
        <w:pStyle w:val="BodyText"/>
        <w:spacing w:after="0"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30D79E13" w14:textId="526F9843" w:rsidR="007C4BC0" w:rsidRPr="007C4BC0" w:rsidRDefault="007C4BC0" w:rsidP="00A514FF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5AD81C09" w14:textId="77777777" w:rsidR="007C4BC0" w:rsidRPr="003B43C8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0D596A8E" w14:textId="77777777" w:rsidR="005E02C5" w:rsidRDefault="005E02C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B87D02" w14:textId="6BCF5E16" w:rsidR="007C4BC0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22351EA8" w14:textId="77777777" w:rsidR="003B43C8" w:rsidRPr="003B43C8" w:rsidRDefault="003B43C8" w:rsidP="009E7581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53A0733E" w14:textId="77777777" w:rsidR="007C4BC0" w:rsidRPr="002D53A5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2D53A5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</w:p>
    <w:p w14:paraId="4D71F03B" w14:textId="77777777" w:rsidR="007C4BC0" w:rsidRPr="002D53A5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2719F80D" w14:textId="37D7DAC1" w:rsidR="007C4BC0" w:rsidRPr="007C4BC0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>สำหรับวัตถุประสงค์ของการประเมินนี้</w:t>
      </w:r>
    </w:p>
    <w:p w14:paraId="2A4DE4CA" w14:textId="77777777" w:rsidR="007C4BC0" w:rsidRPr="007C4BC0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</w:rPr>
        <w:t>“</w:t>
      </w:r>
      <w:r w:rsidRPr="007C4BC0">
        <w:rPr>
          <w:rFonts w:ascii="Angsana New" w:hAnsi="Angsana New"/>
          <w:sz w:val="30"/>
          <w:szCs w:val="30"/>
          <w:cs/>
        </w:rPr>
        <w:t>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0FE8F9C" w14:textId="053C838A" w:rsidR="00CA7036" w:rsidRDefault="007C4BC0" w:rsidP="00CB1D0C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  <w:r w:rsidRPr="007C4BC0">
        <w:rPr>
          <w:rFonts w:ascii="Angsana New" w:hAnsi="Angsana New"/>
          <w:sz w:val="30"/>
          <w:szCs w:val="30"/>
        </w:rPr>
        <w:t>“</w:t>
      </w:r>
      <w:r w:rsidRPr="007C4BC0">
        <w:rPr>
          <w:rFonts w:ascii="Angsana New" w:hAnsi="Angsana New"/>
          <w:sz w:val="30"/>
          <w:szCs w:val="30"/>
          <w:cs/>
        </w:rPr>
        <w:t xml:space="preserve">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 </w:t>
      </w:r>
    </w:p>
    <w:p w14:paraId="7D8EFDED" w14:textId="77777777" w:rsidR="00CB1D0C" w:rsidRPr="0006234C" w:rsidRDefault="00CB1D0C" w:rsidP="00CB1D0C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30D82306" w14:textId="24516D39" w:rsidR="007C4BC0" w:rsidRPr="007C4BC0" w:rsidRDefault="007C4BC0" w:rsidP="009E7581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 </w:t>
      </w:r>
    </w:p>
    <w:p w14:paraId="6EC45E5D" w14:textId="60490DA3" w:rsidR="007C4BC0" w:rsidRPr="007C4BC0" w:rsidRDefault="007C4BC0" w:rsidP="0079252A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E651708" w14:textId="3D3FD1ED" w:rsidR="007C4BC0" w:rsidRPr="007C4BC0" w:rsidRDefault="007C4BC0" w:rsidP="0079252A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7319ADA" w14:textId="22172411" w:rsidR="007C4BC0" w:rsidRPr="007C4BC0" w:rsidRDefault="007C4BC0" w:rsidP="0079252A">
      <w:pPr>
        <w:pStyle w:val="BodyText"/>
        <w:numPr>
          <w:ilvl w:val="0"/>
          <w:numId w:val="17"/>
        </w:numPr>
        <w:spacing w:after="0"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7C4BC0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เงื่อนไขเมื่อสิทธิเรียกร้องของกลุ่มบริษัท</w:t>
      </w:r>
      <w:r w:rsidR="002D53A5">
        <w:rPr>
          <w:rFonts w:ascii="Angsana New" w:hAnsi="Angsana New"/>
          <w:sz w:val="30"/>
          <w:szCs w:val="30"/>
          <w:lang w:val="en-US"/>
        </w:rPr>
        <w:t xml:space="preserve"> </w:t>
      </w:r>
      <w:r w:rsidRPr="007C4BC0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38F350E5" w14:textId="38CB9329" w:rsidR="00C17E07" w:rsidRPr="006258C1" w:rsidRDefault="00C17E07">
      <w:pPr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5F50FE24" w14:textId="30188D59" w:rsidR="007C4BC0" w:rsidRPr="002D53A5" w:rsidRDefault="007C4BC0" w:rsidP="0079252A">
      <w:pPr>
        <w:spacing w:line="240" w:lineRule="auto"/>
        <w:ind w:left="99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2D53A5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การวัดมูลค่าภายหลังและกำไรและขาดทุน</w:t>
      </w:r>
    </w:p>
    <w:p w14:paraId="41328E82" w14:textId="77777777" w:rsidR="007C4BC0" w:rsidRPr="002D53A5" w:rsidRDefault="007C4BC0" w:rsidP="007C4BC0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876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6694"/>
      </w:tblGrid>
      <w:tr w:rsidR="0079252A" w:rsidRPr="00121C35" w14:paraId="2D22586F" w14:textId="77777777" w:rsidTr="0079252A">
        <w:tc>
          <w:tcPr>
            <w:tcW w:w="2070" w:type="dxa"/>
          </w:tcPr>
          <w:p w14:paraId="1AD72F3A" w14:textId="77777777" w:rsidR="0079252A" w:rsidRDefault="0079252A" w:rsidP="0056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 w:cs="Angsana New"/>
                <w:sz w:val="30"/>
                <w:szCs w:val="30"/>
              </w:rPr>
            </w:pP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ด้วยมูลค่า</w:t>
            </w: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2F053178" w14:textId="21B43EBA" w:rsidR="001A7245" w:rsidRPr="001A7245" w:rsidRDefault="001A7245" w:rsidP="0056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94" w:type="dxa"/>
          </w:tcPr>
          <w:p w14:paraId="5601A716" w14:textId="0B447A52" w:rsidR="0079252A" w:rsidRPr="002D53A5" w:rsidRDefault="0079252A" w:rsidP="002D53A5">
            <w:pPr>
              <w:pStyle w:val="BodyText"/>
              <w:tabs>
                <w:tab w:val="clear" w:pos="6549"/>
                <w:tab w:val="left" w:pos="6480"/>
              </w:tabs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1873CA3E" w14:textId="77777777" w:rsidR="0079252A" w:rsidRPr="002D53A5" w:rsidRDefault="0079252A" w:rsidP="00562A52">
            <w:pPr>
              <w:pStyle w:val="BodyText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2A" w:rsidRPr="00121C35" w14:paraId="14566F75" w14:textId="77777777" w:rsidTr="0079252A">
        <w:trPr>
          <w:cantSplit/>
          <w:trHeight w:val="2333"/>
        </w:trPr>
        <w:tc>
          <w:tcPr>
            <w:tcW w:w="2070" w:type="dxa"/>
          </w:tcPr>
          <w:p w14:paraId="19A75EBD" w14:textId="77777777" w:rsidR="0079252A" w:rsidRPr="002D53A5" w:rsidRDefault="0079252A" w:rsidP="0056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 w:cs="Angsana New"/>
                <w:sz w:val="30"/>
                <w:szCs w:val="30"/>
              </w:rPr>
            </w:pP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</w:t>
            </w: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6694" w:type="dxa"/>
          </w:tcPr>
          <w:p w14:paraId="239382EF" w14:textId="77777777" w:rsidR="0079252A" w:rsidRDefault="0079252A" w:rsidP="002B764E">
            <w:pPr>
              <w:pStyle w:val="BodyText"/>
              <w:tabs>
                <w:tab w:val="clear" w:pos="6549"/>
                <w:tab w:val="left" w:pos="6480"/>
              </w:tabs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B764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308FB66E" w14:textId="4C3B8CC0" w:rsidR="001A7245" w:rsidRPr="001A7245" w:rsidRDefault="001A7245" w:rsidP="002B764E">
            <w:pPr>
              <w:pStyle w:val="BodyText"/>
              <w:tabs>
                <w:tab w:val="clear" w:pos="6549"/>
                <w:tab w:val="left" w:pos="6480"/>
              </w:tabs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252A" w:rsidRPr="00121C35" w14:paraId="099A8D38" w14:textId="77777777" w:rsidTr="0079252A">
        <w:tc>
          <w:tcPr>
            <w:tcW w:w="2070" w:type="dxa"/>
          </w:tcPr>
          <w:p w14:paraId="52FE98A5" w14:textId="77777777" w:rsidR="0079252A" w:rsidRPr="002D53A5" w:rsidRDefault="0079252A" w:rsidP="0056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 w:cs="Angsana New"/>
                <w:sz w:val="30"/>
                <w:szCs w:val="30"/>
              </w:rPr>
            </w:pP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เงินลงทุนในตราสารหนี้ที่วัดมูลค่า</w:t>
            </w: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ด้วยมูลค่า</w:t>
            </w: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6694" w:type="dxa"/>
          </w:tcPr>
          <w:p w14:paraId="1B2F88A9" w14:textId="08894BFD" w:rsidR="0079252A" w:rsidRPr="00826757" w:rsidRDefault="0079252A" w:rsidP="00826757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กำไรและขาดทุนจากอัตราแลกเปลี่ยนและ</w:t>
            </w:r>
            <w:r w:rsidRPr="002D53A5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2D53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79252A" w:rsidRPr="00BD2896" w14:paraId="49D94446" w14:textId="77777777" w:rsidTr="0079252A">
        <w:tc>
          <w:tcPr>
            <w:tcW w:w="2070" w:type="dxa"/>
          </w:tcPr>
          <w:p w14:paraId="09285E4F" w14:textId="77777777" w:rsidR="0079252A" w:rsidRPr="002D53A5" w:rsidRDefault="0079252A" w:rsidP="0056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 w:cs="Angsana New"/>
                <w:sz w:val="30"/>
                <w:szCs w:val="30"/>
              </w:rPr>
            </w:pP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>ด้วยมูลค่า</w:t>
            </w: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6694" w:type="dxa"/>
          </w:tcPr>
          <w:p w14:paraId="3A578014" w14:textId="1CC0EABA" w:rsidR="0079252A" w:rsidRPr="002D53A5" w:rsidRDefault="0079252A" w:rsidP="00562A52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5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2D53A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681C8A56" w14:textId="77777777" w:rsidR="007C4BC0" w:rsidRPr="002D53A5" w:rsidRDefault="007C4BC0" w:rsidP="007C4BC0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413AA93F" w14:textId="77777777" w:rsidR="001B3CFE" w:rsidRPr="001B3CFE" w:rsidRDefault="001B3CFE" w:rsidP="00CB6949">
      <w:pPr>
        <w:spacing w:line="240" w:lineRule="auto"/>
        <w:ind w:left="99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1B3CFE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- การจัดประเภทรายการ การวัดมูลค่าในภายหลังและกำไรและขาดทุน </w:t>
      </w:r>
    </w:p>
    <w:p w14:paraId="027BB4AD" w14:textId="77777777" w:rsidR="001B3CFE" w:rsidRPr="001B3CFE" w:rsidRDefault="001B3CFE" w:rsidP="00CB6949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3EC3E723" w14:textId="654727CC" w:rsidR="007C4BC0" w:rsidRDefault="001B3CFE" w:rsidP="00CB6949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1B3CFE">
        <w:rPr>
          <w:rFonts w:ascii="Angsana New" w:hAnsi="Angsana New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75CEB5E4" w14:textId="77777777" w:rsidR="001B4A92" w:rsidRPr="001B4A92" w:rsidRDefault="001B4A92" w:rsidP="00CB6949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2C6635D3" w14:textId="314DDBCD" w:rsidR="009B4070" w:rsidRPr="009B4070" w:rsidRDefault="009B4070" w:rsidP="009B4070">
      <w:pPr>
        <w:spacing w:line="240" w:lineRule="auto"/>
        <w:ind w:left="567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9B4070">
        <w:rPr>
          <w:rFonts w:ascii="Angsana New" w:hAnsi="Angsana New"/>
          <w:i/>
          <w:iCs/>
          <w:sz w:val="30"/>
          <w:szCs w:val="30"/>
        </w:rPr>
        <w:t>(</w:t>
      </w:r>
      <w:r w:rsidRPr="009B4070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9B4070">
        <w:rPr>
          <w:rFonts w:ascii="Angsana New" w:hAnsi="Angsana New"/>
          <w:i/>
          <w:iCs/>
          <w:sz w:val="30"/>
          <w:szCs w:val="30"/>
        </w:rPr>
        <w:t>.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9B4070">
        <w:rPr>
          <w:rFonts w:ascii="Angsana New" w:hAnsi="Angsana New"/>
          <w:i/>
          <w:iCs/>
          <w:sz w:val="30"/>
          <w:szCs w:val="30"/>
        </w:rPr>
        <w:t xml:space="preserve">) </w:t>
      </w:r>
      <w:r w:rsidRPr="009B4070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682BA209" w14:textId="77777777" w:rsidR="009B4070" w:rsidRPr="009B4070" w:rsidRDefault="009B4070" w:rsidP="009B4070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6CF430EC" w14:textId="77777777" w:rsidR="009B4070" w:rsidRPr="009B2024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02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6F05BF06" w14:textId="77777777" w:rsidR="009B4070" w:rsidRPr="009B4070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4A7E3B98" w14:textId="727907F9" w:rsidR="009B4070" w:rsidRPr="009B4070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9B4070">
        <w:rPr>
          <w:rFonts w:ascii="Angsana New" w:hAnsi="Angsana New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7C11E24" w14:textId="77777777" w:rsidR="009B4070" w:rsidRPr="009B4070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76AE48CE" w14:textId="40693093" w:rsidR="009545A9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9B4070">
        <w:rPr>
          <w:rFonts w:ascii="Angsana New" w:hAnsi="Angsana New"/>
          <w:sz w:val="30"/>
          <w:szCs w:val="30"/>
          <w:cs/>
        </w:rPr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CB6949">
        <w:rPr>
          <w:rFonts w:ascii="Angsana New" w:hAnsi="Angsana New"/>
          <w:sz w:val="30"/>
          <w:szCs w:val="30"/>
        </w:rPr>
        <w:br/>
      </w:r>
      <w:r w:rsidRPr="009B4070">
        <w:rPr>
          <w:rFonts w:ascii="Angsana New" w:hAnsi="Angsana New"/>
          <w:sz w:val="30"/>
          <w:szCs w:val="30"/>
          <w:cs/>
        </w:rPr>
        <w:t>ในกรณีนี้ สินทรัพย์ที่โอน</w:t>
      </w:r>
      <w:r w:rsidRPr="009B4070">
        <w:rPr>
          <w:rFonts w:ascii="Angsana New" w:hAnsi="Angsana New" w:hint="cs"/>
          <w:sz w:val="30"/>
          <w:szCs w:val="30"/>
          <w:cs/>
        </w:rPr>
        <w:t>จะไม่ถูก</w:t>
      </w:r>
      <w:r w:rsidRPr="009B4070">
        <w:rPr>
          <w:rFonts w:ascii="Angsana New" w:hAnsi="Angsana New"/>
          <w:sz w:val="30"/>
          <w:szCs w:val="30"/>
          <w:cs/>
        </w:rPr>
        <w:t>ตัดรายการออกจากบัญชี</w:t>
      </w:r>
      <w:r w:rsidRPr="009B4070">
        <w:rPr>
          <w:rFonts w:ascii="Angsana New" w:hAnsi="Angsana New"/>
          <w:sz w:val="30"/>
          <w:szCs w:val="30"/>
        </w:rPr>
        <w:t xml:space="preserve"> </w:t>
      </w:r>
      <w:r w:rsidR="009545A9">
        <w:rPr>
          <w:rFonts w:ascii="Angsana New" w:hAnsi="Angsana New"/>
          <w:sz w:val="30"/>
          <w:szCs w:val="30"/>
        </w:rPr>
        <w:br w:type="page"/>
      </w:r>
    </w:p>
    <w:p w14:paraId="0DE62A17" w14:textId="1634CCCE" w:rsidR="009B4070" w:rsidRPr="009B2024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9B2024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หนี้สินทางการเงิน</w:t>
      </w:r>
    </w:p>
    <w:p w14:paraId="51E97D2F" w14:textId="77777777" w:rsidR="009B4070" w:rsidRPr="009B2024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05746332" w14:textId="00102723" w:rsidR="009B4070" w:rsidRPr="009B4070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9B4070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9B4070">
        <w:rPr>
          <w:rFonts w:ascii="Angsana New" w:hAnsi="Angsana New" w:hint="cs"/>
          <w:sz w:val="30"/>
          <w:szCs w:val="30"/>
          <w:cs/>
        </w:rPr>
        <w:t>ออกจากบัญชี</w:t>
      </w:r>
      <w:r w:rsidRPr="009B4070">
        <w:rPr>
          <w:rFonts w:ascii="Angsana New" w:hAnsi="Angsana New"/>
          <w:sz w:val="30"/>
          <w:szCs w:val="30"/>
          <w:cs/>
        </w:rPr>
        <w:t>หากมีการเปลี่ยนแปลง</w:t>
      </w:r>
      <w:r w:rsidRPr="009B4070">
        <w:rPr>
          <w:rFonts w:ascii="Angsana New" w:hAnsi="Angsana New" w:hint="cs"/>
          <w:sz w:val="30"/>
          <w:szCs w:val="30"/>
          <w:cs/>
        </w:rPr>
        <w:t>เงื่อนไข</w:t>
      </w:r>
      <w:r w:rsidRPr="009B4070">
        <w:rPr>
          <w:rFonts w:ascii="Angsana New" w:hAnsi="Angsana New"/>
          <w:sz w:val="30"/>
          <w:szCs w:val="30"/>
          <w:cs/>
        </w:rPr>
        <w:t>และกระแสเงินสด</w:t>
      </w:r>
      <w:r w:rsidRPr="009B4070">
        <w:rPr>
          <w:rFonts w:ascii="Angsana New" w:hAnsi="Angsana New" w:hint="cs"/>
          <w:sz w:val="30"/>
          <w:szCs w:val="30"/>
          <w:cs/>
        </w:rPr>
        <w:t>จากการเปลี่ยนแปลง</w:t>
      </w:r>
      <w:r w:rsidRPr="009B4070">
        <w:rPr>
          <w:rFonts w:ascii="Angsana New" w:hAnsi="Angsana New"/>
          <w:sz w:val="30"/>
          <w:szCs w:val="30"/>
          <w:cs/>
        </w:rPr>
        <w:t>หนี้สิน</w:t>
      </w:r>
      <w:r w:rsidRPr="009B4070">
        <w:rPr>
          <w:rFonts w:ascii="Angsana New" w:hAnsi="Angsana New" w:hint="cs"/>
          <w:sz w:val="30"/>
          <w:szCs w:val="30"/>
          <w:cs/>
        </w:rPr>
        <w:t>มีความ</w:t>
      </w:r>
      <w:r w:rsidRPr="009B4070">
        <w:rPr>
          <w:rFonts w:ascii="Angsana New" w:hAnsi="Angsana New"/>
          <w:sz w:val="30"/>
          <w:szCs w:val="30"/>
          <w:cs/>
        </w:rPr>
        <w:t>แตกต่างอย่างมีนัยสำคัญ โดย</w:t>
      </w:r>
      <w:r w:rsidRPr="009B4070">
        <w:rPr>
          <w:rFonts w:ascii="Angsana New" w:hAnsi="Angsana New" w:hint="cs"/>
          <w:sz w:val="30"/>
          <w:szCs w:val="30"/>
          <w:cs/>
        </w:rPr>
        <w:t>รับรู้</w:t>
      </w:r>
      <w:r w:rsidRPr="009B4070">
        <w:rPr>
          <w:rFonts w:ascii="Angsana New" w:hAnsi="Angsana New"/>
          <w:sz w:val="30"/>
          <w:szCs w:val="30"/>
          <w:cs/>
        </w:rPr>
        <w:t>หนี้สินทางการเงินใหม่</w:t>
      </w:r>
      <w:r w:rsidRPr="009B4070">
        <w:rPr>
          <w:rFonts w:ascii="Angsana New" w:hAnsi="Angsana New" w:hint="cs"/>
          <w:sz w:val="30"/>
          <w:szCs w:val="30"/>
          <w:cs/>
        </w:rPr>
        <w:t>ด้วย</w:t>
      </w:r>
      <w:r w:rsidRPr="009B4070">
        <w:rPr>
          <w:rFonts w:ascii="Angsana New" w:hAnsi="Angsana New"/>
          <w:sz w:val="30"/>
          <w:szCs w:val="30"/>
          <w:cs/>
        </w:rPr>
        <w:t>มูลค่า</w:t>
      </w:r>
      <w:r w:rsidRPr="009B4070">
        <w:rPr>
          <w:rFonts w:ascii="Angsana New" w:hAnsi="Angsana New" w:hint="cs"/>
          <w:sz w:val="30"/>
          <w:szCs w:val="30"/>
          <w:cs/>
        </w:rPr>
        <w:t>ยุติ</w:t>
      </w:r>
      <w:r w:rsidRPr="009B4070">
        <w:rPr>
          <w:rFonts w:ascii="Angsana New" w:hAnsi="Angsana New"/>
          <w:sz w:val="30"/>
          <w:szCs w:val="30"/>
          <w:cs/>
        </w:rPr>
        <w:t>ธรรม</w:t>
      </w:r>
      <w:r w:rsidRPr="009B4070">
        <w:rPr>
          <w:rFonts w:ascii="Angsana New" w:hAnsi="Angsana New" w:hint="cs"/>
          <w:sz w:val="30"/>
          <w:szCs w:val="30"/>
          <w:cs/>
        </w:rPr>
        <w:t>ที่สะท้อน</w:t>
      </w:r>
      <w:r w:rsidRPr="009B4070">
        <w:rPr>
          <w:rFonts w:ascii="Angsana New" w:hAnsi="Angsana New"/>
          <w:sz w:val="30"/>
          <w:szCs w:val="30"/>
          <w:cs/>
        </w:rPr>
        <w:t>เงื่อนไขที่เปลี่ยนแปลงแล้ว</w:t>
      </w:r>
      <w:r w:rsidRPr="009B4070">
        <w:rPr>
          <w:rFonts w:ascii="Angsana New" w:hAnsi="Angsana New"/>
          <w:sz w:val="30"/>
          <w:szCs w:val="30"/>
        </w:rPr>
        <w:t xml:space="preserve"> </w:t>
      </w:r>
    </w:p>
    <w:p w14:paraId="5D0E36F3" w14:textId="77777777" w:rsidR="009B4070" w:rsidRPr="000D71DD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055EF48D" w14:textId="2C18BCD2" w:rsidR="009B4070" w:rsidRPr="009B4070" w:rsidRDefault="009B4070" w:rsidP="00CB6949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9B4070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9B4070">
        <w:rPr>
          <w:rFonts w:ascii="Angsana New" w:hAnsi="Angsana New" w:hint="cs"/>
          <w:sz w:val="30"/>
          <w:szCs w:val="30"/>
          <w:cs/>
        </w:rPr>
        <w:t>สิ่ง</w:t>
      </w:r>
      <w:r w:rsidRPr="009B4070">
        <w:rPr>
          <w:rFonts w:ascii="Angsana New" w:hAnsi="Angsana New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9B4070">
        <w:rPr>
          <w:rFonts w:ascii="Angsana New" w:hAnsi="Angsana New" w:hint="cs"/>
          <w:sz w:val="30"/>
          <w:szCs w:val="30"/>
          <w:cs/>
        </w:rPr>
        <w:t>เงินสดที่ได้</w:t>
      </w:r>
      <w:r w:rsidRPr="009B4070">
        <w:rPr>
          <w:rFonts w:ascii="Angsana New" w:hAnsi="Angsana New"/>
          <w:sz w:val="30"/>
          <w:szCs w:val="30"/>
          <w:cs/>
        </w:rPr>
        <w:t>โอนไปหรือหนี้สินที่</w:t>
      </w:r>
      <w:r w:rsidRPr="009B4070">
        <w:rPr>
          <w:rFonts w:ascii="Angsana New" w:hAnsi="Angsana New" w:hint="cs"/>
          <w:sz w:val="30"/>
          <w:szCs w:val="30"/>
          <w:cs/>
        </w:rPr>
        <w:t>รับมา</w:t>
      </w:r>
      <w:r w:rsidRPr="009B4070">
        <w:rPr>
          <w:rFonts w:ascii="Angsana New" w:hAnsi="Angsana New"/>
          <w:sz w:val="30"/>
          <w:szCs w:val="30"/>
          <w:cs/>
        </w:rPr>
        <w:t>) รับรู้ในกำไรหรือขาดทุน</w:t>
      </w:r>
    </w:p>
    <w:p w14:paraId="26D88AC2" w14:textId="0FB1A45A" w:rsidR="006258C1" w:rsidRDefault="006258C1">
      <w:pPr>
        <w:spacing w:line="240" w:lineRule="auto"/>
        <w:rPr>
          <w:rFonts w:ascii="Angsana New" w:hAnsi="Angsana New"/>
          <w:sz w:val="20"/>
          <w:szCs w:val="20"/>
        </w:rPr>
      </w:pPr>
    </w:p>
    <w:p w14:paraId="5C4FFD88" w14:textId="51A6583F" w:rsidR="009B4070" w:rsidRPr="000D71DD" w:rsidRDefault="009B4070" w:rsidP="009B4070">
      <w:pPr>
        <w:spacing w:line="240" w:lineRule="auto"/>
        <w:ind w:left="567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D71DD">
        <w:rPr>
          <w:rFonts w:ascii="Angsana New" w:hAnsi="Angsana New"/>
          <w:i/>
          <w:iCs/>
          <w:sz w:val="30"/>
          <w:szCs w:val="30"/>
        </w:rPr>
        <w:t>(</w:t>
      </w:r>
      <w:r w:rsidRPr="000D71DD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0D71DD">
        <w:rPr>
          <w:rFonts w:ascii="Angsana New" w:hAnsi="Angsana New"/>
          <w:i/>
          <w:iCs/>
          <w:sz w:val="30"/>
          <w:szCs w:val="30"/>
        </w:rPr>
        <w:t>.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0D71DD">
        <w:rPr>
          <w:rFonts w:ascii="Angsana New" w:hAnsi="Angsana New"/>
          <w:i/>
          <w:iCs/>
          <w:sz w:val="30"/>
          <w:szCs w:val="30"/>
        </w:rPr>
        <w:t xml:space="preserve">) </w:t>
      </w:r>
      <w:r w:rsidRPr="000D71DD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14:paraId="03BE2812" w14:textId="77777777" w:rsidR="009B4070" w:rsidRPr="000D71DD" w:rsidRDefault="009B4070" w:rsidP="009B4070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2E6D0C12" w14:textId="3F34D2C8" w:rsidR="002D53A5" w:rsidRPr="009B4070" w:rsidRDefault="009B4070" w:rsidP="00EA4959">
      <w:pPr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9B4070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</w:t>
      </w:r>
      <w:r w:rsidR="00193A7C" w:rsidRPr="009B4070">
        <w:rPr>
          <w:rFonts w:ascii="Angsana New" w:hAnsi="Angsana New"/>
          <w:sz w:val="30"/>
          <w:szCs w:val="30"/>
          <w:cs/>
        </w:rPr>
        <w:t xml:space="preserve"> </w:t>
      </w:r>
      <w:r w:rsidRPr="009B4070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46EAC2B" w14:textId="44CFAAEA" w:rsidR="002D53A5" w:rsidRPr="000D71DD" w:rsidRDefault="002D53A5" w:rsidP="0035178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7ADD93B1" w14:textId="2629F60B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477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17E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EF477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17E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2177E9E9" w14:textId="77777777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105545D2" w14:textId="6975D816" w:rsidR="00EF4779" w:rsidRPr="00661FDE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61FDE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32644947" w14:textId="77777777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4C5C0747" w14:textId="70A60C1F" w:rsid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EF4779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2D2BF39B" w14:textId="77777777" w:rsidR="002918BB" w:rsidRPr="002918BB" w:rsidRDefault="002918BB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46094556" w14:textId="6E3BBD0F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EF4779">
        <w:rPr>
          <w:rFonts w:ascii="Angsana New" w:hAnsi="Angsana New"/>
          <w:sz w:val="30"/>
          <w:szCs w:val="30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6CB5D755" w14:textId="77777777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1712CD5F" w14:textId="392ACFC5" w:rsidR="009545A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EF4779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  <w:r w:rsidR="009545A9">
        <w:rPr>
          <w:rFonts w:ascii="Angsana New" w:hAnsi="Angsana New"/>
          <w:sz w:val="30"/>
          <w:szCs w:val="30"/>
          <w:cs/>
        </w:rPr>
        <w:br w:type="page"/>
      </w:r>
    </w:p>
    <w:p w14:paraId="647D8FFF" w14:textId="77777777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EF4779">
        <w:rPr>
          <w:rFonts w:ascii="Angsana New" w:hAnsi="Angsana New"/>
          <w:sz w:val="30"/>
          <w:szCs w:val="30"/>
          <w:cs/>
        </w:rPr>
        <w:lastRenderedPageBreak/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00A0F04" w14:textId="77777777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5CEEDD13" w14:textId="0A2D3BFB" w:rsid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EF4779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0462C848" w14:textId="77777777" w:rsidR="002918BB" w:rsidRPr="002918BB" w:rsidRDefault="002918BB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7A8CDC35" w14:textId="77777777" w:rsidR="00EF4779" w:rsidRPr="009620F8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9620F8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08E8CA21" w14:textId="77777777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659F049D" w14:textId="0EB8A5E5" w:rsidR="00EF4779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EF4779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2080F6D2" w14:textId="77777777" w:rsidR="00EF4779" w:rsidRPr="009620F8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6DDC9CCF" w14:textId="09ACB7E0" w:rsidR="002D53A5" w:rsidRPr="00EF4779" w:rsidRDefault="00EF4779" w:rsidP="00EF4779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EF4779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>
        <w:rPr>
          <w:rFonts w:ascii="Angsana New" w:hAnsi="Angsana New"/>
          <w:sz w:val="30"/>
          <w:szCs w:val="30"/>
        </w:rPr>
        <w:t xml:space="preserve"> </w:t>
      </w:r>
      <w:r w:rsidRPr="00EF4779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30DD57F3" w14:textId="4608F1F8" w:rsidR="00C17E07" w:rsidRDefault="00C17E07">
      <w:pPr>
        <w:spacing w:line="240" w:lineRule="auto"/>
        <w:rPr>
          <w:rFonts w:ascii="Angsana New" w:hAnsi="Angsana New"/>
          <w:sz w:val="20"/>
          <w:szCs w:val="20"/>
        </w:rPr>
      </w:pPr>
    </w:p>
    <w:p w14:paraId="1E52A0BE" w14:textId="0F6EC8DD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ED5989" w14:textId="77777777" w:rsidR="000162F3" w:rsidRPr="0013231F" w:rsidRDefault="000162F3" w:rsidP="00C8119D">
      <w:pPr>
        <w:pStyle w:val="Bo-Blankline"/>
        <w:rPr>
          <w:cs/>
        </w:rPr>
      </w:pPr>
    </w:p>
    <w:p w14:paraId="4690C5AB" w14:textId="77777777" w:rsidR="000162F3" w:rsidRPr="0064714B" w:rsidRDefault="000162F3" w:rsidP="00435278">
      <w:pPr>
        <w:pStyle w:val="Bo-C1Content"/>
      </w:pPr>
      <w:r w:rsidRPr="0064714B">
        <w:rPr>
          <w:cs/>
        </w:rPr>
        <w:t>เงินสดและรายการเทียบเท่าเงินสด</w:t>
      </w:r>
      <w:r w:rsidRPr="0064714B">
        <w:rPr>
          <w:rFonts w:hint="cs"/>
          <w:cs/>
        </w:rPr>
        <w:t>ในงบกระแสเงินสด</w:t>
      </w:r>
      <w:r w:rsidRPr="0064714B">
        <w:rPr>
          <w:cs/>
        </w:rPr>
        <w:t xml:space="preserve">ประกอบด้วย </w:t>
      </w:r>
      <w:r w:rsidRPr="0064714B">
        <w:rPr>
          <w:rFonts w:hint="cs"/>
          <w:cs/>
        </w:rPr>
        <w:t>ยอด</w:t>
      </w:r>
      <w:r w:rsidRPr="0064714B">
        <w:rPr>
          <w:cs/>
        </w:rPr>
        <w:t xml:space="preserve">เงินสด </w:t>
      </w:r>
      <w:r w:rsidRPr="0064714B">
        <w:rPr>
          <w:rFonts w:hint="cs"/>
          <w:cs/>
        </w:rPr>
        <w:t>ยอด</w:t>
      </w:r>
      <w:r w:rsidRPr="0064714B">
        <w:rPr>
          <w:cs/>
        </w:rPr>
        <w:t>เงินฝากธนาคาร</w:t>
      </w:r>
      <w:r w:rsidRPr="0064714B">
        <w:rPr>
          <w:rFonts w:hint="cs"/>
          <w:cs/>
        </w:rPr>
        <w:t>ประเภท</w:t>
      </w:r>
      <w:r w:rsidR="00EE2F1D">
        <w:rPr>
          <w:cs/>
        </w:rPr>
        <w:br/>
      </w:r>
      <w:r w:rsidRPr="0064714B">
        <w:rPr>
          <w:rFonts w:hint="cs"/>
          <w:cs/>
        </w:rPr>
        <w:t>เผื่อเรียก</w:t>
      </w:r>
      <w:r w:rsidRPr="0064714B">
        <w:rPr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64714B">
        <w:rPr>
          <w:rFonts w:hint="cs"/>
          <w:cs/>
        </w:rPr>
        <w:t>ส่วนหนึ่งของ</w:t>
      </w:r>
      <w:r w:rsidRPr="0064714B">
        <w:rPr>
          <w:cs/>
        </w:rPr>
        <w:t>กิจกรรมจัดหาเงินในงบกระแสเงินสด</w:t>
      </w:r>
    </w:p>
    <w:p w14:paraId="3AFC165A" w14:textId="77777777" w:rsidR="006D1C09" w:rsidRPr="0013231F" w:rsidRDefault="006D1C09" w:rsidP="005919CE">
      <w:pPr>
        <w:pStyle w:val="Bo-Blankline"/>
      </w:pPr>
    </w:p>
    <w:p w14:paraId="73F23D61" w14:textId="77777777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F29A568" w14:textId="77777777" w:rsidR="000162F3" w:rsidRPr="0013231F" w:rsidRDefault="000162F3" w:rsidP="001F55B6">
      <w:pPr>
        <w:pStyle w:val="Bo-Blankline"/>
      </w:pPr>
    </w:p>
    <w:p w14:paraId="6BBB414C" w14:textId="77777777" w:rsidR="000162F3" w:rsidRPr="00FA59A7" w:rsidRDefault="00A424C2" w:rsidP="00435278">
      <w:pPr>
        <w:pStyle w:val="Bo-C1Content"/>
        <w:rPr>
          <w:cs/>
        </w:rPr>
      </w:pPr>
      <w:r w:rsidRPr="00FA59A7">
        <w:rPr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09C4FB7F" w14:textId="77777777" w:rsidR="000162F3" w:rsidRPr="00FA59A7" w:rsidRDefault="000162F3" w:rsidP="001F55B6">
      <w:pPr>
        <w:pStyle w:val="Bo-Blankline"/>
      </w:pPr>
    </w:p>
    <w:p w14:paraId="08C461F4" w14:textId="572EF9E3" w:rsidR="001E7E4D" w:rsidRPr="00E413E8" w:rsidRDefault="00E413E8" w:rsidP="00E413E8">
      <w:pPr>
        <w:pStyle w:val="Bo-Blankline"/>
        <w:jc w:val="thaiDistribute"/>
        <w:rPr>
          <w:spacing w:val="-2"/>
          <w:sz w:val="30"/>
          <w:szCs w:val="30"/>
          <w:lang w:eastAsia="en-US"/>
        </w:rPr>
      </w:pPr>
      <w:r w:rsidRPr="00E413E8">
        <w:rPr>
          <w:spacing w:val="-2"/>
          <w:sz w:val="30"/>
          <w:szCs w:val="30"/>
          <w:cs/>
          <w:lang w:eastAsia="en-US"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E413E8">
        <w:rPr>
          <w:i/>
          <w:iCs/>
          <w:spacing w:val="-2"/>
          <w:sz w:val="30"/>
          <w:szCs w:val="30"/>
          <w:cs/>
          <w:lang w:eastAsia="en-US"/>
        </w:rPr>
        <w:t>(</w:t>
      </w:r>
      <w:r w:rsidR="00C17E07">
        <w:rPr>
          <w:i/>
          <w:iCs/>
          <w:spacing w:val="-2"/>
          <w:sz w:val="30"/>
          <w:szCs w:val="30"/>
          <w:lang w:val="en-US" w:eastAsia="en-US"/>
        </w:rPr>
        <w:t>2562</w:t>
      </w:r>
      <w:r w:rsidRPr="00E413E8">
        <w:rPr>
          <w:i/>
          <w:iCs/>
          <w:spacing w:val="-2"/>
          <w:sz w:val="30"/>
          <w:szCs w:val="30"/>
          <w:cs/>
          <w:lang w:eastAsia="en-US"/>
        </w:rPr>
        <w:t>: ค่าเผื่อหนี้สงสัยจะสูญ)</w:t>
      </w:r>
      <w:r w:rsidRPr="00E413E8">
        <w:rPr>
          <w:spacing w:val="-2"/>
          <w:sz w:val="30"/>
          <w:szCs w:val="30"/>
          <w:cs/>
          <w:lang w:eastAsia="en-US"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0763BAC" w14:textId="77777777" w:rsidR="00E413E8" w:rsidRPr="00E413E8" w:rsidRDefault="00E413E8" w:rsidP="005919CE">
      <w:pPr>
        <w:pStyle w:val="Bo-Blankline"/>
        <w:rPr>
          <w:cs/>
        </w:rPr>
      </w:pPr>
    </w:p>
    <w:p w14:paraId="70EE8143" w14:textId="77777777" w:rsidR="000162F3" w:rsidRPr="0034019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8E1ED51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E59E735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A07D198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90078ED" w14:textId="77777777"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14:paraId="022C0B98" w14:textId="77777777" w:rsidR="00103A99" w:rsidRPr="006D1C09" w:rsidRDefault="00103A99" w:rsidP="00A97117">
      <w:pPr>
        <w:pStyle w:val="Bo-Blankline"/>
      </w:pPr>
    </w:p>
    <w:p w14:paraId="6EC5847B" w14:textId="77777777" w:rsidR="00103A99" w:rsidRPr="0034019B" w:rsidRDefault="004C7140" w:rsidP="00BE05D9">
      <w:pPr>
        <w:numPr>
          <w:ilvl w:val="0"/>
          <w:numId w:val="7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14:paraId="2A7860B8" w14:textId="77777777" w:rsidR="00103A99" w:rsidRPr="006D1C09" w:rsidRDefault="00103A99" w:rsidP="00A97117">
      <w:pPr>
        <w:pStyle w:val="Bo-Blankline"/>
      </w:pPr>
    </w:p>
    <w:p w14:paraId="67232AF7" w14:textId="771C7393" w:rsidR="009545A9" w:rsidRDefault="006145CD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 w:rsidRPr="006145CD">
        <w:rPr>
          <w:rFonts w:ascii="Angsana New" w:hAnsi="Angsana New"/>
          <w:sz w:val="30"/>
          <w:szCs w:val="30"/>
          <w:lang w:val="en-US"/>
        </w:rPr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 w:rsidR="00C17E07"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  <w:r w:rsidR="009545A9">
        <w:rPr>
          <w:rFonts w:ascii="Angsana New" w:hAnsi="Angsana New"/>
          <w:sz w:val="30"/>
          <w:szCs w:val="30"/>
          <w:cs/>
        </w:rPr>
        <w:br w:type="page"/>
      </w:r>
    </w:p>
    <w:p w14:paraId="29F3D27B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lastRenderedPageBreak/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9DE77C7" w14:textId="77777777" w:rsidR="00A97117" w:rsidRDefault="00A97117" w:rsidP="00A97117">
      <w:pPr>
        <w:pStyle w:val="Bo-Blankline"/>
        <w:rPr>
          <w:lang w:val="en-US"/>
        </w:rPr>
      </w:pPr>
    </w:p>
    <w:p w14:paraId="36A5BE86" w14:textId="77777777" w:rsidR="00F318E1" w:rsidRDefault="000162F3" w:rsidP="00435278">
      <w:pPr>
        <w:pStyle w:val="Bo-C1Content"/>
        <w:rPr>
          <w:cs/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14:paraId="0F8ADB1F" w14:textId="2CFAB75D" w:rsidR="00F318E1" w:rsidRPr="00826757" w:rsidRDefault="00F318E1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14:paraId="6CFF0054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DBC838A" w14:textId="77777777" w:rsidR="00103A99" w:rsidRPr="006D1C09" w:rsidRDefault="00103A99" w:rsidP="00DE7B37">
      <w:pPr>
        <w:pStyle w:val="Bo-Blankline"/>
      </w:pPr>
    </w:p>
    <w:p w14:paraId="140F03B3" w14:textId="77777777" w:rsidR="00103A99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F0DB735" w14:textId="77777777" w:rsidR="00517BFC" w:rsidRP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sz w:val="20"/>
          <w:szCs w:val="20"/>
        </w:rPr>
      </w:pPr>
    </w:p>
    <w:p w14:paraId="6C3A232D" w14:textId="77777777" w:rsid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D6454A9" w14:textId="77777777" w:rsidR="00DA7DEA" w:rsidRPr="00DA7DEA" w:rsidRDefault="00DA7DEA" w:rsidP="005919CE">
      <w:pPr>
        <w:pStyle w:val="Bo-Blankline"/>
      </w:pPr>
    </w:p>
    <w:p w14:paraId="5D108CAB" w14:textId="77777777" w:rsidR="00103A99" w:rsidRPr="0034019B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17BFC">
        <w:rPr>
          <w:rFonts w:ascii="Angsana New" w:hAnsi="Angsana New" w:hint="cs"/>
          <w:sz w:val="30"/>
          <w:szCs w:val="30"/>
          <w:cs/>
        </w:rPr>
        <w:t>วัดมูลค่า</w:t>
      </w:r>
      <w:r w:rsidRPr="0034019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5EF15B94" w14:textId="77777777" w:rsidR="00103A99" w:rsidRPr="006D1C09" w:rsidRDefault="00103A99" w:rsidP="005919CE">
      <w:pPr>
        <w:pStyle w:val="Bo-Blankline"/>
      </w:pPr>
    </w:p>
    <w:p w14:paraId="6C532656" w14:textId="77777777" w:rsidR="00103A99" w:rsidRPr="0034019B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</w:t>
      </w:r>
      <w:r w:rsidR="00DE642D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ๆ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การขนย้าย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</w:t>
      </w:r>
      <w:r w:rsidR="00280520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แวร์ซึ่งไม่</w:t>
      </w:r>
      <w:r w:rsidR="00280520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</w:t>
      </w:r>
      <w:r w:rsidR="00280520">
        <w:rPr>
          <w:rFonts w:ascii="Angsana New" w:hAnsi="Angsana New"/>
          <w:sz w:val="30"/>
          <w:szCs w:val="30"/>
          <w:cs/>
        </w:rPr>
        <w:t>์นั้นให้ถือว่า 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34019B">
        <w:rPr>
          <w:rFonts w:ascii="Angsana New" w:hAnsi="Angsana New"/>
          <w:sz w:val="30"/>
          <w:szCs w:val="30"/>
        </w:rPr>
        <w:t xml:space="preserve"> </w:t>
      </w:r>
    </w:p>
    <w:p w14:paraId="4CF2AED2" w14:textId="77777777" w:rsidR="00103A99" w:rsidRPr="006D1C09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highlight w:val="cyan"/>
          <w:lang w:eastAsia="en-GB"/>
        </w:rPr>
      </w:pPr>
    </w:p>
    <w:p w14:paraId="1529989E" w14:textId="77777777" w:rsidR="006C3CCC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7D08F35" w14:textId="77777777" w:rsidR="006C3CCC" w:rsidRDefault="006C3CCC" w:rsidP="006C3CCC">
      <w:pPr>
        <w:pStyle w:val="Bo-Blankline"/>
      </w:pPr>
    </w:p>
    <w:p w14:paraId="1712CBBC" w14:textId="77777777" w:rsidR="00F22A80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471E98EE" w14:textId="77777777" w:rsidR="00BE4A29" w:rsidRDefault="00BE4A29" w:rsidP="009D033F">
      <w:pPr>
        <w:pStyle w:val="Bo-Blankline"/>
      </w:pPr>
    </w:p>
    <w:p w14:paraId="7BDDADB0" w14:textId="77777777"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25D20DE" w14:textId="77777777" w:rsidR="00103A99" w:rsidRPr="006D1C09" w:rsidRDefault="00103A99" w:rsidP="005919CE">
      <w:pPr>
        <w:pStyle w:val="Bo-Blankline"/>
        <w:rPr>
          <w:highlight w:val="cyan"/>
        </w:rPr>
      </w:pPr>
    </w:p>
    <w:p w14:paraId="49C295BA" w14:textId="77777777" w:rsidR="00103A99" w:rsidRPr="0034019B" w:rsidRDefault="00103A99" w:rsidP="0043527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1D03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8F6D970" w14:textId="77777777" w:rsidR="00103A99" w:rsidRPr="006D1C09" w:rsidRDefault="00103A99" w:rsidP="00182BB8">
      <w:pPr>
        <w:pStyle w:val="Bo-Blankline"/>
      </w:pPr>
    </w:p>
    <w:p w14:paraId="59B0BB2B" w14:textId="77777777" w:rsidR="00826757" w:rsidRDefault="00826757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1007880" w14:textId="69F79234" w:rsidR="00103A99" w:rsidRPr="0034019B" w:rsidRDefault="00103A99" w:rsidP="00435278">
      <w:pPr>
        <w:spacing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ค่าเสื่อมราคา </w:t>
      </w:r>
    </w:p>
    <w:p w14:paraId="4A1BA609" w14:textId="77777777" w:rsidR="00103A99" w:rsidRPr="006D1C09" w:rsidRDefault="00103A99" w:rsidP="00A97117">
      <w:pPr>
        <w:pStyle w:val="Bo-Blankline"/>
      </w:pPr>
    </w:p>
    <w:p w14:paraId="21BD7173" w14:textId="77777777" w:rsidR="00103A99" w:rsidRPr="0034019B" w:rsidRDefault="00103A99" w:rsidP="00435278">
      <w:pPr>
        <w:pStyle w:val="Defaul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34019B">
        <w:rPr>
          <w:rFonts w:ascii="Angsana New" w:hAnsi="Angsana New" w:cs="Angsana New"/>
          <w:sz w:val="30"/>
          <w:szCs w:val="30"/>
        </w:rPr>
        <w:t xml:space="preserve"> </w:t>
      </w:r>
      <w:r w:rsidRPr="0034019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BB61BDF" w14:textId="6C093823" w:rsidR="00A97117" w:rsidRDefault="00A97117">
      <w:pPr>
        <w:spacing w:line="240" w:lineRule="auto"/>
        <w:rPr>
          <w:rFonts w:ascii="Angsana New" w:eastAsia="Calibri" w:hAnsi="Angsana New"/>
          <w:color w:val="000000"/>
          <w:sz w:val="20"/>
          <w:szCs w:val="20"/>
          <w:cs/>
          <w:lang w:val="en-US"/>
        </w:rPr>
      </w:pPr>
    </w:p>
    <w:p w14:paraId="145824B6" w14:textId="77777777"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 w:hint="cs"/>
          <w:sz w:val="30"/>
          <w:szCs w:val="30"/>
          <w:cs/>
        </w:rPr>
        <w:t>ค่</w:t>
      </w:r>
      <w:r w:rsidRPr="0034019B">
        <w:rPr>
          <w:rFonts w:ascii="Angsana New" w:hAnsi="Angsana New"/>
          <w:sz w:val="30"/>
          <w:szCs w:val="30"/>
          <w:cs/>
        </w:rPr>
        <w:t>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ประมาณการอายุการ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148526C6" w14:textId="77777777" w:rsidR="00103A99" w:rsidRPr="006D1C09" w:rsidRDefault="00103A99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C12557" w14:paraId="57D683B3" w14:textId="77777777" w:rsidTr="00EF22F9">
        <w:tc>
          <w:tcPr>
            <w:tcW w:w="5670" w:type="dxa"/>
            <w:shd w:val="clear" w:color="auto" w:fill="auto"/>
            <w:vAlign w:val="bottom"/>
          </w:tcPr>
          <w:p w14:paraId="532D2670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  <w:shd w:val="clear" w:color="auto" w:fill="auto"/>
          </w:tcPr>
          <w:p w14:paraId="06286C7C" w14:textId="6901EB57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3110FFE" w14:textId="77777777" w:rsidTr="003D65F8">
        <w:tc>
          <w:tcPr>
            <w:tcW w:w="5670" w:type="dxa"/>
            <w:vAlign w:val="bottom"/>
          </w:tcPr>
          <w:p w14:paraId="5B873BC6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14:paraId="6E0CFB49" w14:textId="3C3D8FE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51731886" w14:textId="77777777" w:rsidTr="003D65F8">
        <w:tc>
          <w:tcPr>
            <w:tcW w:w="5670" w:type="dxa"/>
            <w:vAlign w:val="bottom"/>
          </w:tcPr>
          <w:p w14:paraId="409F291D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14:paraId="34F90CF6" w14:textId="21E1D7F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F474209" w14:textId="77777777" w:rsidTr="003D65F8">
        <w:tc>
          <w:tcPr>
            <w:tcW w:w="5670" w:type="dxa"/>
            <w:vAlign w:val="bottom"/>
          </w:tcPr>
          <w:p w14:paraId="4780C0BE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316F20BA" w14:textId="0930F66C" w:rsidR="00103A99" w:rsidRPr="00C12557" w:rsidRDefault="006145CD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14:paraId="78F54362" w14:textId="77777777" w:rsidTr="003D65F8">
        <w:tc>
          <w:tcPr>
            <w:tcW w:w="5670" w:type="dxa"/>
            <w:vAlign w:val="bottom"/>
          </w:tcPr>
          <w:p w14:paraId="3BBD0B2B" w14:textId="77777777"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14:paraId="5E62376D" w14:textId="6FC614D0" w:rsidR="00964FE8" w:rsidRPr="00964FE8" w:rsidRDefault="006145CD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427114A" w14:textId="77777777"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9CF4C7B" w14:textId="77777777" w:rsidR="00E030E8" w:rsidRDefault="001D03F6" w:rsidP="00E030E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103A99" w:rsidRPr="003401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103A99" w:rsidRPr="0034019B">
        <w:rPr>
          <w:rFonts w:ascii="Angsana New" w:hAnsi="Angsana New" w:hint="cs"/>
          <w:sz w:val="30"/>
          <w:szCs w:val="30"/>
          <w:cs/>
        </w:rPr>
        <w:t>ที่ดิน</w:t>
      </w:r>
      <w:r w:rsidR="00103A99" w:rsidRPr="0034019B">
        <w:rPr>
          <w:rFonts w:ascii="Angsana New" w:hAnsi="Angsana New"/>
          <w:sz w:val="30"/>
          <w:szCs w:val="30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103A99" w:rsidRPr="0034019B">
        <w:rPr>
          <w:rFonts w:ascii="Angsana New" w:hAnsi="Angsana New" w:hint="cs"/>
          <w:sz w:val="30"/>
          <w:szCs w:val="30"/>
          <w:cs/>
        </w:rPr>
        <w:t>และติดตั้ง</w:t>
      </w:r>
      <w:r w:rsidR="00AD0BFA">
        <w:rPr>
          <w:rFonts w:ascii="Angsana New" w:hAnsi="Angsana New" w:hint="cs"/>
          <w:sz w:val="30"/>
          <w:szCs w:val="30"/>
          <w:cs/>
        </w:rPr>
        <w:t xml:space="preserve"> </w:t>
      </w:r>
      <w:r w:rsidR="00103A99" w:rsidRPr="0034019B">
        <w:rPr>
          <w:rFonts w:ascii="Angsana New" w:hAnsi="Angsana New" w:hint="cs"/>
          <w:sz w:val="30"/>
          <w:szCs w:val="30"/>
          <w:cs/>
        </w:rPr>
        <w:t>และอะไหล่ที่สำคัญที่ยังไม่ได้เบิกใช้</w:t>
      </w:r>
    </w:p>
    <w:p w14:paraId="40B5C341" w14:textId="77777777" w:rsidR="0050519D" w:rsidRPr="0050519D" w:rsidRDefault="0050519D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181073C6" w14:textId="77777777" w:rsidR="00103A99" w:rsidRDefault="00103A99" w:rsidP="0043527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A3640A1" w14:textId="77777777" w:rsidR="00AD0BFA" w:rsidRDefault="00AD0BFA" w:rsidP="00AD0BFA">
      <w:pPr>
        <w:pStyle w:val="Bo-Blankline"/>
      </w:pPr>
    </w:p>
    <w:p w14:paraId="5A2A73AE" w14:textId="086D0EA4" w:rsidR="00BB57B2" w:rsidRDefault="00BB57B2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AD759C1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5ED1475" w14:textId="786E2D98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330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17E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C7330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มกราคม </w:t>
      </w:r>
      <w:r w:rsidR="00C17E0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33369A81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D22413" w14:textId="759B88BD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3305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 นำคำนิยามของสัญญาเช่าตาม </w:t>
      </w:r>
      <w:r w:rsidRPr="00C73305">
        <w:rPr>
          <w:rFonts w:ascii="Angsana New" w:hAnsi="Angsana New" w:hint="cs"/>
          <w:sz w:val="30"/>
          <w:szCs w:val="30"/>
        </w:rPr>
        <w:t xml:space="preserve">TFRS </w:t>
      </w:r>
      <w:r w:rsidR="00C17E07">
        <w:rPr>
          <w:rFonts w:ascii="Angsana New" w:hAnsi="Angsana New"/>
          <w:sz w:val="30"/>
          <w:szCs w:val="30"/>
        </w:rPr>
        <w:t>16</w:t>
      </w:r>
      <w:r w:rsidRPr="00C73305">
        <w:rPr>
          <w:rFonts w:ascii="Angsana New" w:hAnsi="Angsana New" w:hint="cs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83D3C1E" w14:textId="218D13F1" w:rsidR="00324FF5" w:rsidRPr="00F61E9F" w:rsidRDefault="00324FF5" w:rsidP="00F61E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C7330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A1BB48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3305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0C9A983E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CF4942" w14:textId="77874A95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3305">
        <w:rPr>
          <w:rFonts w:ascii="Angsana New" w:hAnsi="Angsana New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83A2E70" w14:textId="7B6894E0" w:rsidR="009545A9" w:rsidRDefault="009545A9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B1440C6" w14:textId="53F06D68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lastRenderedPageBreak/>
        <w:t>กลุ่มบริษัท 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305CDB6" w14:textId="77777777" w:rsidR="00324FF5" w:rsidRPr="00A549AC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B19A89" w14:textId="3A0EFDB4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</w:t>
      </w:r>
      <w:r w:rsidR="00A549AC">
        <w:rPr>
          <w:rFonts w:ascii="Angsana New" w:hAnsi="Angsana New" w:hint="cs"/>
          <w:sz w:val="30"/>
          <w:szCs w:val="30"/>
          <w:cs/>
        </w:rPr>
        <w:t>อ</w:t>
      </w:r>
      <w:r w:rsidRPr="00324FF5">
        <w:rPr>
          <w:rFonts w:ascii="Angsana New" w:hAnsi="Angsana New"/>
          <w:sz w:val="30"/>
          <w:szCs w:val="30"/>
          <w:cs/>
        </w:rPr>
        <w:t>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8821DF6" w14:textId="77777777" w:rsidR="00324FF5" w:rsidRPr="00A549AC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2C435F0" w14:textId="5968F975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จำนวนเงินที่ต้องจ่ายตาม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C56401B" w14:textId="77777777" w:rsidR="00324FF5" w:rsidRPr="00BB7E99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E638D4" w14:textId="020EE939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21F01F1" w14:textId="70574724" w:rsidR="00486438" w:rsidRDefault="00486438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2A9A6E18" w14:textId="41984A2E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17E45CC" w14:textId="7AB41F59" w:rsid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8FFE70" w14:textId="77777777" w:rsidR="00980A46" w:rsidRPr="009F1CE9" w:rsidRDefault="00980A46" w:rsidP="00980A4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F1CE9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4D20EE38" w14:textId="77777777" w:rsidR="00980A46" w:rsidRPr="009F1CE9" w:rsidRDefault="00980A46" w:rsidP="00980A4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35FCAE4" w14:textId="18B8DDEA" w:rsidR="009545A9" w:rsidRDefault="00980A46" w:rsidP="00980A4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9F1CE9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EC0FC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  <w:r w:rsidR="009545A9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03680DA7" w14:textId="06FD0306" w:rsidR="00980A46" w:rsidRPr="009F1CE9" w:rsidRDefault="00980A46" w:rsidP="00980A46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1CE9">
        <w:rPr>
          <w:rFonts w:asciiTheme="majorBidi" w:hAnsiTheme="majorBidi" w:cstheme="majorBidi"/>
          <w:b/>
          <w:sz w:val="30"/>
          <w:szCs w:val="30"/>
          <w:cs/>
        </w:rPr>
        <w:lastRenderedPageBreak/>
        <w:t>เมื่อ</w:t>
      </w:r>
      <w:r w:rsidRPr="00EC0FC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 xml:space="preserve">เป็นผู้ให้เช่า </w:t>
      </w:r>
      <w:r w:rsidRPr="00EC0FC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จะพิจารณา ณ วันเริ่มต้นของสัญญาเช่าว่า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49E065F5" w14:textId="77777777" w:rsidR="00980A46" w:rsidRPr="002B2475" w:rsidRDefault="00980A46" w:rsidP="00980A46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40B43AE0" w14:textId="0CF78244" w:rsidR="00980A46" w:rsidRPr="009F1CE9" w:rsidRDefault="00980A46" w:rsidP="00980A4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C0FC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</w:t>
      </w:r>
      <w:r w:rsidRPr="00EC0FC6">
        <w:rPr>
          <w:rFonts w:asciiTheme="majorBidi" w:hAnsiTheme="majorBidi" w:cstheme="majorBidi"/>
          <w:b/>
          <w:sz w:val="30"/>
          <w:szCs w:val="30"/>
          <w:cs/>
        </w:rPr>
        <w:t>รายได้อื่น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 xml:space="preserve"> ต้นทุนทางตรงเริ่มแรกที่เกิดขึ้น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9F1CE9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9F1C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F1CE9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738E5641" w14:textId="77777777" w:rsidR="00980A46" w:rsidRPr="00486438" w:rsidRDefault="00980A46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A0E52D6" w14:textId="440CFAE1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75A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57558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E175A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57558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  <w:r w:rsidRPr="00E175A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28CDC9F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0F8836C" w14:textId="1864A339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t xml:space="preserve"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18D6A0E6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CE76926" w14:textId="0C1234A7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t xml:space="preserve"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54B9CF97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EAFAB7" w14:textId="6868B4B2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75A2">
        <w:rPr>
          <w:rFonts w:ascii="Angsana New" w:hAnsi="Angsana New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</w:t>
      </w:r>
    </w:p>
    <w:p w14:paraId="12A11B8B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9AA6DE6" w14:textId="5B617C6E" w:rsidR="00324FF5" w:rsidRP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2A46F88F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BFBEFD" w14:textId="77777777" w:rsidR="00826757" w:rsidRDefault="00826757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65BF96C" w14:textId="38BB768D" w:rsidR="00324FF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4FF5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</w:t>
      </w:r>
      <w:r w:rsidR="00CC40E7">
        <w:rPr>
          <w:rFonts w:ascii="Angsana New" w:hAnsi="Angsana New" w:hint="cs"/>
          <w:sz w:val="30"/>
          <w:szCs w:val="30"/>
          <w:cs/>
        </w:rPr>
        <w:t>ท</w:t>
      </w:r>
      <w:r w:rsidRPr="00324FF5">
        <w:rPr>
          <w:rFonts w:ascii="Angsana New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</w:t>
      </w:r>
      <w:r w:rsidR="00CC40E7">
        <w:rPr>
          <w:rFonts w:ascii="Angsana New" w:hAnsi="Angsana New" w:hint="cs"/>
          <w:sz w:val="30"/>
          <w:szCs w:val="30"/>
          <w:cs/>
        </w:rPr>
        <w:t>ท</w:t>
      </w:r>
    </w:p>
    <w:p w14:paraId="31D76FD0" w14:textId="57F8A915" w:rsidR="00CC40E7" w:rsidRPr="009D4636" w:rsidRDefault="00CC40E7" w:rsidP="009D463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45663DA" w14:textId="5646547D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0F48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714173A4" w14:textId="63241713" w:rsidR="00103A99" w:rsidRDefault="00103A99" w:rsidP="00F02FA7">
      <w:pPr>
        <w:pStyle w:val="Bo-Blankline"/>
        <w:rPr>
          <w:highlight w:val="lightGray"/>
        </w:rPr>
      </w:pPr>
    </w:p>
    <w:p w14:paraId="5C6715D8" w14:textId="384B87F6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28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3C2BD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3228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3C2BD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79BDDCC0" w14:textId="77777777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CAB76D" w14:textId="7357F638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12EB85E0" w14:textId="77777777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7B9B78" w14:textId="77777777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22868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5108342B" w14:textId="77777777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C62CEA" w14:textId="5E60976D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7365DB">
        <w:rPr>
          <w:rFonts w:ascii="Angsana New" w:hAnsi="Angsana New"/>
          <w:sz w:val="30"/>
          <w:szCs w:val="30"/>
        </w:rPr>
        <w:br/>
      </w:r>
      <w:r w:rsidRPr="00322868">
        <w:rPr>
          <w:rFonts w:ascii="Angsana New" w:hAnsi="Angsana New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 คิดลดด้วยอัตราดอกเบี้ยที่แท้จริงของสินทรัพย์ทางการเงิน</w:t>
      </w:r>
    </w:p>
    <w:p w14:paraId="47B5D7F0" w14:textId="77777777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629DE3E" w14:textId="77777777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2F3FB203" w14:textId="7E561CFB" w:rsidR="00322868" w:rsidRPr="00322868" w:rsidRDefault="00322868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3C2BDB">
        <w:rPr>
          <w:rFonts w:ascii="Angsana New" w:hAnsi="Angsana New"/>
          <w:sz w:val="30"/>
          <w:szCs w:val="30"/>
          <w:lang w:val="en-US"/>
        </w:rPr>
        <w:t>12</w:t>
      </w:r>
      <w:r w:rsidRPr="00322868">
        <w:rPr>
          <w:rFonts w:ascii="Angsana New" w:hAnsi="Angsana New"/>
          <w:sz w:val="30"/>
          <w:szCs w:val="30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3C2BDB">
        <w:rPr>
          <w:rFonts w:ascii="Angsana New" w:hAnsi="Angsana New"/>
          <w:sz w:val="30"/>
          <w:szCs w:val="30"/>
          <w:lang w:val="en-US"/>
        </w:rPr>
        <w:t>12</w:t>
      </w:r>
      <w:r w:rsidRPr="00322868">
        <w:rPr>
          <w:rFonts w:ascii="Angsana New" w:hAnsi="Angsana New"/>
          <w:sz w:val="30"/>
          <w:szCs w:val="30"/>
          <w:cs/>
        </w:rPr>
        <w:t xml:space="preserve"> เดือนข้างหน้าภายหลังวันสิ้นรอบระยะเวลาที่รายงาน หรือ</w:t>
      </w:r>
    </w:p>
    <w:p w14:paraId="399CED7D" w14:textId="1007A164" w:rsidR="00322868" w:rsidRPr="00322868" w:rsidRDefault="00322868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44FAA6D" w14:textId="77777777" w:rsidR="00322868" w:rsidRPr="00CB0799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DB5F19" w14:textId="77777777" w:rsidR="009545A9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</w:t>
      </w:r>
      <w:r w:rsidR="009545A9">
        <w:rPr>
          <w:rFonts w:ascii="Angsana New" w:hAnsi="Angsana New"/>
          <w:sz w:val="30"/>
          <w:szCs w:val="30"/>
          <w:cs/>
        </w:rPr>
        <w:br w:type="page"/>
      </w:r>
    </w:p>
    <w:p w14:paraId="0F4A0585" w14:textId="251864AF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lastRenderedPageBreak/>
        <w:t>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C284B4" w14:textId="5C6F8E5C" w:rsidR="00CB0799" w:rsidRDefault="00CB0799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3269A883" w14:textId="3FE10C87" w:rsid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C2BDB">
        <w:rPr>
          <w:rFonts w:ascii="Angsana New" w:hAnsi="Angsana New"/>
          <w:sz w:val="30"/>
          <w:szCs w:val="30"/>
          <w:lang w:val="en-US"/>
        </w:rPr>
        <w:t>12</w:t>
      </w:r>
      <w:r w:rsidRPr="00322868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CB07F88" w14:textId="77777777" w:rsidR="00CB0799" w:rsidRPr="00CB0799" w:rsidRDefault="00CB0799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A726922" w14:textId="1E3570DB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 </w:t>
      </w:r>
    </w:p>
    <w:p w14:paraId="3237F207" w14:textId="77777777" w:rsidR="00322868" w:rsidRPr="00A119F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8EB92FD" w14:textId="00F28CF5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C2BDB">
        <w:rPr>
          <w:rFonts w:ascii="Angsana New" w:hAnsi="Angsana New"/>
          <w:sz w:val="30"/>
          <w:szCs w:val="30"/>
          <w:lang w:val="en-US"/>
        </w:rPr>
        <w:t>30</w:t>
      </w:r>
      <w:r w:rsidRPr="00322868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72ADAD" w14:textId="77777777" w:rsidR="00322868" w:rsidRPr="00A119F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A7DC7C5" w14:textId="3F32D0BB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665CF92" w14:textId="57B92198" w:rsidR="00322868" w:rsidRPr="00322868" w:rsidRDefault="00322868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</w:t>
      </w:r>
      <w:r w:rsidRPr="00366BB7">
        <w:rPr>
          <w:rFonts w:ascii="Angsana New" w:hAnsi="Angsana New"/>
          <w:sz w:val="30"/>
          <w:szCs w:val="30"/>
          <w:cs/>
        </w:rPr>
        <w:t>ให้แก่กลุ่มบริษัทได้</w:t>
      </w:r>
      <w:r w:rsidRPr="00322868">
        <w:rPr>
          <w:rFonts w:ascii="Angsana New" w:hAnsi="Angsana New"/>
          <w:sz w:val="30"/>
          <w:szCs w:val="30"/>
          <w:cs/>
        </w:rPr>
        <w:t xml:space="preserve">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E7E2A2B" w14:textId="0B4D9EB0" w:rsidR="00322868" w:rsidRDefault="00322868" w:rsidP="00B94108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3C2BDB">
        <w:rPr>
          <w:rFonts w:ascii="Angsana New" w:hAnsi="Angsana New"/>
          <w:sz w:val="30"/>
          <w:szCs w:val="30"/>
          <w:lang w:val="en-US"/>
        </w:rPr>
        <w:t>90</w:t>
      </w:r>
      <w:r w:rsidRPr="00322868">
        <w:rPr>
          <w:rFonts w:ascii="Angsana New" w:hAnsi="Angsana New"/>
          <w:sz w:val="30"/>
          <w:szCs w:val="30"/>
          <w:cs/>
        </w:rPr>
        <w:t xml:space="preserve"> วัน</w:t>
      </w:r>
    </w:p>
    <w:p w14:paraId="3BCD6E2D" w14:textId="77777777" w:rsidR="009B400A" w:rsidRPr="009B400A" w:rsidRDefault="009B400A" w:rsidP="009B400A">
      <w:pPr>
        <w:pStyle w:val="BodyText"/>
        <w:spacing w:after="0" w:line="240" w:lineRule="auto"/>
        <w:ind w:left="810"/>
        <w:jc w:val="thaiDistribute"/>
        <w:rPr>
          <w:rFonts w:ascii="Angsana New" w:hAnsi="Angsana New"/>
          <w:sz w:val="20"/>
          <w:szCs w:val="20"/>
        </w:rPr>
      </w:pPr>
    </w:p>
    <w:p w14:paraId="49249E18" w14:textId="6E82D302" w:rsid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2BE5DBA7" w14:textId="77777777" w:rsidR="00DC7374" w:rsidRPr="00DC7374" w:rsidRDefault="00DC7374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A14701F" w14:textId="7200173C" w:rsidR="009545A9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22868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  <w:r w:rsidR="009545A9">
        <w:rPr>
          <w:rFonts w:ascii="Angsana New" w:hAnsi="Angsana New"/>
          <w:sz w:val="30"/>
          <w:szCs w:val="30"/>
          <w:cs/>
        </w:rPr>
        <w:br w:type="page"/>
      </w:r>
    </w:p>
    <w:p w14:paraId="489D5A27" w14:textId="77777777" w:rsidR="00322868" w:rsidRPr="004B1956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1956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57986FD8" w14:textId="77777777" w:rsidR="00322868" w:rsidRPr="004B1956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079DF8" w14:textId="07BCADCA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3C2BDB">
        <w:rPr>
          <w:rFonts w:ascii="Angsana New" w:hAnsi="Angsana New"/>
          <w:sz w:val="30"/>
          <w:szCs w:val="30"/>
          <w:lang w:val="en-US"/>
        </w:rPr>
        <w:t>90</w:t>
      </w:r>
      <w:r w:rsidRPr="00322868">
        <w:rPr>
          <w:rFonts w:ascii="Angsana New" w:hAnsi="Angsana New"/>
          <w:sz w:val="30"/>
          <w:szCs w:val="30"/>
          <w:cs/>
        </w:rPr>
        <w:t xml:space="preserve"> วัน มีความเป็นไปได้ที่ลูกหนี้จะเข้าสู่การล้มละลาย เป็นต้น</w:t>
      </w:r>
    </w:p>
    <w:p w14:paraId="5543E72B" w14:textId="77777777" w:rsidR="00322868" w:rsidRPr="002F2301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9083FAE" w14:textId="20F27B5F" w:rsidR="00322868" w:rsidRPr="002F2301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2301">
        <w:rPr>
          <w:rFonts w:ascii="Angsana New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3C7FAEA2" w14:textId="77777777" w:rsidR="00322868" w:rsidRPr="002F2301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95B4E14" w14:textId="67D90782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CF04D9" w14:textId="0C01F978" w:rsidR="00322868" w:rsidRPr="002F2301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F9B96C" w14:textId="4A1EE28A" w:rsidR="00322868" w:rsidRPr="002F2301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3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3C2BD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2F23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3C2BD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254B2DBE" w14:textId="77777777" w:rsidR="00322868" w:rsidRPr="002F2301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268CC4" w14:textId="1A9D9A25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71F324A0" w14:textId="77777777" w:rsidR="00322868" w:rsidRPr="002950BD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D0FDC5" w14:textId="4F17D771" w:rsid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0B0F2A6" w14:textId="77777777" w:rsidR="00DC7374" w:rsidRPr="00DC7374" w:rsidRDefault="00DC7374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27526BC" w14:textId="44E7D4F7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635BBA35" w14:textId="77777777" w:rsidR="00322868" w:rsidRPr="002F2301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038123" w14:textId="77777777" w:rsidR="00322868" w:rsidRPr="004F63CE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F63CE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E7DEC31" w14:textId="77777777" w:rsidR="00322868" w:rsidRPr="00376A1A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FDACA6D" w14:textId="31BB1D3F" w:rsidR="00322868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14:paraId="57947B08" w14:textId="77777777" w:rsidR="00322868" w:rsidRPr="00376A1A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640CE06" w14:textId="5293FFD2" w:rsidR="009545A9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22868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  <w:r w:rsidR="009545A9">
        <w:rPr>
          <w:rFonts w:ascii="Angsana New" w:hAnsi="Angsana New"/>
          <w:sz w:val="30"/>
          <w:szCs w:val="30"/>
          <w:cs/>
        </w:rPr>
        <w:br w:type="page"/>
      </w:r>
    </w:p>
    <w:p w14:paraId="62E1E64F" w14:textId="77777777" w:rsidR="00322868" w:rsidRPr="004F63CE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F63CE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0F4D4F8D" w14:textId="77777777" w:rsidR="00322868" w:rsidRPr="00376A1A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A9621AB" w14:textId="5A92391F" w:rsidR="000F48B0" w:rsidRPr="00322868" w:rsidRDefault="00322868" w:rsidP="0032286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868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4E196BC5" w14:textId="77777777" w:rsidR="00E43359" w:rsidRDefault="00E43359" w:rsidP="00E43359">
      <w:pPr>
        <w:pStyle w:val="Bo-Blankline"/>
        <w:rPr>
          <w:cs/>
          <w:lang w:val="en-US"/>
        </w:rPr>
      </w:pPr>
    </w:p>
    <w:p w14:paraId="40BBBEFD" w14:textId="12B73532" w:rsidR="004F63CE" w:rsidRDefault="004F63CE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9807D51" w14:textId="71543ED5" w:rsidR="004F63CE" w:rsidRPr="004F63CE" w:rsidRDefault="004F63CE" w:rsidP="004F6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543793" w14:textId="362D3F29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F63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63CE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36E4BCD9" w14:textId="77777777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D9E63" w14:textId="7F59BA05" w:rsid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Pr="004F63CE">
        <w:rPr>
          <w:rFonts w:asciiTheme="majorBidi" w:hAnsiTheme="majorBidi" w:cstheme="majorBidi"/>
          <w:sz w:val="30"/>
          <w:szCs w:val="30"/>
        </w:rPr>
        <w:t xml:space="preserve"> </w:t>
      </w:r>
      <w:r w:rsidRPr="004F63CE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4F63CE">
        <w:rPr>
          <w:rFonts w:asciiTheme="majorBidi" w:hAnsiTheme="majorBidi" w:cstheme="majorBidi"/>
          <w:sz w:val="30"/>
          <w:szCs w:val="30"/>
        </w:rPr>
        <w:t xml:space="preserve"> </w:t>
      </w:r>
    </w:p>
    <w:p w14:paraId="1AA5D224" w14:textId="77777777" w:rsidR="00AD5334" w:rsidRPr="00DC7374" w:rsidRDefault="00AD5334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E8B3DB" w14:textId="4B50D5E7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F63CE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3489E2B" w14:textId="77777777" w:rsidR="004F63CE" w:rsidRPr="002950BD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33E8A7A5" w14:textId="3673CD9F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F743E7A" w14:textId="270D31FD" w:rsidR="00DC7374" w:rsidRDefault="00DC737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4EED87C" w14:textId="77777777" w:rsidR="00826757" w:rsidRDefault="00826757">
      <w:pPr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298DD0D9" w14:textId="790EB97D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F63CE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14:paraId="4091D87E" w14:textId="77777777" w:rsidR="004F63CE" w:rsidRPr="002950BD" w:rsidRDefault="004F63CE" w:rsidP="004F63C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62B3470" w14:textId="398D65E7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F63CE">
        <w:rPr>
          <w:rFonts w:asciiTheme="majorBidi" w:hAnsiTheme="majorBidi" w:cstheme="majorBidi"/>
          <w:sz w:val="30"/>
          <w:szCs w:val="30"/>
        </w:rPr>
        <w:t xml:space="preserve"> </w:t>
      </w:r>
    </w:p>
    <w:p w14:paraId="5C8BE4ED" w14:textId="19F3F26D" w:rsidR="00D06A75" w:rsidRDefault="00D06A75">
      <w:pPr>
        <w:spacing w:line="240" w:lineRule="auto"/>
        <w:rPr>
          <w:rFonts w:ascii="Angsana New" w:hAnsi="Angsana New"/>
          <w:sz w:val="20"/>
          <w:szCs w:val="20"/>
        </w:rPr>
      </w:pPr>
    </w:p>
    <w:p w14:paraId="4048545C" w14:textId="1639C15D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31D92790" w14:textId="77777777" w:rsidR="00103A99" w:rsidRPr="006D1C09" w:rsidRDefault="00103A99" w:rsidP="00DE7B37">
      <w:pPr>
        <w:pStyle w:val="Bo-Blankline"/>
      </w:pPr>
    </w:p>
    <w:p w14:paraId="72CF867E" w14:textId="77777777"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หนี้สินที่มีภาระดอกเบี้ยบันทึกในราคาทุน</w:t>
      </w:r>
    </w:p>
    <w:p w14:paraId="1E677F0B" w14:textId="77777777"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8198CC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1DCF8EBF" w14:textId="77777777"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3EA3F78C" w14:textId="77777777"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35C9E9C" w14:textId="77777777"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6DE1D7A8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0C1B3A74" w14:textId="77777777"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14:paraId="0B9E2645" w14:textId="77777777"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14:paraId="4D2EEC66" w14:textId="77777777" w:rsidR="00E135D3" w:rsidRPr="006D1C09" w:rsidRDefault="00E135D3" w:rsidP="00E135D3">
      <w:pPr>
        <w:pStyle w:val="Bo-Blankline"/>
      </w:pPr>
    </w:p>
    <w:p w14:paraId="1C2FDBE6" w14:textId="77777777" w:rsidR="00DE7B37" w:rsidRPr="0016289C" w:rsidRDefault="00E135D3" w:rsidP="003F6269">
      <w:pPr>
        <w:pStyle w:val="Bo-C1Content"/>
      </w:pPr>
      <w:r w:rsidRPr="0016289C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DEBE79A" w14:textId="77777777" w:rsidR="00AD5334" w:rsidRPr="00DC7374" w:rsidRDefault="00AD5334" w:rsidP="00976720">
      <w:pPr>
        <w:pStyle w:val="Bo-C1Content"/>
        <w:ind w:hanging="7"/>
        <w:rPr>
          <w:sz w:val="20"/>
          <w:szCs w:val="20"/>
        </w:rPr>
      </w:pPr>
    </w:p>
    <w:p w14:paraId="59D4140C" w14:textId="24B0AF96"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14:paraId="3811F60A" w14:textId="77777777" w:rsidR="00E135D3" w:rsidRPr="0016289C" w:rsidRDefault="00E135D3" w:rsidP="00E135D3">
      <w:pPr>
        <w:pStyle w:val="Bo-Blankline"/>
      </w:pPr>
    </w:p>
    <w:p w14:paraId="2418A3C5" w14:textId="77777777" w:rsidR="00E135D3" w:rsidRPr="0016289C" w:rsidRDefault="00E135D3" w:rsidP="00E135D3">
      <w:pPr>
        <w:pStyle w:val="Bo-C1Content"/>
      </w:pPr>
      <w:r w:rsidRPr="00BC173E">
        <w:rPr>
          <w:cs/>
        </w:rPr>
        <w:t>โครงการผลประโยชน์ที่กำหนดไว้</w:t>
      </w:r>
      <w:r w:rsidRPr="00286F85">
        <w:rPr>
          <w:cs/>
        </w:rPr>
        <w:t>เป็นโครงการผลประโยชน์ที่พนักงานจะได้รับเมื่อเก</w:t>
      </w:r>
      <w:r w:rsidR="00902D69">
        <w:rPr>
          <w:cs/>
        </w:rPr>
        <w:t>ษียณอายุ ภาระผูกพันสุทธิของ</w:t>
      </w:r>
      <w:r w:rsidR="00B63CAD">
        <w:rPr>
          <w:rFonts w:hint="cs"/>
          <w:cs/>
        </w:rPr>
        <w:t>กลุ่ม</w:t>
      </w:r>
      <w:r w:rsidRPr="00286F85">
        <w:rPr>
          <w:cs/>
        </w:rPr>
        <w:t>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ผลประโยชน</w:t>
      </w:r>
      <w:r w:rsidR="0017471B">
        <w:rPr>
          <w:cs/>
        </w:rPr>
        <w:t>์ดังกล่าวได้มีการคิดลดกระแสเงิน</w:t>
      </w:r>
      <w:r w:rsidR="0017471B">
        <w:rPr>
          <w:rFonts w:hint="cs"/>
          <w:cs/>
        </w:rPr>
        <w:t>ส</w:t>
      </w:r>
      <w:r w:rsidRPr="00286F85">
        <w:rPr>
          <w:cs/>
        </w:rPr>
        <w:t>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</w:t>
      </w:r>
      <w:r w:rsidR="00902D69">
        <w:rPr>
          <w:cs/>
        </w:rPr>
        <w:t>กับระยะเวลาของภาระผูกพันของ</w:t>
      </w:r>
      <w:r w:rsidRPr="00286F85">
        <w:rPr>
          <w:cs/>
        </w:rPr>
        <w:t>บริษัทและมีสกุลเงินเดียวกับสกุลเงินของผลประโยชน์ที่คาดว่าจะจ่าย</w:t>
      </w:r>
    </w:p>
    <w:p w14:paraId="604F70A4" w14:textId="77777777" w:rsidR="00E135D3" w:rsidRPr="0016289C" w:rsidRDefault="00E135D3" w:rsidP="00E135D3">
      <w:pPr>
        <w:pStyle w:val="Bo-Blankline"/>
      </w:pPr>
    </w:p>
    <w:p w14:paraId="62A126A2" w14:textId="77777777" w:rsidR="00E135D3" w:rsidRPr="0016289C" w:rsidRDefault="00E135D3" w:rsidP="00E135D3">
      <w:pPr>
        <w:pStyle w:val="Bo-C1Content"/>
      </w:pPr>
      <w:r w:rsidRPr="00C741B3">
        <w:rPr>
          <w:cs/>
        </w:rPr>
        <w:t>การคำนวณภาระผูกพันของโครงการ</w:t>
      </w:r>
      <w:r w:rsidRPr="00286F85">
        <w:rPr>
          <w:cs/>
        </w:rPr>
        <w:t>เงินชดเชยตามกฎหมาย</w:t>
      </w:r>
      <w:r w:rsidRPr="00C741B3">
        <w:rPr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</w:t>
      </w:r>
      <w:r w:rsidR="00587D3E">
        <w:rPr>
          <w:cs/>
        </w:rPr>
        <w:t>ณการไว้</w:t>
      </w:r>
    </w:p>
    <w:p w14:paraId="5B53F3A2" w14:textId="62BE6A6C" w:rsidR="00DC7374" w:rsidRDefault="00DC7374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0831F44" w14:textId="77777777" w:rsidR="00826757" w:rsidRDefault="00826757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3EB68570" w14:textId="4E8B2F0E" w:rsidR="00E135D3" w:rsidRDefault="00E135D3" w:rsidP="007918F2">
      <w:pPr>
        <w:pStyle w:val="Bo-C1Content"/>
      </w:pPr>
      <w:r w:rsidRPr="00C741B3">
        <w:rPr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E31CEC">
        <w:br/>
      </w:r>
      <w:r w:rsidRPr="00C741B3">
        <w:rPr>
          <w:cs/>
        </w:rPr>
        <w:t>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B29EFA1" w14:textId="77777777" w:rsidR="00D30D6B" w:rsidRDefault="00D30D6B" w:rsidP="00152EC4">
      <w:pPr>
        <w:pStyle w:val="Bo-Blankline"/>
      </w:pPr>
    </w:p>
    <w:p w14:paraId="12DADA71" w14:textId="77777777" w:rsidR="00F02FA7" w:rsidRDefault="00E135D3" w:rsidP="00F02FA7">
      <w:pPr>
        <w:pStyle w:val="Bo-C1Content"/>
      </w:pPr>
      <w:r w:rsidRPr="00C741B3">
        <w:rPr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</w:t>
      </w:r>
      <w:r w:rsidR="00E0150B">
        <w:rPr>
          <w:cs/>
        </w:rPr>
        <w:t xml:space="preserve">ับรู้ในกำไรหรือขาดทุนทันที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A346DA8" w14:textId="77777777" w:rsidR="008E6A20" w:rsidRPr="008E6A20" w:rsidRDefault="008E6A20" w:rsidP="00E135D3">
      <w:pPr>
        <w:pStyle w:val="Bo-H3Subhead"/>
        <w:rPr>
          <w:sz w:val="20"/>
          <w:szCs w:val="20"/>
          <w:lang w:val="en-US"/>
        </w:rPr>
      </w:pPr>
    </w:p>
    <w:p w14:paraId="650AEA6F" w14:textId="7676E4CC" w:rsidR="00E135D3" w:rsidRPr="00E323CD" w:rsidRDefault="00E135D3" w:rsidP="00E135D3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ผลประโยชน์ระยะสั้นของพนักงาน</w:t>
      </w:r>
    </w:p>
    <w:p w14:paraId="6ED085A7" w14:textId="77777777" w:rsidR="00E135D3" w:rsidRPr="00C27971" w:rsidRDefault="00E135D3" w:rsidP="00E135D3">
      <w:pPr>
        <w:spacing w:line="240" w:lineRule="auto"/>
        <w:ind w:left="567" w:right="-25"/>
        <w:jc w:val="thaiDistribute"/>
        <w:rPr>
          <w:rFonts w:ascii="Angsana New" w:hAnsi="Angsana New"/>
          <w:iCs/>
          <w:sz w:val="20"/>
          <w:szCs w:val="20"/>
        </w:rPr>
      </w:pPr>
    </w:p>
    <w:p w14:paraId="50A455FF" w14:textId="012883B6"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="00B63CAD" w:rsidRPr="00B63CAD">
        <w:rPr>
          <w:rFonts w:hint="cs"/>
          <w:sz w:val="30"/>
          <w:szCs w:val="30"/>
          <w:cs/>
        </w:rPr>
        <w:t>กลุ่ม</w:t>
      </w:r>
      <w:r w:rsidRPr="00B63CAD">
        <w:rPr>
          <w:rFonts w:ascii="Angsana New" w:hAnsi="Angsana New"/>
          <w:sz w:val="30"/>
          <w:szCs w:val="30"/>
          <w:cs/>
        </w:rPr>
        <w:t>บริษัท</w:t>
      </w:r>
      <w:r w:rsidRPr="00C741B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A5198BA" w14:textId="77777777" w:rsidR="00DC7374" w:rsidRPr="00DC7374" w:rsidRDefault="00DC7374" w:rsidP="00E135D3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14:paraId="21439671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8EF29AB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4A1E5CF0" w14:textId="77777777" w:rsidR="00103A99" w:rsidRPr="0034019B" w:rsidRDefault="0013231F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13231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56EC">
        <w:rPr>
          <w:rFonts w:ascii="Angsana New" w:hAnsi="Angsana New" w:hint="cs"/>
          <w:sz w:val="30"/>
          <w:szCs w:val="30"/>
          <w:cs/>
        </w:rPr>
        <w:t>กลุ่ม</w:t>
      </w:r>
      <w:r w:rsidRPr="0013231F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Pr="0013231F">
        <w:rPr>
          <w:rFonts w:ascii="Angsana New" w:hAnsi="Angsana New" w:hint="cs"/>
          <w:sz w:val="30"/>
          <w:szCs w:val="30"/>
          <w:cs/>
        </w:rPr>
        <w:t>ตาม</w:t>
      </w:r>
      <w:r w:rsidRPr="001323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13231F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1323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13231F">
        <w:rPr>
          <w:rFonts w:ascii="Angsana New" w:hAnsi="Angsana New" w:hint="cs"/>
          <w:sz w:val="30"/>
          <w:szCs w:val="30"/>
          <w:cs/>
        </w:rPr>
        <w:t>ผูกพัน</w:t>
      </w:r>
      <w:r w:rsidR="001A56EC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13231F">
        <w:rPr>
          <w:rFonts w:ascii="Angsana New" w:hAnsi="Angsana New"/>
          <w:sz w:val="30"/>
          <w:szCs w:val="30"/>
          <w:cs/>
        </w:rPr>
        <w:t>ประมาณการ</w:t>
      </w:r>
      <w:r w:rsidRPr="001323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323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13231F">
        <w:rPr>
          <w:rFonts w:ascii="Angsana New" w:hAnsi="Angsana New" w:hint="cs"/>
          <w:sz w:val="30"/>
          <w:szCs w:val="30"/>
          <w:cs/>
        </w:rPr>
        <w:t>ถึง</w:t>
      </w:r>
      <w:r w:rsidR="001A56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13231F">
        <w:rPr>
          <w:rFonts w:ascii="Angsana New" w:hAnsi="Angsana New"/>
          <w:sz w:val="30"/>
          <w:szCs w:val="30"/>
          <w:cs/>
        </w:rPr>
        <w:t>เพื่อให้สะท้อน</w:t>
      </w:r>
      <w:r w:rsidRPr="0013231F">
        <w:rPr>
          <w:rFonts w:ascii="Angsana New" w:hAnsi="Angsana New" w:hint="cs"/>
          <w:sz w:val="30"/>
          <w:szCs w:val="30"/>
          <w:cs/>
        </w:rPr>
        <w:t>จำนวน</w:t>
      </w:r>
      <w:r w:rsidRPr="001323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1A56EC">
        <w:rPr>
          <w:rFonts w:ascii="Angsana New" w:hAnsi="Angsana New" w:hint="cs"/>
          <w:sz w:val="30"/>
          <w:szCs w:val="30"/>
          <w:cs/>
        </w:rPr>
        <w:t xml:space="preserve"> </w:t>
      </w:r>
      <w:r w:rsidRPr="0013231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9E03889" w14:textId="77777777" w:rsidR="00103A99" w:rsidRDefault="00103A99" w:rsidP="00181614">
      <w:pPr>
        <w:pStyle w:val="Bo-Blankline"/>
      </w:pPr>
    </w:p>
    <w:p w14:paraId="79E58EF9" w14:textId="77777777" w:rsidR="00AD0BFA" w:rsidRDefault="00AD0BFA" w:rsidP="00AD0BFA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14:paraId="76AAD0ED" w14:textId="77777777" w:rsidR="00AD0BFA" w:rsidRDefault="00AD0BFA" w:rsidP="00AD0BFA">
      <w:pPr>
        <w:pStyle w:val="Bo-Blankline"/>
      </w:pPr>
    </w:p>
    <w:p w14:paraId="121E18A6" w14:textId="77777777" w:rsidR="001770B4" w:rsidRPr="000E7CEE" w:rsidRDefault="001A56EC" w:rsidP="00AD0BFA">
      <w:pPr>
        <w:pStyle w:val="Bo-C1Content"/>
      </w:pPr>
      <w:r>
        <w:rPr>
          <w:rFonts w:hint="cs"/>
          <w:cs/>
        </w:rPr>
        <w:t>กลุ่ม</w:t>
      </w:r>
      <w:r w:rsidR="001770B4" w:rsidRPr="000E7CEE">
        <w:rPr>
          <w:cs/>
        </w:rPr>
        <w:t>บริษัทบันทึกประมาณการหนี้สินสำหรับต้นทุนในการรื้อถอน</w:t>
      </w:r>
      <w:r w:rsidR="001770B4" w:rsidRPr="000E7CEE">
        <w:rPr>
          <w:rFonts w:hint="cs"/>
          <w:cs/>
        </w:rPr>
        <w:t xml:space="preserve"> </w:t>
      </w:r>
      <w:r w:rsidR="001770B4" w:rsidRPr="000E7CEE">
        <w:rPr>
          <w:cs/>
        </w:rPr>
        <w:t>(</w:t>
      </w:r>
      <w:r w:rsidR="001770B4" w:rsidRPr="000E7CEE">
        <w:t xml:space="preserve">Decommissioning costs) </w:t>
      </w:r>
      <w:r w:rsidR="001770B4" w:rsidRPr="000E7CEE">
        <w:rPr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14:paraId="27A45838" w14:textId="77777777" w:rsidR="001770B4" w:rsidRDefault="001770B4" w:rsidP="001770B4">
      <w:pPr>
        <w:pStyle w:val="Bo-Blankline"/>
      </w:pPr>
    </w:p>
    <w:p w14:paraId="66D933DC" w14:textId="3349B498" w:rsidR="009545A9" w:rsidRDefault="00AD0BFA" w:rsidP="00BA5711">
      <w:pPr>
        <w:pStyle w:val="Bo-C1Content"/>
        <w:rPr>
          <w:cs/>
        </w:rPr>
      </w:pPr>
      <w:r w:rsidRPr="000E7CEE">
        <w:rPr>
          <w:cs/>
        </w:rPr>
        <w:t>ประมาณการหนี้สินสำหรับต้นทุนในการรื้อถอนประมาณขึ้นจากการคิดลดกระแสเงินสดของจำนวนประมาณการต้นทุนการรื้อถอนที่จะจ่ายในอนาคต ประมาณการหนี้สินสำหรับต้นทุนในการรื้อถอนได้รับการสอบทานและประเมินขึ้นโดยวิศวกรของ</w:t>
      </w:r>
      <w:r w:rsidR="00EC425B">
        <w:rPr>
          <w:rFonts w:hint="cs"/>
          <w:cs/>
        </w:rPr>
        <w:t>กลุ่ม</w:t>
      </w:r>
      <w:r w:rsidRPr="000E7CEE">
        <w:rPr>
          <w:cs/>
        </w:rPr>
        <w:t>บริษัทและดุลยพินิจของฝ่ายบริหาร</w:t>
      </w:r>
      <w:r w:rsidR="009545A9">
        <w:rPr>
          <w:cs/>
        </w:rPr>
        <w:br w:type="page"/>
      </w:r>
    </w:p>
    <w:p w14:paraId="2699B963" w14:textId="06B57170" w:rsidR="00263E62" w:rsidRDefault="00263E62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9CD7D9F" w14:textId="77777777" w:rsidR="00263E62" w:rsidRPr="00263E62" w:rsidRDefault="00263E62" w:rsidP="00263E62">
      <w:pPr>
        <w:pStyle w:val="Bo-Blankline"/>
      </w:pPr>
    </w:p>
    <w:p w14:paraId="497F46DF" w14:textId="6078B102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12B7B83" w14:textId="77777777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542B02" w14:textId="1794CC2D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42699697" w14:textId="77777777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02AF8A" w14:textId="05ED34FD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F30B99">
        <w:rPr>
          <w:rFonts w:asciiTheme="majorBidi" w:hAnsiTheme="majorBidi" w:cstheme="majorBidi"/>
          <w:sz w:val="30"/>
          <w:szCs w:val="30"/>
        </w:rPr>
        <w:t>‘</w:t>
      </w:r>
      <w:r w:rsidRPr="00F30B99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F30B99">
        <w:rPr>
          <w:rFonts w:asciiTheme="majorBidi" w:hAnsiTheme="majorBidi" w:cstheme="majorBidi"/>
          <w:sz w:val="30"/>
          <w:szCs w:val="30"/>
        </w:rPr>
        <w:t xml:space="preserve">’ </w:t>
      </w:r>
      <w:r w:rsidRPr="00F30B99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29EB9F8E" w14:textId="77777777" w:rsidR="00DC7374" w:rsidRPr="00DC7374" w:rsidRDefault="00DC7374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2F1CDE" w14:textId="03ECAE69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4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0F7343D2" w14:textId="77777777" w:rsidR="00263E62" w:rsidRPr="00F30B99" w:rsidRDefault="00263E62" w:rsidP="00263E6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3FD9A97" w14:textId="1576323E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18"/>
          <w:u w:val="single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2081C0" w14:textId="77777777" w:rsidR="00263E62" w:rsidRPr="00F30B99" w:rsidRDefault="00263E62" w:rsidP="00263E6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1E75FF" w14:textId="39B3F472" w:rsidR="00263E62" w:rsidRPr="00F30B99" w:rsidRDefault="00263E62" w:rsidP="00263E6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</w:p>
    <w:p w14:paraId="18A189E9" w14:textId="18B7EC0A" w:rsidR="00DC7374" w:rsidRDefault="00DC737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4FAB1DA" w14:textId="77777777" w:rsidR="00826757" w:rsidRDefault="0082675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834740F" w14:textId="51535542" w:rsidR="00263E62" w:rsidRPr="00F30B99" w:rsidRDefault="00263E62" w:rsidP="00263E6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  <w:r w:rsidRPr="00F30B99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  <w:r w:rsidRPr="00F30B99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F5510B4" w14:textId="0DE27ADD" w:rsidR="00263E62" w:rsidRPr="00F30B99" w:rsidRDefault="00263E62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C2BD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  <w:r w:rsidRPr="00F30B99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6EBE81" w14:textId="5042E2CF" w:rsidR="00263E62" w:rsidRPr="00F30B99" w:rsidRDefault="00263E62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  <w:r w:rsidR="003C2BDB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  <w:r w:rsidRPr="00F30B99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C2BDB">
        <w:rPr>
          <w:rFonts w:asciiTheme="majorBidi" w:hAnsiTheme="majorBidi" w:cstheme="majorBidi"/>
          <w:sz w:val="30"/>
          <w:szCs w:val="30"/>
          <w:lang w:val="en-US"/>
        </w:rPr>
        <w:t>1</w:t>
      </w:r>
    </w:p>
    <w:p w14:paraId="7C8F3107" w14:textId="20329EF3" w:rsidR="00263E62" w:rsidRPr="00F30B99" w:rsidRDefault="00263E62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  <w:r w:rsidR="003C2BDB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30B99">
        <w:rPr>
          <w:rFonts w:asciiTheme="majorBidi" w:hAnsiTheme="majorBidi" w:cstheme="majorBidi"/>
          <w:sz w:val="30"/>
          <w:szCs w:val="30"/>
        </w:rPr>
        <w:t xml:space="preserve"> </w:t>
      </w:r>
      <w:r w:rsidRPr="00F30B99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C58D567" w14:textId="77777777" w:rsidR="00263E62" w:rsidRPr="00F30B99" w:rsidRDefault="00263E62" w:rsidP="00F30B9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6FF8DA3" w14:textId="77777777" w:rsidR="00263E62" w:rsidRPr="00F30B99" w:rsidRDefault="00263E62" w:rsidP="00263E6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4E9690D" w14:textId="77777777" w:rsidR="00263E62" w:rsidRPr="00F30B99" w:rsidRDefault="00263E62" w:rsidP="00263E6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10300C" w14:textId="2085A8C0" w:rsidR="00263E62" w:rsidRDefault="00263E62" w:rsidP="00263E62">
      <w:pPr>
        <w:pStyle w:val="Bo-Blankline"/>
        <w:rPr>
          <w:rFonts w:asciiTheme="majorBidi" w:hAnsiTheme="majorBidi" w:cstheme="majorBidi"/>
          <w:sz w:val="30"/>
          <w:szCs w:val="30"/>
        </w:rPr>
      </w:pPr>
      <w:r w:rsidRPr="00F30B99">
        <w:rPr>
          <w:rFonts w:asciiTheme="majorBidi" w:hAnsiTheme="majorBidi" w:cstheme="majorBidi"/>
          <w:sz w:val="30"/>
          <w:szCs w:val="30"/>
          <w:cs/>
          <w:lang w:eastAsia="en-US"/>
        </w:rPr>
        <w:t>กลุ่มบริษัทรับรู้การ</w:t>
      </w:r>
      <w:r w:rsidRPr="00F30B99">
        <w:rPr>
          <w:rFonts w:asciiTheme="majorBidi" w:hAnsiTheme="majorBidi" w:cstheme="majorBidi"/>
          <w:sz w:val="30"/>
          <w:szCs w:val="30"/>
          <w:cs/>
        </w:rPr>
        <w:t>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2A79C33" w14:textId="77777777" w:rsidR="00826757" w:rsidRPr="00826757" w:rsidRDefault="00826757" w:rsidP="00263E62">
      <w:pPr>
        <w:pStyle w:val="Bo-Blankline"/>
        <w:rPr>
          <w:rFonts w:asciiTheme="majorBidi" w:hAnsiTheme="majorBidi" w:cstheme="majorBidi"/>
        </w:rPr>
      </w:pPr>
    </w:p>
    <w:p w14:paraId="70EAF82A" w14:textId="0A6382B3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3F4C3D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6D0684B" w14:textId="1A69B0DC" w:rsidR="00C06FE1" w:rsidRDefault="00C06FE1" w:rsidP="00E871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FE1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</w:t>
      </w:r>
      <w:r w:rsidRPr="00E871AC">
        <w:rPr>
          <w:rFonts w:asciiTheme="majorBidi" w:hAnsiTheme="majorBidi" w:cstheme="majorBidi"/>
          <w:sz w:val="30"/>
          <w:szCs w:val="30"/>
          <w:cs/>
        </w:rPr>
        <w:t>มีสิทธิได้รับซึ่งไม่รวมจำนวนเงินที่เก็บแทนบุคคลที่สาม ภาษีมูลค่าเพิ่ม</w:t>
      </w:r>
      <w:r w:rsidRPr="00E871AC">
        <w:rPr>
          <w:rFonts w:asciiTheme="majorBidi" w:hAnsiTheme="majorBidi" w:cstheme="majorBidi"/>
          <w:sz w:val="30"/>
          <w:szCs w:val="30"/>
        </w:rPr>
        <w:t xml:space="preserve"> </w:t>
      </w:r>
      <w:r w:rsidRPr="00E871AC">
        <w:rPr>
          <w:rFonts w:asciiTheme="majorBidi" w:hAnsiTheme="majorBidi" w:cstheme="majorBidi"/>
          <w:sz w:val="30"/>
          <w:szCs w:val="30"/>
          <w:cs/>
        </w:rPr>
        <w:t>หรือภาษีขายอื่น</w:t>
      </w:r>
      <w:r w:rsidR="001B28F3" w:rsidRPr="00E871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71AC">
        <w:rPr>
          <w:rFonts w:asciiTheme="majorBidi" w:hAnsiTheme="majorBidi" w:cstheme="majorBidi"/>
          <w:sz w:val="30"/>
          <w:szCs w:val="30"/>
          <w:cs/>
        </w:rPr>
        <w:t xml:space="preserve">ๆ และแสดงสุทธิจากส่วนลดการค้า และส่วนลดตามปริมาณ </w:t>
      </w:r>
    </w:p>
    <w:p w14:paraId="5AB50321" w14:textId="77777777" w:rsidR="00E871AC" w:rsidRPr="00E871AC" w:rsidRDefault="00E871AC" w:rsidP="00E871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3DB37A" w14:textId="6D45E17A" w:rsidR="00C06FE1" w:rsidRPr="00F40ED9" w:rsidRDefault="00C06FE1" w:rsidP="00E871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ED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  <w:r w:rsidRPr="00F40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CE7F304" w14:textId="77777777" w:rsidR="00E871AC" w:rsidRPr="00E871AC" w:rsidRDefault="00E871AC" w:rsidP="00E871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B2BEE" w14:textId="63B2A7D5" w:rsidR="00C06FE1" w:rsidRDefault="00C06FE1" w:rsidP="00E871AC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871A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</w:t>
      </w:r>
      <w:r w:rsidRPr="00C06FE1">
        <w:rPr>
          <w:rFonts w:ascii="Angsana New" w:hAnsi="Angsana New"/>
          <w:sz w:val="30"/>
          <w:szCs w:val="30"/>
          <w:cs/>
        </w:rPr>
        <w:t>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7DD9442" w14:textId="77777777" w:rsidR="009772DF" w:rsidRPr="009772DF" w:rsidRDefault="009772DF" w:rsidP="00E871AC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4F7105" w14:textId="77777777" w:rsidR="001770B4" w:rsidRPr="001770B4" w:rsidRDefault="001770B4" w:rsidP="001770B4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14:paraId="37AFA8E7" w14:textId="77777777" w:rsidR="001770B4" w:rsidRDefault="001770B4" w:rsidP="001770B4">
      <w:pPr>
        <w:pStyle w:val="Bo-Blankline"/>
      </w:pPr>
    </w:p>
    <w:p w14:paraId="68EF88D2" w14:textId="00C9228F" w:rsidR="001770B4" w:rsidRDefault="001770B4" w:rsidP="00534779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3C2BDB">
        <w:rPr>
          <w:sz w:val="30"/>
          <w:szCs w:val="30"/>
          <w:lang w:val="en-US"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14:paraId="4860D780" w14:textId="5E86DABA" w:rsidR="00826757" w:rsidRDefault="0082675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0121705" w14:textId="77777777" w:rsidR="00103A99" w:rsidRPr="00664AEA" w:rsidRDefault="00664AEA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664AEA">
        <w:rPr>
          <w:rFonts w:ascii="Angsana New" w:hAnsi="Angsana New" w:hint="cs"/>
          <w:b/>
          <w:bCs/>
          <w:iCs/>
          <w:sz w:val="30"/>
          <w:szCs w:val="30"/>
          <w:cs/>
          <w:lang w:val="en-US"/>
        </w:rPr>
        <w:lastRenderedPageBreak/>
        <w:t>รายได้จากการลงทุน</w:t>
      </w:r>
    </w:p>
    <w:p w14:paraId="610A05BD" w14:textId="77777777" w:rsidR="00103A99" w:rsidRPr="006D1C09" w:rsidRDefault="00103A99" w:rsidP="00BA26DF">
      <w:pPr>
        <w:pStyle w:val="Bo-Blankline"/>
      </w:pPr>
    </w:p>
    <w:p w14:paraId="588B0537" w14:textId="77777777" w:rsidR="00FA59A7" w:rsidRDefault="00103A99" w:rsidP="00FA59A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/>
          <w:sz w:val="30"/>
          <w:szCs w:val="30"/>
          <w:cs/>
        </w:rPr>
        <w:t>รายได้จากการลงทุน</w:t>
      </w:r>
      <w:r w:rsidRPr="00F34266">
        <w:rPr>
          <w:rFonts w:ascii="Angsana New" w:hAnsi="Angsana New"/>
          <w:i/>
          <w:sz w:val="30"/>
          <w:szCs w:val="30"/>
          <w:cs/>
        </w:rPr>
        <w:t>ประกอบด้วยรายได้ค่าเช่า</w:t>
      </w:r>
      <w:r w:rsidRPr="0034019B">
        <w:rPr>
          <w:rFonts w:ascii="Angsana New" w:hAnsi="Angsana New"/>
          <w:i/>
          <w:sz w:val="30"/>
          <w:szCs w:val="30"/>
          <w:cs/>
        </w:rPr>
        <w:t xml:space="preserve"> และดอกเบี้ยรับจากการลงทุน</w:t>
      </w:r>
      <w:r w:rsidR="0013231F">
        <w:rPr>
          <w:rFonts w:ascii="Angsana New" w:hAnsi="Angsana New" w:hint="cs"/>
          <w:i/>
          <w:sz w:val="30"/>
          <w:szCs w:val="30"/>
          <w:cs/>
        </w:rPr>
        <w:t>และ</w:t>
      </w:r>
      <w:r w:rsidRPr="0034019B">
        <w:rPr>
          <w:rFonts w:ascii="Angsana New" w:hAnsi="Angsana New"/>
          <w:i/>
          <w:sz w:val="30"/>
          <w:szCs w:val="30"/>
          <w:cs/>
        </w:rPr>
        <w:t>เงินฝากธนาคาร</w:t>
      </w:r>
      <w:r w:rsidR="00664AEA">
        <w:rPr>
          <w:rFonts w:ascii="Angsana New" w:hAnsi="Angsana New" w:hint="cs"/>
          <w:iCs/>
          <w:sz w:val="30"/>
          <w:szCs w:val="30"/>
          <w:cs/>
        </w:rPr>
        <w:t xml:space="preserve"> </w:t>
      </w:r>
    </w:p>
    <w:p w14:paraId="6853FBD9" w14:textId="77777777" w:rsidR="00FA59A7" w:rsidRDefault="00FA59A7" w:rsidP="00FA59A7">
      <w:pPr>
        <w:pStyle w:val="Bo-Blankline"/>
      </w:pPr>
    </w:p>
    <w:p w14:paraId="78F1B11C" w14:textId="77777777" w:rsidR="00FA59A7" w:rsidRPr="00FA59A7" w:rsidRDefault="00FA59A7" w:rsidP="00FA59A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59A7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6B2473FC" w14:textId="77777777" w:rsidR="00FA59A7" w:rsidRDefault="00FA59A7" w:rsidP="00FA59A7">
      <w:pPr>
        <w:pStyle w:val="Bo-Blankline"/>
      </w:pPr>
    </w:p>
    <w:p w14:paraId="2EDBD5E4" w14:textId="77777777" w:rsidR="004A70BB" w:rsidRDefault="00103A99" w:rsidP="004A70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รายได้ค่าเช่ารับรู้ในกำไร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4019B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664AEA">
        <w:rPr>
          <w:rFonts w:ascii="Angsana New" w:hAnsi="Angsana New" w:hint="cs"/>
          <w:iCs/>
          <w:sz w:val="30"/>
          <w:szCs w:val="30"/>
          <w:cs/>
        </w:rPr>
        <w:t xml:space="preserve"> </w:t>
      </w:r>
    </w:p>
    <w:p w14:paraId="72EE397F" w14:textId="77777777" w:rsidR="004A70BB" w:rsidRDefault="004A70BB" w:rsidP="004A70BB">
      <w:pPr>
        <w:pStyle w:val="Bo-Blankline"/>
      </w:pPr>
    </w:p>
    <w:p w14:paraId="6680637D" w14:textId="42A945F9" w:rsidR="00BA5711" w:rsidRPr="004A70BB" w:rsidRDefault="00103A99" w:rsidP="004A70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A59A7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14:paraId="6675A5F3" w14:textId="77777777" w:rsidR="00DA7DEA" w:rsidRDefault="00DA7DEA" w:rsidP="00BA571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6C3890" w14:textId="2827EBB4" w:rsidR="00FA59A7" w:rsidRDefault="00FA59A7" w:rsidP="00FA59A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1E8A15C2" w14:textId="748F4604" w:rsidR="00D06A75" w:rsidRDefault="00D06A75">
      <w:pPr>
        <w:spacing w:line="240" w:lineRule="auto"/>
        <w:rPr>
          <w:rFonts w:ascii="Angsana New" w:hAnsi="Angsana New"/>
          <w:iCs/>
          <w:sz w:val="20"/>
          <w:szCs w:val="20"/>
        </w:rPr>
      </w:pPr>
    </w:p>
    <w:p w14:paraId="300A6E66" w14:textId="7569FA57" w:rsidR="00103A99" w:rsidRPr="0034019B" w:rsidRDefault="002F5BFE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1B3A1E84" w14:textId="77777777" w:rsidR="00103A99" w:rsidRPr="004401F2" w:rsidRDefault="00103A99" w:rsidP="00BA26DF">
      <w:pPr>
        <w:pStyle w:val="Bo-Blankline"/>
        <w:rPr>
          <w:cs/>
          <w:lang w:val="th-TH"/>
        </w:rPr>
      </w:pPr>
    </w:p>
    <w:p w14:paraId="2A5BE883" w14:textId="3BA11A13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5B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9C4AF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2F5B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9C4AF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22F3B5F2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A97BBE8" w14:textId="1FE2B65C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5BFE">
        <w:rPr>
          <w:rFonts w:ascii="Angsana New" w:hAnsi="Angsana New"/>
          <w:i/>
          <w:iCs/>
          <w:sz w:val="30"/>
          <w:szCs w:val="30"/>
          <w:cs/>
        </w:rPr>
        <w:t>อัตราดอกเบี้ยที่แท้จริง</w:t>
      </w:r>
    </w:p>
    <w:p w14:paraId="2A10BFEC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9F9853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BFE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8A38EF5" w14:textId="1A272698" w:rsidR="002F5BFE" w:rsidRPr="002F5BFE" w:rsidRDefault="002F5BFE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2F5BFE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05B00893" w14:textId="067B749F" w:rsidR="002F5BFE" w:rsidRPr="002F5BFE" w:rsidRDefault="002F5BFE" w:rsidP="00BE05D9">
      <w:pPr>
        <w:pStyle w:val="BodyText"/>
        <w:numPr>
          <w:ilvl w:val="0"/>
          <w:numId w:val="17"/>
        </w:numPr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2F5BFE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4D45B263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5D968A5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BFE">
        <w:rPr>
          <w:rFonts w:ascii="Angsana New" w:hAnsi="Angsana New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0902BE8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F10BF8" w14:textId="082FC25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5B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9C4AF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2F5B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9C4AF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7B64F4C5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0F2066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BFE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3E5AEC8E" w14:textId="04A1E6AA" w:rsidR="009545A9" w:rsidRDefault="009545A9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431D98C6" w14:textId="4131D509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BFE">
        <w:rPr>
          <w:rFonts w:ascii="Angsana New" w:hAnsi="Angsana New"/>
          <w:sz w:val="30"/>
          <w:szCs w:val="30"/>
          <w:cs/>
        </w:rPr>
        <w:lastRenderedPageBreak/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0789126" w14:textId="77777777" w:rsidR="002F5BFE" w:rsidRPr="002F5BFE" w:rsidRDefault="002F5BFE" w:rsidP="002F5BF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8F42FE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709FC63" w14:textId="77777777" w:rsidR="00103A99" w:rsidRPr="006D1C09" w:rsidRDefault="00103A99" w:rsidP="006E28CC">
      <w:pPr>
        <w:pStyle w:val="Bo-Blankline"/>
      </w:pPr>
    </w:p>
    <w:p w14:paraId="0524544F" w14:textId="57103DB3" w:rsidR="006B31AF" w:rsidRDefault="00103A99" w:rsidP="00FA59A7">
      <w:pPr>
        <w:spacing w:line="240" w:lineRule="auto"/>
        <w:ind w:left="540"/>
        <w:jc w:val="thaiDistribute"/>
        <w:rPr>
          <w:rFonts w:eastAsia="Calibri"/>
        </w:rPr>
      </w:pPr>
      <w:r w:rsidRPr="0034019B">
        <w:rPr>
          <w:rFonts w:hint="cs"/>
          <w:sz w:val="30"/>
          <w:szCs w:val="30"/>
          <w:cs/>
        </w:rPr>
        <w:t>ค่าใช้จ่าย</w:t>
      </w:r>
      <w:r w:rsidRPr="0034019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34019B">
        <w:rPr>
          <w:rFonts w:hint="cs"/>
          <w:sz w:val="30"/>
          <w:szCs w:val="30"/>
          <w:cs/>
        </w:rPr>
        <w:t>ของงวด</w:t>
      </w:r>
      <w:r w:rsidRPr="0034019B">
        <w:rPr>
          <w:sz w:val="30"/>
          <w:szCs w:val="30"/>
          <w:cs/>
        </w:rPr>
        <w:t>ปัจจุบันและภาษีเงินได้รอการตัดบัญชี</w:t>
      </w:r>
      <w:r w:rsidRPr="0034019B">
        <w:rPr>
          <w:sz w:val="30"/>
          <w:szCs w:val="30"/>
        </w:rPr>
        <w:t xml:space="preserve"> </w:t>
      </w:r>
      <w:r w:rsidRPr="0034019B">
        <w:rPr>
          <w:sz w:val="30"/>
          <w:szCs w:val="30"/>
          <w:cs/>
        </w:rPr>
        <w:t>ภาษีเงินได้</w:t>
      </w:r>
      <w:r w:rsidRPr="0034019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34019B">
        <w:rPr>
          <w:sz w:val="30"/>
          <w:szCs w:val="30"/>
          <w:cs/>
        </w:rPr>
        <w:t>รับรู้ในกำไร</w:t>
      </w:r>
      <w:r w:rsidRPr="0034019B">
        <w:rPr>
          <w:rFonts w:hint="cs"/>
          <w:sz w:val="30"/>
          <w:szCs w:val="30"/>
          <w:cs/>
        </w:rPr>
        <w:t>หรือ</w:t>
      </w:r>
      <w:r w:rsidRPr="0034019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34019B">
        <w:rPr>
          <w:rFonts w:hint="cs"/>
          <w:sz w:val="30"/>
          <w:szCs w:val="30"/>
          <w:cs/>
        </w:rPr>
        <w:t>ที่เกี่ยวข้อง</w:t>
      </w:r>
      <w:r w:rsidR="000E2341">
        <w:rPr>
          <w:rFonts w:ascii="Angsana New" w:eastAsia="Calibri" w:hAnsi="Angsana New" w:hint="cs"/>
          <w:sz w:val="30"/>
          <w:szCs w:val="30"/>
          <w:cs/>
        </w:rPr>
        <w:t>ในการรวมธุรกิจหรือ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รายการ</w:t>
      </w:r>
      <w:r w:rsidRPr="0034019B">
        <w:rPr>
          <w:rFonts w:ascii="Angsana New" w:eastAsia="Calibri" w:hAnsi="Angsana New"/>
          <w:sz w:val="30"/>
          <w:szCs w:val="30"/>
          <w:cs/>
        </w:rPr>
        <w:t>ที่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รับรู้โดยตรง</w:t>
      </w:r>
      <w:r w:rsidRPr="0034019B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  <w:r w:rsidRPr="0034019B">
        <w:rPr>
          <w:rFonts w:ascii="Angsana New" w:eastAsia="Calibri" w:hAnsi="Angsana New" w:hint="cs"/>
          <w:sz w:val="30"/>
          <w:szCs w:val="30"/>
          <w:cs/>
        </w:rPr>
        <w:t>หรือกำไรขาดทุนเบ็ดเสร็จอื่น</w:t>
      </w:r>
    </w:p>
    <w:p w14:paraId="251BCE4D" w14:textId="77777777" w:rsidR="004A70BB" w:rsidRDefault="004A70BB" w:rsidP="00FA59A7">
      <w:pPr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p w14:paraId="5DC31537" w14:textId="77777777" w:rsidR="00DA7DEA" w:rsidRDefault="00103A99" w:rsidP="00DA7DEA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34019B">
        <w:rPr>
          <w:rFonts w:hint="cs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5919CE">
        <w:rPr>
          <w:rFonts w:ascii="Angsana New" w:hAnsi="Angsana New"/>
          <w:sz w:val="30"/>
          <w:szCs w:val="30"/>
        </w:rPr>
        <w:br/>
      </w:r>
      <w:r w:rsidRPr="0034019B">
        <w:rPr>
          <w:rFonts w:ascii="Angsana New" w:hAnsi="Angsana New" w:hint="cs"/>
          <w:sz w:val="30"/>
          <w:szCs w:val="30"/>
          <w:cs/>
        </w:rPr>
        <w:t>การ</w:t>
      </w:r>
      <w:r w:rsidRPr="0034019B">
        <w:rPr>
          <w:rFonts w:ascii="Angsana New" w:eastAsia="Calibri" w:hAnsi="Angsana New" w:hint="cs"/>
          <w:sz w:val="30"/>
          <w:szCs w:val="30"/>
          <w:cs/>
        </w:rPr>
        <w:t>ปรับปรุงทางภาษีที่เกี่ยวกับรายการในปีก่อน</w:t>
      </w:r>
      <w:r w:rsidR="000E2341">
        <w:rPr>
          <w:rFonts w:ascii="Angsana New" w:eastAsia="Calibri" w:hAnsi="Angsana New"/>
          <w:sz w:val="30"/>
          <w:szCs w:val="30"/>
        </w:rPr>
        <w:t xml:space="preserve"> </w:t>
      </w:r>
      <w:r w:rsidRPr="0034019B">
        <w:rPr>
          <w:rFonts w:ascii="Angsana New" w:eastAsia="Calibri" w:hAnsi="Angsana New" w:hint="cs"/>
          <w:sz w:val="30"/>
          <w:szCs w:val="30"/>
          <w:cs/>
        </w:rPr>
        <w:t>ๆ</w:t>
      </w:r>
    </w:p>
    <w:p w14:paraId="2011D9DD" w14:textId="77777777" w:rsidR="001F672A" w:rsidRDefault="001F672A" w:rsidP="001F672A">
      <w:pPr>
        <w:pStyle w:val="Bo-Blankline"/>
        <w:rPr>
          <w:rFonts w:eastAsia="Calibri"/>
        </w:rPr>
      </w:pPr>
    </w:p>
    <w:p w14:paraId="67DFC8ED" w14:textId="77777777"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เงินได้รอการตัดบัญชี</w:t>
      </w:r>
      <w:r w:rsidRPr="0034019B">
        <w:rPr>
          <w:rFonts w:ascii="Angsana New" w:hAnsi="Angsana New"/>
          <w:sz w:val="30"/>
          <w:szCs w:val="30"/>
          <w:cs/>
        </w:rPr>
        <w:t>บันทึกโ</w:t>
      </w:r>
      <w:r w:rsidRPr="0034019B">
        <w:rPr>
          <w:rFonts w:ascii="Angsana New" w:hAnsi="Angsana New" w:hint="cs"/>
          <w:sz w:val="30"/>
          <w:szCs w:val="30"/>
          <w:cs/>
        </w:rPr>
        <w:t>ดย</w:t>
      </w:r>
      <w:r w:rsidRPr="0034019B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34019B">
        <w:rPr>
          <w:rFonts w:ascii="Angsana New" w:hAnsi="Angsana New"/>
          <w:sz w:val="30"/>
          <w:szCs w:val="30"/>
          <w:cs/>
        </w:rPr>
        <w:t>ไม่</w:t>
      </w:r>
      <w:r w:rsidRPr="0034019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34019B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34019B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34019B">
        <w:rPr>
          <w:rFonts w:ascii="Angsana New" w:hAnsi="Angsana New" w:hint="cs"/>
          <w:sz w:val="30"/>
          <w:szCs w:val="30"/>
          <w:cs/>
        </w:rPr>
        <w:t>อนาคต</w:t>
      </w:r>
      <w:r w:rsidRPr="0034019B">
        <w:rPr>
          <w:rFonts w:ascii="Angsana New" w:hAnsi="Angsana New"/>
          <w:sz w:val="30"/>
          <w:szCs w:val="30"/>
          <w:cs/>
        </w:rPr>
        <w:t>อันใกล้</w:t>
      </w:r>
      <w:r w:rsidR="0069121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2C1D8B" w14:textId="77777777" w:rsidR="00103A99" w:rsidRPr="0034019B" w:rsidRDefault="00103A99" w:rsidP="006E28CC">
      <w:pPr>
        <w:pStyle w:val="Bo-Blankline"/>
      </w:pPr>
    </w:p>
    <w:p w14:paraId="2A761120" w14:textId="77777777"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4019B">
        <w:rPr>
          <w:rFonts w:ascii="Angsana New" w:hAnsi="Angsana New"/>
          <w:sz w:val="30"/>
          <w:szCs w:val="30"/>
          <w:cs/>
        </w:rPr>
        <w:t>การวัดม</w:t>
      </w:r>
      <w:r w:rsidRPr="0034019B">
        <w:rPr>
          <w:rFonts w:ascii="Angsana New" w:hAnsi="Angsana New" w:hint="cs"/>
          <w:sz w:val="30"/>
          <w:szCs w:val="30"/>
          <w:cs/>
        </w:rPr>
        <w:t>ู</w:t>
      </w:r>
      <w:r w:rsidRPr="003401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16723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</w:t>
      </w:r>
      <w:r w:rsidRPr="0034019B">
        <w:rPr>
          <w:rFonts w:ascii="Angsana New" w:eastAsia="Calibri" w:hAnsi="Angsana New"/>
          <w:sz w:val="30"/>
          <w:szCs w:val="30"/>
          <w:cs/>
        </w:rPr>
        <w:t>รายงาน</w:t>
      </w:r>
    </w:p>
    <w:p w14:paraId="0E7BB1E0" w14:textId="77777777" w:rsidR="00103A99" w:rsidRPr="006D1C09" w:rsidRDefault="00103A99" w:rsidP="006E28CC">
      <w:pPr>
        <w:pStyle w:val="Bo-Blankline"/>
        <w:rPr>
          <w:rFonts w:eastAsia="Calibri"/>
        </w:rPr>
      </w:pPr>
    </w:p>
    <w:p w14:paraId="6DF18838" w14:textId="718B7B13" w:rsidR="00D463E6" w:rsidRDefault="00103A99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วัดมูลค่าโดย</w:t>
      </w:r>
      <w:r w:rsidRPr="0034019B">
        <w:rPr>
          <w:rFonts w:ascii="Angsana New" w:eastAsia="Calibri" w:hAnsi="Angsana New"/>
          <w:sz w:val="30"/>
          <w:szCs w:val="30"/>
          <w:cs/>
        </w:rPr>
        <w:t>ใช้อัตราภาษี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EFD8C01" w14:textId="77777777" w:rsidR="002F5BFE" w:rsidRPr="002F5BFE" w:rsidRDefault="002F5BFE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18"/>
          <w:szCs w:val="18"/>
          <w:cs/>
        </w:rPr>
      </w:pPr>
    </w:p>
    <w:p w14:paraId="4C6E07B8" w14:textId="1629D404" w:rsidR="009545A9" w:rsidRDefault="00E16723" w:rsidP="00E16723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  <w:r w:rsidR="009545A9">
        <w:rPr>
          <w:rFonts w:asciiTheme="majorBidi" w:hAnsiTheme="majorBidi" w:cstheme="majorBidi"/>
          <w:cs/>
        </w:rPr>
        <w:br w:type="page"/>
      </w:r>
    </w:p>
    <w:p w14:paraId="72AB80DE" w14:textId="77777777" w:rsidR="00103A99" w:rsidRPr="00A27D1E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16723">
        <w:rPr>
          <w:rFonts w:ascii="Angsana New" w:eastAsia="Calibri" w:hAnsi="Angsana New"/>
          <w:spacing w:val="-2"/>
          <w:sz w:val="30"/>
          <w:szCs w:val="30"/>
          <w:cs/>
        </w:rPr>
        <w:lastRenderedPageBreak/>
        <w:t>สินทรัพย์</w:t>
      </w:r>
      <w:r w:rsidRPr="00E16723">
        <w:rPr>
          <w:rFonts w:ascii="Angsana New" w:hAnsi="Angsana New"/>
          <w:spacing w:val="-2"/>
          <w:sz w:val="30"/>
          <w:szCs w:val="30"/>
          <w:cs/>
        </w:rPr>
        <w:t>ภาษีเงินได้รอการตัดบัญชีและหนี้สินภาษีเงินได้รอ</w:t>
      </w:r>
      <w:r w:rsidRPr="00E16723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E16723">
        <w:rPr>
          <w:rFonts w:ascii="Angsana New" w:hAnsi="Angsana New"/>
          <w:spacing w:val="-2"/>
          <w:sz w:val="30"/>
          <w:szCs w:val="30"/>
          <w:cs/>
        </w:rPr>
        <w:t xml:space="preserve"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Pr="00A27D1E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</w:t>
      </w:r>
      <w:r w:rsidRPr="00A27D1E">
        <w:rPr>
          <w:rFonts w:ascii="Angsana New" w:eastAsia="Calibri" w:hAnsi="Angsana New"/>
          <w:sz w:val="30"/>
          <w:szCs w:val="30"/>
          <w:cs/>
        </w:rPr>
        <w:t>หรือตั้งใจจะรับคืนสินทรัพย์และจ่ายชำระหนี้สินในเวลาเดียวกัน</w:t>
      </w:r>
      <w:r w:rsidRPr="00A27D1E">
        <w:rPr>
          <w:rFonts w:ascii="Angsana New" w:eastAsia="Calibri" w:hAnsi="Angsana New"/>
          <w:sz w:val="30"/>
          <w:szCs w:val="30"/>
        </w:rPr>
        <w:t xml:space="preserve"> </w:t>
      </w:r>
    </w:p>
    <w:p w14:paraId="387BC2AE" w14:textId="77777777" w:rsidR="00E0150B" w:rsidRDefault="00E0150B" w:rsidP="00E0150B">
      <w:pPr>
        <w:pStyle w:val="Bo-Blankline"/>
        <w:rPr>
          <w:rFonts w:eastAsia="Calibri"/>
        </w:rPr>
      </w:pPr>
    </w:p>
    <w:p w14:paraId="3208CEF4" w14:textId="77777777" w:rsidR="00E16723" w:rsidRDefault="00E16723" w:rsidP="00E1672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</w:t>
      </w:r>
      <w:r>
        <w:rPr>
          <w:rFonts w:asciiTheme="majorBidi" w:hAnsiTheme="majorBidi" w:cstheme="majorBidi"/>
          <w:cs/>
        </w:rPr>
        <w:t>เมื่อมีความเป็นไปได้ค่อนข้างแน่</w:t>
      </w:r>
      <w:r w:rsidRPr="00744476">
        <w:rPr>
          <w:rFonts w:asciiTheme="majorBidi" w:hAnsiTheme="majorBidi" w:cstheme="majorBidi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2C3ED9">
        <w:rPr>
          <w:rFonts w:asciiTheme="majorBidi" w:hAnsiTheme="majorBidi"/>
          <w:cs/>
        </w:rPr>
        <w:t>กำไรเพื่อเสียภาษีในอนาคตต้องพิจารณาถึง</w:t>
      </w:r>
      <w:r w:rsidR="005919CE">
        <w:rPr>
          <w:rFonts w:asciiTheme="majorBidi" w:hAnsiTheme="majorBidi"/>
        </w:rPr>
        <w:br/>
      </w:r>
      <w:r w:rsidRPr="002C3ED9">
        <w:rPr>
          <w:rFonts w:asciiTheme="majorBidi" w:hAnsiTheme="majorBidi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5919CE">
        <w:rPr>
          <w:rFonts w:asciiTheme="majorBidi" w:hAnsiTheme="majorBidi"/>
        </w:rPr>
        <w:br/>
      </w:r>
      <w:r w:rsidRPr="002C3ED9">
        <w:rPr>
          <w:rFonts w:asciiTheme="majorBidi" w:hAnsiTheme="majorBidi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F821E9" w14:textId="77777777" w:rsidR="00E16723" w:rsidRPr="00E16723" w:rsidRDefault="00E16723" w:rsidP="00E0150B">
      <w:pPr>
        <w:pStyle w:val="Bo-Blankline"/>
        <w:rPr>
          <w:rFonts w:eastAsia="Calibri"/>
        </w:rPr>
      </w:pPr>
    </w:p>
    <w:p w14:paraId="4839B51F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8E6390E" w14:textId="77777777" w:rsidR="00103A99" w:rsidRPr="0013231F" w:rsidRDefault="00103A99" w:rsidP="00715850">
      <w:pPr>
        <w:pStyle w:val="Bo-Blankline"/>
      </w:pPr>
    </w:p>
    <w:p w14:paraId="6327C346" w14:textId="77777777" w:rsidR="007B1DF6" w:rsidRDefault="00E16723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A99" w:rsidRPr="0034019B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691214">
        <w:rPr>
          <w:rFonts w:ascii="Angsana New" w:hAnsi="Angsana New"/>
          <w:b/>
          <w:sz w:val="30"/>
          <w:szCs w:val="30"/>
        </w:rPr>
        <w:t xml:space="preserve"> </w:t>
      </w:r>
      <w:r w:rsidR="00103A99" w:rsidRPr="0034019B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77B3192" w14:textId="77777777" w:rsidR="007F2613" w:rsidRDefault="007F2613" w:rsidP="007F2613">
      <w:pPr>
        <w:pStyle w:val="Bo-Blankline"/>
      </w:pPr>
    </w:p>
    <w:p w14:paraId="794A053C" w14:textId="77777777" w:rsidR="006B31AF" w:rsidRPr="001646EC" w:rsidRDefault="006B31AF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46EC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7B7D3DF" w14:textId="77777777" w:rsidR="006B31AF" w:rsidRPr="007E307B" w:rsidRDefault="006B31AF" w:rsidP="00E06492">
      <w:pPr>
        <w:pStyle w:val="Bo-Blankline"/>
      </w:pPr>
    </w:p>
    <w:p w14:paraId="5247DC44" w14:textId="5DB6DE39" w:rsidR="004A70BB" w:rsidRDefault="006B31AF" w:rsidP="00C552A4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46E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9772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46EC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1D5BB42" w14:textId="77777777" w:rsidR="002F5BFE" w:rsidRPr="002F5BFE" w:rsidRDefault="002F5BFE" w:rsidP="006B31A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29DCA3C8" w14:textId="77777777" w:rsidR="00403CA1" w:rsidRPr="0034019B" w:rsidRDefault="00403CA1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5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083FCB0" w14:textId="77777777" w:rsidR="002205BA" w:rsidRDefault="002205BA" w:rsidP="002205BA">
      <w:pPr>
        <w:pStyle w:val="Bo-Blankline"/>
        <w:rPr>
          <w:lang w:val="en-US"/>
        </w:rPr>
      </w:pPr>
    </w:p>
    <w:p w14:paraId="328194ED" w14:textId="77777777" w:rsidR="002205BA" w:rsidRDefault="002205BA" w:rsidP="00254C92">
      <w:pPr>
        <w:pStyle w:val="Bo-C1Content"/>
        <w:ind w:left="540"/>
      </w:pPr>
      <w:r>
        <w:rPr>
          <w:rFonts w:hint="cs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5F670C">
        <w:rPr>
          <w:rFonts w:hint="cs"/>
          <w:cs/>
        </w:rPr>
        <w:t>กลุ่ม</w:t>
      </w:r>
      <w:r>
        <w:rPr>
          <w:rFonts w:hint="cs"/>
          <w:cs/>
        </w:rPr>
        <w:t>บริษัท (ผู้มีอำนาจตัดสินใจสูงสุดด้าน</w:t>
      </w:r>
      <w:r w:rsidR="005919CE">
        <w:br/>
      </w:r>
      <w:r>
        <w:rPr>
          <w:rFonts w:hint="cs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303B0949" w14:textId="377DFEAA" w:rsidR="00826757" w:rsidRDefault="00826757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5E24C49" w14:textId="77777777"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14:paraId="75955293" w14:textId="77777777"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C8DCB3B" w14:textId="542052DB" w:rsidR="005950A8" w:rsidRDefault="009405DF" w:rsidP="00361AEB">
      <w:pPr>
        <w:pStyle w:val="Bo-C1Content"/>
        <w:tabs>
          <w:tab w:val="left" w:pos="547"/>
        </w:tabs>
      </w:pPr>
      <w:r w:rsidRPr="00623946">
        <w:rPr>
          <w:rFonts w:asciiTheme="majorBidi" w:hAnsiTheme="majorBidi" w:cstheme="majorBidi"/>
          <w:b/>
          <w:cs/>
        </w:rPr>
        <w:t xml:space="preserve">ความสัมพันธ์ที่มีกับบริษัทย่อย ได้เปิดเผยในหมายเหตุข้อ </w:t>
      </w:r>
      <w:r w:rsidR="006145CD" w:rsidRPr="006145CD">
        <w:rPr>
          <w:rFonts w:asciiTheme="majorBidi" w:hAnsiTheme="majorBidi" w:cstheme="majorBidi"/>
          <w:bCs/>
          <w:lang w:val="en-US"/>
        </w:rPr>
        <w:t>8</w:t>
      </w:r>
      <w:r>
        <w:rPr>
          <w:rFonts w:asciiTheme="majorBidi" w:hAnsiTheme="majorBidi" w:cstheme="majorBidi"/>
          <w:bCs/>
          <w:lang w:val="en-US"/>
        </w:rPr>
        <w:t xml:space="preserve"> </w:t>
      </w:r>
      <w:r w:rsidR="00361AEB">
        <w:rPr>
          <w:rFonts w:asciiTheme="majorBidi" w:hAnsiTheme="majorBidi" w:cstheme="majorBidi" w:hint="cs"/>
          <w:b/>
          <w:cs/>
          <w:lang w:val="en-US"/>
        </w:rPr>
        <w:t xml:space="preserve">ผู้บริหารคนสำคัญ </w:t>
      </w:r>
      <w:r w:rsidR="00361AEB" w:rsidRPr="00361AEB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6BAA41F" w14:textId="77777777" w:rsidR="00361AEB" w:rsidRPr="00361AEB" w:rsidRDefault="00361AEB" w:rsidP="00361AEB">
      <w:pPr>
        <w:pStyle w:val="Bo-C1Content"/>
        <w:tabs>
          <w:tab w:val="left" w:pos="547"/>
        </w:tabs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14:paraId="330B0070" w14:textId="77777777" w:rsidTr="003D65F8">
        <w:trPr>
          <w:trHeight w:val="20"/>
          <w:tblHeader/>
        </w:trPr>
        <w:tc>
          <w:tcPr>
            <w:tcW w:w="4086" w:type="dxa"/>
            <w:shd w:val="clear" w:color="auto" w:fill="auto"/>
          </w:tcPr>
          <w:p w14:paraId="213725AF" w14:textId="77777777"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5BAD7E0B" w14:textId="77777777" w:rsidR="00597348" w:rsidRPr="003C652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29C9532D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14:paraId="2B889D65" w14:textId="77777777"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14:paraId="2DD455A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81C8CDF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0A552C18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0894979" w14:textId="77777777"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14:paraId="5F78E2DB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5E62E46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8A1387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E1BE6FB" w14:textId="5B2EC221" w:rsidR="00597348" w:rsidRPr="002244ED" w:rsidRDefault="00597348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B002A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BE38BA" w:rsidRPr="00B002A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70.24</w:t>
            </w:r>
            <w:r w:rsidRPr="00B002A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BE2541" w:rsidRPr="00B002A5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ในบริษั</w:t>
            </w:r>
            <w:r w:rsidR="00BE2541" w:rsidRPr="00B002A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</w:t>
            </w:r>
            <w:r w:rsidRPr="00B002A5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030E8" w:rsidRPr="00F902C1" w14:paraId="28673256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BA3C3D3" w14:textId="77777777" w:rsidR="00E030E8" w:rsidRPr="002244ED" w:rsidRDefault="00E030E8" w:rsidP="003D667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TPI Polene Power Investment Co</w:t>
            </w:r>
            <w:r w:rsidR="003D667E">
              <w:rPr>
                <w:rFonts w:ascii="Angsana New" w:hAnsi="Angsana New"/>
                <w:sz w:val="30"/>
                <w:szCs w:val="30"/>
              </w:rPr>
              <w:t>., Ltd.</w:t>
            </w:r>
          </w:p>
        </w:tc>
        <w:tc>
          <w:tcPr>
            <w:tcW w:w="1134" w:type="dxa"/>
            <w:shd w:val="clear" w:color="auto" w:fill="auto"/>
          </w:tcPr>
          <w:p w14:paraId="149C4E72" w14:textId="77777777" w:rsidR="00E030E8" w:rsidRPr="002244ED" w:rsidRDefault="00E030E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  <w:shd w:val="clear" w:color="auto" w:fill="auto"/>
          </w:tcPr>
          <w:p w14:paraId="4B7A2841" w14:textId="26FC6D06" w:rsidR="00E030E8" w:rsidRPr="002244ED" w:rsidRDefault="00E030E8" w:rsidP="00BE254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BE38BA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A3A4F" w:rsidRPr="00F902C1" w14:paraId="2900A96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1A02D63A" w14:textId="77777777" w:rsidR="004A3A4F" w:rsidRPr="002244ED" w:rsidRDefault="004A3A4F" w:rsidP="004A3A4F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(อ่อนนุช)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4" w:type="dxa"/>
            <w:shd w:val="clear" w:color="auto" w:fill="auto"/>
          </w:tcPr>
          <w:p w14:paraId="79E11F65" w14:textId="77777777" w:rsidR="004A3A4F" w:rsidRDefault="004A3A4F" w:rsidP="004A3A4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C7E6BF6" w14:textId="266DFC61" w:rsidR="004A3A4F" w:rsidRPr="002244ED" w:rsidRDefault="004A3A4F" w:rsidP="00BE254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BE38BA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  <w:r w:rsidR="00BE25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C81972" w:rsidRPr="00F902C1" w14:paraId="347ED81F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07BD8D9" w14:textId="77777777" w:rsidR="00BE1063" w:rsidRPr="00BE1063" w:rsidRDefault="00BE1063" w:rsidP="00BE106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063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(อินเตอร์เนชั่นแนล)</w:t>
            </w:r>
          </w:p>
          <w:p w14:paraId="0A3AF5C5" w14:textId="77777777" w:rsidR="00BE1063" w:rsidRPr="00BE1063" w:rsidRDefault="00BE1063" w:rsidP="00BE1063">
            <w:pPr>
              <w:ind w:left="340" w:right="-108"/>
              <w:rPr>
                <w:rFonts w:ascii="Angsana New" w:hAnsi="Angsana New"/>
                <w:sz w:val="30"/>
                <w:szCs w:val="30"/>
              </w:rPr>
            </w:pPr>
            <w:r w:rsidRPr="00BE1063">
              <w:rPr>
                <w:rFonts w:ascii="Angsana New" w:hAnsi="Angsana New"/>
                <w:sz w:val="30"/>
                <w:szCs w:val="30"/>
                <w:cs/>
              </w:rPr>
              <w:t>จำกัด (เดิมชื่อ บริษัท ซีนิธ อินเตอร์เนชั่นแนล</w:t>
            </w:r>
          </w:p>
          <w:p w14:paraId="5724817F" w14:textId="12F3407D" w:rsidR="00C81972" w:rsidRPr="00F63BCB" w:rsidRDefault="00BE1063" w:rsidP="00BE1063">
            <w:pPr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063">
              <w:rPr>
                <w:rFonts w:ascii="Angsana New" w:hAnsi="Angsana New"/>
                <w:sz w:val="30"/>
                <w:szCs w:val="30"/>
                <w:cs/>
              </w:rPr>
              <w:t>เพาเวอร์ จำกัด)</w:t>
            </w:r>
          </w:p>
        </w:tc>
        <w:tc>
          <w:tcPr>
            <w:tcW w:w="1134" w:type="dxa"/>
            <w:shd w:val="clear" w:color="auto" w:fill="auto"/>
          </w:tcPr>
          <w:p w14:paraId="2E88C68B" w14:textId="77777777" w:rsidR="00C81972" w:rsidRPr="00F63BCB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035A16E" w14:textId="27BDA55B" w:rsidR="00C81972" w:rsidRPr="00F63BCB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81972" w:rsidRPr="00F902C1" w14:paraId="516AA9C3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135EAF7" w14:textId="77777777" w:rsidR="00C81972" w:rsidRPr="00F63BCB" w:rsidRDefault="00C81972" w:rsidP="00C819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1134" w:type="dxa"/>
            <w:shd w:val="clear" w:color="auto" w:fill="auto"/>
          </w:tcPr>
          <w:p w14:paraId="0C83C712" w14:textId="77777777" w:rsidR="00C81972" w:rsidRPr="00F63BCB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678C001" w14:textId="6A7C3DB9" w:rsidR="00C81972" w:rsidRPr="00F63BCB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F27B5C" w:rsidRPr="00F902C1" w14:paraId="69967F05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FE3B276" w14:textId="713DBBFE" w:rsidR="00F27B5C" w:rsidRPr="00C81972" w:rsidRDefault="00F27B5C" w:rsidP="00F27B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โอเลฟินส์ จำกัด</w:t>
            </w:r>
          </w:p>
        </w:tc>
        <w:tc>
          <w:tcPr>
            <w:tcW w:w="1134" w:type="dxa"/>
            <w:shd w:val="clear" w:color="auto" w:fill="auto"/>
          </w:tcPr>
          <w:p w14:paraId="0D4259BF" w14:textId="6861E194" w:rsidR="00F27B5C" w:rsidRPr="00F63BCB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579B80C" w14:textId="7D8B80E6" w:rsidR="00F27B5C" w:rsidRPr="00F63BCB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6145CD" w:rsidRPr="006145CD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6145CD" w:rsidRPr="006145CD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27B5C" w:rsidRPr="00F902C1" w14:paraId="097E063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3FF7343" w14:textId="77777777" w:rsidR="00F27B5C" w:rsidRPr="00F63BCB" w:rsidRDefault="00F27B5C" w:rsidP="00F27B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(สงขลา) จำกัด</w:t>
            </w:r>
          </w:p>
        </w:tc>
        <w:tc>
          <w:tcPr>
            <w:tcW w:w="1134" w:type="dxa"/>
            <w:shd w:val="clear" w:color="auto" w:fill="auto"/>
          </w:tcPr>
          <w:p w14:paraId="79F58783" w14:textId="77777777" w:rsidR="00F27B5C" w:rsidRPr="00F63BCB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B5C92F1" w14:textId="12318FA7" w:rsidR="00F27B5C" w:rsidRPr="00F63BCB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F27B5C" w:rsidRPr="00F902C1" w14:paraId="797884F3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2C022B9" w14:textId="77777777" w:rsidR="00F27B5C" w:rsidRPr="00F63BCB" w:rsidRDefault="00F27B5C" w:rsidP="00F27B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134" w:type="dxa"/>
            <w:shd w:val="clear" w:color="auto" w:fill="auto"/>
          </w:tcPr>
          <w:p w14:paraId="6000F164" w14:textId="77777777" w:rsidR="00F27B5C" w:rsidRPr="00F63BCB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F396F88" w14:textId="186A3FE8" w:rsidR="00F27B5C" w:rsidRPr="00F63BCB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F27B5C" w:rsidRPr="00F902C1" w14:paraId="43004B28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1F916899" w14:textId="77777777" w:rsidR="00F27B5C" w:rsidRPr="00F63BCB" w:rsidRDefault="00F27B5C" w:rsidP="00F27B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1134" w:type="dxa"/>
            <w:shd w:val="clear" w:color="auto" w:fill="auto"/>
          </w:tcPr>
          <w:p w14:paraId="2866750C" w14:textId="77777777" w:rsidR="00F27B5C" w:rsidRPr="00F63BCB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DA5216D" w14:textId="39C21DAE" w:rsidR="00F27B5C" w:rsidRPr="00F63BCB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6145CD"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F27B5C" w:rsidRPr="00F902C1" w14:paraId="4C3EE3A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D502168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061E97DC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EB476D0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F27B5C" w:rsidRPr="00F902C1" w14:paraId="096CECE6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3AF57B4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14:paraId="18C4616B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0DA1538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6D1C09" w14:paraId="425C6198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2C8E815" w14:textId="7B69060A" w:rsidR="00F27B5C" w:rsidRPr="006D1C09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BE38BA">
              <w:rPr>
                <w:rFonts w:ascii="Angsana New" w:hAnsi="Angsana New"/>
                <w:sz w:val="30"/>
                <w:szCs w:val="30"/>
                <w:lang w:val="en-US"/>
              </w:rPr>
              <w:t>1997</w:t>
            </w: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</w:tcPr>
          <w:p w14:paraId="607C2DC4" w14:textId="77777777" w:rsidR="00F27B5C" w:rsidRPr="006D1C09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6F4A4A1" w14:textId="77777777" w:rsidR="00F27B5C" w:rsidRPr="002244ED" w:rsidRDefault="00F27B5C" w:rsidP="00F27B5C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00324193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D18EB65" w14:textId="77777777" w:rsidR="00F27B5C" w:rsidRPr="00666006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00B6019" w14:textId="77777777" w:rsidR="00F27B5C" w:rsidRPr="00666006" w:rsidRDefault="00F27B5C" w:rsidP="00F27B5C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729A30" w14:textId="77777777" w:rsidR="00F27B5C" w:rsidRPr="006D1C09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A920E0F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0B1F44B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30A5C00" w14:textId="77777777" w:rsidR="00F27B5C" w:rsidRPr="00666006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F783D4C" w14:textId="77777777" w:rsidR="00F27B5C" w:rsidRPr="00666006" w:rsidRDefault="00F27B5C" w:rsidP="00F27B5C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D477E9" w14:textId="77777777" w:rsidR="00F27B5C" w:rsidRPr="004A1B1D" w:rsidRDefault="00F27B5C" w:rsidP="00F27B5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C08DD51" w14:textId="77777777" w:rsidR="00F27B5C" w:rsidRPr="004A1B1D" w:rsidRDefault="00F27B5C" w:rsidP="00F27B5C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F27B5C" w:rsidRPr="00F902C1" w14:paraId="09705D78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99B1317" w14:textId="77777777" w:rsidR="00F27B5C" w:rsidRPr="006D1C09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14:paraId="5D383C8F" w14:textId="77777777" w:rsidR="00F27B5C" w:rsidRPr="006D1C09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7826AB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7A047B6F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6BE74EC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439861A5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7E6BD99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2751A001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19003DE6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39535BAD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DF0BB63" w14:textId="77777777" w:rsidR="00F27B5C" w:rsidRPr="002244ED" w:rsidRDefault="00F27B5C" w:rsidP="00F27B5C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0BA9584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1741471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14:paraId="5D40F0DD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F6548DF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29F047F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AB3C6E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163A361C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23A843F" w14:textId="77777777" w:rsidR="00F27B5C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5A3BEBEE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204C757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0C5FFF78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D84E2D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</w:t>
            </w:r>
            <w:r w:rsidRPr="0023635D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2D2D1DD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7D6E0FA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34" w:type="dxa"/>
            <w:shd w:val="clear" w:color="auto" w:fill="auto"/>
          </w:tcPr>
          <w:p w14:paraId="1981B6A8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0490AB9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734FA541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6DDC720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shd w:val="clear" w:color="auto" w:fill="auto"/>
          </w:tcPr>
          <w:p w14:paraId="752CD530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3FB85FA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4AB77E2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1839BDC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14:paraId="40FF1A78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5A73561" w14:textId="77777777" w:rsidR="00F27B5C" w:rsidRPr="002244ED" w:rsidRDefault="00F27B5C" w:rsidP="00F27B5C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55DE7E4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C6FE65F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6BE5D7E6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B988977" w14:textId="77777777" w:rsidR="00F27B5C" w:rsidRPr="002244ED" w:rsidRDefault="00F27B5C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7FA309C7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39E96B2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06081A03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DA956A" w14:textId="77777777" w:rsidR="00F27B5C" w:rsidRPr="002244ED" w:rsidRDefault="00F27B5C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53D31F1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CBB0451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A155FE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6CBE73" w14:textId="77777777" w:rsidR="00F27B5C" w:rsidRPr="002244ED" w:rsidRDefault="00F27B5C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43711FA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5B881F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0381E8E7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9D09F04" w14:textId="77777777" w:rsidR="00F27B5C" w:rsidRPr="002244ED" w:rsidRDefault="00F27B5C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61BBBD7D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D893F9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14:paraId="40B1A1C8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99845D4" w14:textId="77777777" w:rsidR="00F27B5C" w:rsidRPr="002244ED" w:rsidRDefault="00F27B5C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18D56AD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615EC4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047D76CC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C4331AC" w14:textId="77777777" w:rsidR="00F27B5C" w:rsidRPr="002244ED" w:rsidRDefault="00F27B5C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27B5C" w:rsidRPr="00F902C1" w14:paraId="06B33149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E70FF17" w14:textId="77777777" w:rsidR="00F27B5C" w:rsidRPr="002244ED" w:rsidRDefault="00F27B5C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5FF703A6" w14:textId="77777777" w:rsidR="00F27B5C" w:rsidRPr="002244ED" w:rsidRDefault="00F27B5C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253DF88" w14:textId="77777777" w:rsidR="00F27B5C" w:rsidRPr="002244ED" w:rsidRDefault="00F27B5C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77AA9" w:rsidRPr="00F902C1" w14:paraId="48C96925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8C60167" w14:textId="0EF9C4CF" w:rsidR="00277AA9" w:rsidRPr="002244ED" w:rsidRDefault="00277AA9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  <w:shd w:val="clear" w:color="auto" w:fill="auto"/>
          </w:tcPr>
          <w:p w14:paraId="3F30A1D6" w14:textId="34919C57" w:rsidR="00277AA9" w:rsidRPr="002244ED" w:rsidRDefault="00277AA9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7BD6B47" w14:textId="5602D3F3" w:rsidR="00277AA9" w:rsidRPr="002244ED" w:rsidRDefault="00277AA9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3767EEF" w14:textId="5AB58802" w:rsidR="009772DF" w:rsidRDefault="009772DF" w:rsidP="00435278">
      <w:pPr>
        <w:pStyle w:val="Bo-C1Content"/>
        <w:rPr>
          <w:sz w:val="20"/>
          <w:szCs w:val="20"/>
          <w:cs/>
        </w:rPr>
      </w:pPr>
    </w:p>
    <w:p w14:paraId="13F06042" w14:textId="77777777" w:rsidR="00187D86" w:rsidRPr="0034019B" w:rsidRDefault="00187D86" w:rsidP="00E421F3">
      <w:pPr>
        <w:pStyle w:val="Bo-C1Content"/>
        <w:ind w:left="540"/>
      </w:pPr>
      <w:r w:rsidRPr="0034019B">
        <w:rPr>
          <w:rFonts w:hint="cs"/>
          <w:cs/>
        </w:rPr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Pr="0034019B">
        <w:rPr>
          <w:rFonts w:hint="cs"/>
          <w:cs/>
        </w:rPr>
        <w:t>อธิบายได้ดังต่อไปนี้</w:t>
      </w:r>
    </w:p>
    <w:p w14:paraId="07A977C1" w14:textId="77777777" w:rsidR="00F9189B" w:rsidRPr="006D1C09" w:rsidRDefault="00F9189B" w:rsidP="009A4B8E">
      <w:pPr>
        <w:pStyle w:val="Bo-C1Content"/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5130"/>
      </w:tblGrid>
      <w:tr w:rsidR="005C563F" w:rsidRPr="00F902C1" w14:paraId="539C71AD" w14:textId="77777777" w:rsidTr="008B4231">
        <w:trPr>
          <w:tblHeader/>
        </w:trPr>
        <w:tc>
          <w:tcPr>
            <w:tcW w:w="4140" w:type="dxa"/>
          </w:tcPr>
          <w:p w14:paraId="0B63EE4C" w14:textId="77777777" w:rsidR="005C563F" w:rsidRPr="003C652D" w:rsidRDefault="005C563F" w:rsidP="005C56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130" w:type="dxa"/>
          </w:tcPr>
          <w:p w14:paraId="13B9A285" w14:textId="77777777" w:rsidR="005C563F" w:rsidRPr="003C652D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5C563F" w:rsidRPr="00F902C1" w14:paraId="0804F332" w14:textId="77777777" w:rsidTr="008B4231">
        <w:tc>
          <w:tcPr>
            <w:tcW w:w="4140" w:type="dxa"/>
          </w:tcPr>
          <w:p w14:paraId="33C1DDE1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B9617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5130" w:type="dxa"/>
          </w:tcPr>
          <w:p w14:paraId="2F69C706" w14:textId="77777777" w:rsidR="005C563F" w:rsidRPr="00DB0648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D211E7"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="00D211E7"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14:paraId="2735BA38" w14:textId="77777777" w:rsidTr="008B4231">
        <w:tc>
          <w:tcPr>
            <w:tcW w:w="4140" w:type="dxa"/>
          </w:tcPr>
          <w:p w14:paraId="40F2799D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8F33F0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130" w:type="dxa"/>
          </w:tcPr>
          <w:p w14:paraId="31305B92" w14:textId="77777777"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482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="0048248B"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B129C9" w:rsidRPr="00F902C1" w14:paraId="5F177A9D" w14:textId="77777777" w:rsidTr="008B4231">
        <w:tc>
          <w:tcPr>
            <w:tcW w:w="4140" w:type="dxa"/>
          </w:tcPr>
          <w:p w14:paraId="5335C970" w14:textId="77777777" w:rsidR="00B129C9" w:rsidRPr="005C563F" w:rsidRDefault="00B129C9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130" w:type="dxa"/>
          </w:tcPr>
          <w:p w14:paraId="517DB862" w14:textId="77777777" w:rsidR="00B129C9" w:rsidRPr="005C563F" w:rsidRDefault="00B129C9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6B04AF" w:rsidRPr="00F902C1" w14:paraId="660EAEEF" w14:textId="77777777" w:rsidTr="008B4231">
        <w:tc>
          <w:tcPr>
            <w:tcW w:w="4140" w:type="dxa"/>
          </w:tcPr>
          <w:p w14:paraId="22C7D245" w14:textId="77777777" w:rsidR="006B04AF" w:rsidRDefault="006B04A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130" w:type="dxa"/>
          </w:tcPr>
          <w:p w14:paraId="66DA76DB" w14:textId="77777777" w:rsidR="006B04AF" w:rsidRDefault="006B04A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8413F0" w:rsidRPr="00F902C1" w14:paraId="2B38902E" w14:textId="77777777" w:rsidTr="008B4231">
        <w:tc>
          <w:tcPr>
            <w:tcW w:w="4140" w:type="dxa"/>
          </w:tcPr>
          <w:p w14:paraId="5C59FEEF" w14:textId="77777777" w:rsidR="008413F0" w:rsidRPr="00CB0A44" w:rsidRDefault="008413F0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30" w:type="dxa"/>
          </w:tcPr>
          <w:p w14:paraId="0395F730" w14:textId="77777777" w:rsidR="008413F0" w:rsidRPr="00CB0A44" w:rsidRDefault="008413F0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8C12ED" w:rsidRPr="00F902C1" w14:paraId="7C7B6096" w14:textId="77777777" w:rsidTr="008B4231">
        <w:tc>
          <w:tcPr>
            <w:tcW w:w="4140" w:type="dxa"/>
          </w:tcPr>
          <w:p w14:paraId="340000D7" w14:textId="77777777" w:rsidR="008C12ED" w:rsidRPr="00CB0A44" w:rsidRDefault="008C12ED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5130" w:type="dxa"/>
          </w:tcPr>
          <w:p w14:paraId="7F2D008F" w14:textId="77777777" w:rsidR="008C12ED" w:rsidRPr="00CB0A44" w:rsidRDefault="008C12ED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48248B" w:rsidRPr="00F902C1" w14:paraId="5864D950" w14:textId="77777777" w:rsidTr="008B4231">
        <w:tc>
          <w:tcPr>
            <w:tcW w:w="4140" w:type="dxa"/>
          </w:tcPr>
          <w:p w14:paraId="24355766" w14:textId="198B3AD6" w:rsidR="0048248B" w:rsidRPr="004D556B" w:rsidRDefault="0048248B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5002B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130" w:type="dxa"/>
          </w:tcPr>
          <w:p w14:paraId="2D66B61A" w14:textId="77777777" w:rsidR="0048248B" w:rsidRPr="005C563F" w:rsidRDefault="0048248B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14:paraId="7D64FB47" w14:textId="77777777" w:rsidTr="008B4231">
        <w:tc>
          <w:tcPr>
            <w:tcW w:w="4140" w:type="dxa"/>
          </w:tcPr>
          <w:p w14:paraId="2FF1B20C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5130" w:type="dxa"/>
          </w:tcPr>
          <w:p w14:paraId="664843FC" w14:textId="77777777"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F318E1" w:rsidRPr="00F902C1" w14:paraId="691EEBED" w14:textId="77777777" w:rsidTr="00FB3D37">
        <w:tc>
          <w:tcPr>
            <w:tcW w:w="4140" w:type="dxa"/>
          </w:tcPr>
          <w:p w14:paraId="2608BFBE" w14:textId="77777777" w:rsidR="00F318E1" w:rsidRPr="00511155" w:rsidRDefault="00F318E1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111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130" w:type="dxa"/>
            <w:shd w:val="clear" w:color="auto" w:fill="auto"/>
          </w:tcPr>
          <w:p w14:paraId="38B093B2" w14:textId="1E2CDA0F" w:rsidR="00F318E1" w:rsidRPr="00511155" w:rsidRDefault="00E5477C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5C563F" w:rsidRPr="00F902C1" w14:paraId="156512DD" w14:textId="77777777" w:rsidTr="008B4231">
        <w:tc>
          <w:tcPr>
            <w:tcW w:w="4140" w:type="dxa"/>
          </w:tcPr>
          <w:p w14:paraId="624DE240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130" w:type="dxa"/>
          </w:tcPr>
          <w:p w14:paraId="60ED9474" w14:textId="4FB24546" w:rsidR="005C563F" w:rsidRPr="005C563F" w:rsidRDefault="00E5477C" w:rsidP="00E030E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1D1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และร้อยละ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</w:tbl>
    <w:p w14:paraId="644290B1" w14:textId="77777777" w:rsidR="009772DF" w:rsidRPr="009772DF" w:rsidRDefault="009772DF" w:rsidP="00A95226">
      <w:pPr>
        <w:pStyle w:val="Bo-C1Content"/>
        <w:tabs>
          <w:tab w:val="left" w:pos="630"/>
        </w:tabs>
        <w:ind w:left="630" w:hanging="90"/>
        <w:rPr>
          <w:sz w:val="20"/>
          <w:szCs w:val="20"/>
        </w:rPr>
      </w:pPr>
    </w:p>
    <w:p w14:paraId="742A56D5" w14:textId="77777777" w:rsidR="006A63BE" w:rsidRDefault="006A63BE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2822469A" w14:textId="01033C3B" w:rsidR="007B2482" w:rsidRPr="0034019B" w:rsidRDefault="00B66F41" w:rsidP="00A95226">
      <w:pPr>
        <w:pStyle w:val="Bo-C1Content"/>
        <w:tabs>
          <w:tab w:val="left" w:pos="630"/>
        </w:tabs>
        <w:ind w:left="630" w:hanging="90"/>
      </w:pPr>
      <w:r w:rsidRPr="0034019B">
        <w:rPr>
          <w:cs/>
        </w:rPr>
        <w:lastRenderedPageBreak/>
        <w:t>รายการที่สำคัญกับบุคคลหรือกิจการที่เกี่ยวข้อ</w:t>
      </w:r>
      <w:r w:rsidR="004C4F0E" w:rsidRPr="0034019B">
        <w:rPr>
          <w:cs/>
        </w:rPr>
        <w:t xml:space="preserve">งกันสำหรับแต่ละปีสิ้นสุดวันที่ </w:t>
      </w:r>
      <w:r w:rsidR="001D17F9">
        <w:rPr>
          <w:lang w:val="en-US"/>
        </w:rPr>
        <w:t>31</w:t>
      </w:r>
      <w:r w:rsidRPr="0034019B">
        <w:rPr>
          <w:cs/>
        </w:rPr>
        <w:t xml:space="preserve"> ธันวาคม</w:t>
      </w:r>
      <w:r w:rsidR="00680714" w:rsidRPr="0034019B">
        <w:rPr>
          <w:rFonts w:hint="cs"/>
          <w:cs/>
        </w:rPr>
        <w:t xml:space="preserve"> </w:t>
      </w:r>
      <w:r w:rsidR="007B2482" w:rsidRPr="0034019B">
        <w:rPr>
          <w:cs/>
        </w:rPr>
        <w:t>สรุปได้ดังนี้</w:t>
      </w:r>
    </w:p>
    <w:p w14:paraId="45FB489A" w14:textId="77777777" w:rsidR="00B73E7A" w:rsidRDefault="00B73E7A" w:rsidP="00C103F6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8E1ED8" w:rsidRPr="00EB7266" w14:paraId="43D2A20A" w14:textId="77777777" w:rsidTr="001D17F9">
        <w:trPr>
          <w:tblHeader/>
        </w:trPr>
        <w:tc>
          <w:tcPr>
            <w:tcW w:w="3690" w:type="dxa"/>
            <w:shd w:val="clear" w:color="auto" w:fill="auto"/>
          </w:tcPr>
          <w:p w14:paraId="541D20CC" w14:textId="77777777" w:rsidR="008E1ED8" w:rsidRPr="00EB7266" w:rsidRDefault="008E1ED8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C801EAD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5DA9E" w14:textId="77777777" w:rsidR="008E1ED8" w:rsidRPr="00EB7266" w:rsidRDefault="008E1ED8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7940BE54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777" w:rsidRPr="00744476" w14:paraId="0C3BD83A" w14:textId="77777777" w:rsidTr="001D17F9">
        <w:trPr>
          <w:tblHeader/>
        </w:trPr>
        <w:tc>
          <w:tcPr>
            <w:tcW w:w="3690" w:type="dxa"/>
            <w:shd w:val="clear" w:color="auto" w:fill="auto"/>
          </w:tcPr>
          <w:p w14:paraId="029F277D" w14:textId="5777A4F6" w:rsidR="003A7777" w:rsidRPr="00744476" w:rsidRDefault="003A7777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D17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EBA8F53" w14:textId="7243C1E9" w:rsidR="003A7777" w:rsidRPr="00744476" w:rsidRDefault="001D17F9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6191D60" w14:textId="77777777" w:rsidR="003A7777" w:rsidRPr="00744476" w:rsidRDefault="003A777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88BB86" w14:textId="3D25181A" w:rsidR="003A7777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D1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270" w:type="dxa"/>
          </w:tcPr>
          <w:p w14:paraId="348EE0BE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A36D" w14:textId="67D0DC2F" w:rsidR="003A7777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89A7498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877EFEA" w14:textId="42A6F03C" w:rsidR="003A7777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318E1" w:rsidRPr="00744476" w14:paraId="6E72C049" w14:textId="77777777" w:rsidTr="001D17F9">
        <w:trPr>
          <w:tblHeader/>
        </w:trPr>
        <w:tc>
          <w:tcPr>
            <w:tcW w:w="3690" w:type="dxa"/>
            <w:shd w:val="clear" w:color="auto" w:fill="auto"/>
          </w:tcPr>
          <w:p w14:paraId="6EE2D1FB" w14:textId="77777777" w:rsidR="00F318E1" w:rsidRPr="00744476" w:rsidRDefault="00F318E1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E9E6AC5" w14:textId="77777777" w:rsidR="00F318E1" w:rsidRPr="00744476" w:rsidRDefault="00F318E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7777" w:rsidRPr="0033434F" w14:paraId="4E051A53" w14:textId="77777777" w:rsidTr="001D17F9">
        <w:tc>
          <w:tcPr>
            <w:tcW w:w="3690" w:type="dxa"/>
            <w:shd w:val="clear" w:color="auto" w:fill="auto"/>
          </w:tcPr>
          <w:p w14:paraId="43479D9E" w14:textId="77777777" w:rsidR="003A7777" w:rsidRPr="000E7CEE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D767BDC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A690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1B538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F7DA4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63C72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DB32ED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3D8431" w14:textId="77777777" w:rsidR="003A7777" w:rsidRPr="0033434F" w:rsidRDefault="003A7777" w:rsidP="00E421F3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17F9" w:rsidRPr="0033434F" w14:paraId="0B6179F8" w14:textId="77777777" w:rsidTr="001D17F9">
        <w:tc>
          <w:tcPr>
            <w:tcW w:w="3690" w:type="dxa"/>
            <w:shd w:val="clear" w:color="auto" w:fill="auto"/>
          </w:tcPr>
          <w:p w14:paraId="34CFC9C7" w14:textId="77777777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170" w:type="dxa"/>
            <w:shd w:val="clear" w:color="auto" w:fill="auto"/>
          </w:tcPr>
          <w:p w14:paraId="227CB927" w14:textId="30DD566F" w:rsidR="001D17F9" w:rsidRPr="0033434F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2,046,236</w:t>
            </w:r>
          </w:p>
        </w:tc>
        <w:tc>
          <w:tcPr>
            <w:tcW w:w="270" w:type="dxa"/>
          </w:tcPr>
          <w:p w14:paraId="25D7C930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4DFCDE" w14:textId="28A015D1" w:rsidR="001D17F9" w:rsidRPr="0033434F" w:rsidRDefault="001D17F9" w:rsidP="001D17F9">
            <w:pPr>
              <w:tabs>
                <w:tab w:val="decimal" w:pos="957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</w:tcPr>
          <w:p w14:paraId="64EAC6F5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DF9DF1" w14:textId="547A81E4" w:rsidR="001D17F9" w:rsidRPr="0033434F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2,046,236</w:t>
            </w:r>
          </w:p>
        </w:tc>
        <w:tc>
          <w:tcPr>
            <w:tcW w:w="270" w:type="dxa"/>
            <w:shd w:val="clear" w:color="auto" w:fill="auto"/>
          </w:tcPr>
          <w:p w14:paraId="26BAE079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A424517" w14:textId="467C0763" w:rsidR="001D17F9" w:rsidRPr="0033434F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</w:tr>
      <w:tr w:rsidR="001D17F9" w:rsidRPr="0033434F" w14:paraId="64EFDD0D" w14:textId="77777777" w:rsidTr="001D17F9">
        <w:tc>
          <w:tcPr>
            <w:tcW w:w="3690" w:type="dxa"/>
            <w:shd w:val="clear" w:color="auto" w:fill="auto"/>
          </w:tcPr>
          <w:p w14:paraId="3590E72D" w14:textId="77777777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70" w:type="dxa"/>
            <w:shd w:val="clear" w:color="auto" w:fill="auto"/>
          </w:tcPr>
          <w:p w14:paraId="13017926" w14:textId="1CB99888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2,556,264</w:t>
            </w:r>
          </w:p>
        </w:tc>
        <w:tc>
          <w:tcPr>
            <w:tcW w:w="270" w:type="dxa"/>
          </w:tcPr>
          <w:p w14:paraId="3A916B71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D39036" w14:textId="31CF21DD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</w:tcPr>
          <w:p w14:paraId="0A50505F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27FD97" w14:textId="7AD5D85F" w:rsidR="001D17F9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2,556,264</w:t>
            </w:r>
          </w:p>
        </w:tc>
        <w:tc>
          <w:tcPr>
            <w:tcW w:w="270" w:type="dxa"/>
            <w:shd w:val="clear" w:color="auto" w:fill="auto"/>
          </w:tcPr>
          <w:p w14:paraId="073862B9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301705" w14:textId="706AE2A3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</w:tr>
      <w:tr w:rsidR="001D17F9" w:rsidRPr="0033434F" w14:paraId="3A4FF0F4" w14:textId="77777777" w:rsidTr="001D17F9">
        <w:tc>
          <w:tcPr>
            <w:tcW w:w="3690" w:type="dxa"/>
            <w:shd w:val="clear" w:color="auto" w:fill="auto"/>
          </w:tcPr>
          <w:p w14:paraId="61002B70" w14:textId="1907F0C3" w:rsidR="001D17F9" w:rsidRPr="0024701D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ซื้อเงินลงทุน (ดูหมายเหตุ </w:t>
            </w:r>
            <w:r w:rsidRPr="006145CD">
              <w:rPr>
                <w:sz w:val="30"/>
                <w:szCs w:val="30"/>
                <w:lang w:val="en-US"/>
              </w:rPr>
              <w:t>8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E8F6138" w14:textId="171D47DD" w:rsidR="001D17F9" w:rsidRDefault="001D17F9" w:rsidP="001D17F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919303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C1A2A0" w14:textId="4BEBDC31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  <w:tc>
          <w:tcPr>
            <w:tcW w:w="270" w:type="dxa"/>
          </w:tcPr>
          <w:p w14:paraId="63888101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C9FC00" w14:textId="78DABED4" w:rsidR="001D17F9" w:rsidRDefault="001D17F9" w:rsidP="001D17F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5506A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B7A9FC4" w14:textId="553FAD03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1D17F9" w:rsidRPr="0033434F" w14:paraId="3979B7B0" w14:textId="77777777" w:rsidTr="001D17F9">
        <w:tc>
          <w:tcPr>
            <w:tcW w:w="3690" w:type="dxa"/>
            <w:shd w:val="clear" w:color="auto" w:fill="auto"/>
          </w:tcPr>
          <w:p w14:paraId="27DB96CF" w14:textId="77777777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E3558B2" w14:textId="78CA977F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3,821</w:t>
            </w:r>
          </w:p>
        </w:tc>
        <w:tc>
          <w:tcPr>
            <w:tcW w:w="270" w:type="dxa"/>
          </w:tcPr>
          <w:p w14:paraId="4F9861CE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ECFE12" w14:textId="01D65608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</w:p>
        </w:tc>
        <w:tc>
          <w:tcPr>
            <w:tcW w:w="270" w:type="dxa"/>
          </w:tcPr>
          <w:p w14:paraId="55DBB109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37E75" w14:textId="7AD7B0D7" w:rsidR="001D17F9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3,821</w:t>
            </w:r>
          </w:p>
        </w:tc>
        <w:tc>
          <w:tcPr>
            <w:tcW w:w="270" w:type="dxa"/>
            <w:shd w:val="clear" w:color="auto" w:fill="auto"/>
          </w:tcPr>
          <w:p w14:paraId="34B746B1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61FB543" w14:textId="55C36FEA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</w:p>
        </w:tc>
      </w:tr>
      <w:tr w:rsidR="001D17F9" w:rsidRPr="0033434F" w14:paraId="04EFCFA6" w14:textId="77777777" w:rsidTr="001D17F9">
        <w:tc>
          <w:tcPr>
            <w:tcW w:w="3690" w:type="dxa"/>
            <w:shd w:val="clear" w:color="auto" w:fill="auto"/>
          </w:tcPr>
          <w:p w14:paraId="14D0514A" w14:textId="094C2C02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16CB37A9" w14:textId="1FFAAE8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</w:tcPr>
          <w:p w14:paraId="0D231594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5FF97AC" w14:textId="59484F41" w:rsidR="001D17F9" w:rsidRDefault="001D17F9" w:rsidP="001D17F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6A7136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85E248" w14:textId="3FA8229D" w:rsidR="001D17F9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  <w:shd w:val="clear" w:color="auto" w:fill="auto"/>
          </w:tcPr>
          <w:p w14:paraId="5246D0CD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1C530DA" w14:textId="418C3A4B" w:rsidR="001D17F9" w:rsidRDefault="001D17F9" w:rsidP="001D17F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17F9" w:rsidRPr="0033434F" w14:paraId="7F29B16F" w14:textId="77777777" w:rsidTr="001D17F9">
        <w:tc>
          <w:tcPr>
            <w:tcW w:w="3690" w:type="dxa"/>
            <w:shd w:val="clear" w:color="auto" w:fill="auto"/>
          </w:tcPr>
          <w:p w14:paraId="0D88A798" w14:textId="77777777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CD78A1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70" w:type="dxa"/>
            <w:shd w:val="clear" w:color="auto" w:fill="auto"/>
          </w:tcPr>
          <w:p w14:paraId="4E921EBA" w14:textId="46AFB29A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56B19B5D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A217CC" w14:textId="2C6C00CA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</w:tcPr>
          <w:p w14:paraId="4377E538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175C6" w14:textId="3044BA47" w:rsidR="001D17F9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  <w:shd w:val="clear" w:color="auto" w:fill="auto"/>
          </w:tcPr>
          <w:p w14:paraId="7230245D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BEFF228" w14:textId="6E05C436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</w:tr>
      <w:tr w:rsidR="001D17F9" w:rsidRPr="0033434F" w14:paraId="2E031DE3" w14:textId="77777777" w:rsidTr="001D17F9">
        <w:tc>
          <w:tcPr>
            <w:tcW w:w="3690" w:type="dxa"/>
            <w:shd w:val="clear" w:color="auto" w:fill="auto"/>
          </w:tcPr>
          <w:p w14:paraId="7D88E568" w14:textId="77777777" w:rsidR="001D17F9" w:rsidRPr="00CD78A1" w:rsidRDefault="001D17F9" w:rsidP="001D17F9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70" w:type="dxa"/>
            <w:shd w:val="clear" w:color="auto" w:fill="auto"/>
          </w:tcPr>
          <w:p w14:paraId="07D5D12D" w14:textId="5CF2E80C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30C671B5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04F5BC" w14:textId="4EC669DA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015403FE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9E0D2" w14:textId="57AAF615" w:rsidR="001D17F9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  <w:shd w:val="clear" w:color="auto" w:fill="auto"/>
          </w:tcPr>
          <w:p w14:paraId="54A29EF2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DB89A44" w14:textId="68AE6C6C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1D17F9" w:rsidRPr="0033434F" w14:paraId="44DB9640" w14:textId="77777777" w:rsidTr="001D17F9">
        <w:tc>
          <w:tcPr>
            <w:tcW w:w="3690" w:type="dxa"/>
            <w:shd w:val="clear" w:color="auto" w:fill="auto"/>
          </w:tcPr>
          <w:p w14:paraId="489E589E" w14:textId="77777777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  <w:shd w:val="clear" w:color="auto" w:fill="auto"/>
          </w:tcPr>
          <w:p w14:paraId="7DBA865A" w14:textId="3DCE3ACD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  <w:tc>
          <w:tcPr>
            <w:tcW w:w="270" w:type="dxa"/>
          </w:tcPr>
          <w:p w14:paraId="77C12C8B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D6C875" w14:textId="4FC7E8FD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2D502FF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E0F050" w14:textId="54AF579F" w:rsidR="001D17F9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  <w:tc>
          <w:tcPr>
            <w:tcW w:w="270" w:type="dxa"/>
            <w:shd w:val="clear" w:color="auto" w:fill="auto"/>
          </w:tcPr>
          <w:p w14:paraId="00701AB0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BC7B85" w14:textId="657584FC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1D17F9" w:rsidRPr="0033434F" w14:paraId="3835EAF1" w14:textId="77777777" w:rsidTr="001D17F9">
        <w:tc>
          <w:tcPr>
            <w:tcW w:w="3690" w:type="dxa"/>
            <w:shd w:val="clear" w:color="auto" w:fill="auto"/>
          </w:tcPr>
          <w:p w14:paraId="372000FF" w14:textId="77777777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61D3181E" w14:textId="2BB29866" w:rsidR="001D17F9" w:rsidRDefault="001D17F9" w:rsidP="001D17F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511CCC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CABF83" w14:textId="6F729763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</w:tcPr>
          <w:p w14:paraId="4121D2BE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9E87CF" w14:textId="65C1605A" w:rsidR="001D17F9" w:rsidRDefault="001D17F9" w:rsidP="001D17F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CE04C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BC5A41F" w14:textId="56D82DDA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</w:tr>
      <w:tr w:rsidR="001D17F9" w:rsidRPr="0033434F" w14:paraId="791ACFAB" w14:textId="77777777" w:rsidTr="001D17F9">
        <w:tc>
          <w:tcPr>
            <w:tcW w:w="3690" w:type="dxa"/>
            <w:shd w:val="clear" w:color="auto" w:fill="auto"/>
          </w:tcPr>
          <w:p w14:paraId="68AC9423" w14:textId="40C3E6AC" w:rsidR="001D17F9" w:rsidRPr="000E7CEE" w:rsidRDefault="001D17F9" w:rsidP="001D17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FBBDFDA" w14:textId="480B5BE8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17,967</w:t>
            </w:r>
          </w:p>
        </w:tc>
        <w:tc>
          <w:tcPr>
            <w:tcW w:w="270" w:type="dxa"/>
          </w:tcPr>
          <w:p w14:paraId="25877F92" w14:textId="77777777" w:rsidR="001D17F9" w:rsidRDefault="001D17F9" w:rsidP="001D17F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A35C18E" w14:textId="107F3429" w:rsidR="001D17F9" w:rsidRDefault="001D17F9" w:rsidP="001D17F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4F434B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584DE" w14:textId="469A449F" w:rsidR="001D17F9" w:rsidRDefault="001D17F9" w:rsidP="001D17F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17,967</w:t>
            </w:r>
          </w:p>
        </w:tc>
        <w:tc>
          <w:tcPr>
            <w:tcW w:w="270" w:type="dxa"/>
            <w:shd w:val="clear" w:color="auto" w:fill="auto"/>
          </w:tcPr>
          <w:p w14:paraId="3C56EC59" w14:textId="77777777" w:rsidR="001D17F9" w:rsidRPr="00BE704B" w:rsidRDefault="001D17F9" w:rsidP="001D17F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DB5F8E8" w14:textId="6992B71F" w:rsidR="001D17F9" w:rsidRDefault="001D17F9" w:rsidP="001D17F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D2F8F" w:rsidRPr="0033434F" w14:paraId="1746F98E" w14:textId="77777777" w:rsidTr="005154A2">
        <w:tc>
          <w:tcPr>
            <w:tcW w:w="3690" w:type="dxa"/>
            <w:shd w:val="clear" w:color="auto" w:fill="auto"/>
          </w:tcPr>
          <w:p w14:paraId="0782E371" w14:textId="77777777" w:rsidR="007D2F8F" w:rsidRPr="00BB0A0E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B0A0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35C08E4" w14:textId="77777777" w:rsidR="007D2F8F" w:rsidRDefault="007D2F8F" w:rsidP="007D2F8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DFE6D" w14:textId="77777777" w:rsidR="007D2F8F" w:rsidRDefault="007D2F8F" w:rsidP="007D2F8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A66F25" w14:textId="77777777" w:rsidR="007D2F8F" w:rsidRDefault="007D2F8F" w:rsidP="007D2F8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2A63A" w14:textId="77777777" w:rsidR="007D2F8F" w:rsidRPr="00BE704B" w:rsidRDefault="007D2F8F" w:rsidP="007D2F8F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AFB300" w14:textId="77777777" w:rsidR="007D2F8F" w:rsidRDefault="007D2F8F" w:rsidP="007D2F8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72B5C2" w14:textId="77777777" w:rsidR="007D2F8F" w:rsidRPr="00BE704B" w:rsidRDefault="007D2F8F" w:rsidP="007D2F8F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FB39424" w14:textId="77777777" w:rsidR="007D2F8F" w:rsidRDefault="007D2F8F" w:rsidP="007D2F8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6798" w:rsidRPr="0033434F" w14:paraId="1EF2B4E8" w14:textId="77777777" w:rsidTr="005154A2">
        <w:tc>
          <w:tcPr>
            <w:tcW w:w="3690" w:type="dxa"/>
            <w:shd w:val="clear" w:color="auto" w:fill="auto"/>
          </w:tcPr>
          <w:p w14:paraId="18E07336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5B0A20D" w14:textId="7090DDB1" w:rsidR="00456798" w:rsidRDefault="00456798" w:rsidP="0045679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45B8D9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D11481" w14:textId="57B2B444" w:rsidR="00456798" w:rsidRDefault="00456798" w:rsidP="0045679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0C7121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CD7C7" w14:textId="48D4E0B6" w:rsidR="00456798" w:rsidRDefault="00456798" w:rsidP="0045679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CED080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62184DC" w14:textId="7F0F2F6F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56798" w:rsidRPr="0033434F" w14:paraId="237F65A8" w14:textId="77777777" w:rsidTr="005154A2">
        <w:tc>
          <w:tcPr>
            <w:tcW w:w="3690" w:type="dxa"/>
            <w:shd w:val="clear" w:color="auto" w:fill="auto"/>
          </w:tcPr>
          <w:p w14:paraId="25FDACA5" w14:textId="63770352" w:rsidR="00456798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FD4F8DB" w14:textId="0095C53E" w:rsidR="00456798" w:rsidRDefault="00456798" w:rsidP="0045679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BA4E6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D2065C" w14:textId="0341F713" w:rsidR="00456798" w:rsidRDefault="00456798" w:rsidP="0045679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AEC8A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611A02" w14:textId="384D1732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632FC18D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A211DC2" w14:textId="206CCC6E" w:rsidR="00456798" w:rsidRPr="006145CD" w:rsidRDefault="00456798" w:rsidP="00456798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6798" w:rsidRPr="0033434F" w14:paraId="2886F613" w14:textId="77777777" w:rsidTr="005154A2">
        <w:tc>
          <w:tcPr>
            <w:tcW w:w="3690" w:type="dxa"/>
            <w:shd w:val="clear" w:color="auto" w:fill="auto"/>
          </w:tcPr>
          <w:p w14:paraId="6012D89C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E0CB894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1F2C9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9BEDE0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17096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48E589" w14:textId="77777777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A97B3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FBAB38D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6798" w:rsidRPr="0033434F" w14:paraId="7134E1CA" w14:textId="77777777" w:rsidTr="005154A2">
        <w:tc>
          <w:tcPr>
            <w:tcW w:w="3690" w:type="dxa"/>
            <w:shd w:val="clear" w:color="auto" w:fill="auto"/>
          </w:tcPr>
          <w:p w14:paraId="5C9B062D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248CCEE" w14:textId="51DC28B3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270" w:type="dxa"/>
          </w:tcPr>
          <w:p w14:paraId="7DEAA577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DAD2B9" w14:textId="1C18451A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70" w:type="dxa"/>
          </w:tcPr>
          <w:p w14:paraId="3ED2CCDD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0A02F7" w14:textId="25F90B48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270" w:type="dxa"/>
            <w:shd w:val="clear" w:color="auto" w:fill="auto"/>
          </w:tcPr>
          <w:p w14:paraId="73209EE9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57D4109" w14:textId="5F10CE83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</w:tr>
      <w:tr w:rsidR="00456798" w:rsidRPr="0033434F" w14:paraId="376C6C64" w14:textId="77777777" w:rsidTr="005154A2">
        <w:tc>
          <w:tcPr>
            <w:tcW w:w="3690" w:type="dxa"/>
            <w:shd w:val="clear" w:color="auto" w:fill="auto"/>
          </w:tcPr>
          <w:p w14:paraId="14C6F553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2FBE3D35" w14:textId="5427CC42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5,426</w:t>
            </w:r>
          </w:p>
        </w:tc>
        <w:tc>
          <w:tcPr>
            <w:tcW w:w="270" w:type="dxa"/>
          </w:tcPr>
          <w:p w14:paraId="303EDBBE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80D86B" w14:textId="2ED9AEEC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</w:p>
        </w:tc>
        <w:tc>
          <w:tcPr>
            <w:tcW w:w="270" w:type="dxa"/>
          </w:tcPr>
          <w:p w14:paraId="47FB7D40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0EE2C" w14:textId="5E328313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5,426</w:t>
            </w:r>
          </w:p>
        </w:tc>
        <w:tc>
          <w:tcPr>
            <w:tcW w:w="270" w:type="dxa"/>
            <w:shd w:val="clear" w:color="auto" w:fill="auto"/>
          </w:tcPr>
          <w:p w14:paraId="3CBDD35E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9629EA1" w14:textId="4CDAE081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</w:p>
        </w:tc>
      </w:tr>
      <w:tr w:rsidR="00456798" w:rsidRPr="0033434F" w14:paraId="65C926F9" w14:textId="77777777" w:rsidTr="005154A2">
        <w:tc>
          <w:tcPr>
            <w:tcW w:w="3690" w:type="dxa"/>
            <w:shd w:val="clear" w:color="auto" w:fill="auto"/>
          </w:tcPr>
          <w:p w14:paraId="4A16DC71" w14:textId="77EC486C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ซื้อเงินลงทุน (ดูหมายเหตุ </w:t>
            </w:r>
            <w:r w:rsidRPr="006145CD">
              <w:rPr>
                <w:sz w:val="30"/>
                <w:szCs w:val="30"/>
                <w:lang w:val="en-US"/>
              </w:rPr>
              <w:t>8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A13C84B" w14:textId="3AD46549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  <w:tc>
          <w:tcPr>
            <w:tcW w:w="270" w:type="dxa"/>
          </w:tcPr>
          <w:p w14:paraId="13F7DF02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330993" w14:textId="1A61BD22" w:rsidR="00456798" w:rsidRPr="006145CD" w:rsidRDefault="00456798" w:rsidP="0045679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030891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6C9D68" w14:textId="52DB5967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  <w:tc>
          <w:tcPr>
            <w:tcW w:w="270" w:type="dxa"/>
            <w:shd w:val="clear" w:color="auto" w:fill="auto"/>
          </w:tcPr>
          <w:p w14:paraId="20DF8D01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B311A42" w14:textId="32A17C8C" w:rsidR="00456798" w:rsidRPr="006145CD" w:rsidRDefault="00456798" w:rsidP="00456798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6798" w:rsidRPr="0033434F" w14:paraId="3B12D63C" w14:textId="77777777" w:rsidTr="005154A2">
        <w:tc>
          <w:tcPr>
            <w:tcW w:w="3690" w:type="dxa"/>
            <w:shd w:val="clear" w:color="auto" w:fill="auto"/>
          </w:tcPr>
          <w:p w14:paraId="5587135D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39FECB39" w14:textId="6DFBECB5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7EC72DE2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3831AF" w14:textId="4BC92C3F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18D6E6B6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5D8952" w14:textId="440194AB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2A69C0EB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61ABEB4" w14:textId="1B6B0238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456798" w:rsidRPr="0033434F" w14:paraId="7642A9B7" w14:textId="77777777" w:rsidTr="005154A2">
        <w:tc>
          <w:tcPr>
            <w:tcW w:w="3690" w:type="dxa"/>
            <w:shd w:val="clear" w:color="auto" w:fill="auto"/>
          </w:tcPr>
          <w:p w14:paraId="5CB18347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  <w:shd w:val="clear" w:color="auto" w:fill="auto"/>
          </w:tcPr>
          <w:p w14:paraId="21061F93" w14:textId="367197D6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02F609A5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DCBE1B" w14:textId="3B0DC504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3675F05F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33FD4" w14:textId="0BB12C35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5D04A79E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69F3F0E" w14:textId="703F4F12" w:rsidR="00456798" w:rsidRDefault="00456798" w:rsidP="00456798">
            <w:pPr>
              <w:tabs>
                <w:tab w:val="decimal" w:pos="94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</w:tr>
      <w:tr w:rsidR="00456798" w:rsidRPr="0033434F" w14:paraId="5A38010F" w14:textId="77777777" w:rsidTr="005154A2">
        <w:tc>
          <w:tcPr>
            <w:tcW w:w="3690" w:type="dxa"/>
            <w:shd w:val="clear" w:color="auto" w:fill="auto"/>
          </w:tcPr>
          <w:p w14:paraId="7675C312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1EC97178" w14:textId="226618EB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82,967</w:t>
            </w:r>
          </w:p>
        </w:tc>
        <w:tc>
          <w:tcPr>
            <w:tcW w:w="270" w:type="dxa"/>
          </w:tcPr>
          <w:p w14:paraId="3112B9AC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669D45A" w14:textId="51D6D696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0" w:type="dxa"/>
          </w:tcPr>
          <w:p w14:paraId="15044482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4F176" w14:textId="26F996B1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82,967</w:t>
            </w:r>
          </w:p>
        </w:tc>
        <w:tc>
          <w:tcPr>
            <w:tcW w:w="270" w:type="dxa"/>
            <w:shd w:val="clear" w:color="auto" w:fill="auto"/>
          </w:tcPr>
          <w:p w14:paraId="21702B96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44ECA9" w14:textId="3E9A06F6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</w:tr>
      <w:tr w:rsidR="00456798" w:rsidRPr="0033434F" w14:paraId="4E23AD86" w14:textId="77777777" w:rsidTr="005154A2">
        <w:tc>
          <w:tcPr>
            <w:tcW w:w="3690" w:type="dxa"/>
            <w:shd w:val="clear" w:color="auto" w:fill="auto"/>
          </w:tcPr>
          <w:p w14:paraId="318D8B58" w14:textId="77777777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E278237" w14:textId="2DFA3FE9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6CBB4A40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1C6405" w14:textId="36D89AD6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24360DE0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BF2018" w14:textId="5016C8EF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673F0AC3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88CD711" w14:textId="05F3E4FA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456798" w:rsidRPr="0033434F" w14:paraId="78CCF7AD" w14:textId="77777777" w:rsidTr="005154A2">
        <w:tc>
          <w:tcPr>
            <w:tcW w:w="3690" w:type="dxa"/>
            <w:shd w:val="clear" w:color="auto" w:fill="auto"/>
          </w:tcPr>
          <w:p w14:paraId="41814BE4" w14:textId="4983D45D" w:rsidR="00456798" w:rsidRPr="000E7CEE" w:rsidRDefault="00456798" w:rsidP="004567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8493EA6" w14:textId="5BE4C0D5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7,008</w:t>
            </w:r>
          </w:p>
        </w:tc>
        <w:tc>
          <w:tcPr>
            <w:tcW w:w="270" w:type="dxa"/>
          </w:tcPr>
          <w:p w14:paraId="4CF53175" w14:textId="77777777" w:rsidR="00456798" w:rsidRDefault="00456798" w:rsidP="0045679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773675" w14:textId="721CA301" w:rsidR="00456798" w:rsidRDefault="00456798" w:rsidP="00456798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71285A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25FCA9" w14:textId="1527615A" w:rsidR="00456798" w:rsidRDefault="00456798" w:rsidP="0045679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7,008</w:t>
            </w:r>
          </w:p>
        </w:tc>
        <w:tc>
          <w:tcPr>
            <w:tcW w:w="270" w:type="dxa"/>
            <w:shd w:val="clear" w:color="auto" w:fill="auto"/>
          </w:tcPr>
          <w:p w14:paraId="1D5A8B88" w14:textId="77777777" w:rsidR="00456798" w:rsidRPr="00BE704B" w:rsidRDefault="00456798" w:rsidP="0045679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5A7935C" w14:textId="4FA66356" w:rsidR="00456798" w:rsidRDefault="00456798" w:rsidP="00456798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B6331E7" w14:textId="45ED7B0A" w:rsidR="006A63BE" w:rsidRDefault="006A63BE"/>
    <w:p w14:paraId="42960B2B" w14:textId="77777777" w:rsidR="006A63BE" w:rsidRDefault="006A63BE">
      <w:pPr>
        <w:spacing w:line="240" w:lineRule="auto"/>
      </w:pPr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6A63BE" w:rsidRPr="0033434F" w14:paraId="68980BD2" w14:textId="77777777" w:rsidTr="004217DF">
        <w:tc>
          <w:tcPr>
            <w:tcW w:w="3690" w:type="dxa"/>
            <w:shd w:val="clear" w:color="auto" w:fill="auto"/>
          </w:tcPr>
          <w:p w14:paraId="49C4BB61" w14:textId="77805D74" w:rsidR="006A63BE" w:rsidRPr="000E7CEE" w:rsidRDefault="006A63BE" w:rsidP="006A63B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B39485A" w14:textId="0A341B2C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996B80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303B28C6" w14:textId="0C03197D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3BE" w:rsidRPr="0033434F" w14:paraId="5CE46A86" w14:textId="77777777" w:rsidTr="005154A2">
        <w:tc>
          <w:tcPr>
            <w:tcW w:w="3690" w:type="dxa"/>
            <w:shd w:val="clear" w:color="auto" w:fill="auto"/>
          </w:tcPr>
          <w:p w14:paraId="16477302" w14:textId="6DF59438" w:rsidR="006A63BE" w:rsidRPr="000E7CEE" w:rsidRDefault="006A63BE" w:rsidP="006A63B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4E13D6F0" w14:textId="014410F3" w:rsidR="006A63BE" w:rsidRDefault="006A63BE" w:rsidP="006A63BE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A298C67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FC35BD" w14:textId="2B4ADD45" w:rsidR="006A63BE" w:rsidRDefault="006A63BE" w:rsidP="006A63BE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270" w:type="dxa"/>
          </w:tcPr>
          <w:p w14:paraId="24A68A33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1087A4" w14:textId="0AB37A45" w:rsidR="006A63BE" w:rsidRPr="006A63BE" w:rsidRDefault="006A63BE" w:rsidP="006A63B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307280" w14:textId="77777777" w:rsidR="006A63BE" w:rsidRPr="006A63BE" w:rsidRDefault="006A63BE" w:rsidP="006A63BE">
            <w:pPr>
              <w:pStyle w:val="Bo-Blankline"/>
              <w:tabs>
                <w:tab w:val="decimal" w:pos="957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42A55CC3" w14:textId="4E1E1977" w:rsidR="006A63BE" w:rsidRPr="006A63BE" w:rsidRDefault="006A63BE" w:rsidP="006A63B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</w:tr>
      <w:tr w:rsidR="006A63BE" w:rsidRPr="0033434F" w14:paraId="4C9EFFB4" w14:textId="77777777" w:rsidTr="004217DF">
        <w:tc>
          <w:tcPr>
            <w:tcW w:w="3690" w:type="dxa"/>
            <w:shd w:val="clear" w:color="auto" w:fill="auto"/>
          </w:tcPr>
          <w:p w14:paraId="35A4FB9D" w14:textId="77777777" w:rsidR="006A63BE" w:rsidRPr="000E7CEE" w:rsidRDefault="006A63BE" w:rsidP="006A63B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  <w:shd w:val="clear" w:color="auto" w:fill="auto"/>
          </w:tcPr>
          <w:p w14:paraId="407B1344" w14:textId="6699F805" w:rsidR="006A63BE" w:rsidRDefault="006A63BE" w:rsidP="006A63BE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63BE" w:rsidRPr="0033434F" w14:paraId="4060BE29" w14:textId="77777777" w:rsidTr="004217DF">
        <w:tc>
          <w:tcPr>
            <w:tcW w:w="3690" w:type="dxa"/>
            <w:shd w:val="clear" w:color="auto" w:fill="auto"/>
          </w:tcPr>
          <w:p w14:paraId="1AF944BB" w14:textId="77777777" w:rsidR="006A63BE" w:rsidRPr="000E7CEE" w:rsidRDefault="006A63BE" w:rsidP="006A63B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7CE842F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B1FF80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A3B813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D9A45E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838078" w14:textId="77777777" w:rsidR="006A63BE" w:rsidRDefault="006A63BE" w:rsidP="006A63B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E438A8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5E86A8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3BE" w:rsidRPr="0033434F" w14:paraId="63D5D570" w14:textId="77777777" w:rsidTr="005154A2">
        <w:tc>
          <w:tcPr>
            <w:tcW w:w="3690" w:type="dxa"/>
            <w:shd w:val="clear" w:color="auto" w:fill="auto"/>
          </w:tcPr>
          <w:p w14:paraId="2C0A6A9B" w14:textId="77777777" w:rsidR="006A63BE" w:rsidRPr="000E7CEE" w:rsidRDefault="006A63BE" w:rsidP="006A63B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6A884B1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F73F9C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D501E30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A2DB19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C28BE" w14:textId="77777777" w:rsidR="006A63BE" w:rsidRDefault="006A63BE" w:rsidP="006A63B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73F8FC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023ADF8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3BE" w:rsidRPr="0033434F" w14:paraId="4F623DE9" w14:textId="77777777" w:rsidTr="005154A2">
        <w:tc>
          <w:tcPr>
            <w:tcW w:w="3690" w:type="dxa"/>
            <w:shd w:val="clear" w:color="auto" w:fill="auto"/>
          </w:tcPr>
          <w:p w14:paraId="1D6A1B6E" w14:textId="77777777" w:rsidR="006A63BE" w:rsidRPr="000E7CEE" w:rsidRDefault="006A63BE" w:rsidP="006A63BE">
            <w:pPr>
              <w:pStyle w:val="Bo-Blankline"/>
              <w:ind w:left="252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AAB1A77" w14:textId="00DC7B68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45,217</w:t>
            </w:r>
          </w:p>
        </w:tc>
        <w:tc>
          <w:tcPr>
            <w:tcW w:w="270" w:type="dxa"/>
          </w:tcPr>
          <w:p w14:paraId="6122EFFD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5DB5EC" w14:textId="03DDEB86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6A18DF9F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47BC23" w14:textId="22CE7C15" w:rsidR="006A63BE" w:rsidRDefault="006A63BE" w:rsidP="006A63B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45,217</w:t>
            </w:r>
          </w:p>
        </w:tc>
        <w:tc>
          <w:tcPr>
            <w:tcW w:w="270" w:type="dxa"/>
            <w:shd w:val="clear" w:color="auto" w:fill="auto"/>
          </w:tcPr>
          <w:p w14:paraId="760981B3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5C19AF3" w14:textId="07990485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</w:tr>
      <w:tr w:rsidR="006A63BE" w:rsidRPr="0033434F" w14:paraId="70EA7A22" w14:textId="77777777" w:rsidTr="005154A2">
        <w:tc>
          <w:tcPr>
            <w:tcW w:w="3690" w:type="dxa"/>
            <w:shd w:val="clear" w:color="auto" w:fill="auto"/>
          </w:tcPr>
          <w:p w14:paraId="06EDE120" w14:textId="77777777" w:rsidR="006A63BE" w:rsidRPr="000E7CEE" w:rsidRDefault="006A63BE" w:rsidP="006A63B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E2350E" w14:textId="6201B7EC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771A4F45" w14:textId="77777777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600D91" w14:textId="15EDF0F8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</w:tcPr>
          <w:p w14:paraId="4AF5451F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69A11C" w14:textId="667B08EB" w:rsidR="006A63BE" w:rsidRDefault="006A63BE" w:rsidP="006A63B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755689C2" w14:textId="77777777" w:rsidR="006A63BE" w:rsidRPr="00BE704B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3EFC879" w14:textId="1CD4621C" w:rsidR="006A63BE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</w:tr>
      <w:tr w:rsidR="006A63BE" w:rsidRPr="00474066" w14:paraId="208970F6" w14:textId="77777777" w:rsidTr="005154A2">
        <w:tc>
          <w:tcPr>
            <w:tcW w:w="3690" w:type="dxa"/>
            <w:shd w:val="clear" w:color="auto" w:fill="auto"/>
          </w:tcPr>
          <w:p w14:paraId="6E5C62AF" w14:textId="77777777" w:rsidR="006A63BE" w:rsidRPr="00474066" w:rsidRDefault="006A63BE" w:rsidP="006A63BE">
            <w:pPr>
              <w:pStyle w:val="Bo-Blankline"/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rPr>
                <w:b/>
                <w:bCs/>
                <w:sz w:val="30"/>
                <w:szCs w:val="30"/>
                <w:cs/>
              </w:rPr>
            </w:pPr>
            <w:r w:rsidRPr="0047406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474066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2C8FC" w14:textId="0539EDBA" w:rsidR="006A63BE" w:rsidRPr="00474066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45,269</w:t>
            </w:r>
          </w:p>
        </w:tc>
        <w:tc>
          <w:tcPr>
            <w:tcW w:w="270" w:type="dxa"/>
          </w:tcPr>
          <w:p w14:paraId="42255DAA" w14:textId="77777777" w:rsidR="006A63BE" w:rsidRPr="00474066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70EBD" w14:textId="27665BFB" w:rsidR="006A63BE" w:rsidRPr="00474066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</w:tcPr>
          <w:p w14:paraId="0E4D232F" w14:textId="77777777" w:rsidR="006A63BE" w:rsidRPr="00474066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B703B" w14:textId="63BF21B6" w:rsidR="006A63BE" w:rsidRPr="00474066" w:rsidRDefault="006A63BE" w:rsidP="006A63B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45,269</w:t>
            </w:r>
          </w:p>
        </w:tc>
        <w:tc>
          <w:tcPr>
            <w:tcW w:w="270" w:type="dxa"/>
            <w:shd w:val="clear" w:color="auto" w:fill="auto"/>
          </w:tcPr>
          <w:p w14:paraId="291D5D14" w14:textId="77777777" w:rsidR="006A63BE" w:rsidRPr="00474066" w:rsidRDefault="006A63BE" w:rsidP="006A63BE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89357" w14:textId="5C29CD6D" w:rsidR="006A63BE" w:rsidRPr="00474066" w:rsidRDefault="006A63BE" w:rsidP="006A63BE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072</w:t>
            </w:r>
          </w:p>
        </w:tc>
      </w:tr>
    </w:tbl>
    <w:p w14:paraId="7C904875" w14:textId="43CD708A" w:rsidR="002E05D4" w:rsidRDefault="002E05D4">
      <w:pPr>
        <w:spacing w:line="240" w:lineRule="auto"/>
        <w:rPr>
          <w:rFonts w:ascii="Angsana New" w:hAnsi="Angsana New"/>
          <w:b/>
          <w:bCs/>
          <w:sz w:val="20"/>
          <w:szCs w:val="20"/>
          <w:cs/>
          <w:lang w:eastAsia="x-none"/>
        </w:rPr>
      </w:pPr>
    </w:p>
    <w:p w14:paraId="738E5F94" w14:textId="7427035B" w:rsidR="00F32380" w:rsidRDefault="00B31A86" w:rsidP="005919CE">
      <w:pPr>
        <w:pStyle w:val="Bo-Blankline"/>
        <w:rPr>
          <w:sz w:val="30"/>
          <w:szCs w:val="30"/>
          <w:lang w:eastAsia="en-US"/>
        </w:rPr>
      </w:pPr>
      <w:r w:rsidRPr="00B31A86">
        <w:rPr>
          <w:sz w:val="30"/>
          <w:szCs w:val="30"/>
          <w:cs/>
          <w:lang w:eastAsia="en-US"/>
        </w:rPr>
        <w:t xml:space="preserve">ยอดคงเหลือกับบุคคลหรือกิจการที่เกี่ยวข้องกัน ณ วันที่ </w:t>
      </w:r>
      <w:r w:rsidR="006145CD" w:rsidRPr="006145CD">
        <w:rPr>
          <w:sz w:val="30"/>
          <w:szCs w:val="30"/>
          <w:lang w:val="en-US" w:eastAsia="en-US"/>
        </w:rPr>
        <w:t>31</w:t>
      </w:r>
      <w:r w:rsidRPr="00B31A86">
        <w:rPr>
          <w:sz w:val="30"/>
          <w:szCs w:val="30"/>
          <w:cs/>
          <w:lang w:eastAsia="en-US"/>
        </w:rPr>
        <w:t xml:space="preserve"> ธันวาคม มีดังนี้</w:t>
      </w:r>
    </w:p>
    <w:p w14:paraId="2E83472B" w14:textId="77777777" w:rsidR="00B31A86" w:rsidRPr="00B31A86" w:rsidRDefault="00B31A86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341FC7" w:rsidRPr="00EB7266" w14:paraId="167710EC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37F5AE32" w14:textId="05CCA679" w:rsidR="00341FC7" w:rsidRPr="00EB7266" w:rsidRDefault="00341FC7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</w:tcPr>
          <w:p w14:paraId="672890B3" w14:textId="77777777" w:rsidR="00341FC7" w:rsidRPr="00EB7266" w:rsidRDefault="00341FC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440962" w14:textId="77777777" w:rsidR="00341FC7" w:rsidRPr="00EB7266" w:rsidRDefault="00341FC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F28ACB9" w14:textId="77777777" w:rsidR="00341FC7" w:rsidRPr="00EB7266" w:rsidRDefault="00341FC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685445BA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70D0EDCC" w14:textId="77777777" w:rsidR="007D2F8F" w:rsidRPr="00744476" w:rsidRDefault="007D2F8F" w:rsidP="007D2F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3F9091" w14:textId="01A19F0A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399BC0E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03377" w14:textId="48140AD3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D530F8E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88A4B0" w14:textId="6E2AEA6C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322AF35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A851BB" w14:textId="0D8A2E6C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375503" w:rsidRPr="00744476" w14:paraId="14F9F869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0403E5C3" w14:textId="77777777" w:rsidR="00375503" w:rsidRDefault="00375503" w:rsidP="00DA0FFA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2492209D" w14:textId="77777777" w:rsidR="00375503" w:rsidRPr="00744476" w:rsidRDefault="00375503" w:rsidP="00DA0F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32D99" w:rsidRPr="0033434F" w14:paraId="1D9CD089" w14:textId="77777777" w:rsidTr="00910DAA">
        <w:tc>
          <w:tcPr>
            <w:tcW w:w="4050" w:type="dxa"/>
            <w:shd w:val="clear" w:color="auto" w:fill="auto"/>
          </w:tcPr>
          <w:p w14:paraId="54BB91A9" w14:textId="77777777" w:rsidR="00632D99" w:rsidRPr="00C12557" w:rsidRDefault="00632D99" w:rsidP="00632D9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ACFDF1B" w14:textId="538857DA" w:rsidR="00632D99" w:rsidRPr="0033434F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  <w:tc>
          <w:tcPr>
            <w:tcW w:w="270" w:type="dxa"/>
          </w:tcPr>
          <w:p w14:paraId="53AED910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A14E0" w14:textId="0967B8A0" w:rsidR="00632D99" w:rsidRPr="0033434F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70" w:type="dxa"/>
          </w:tcPr>
          <w:p w14:paraId="648FBBF3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A4CBD" w14:textId="4ACE6680" w:rsidR="00632D99" w:rsidRPr="0033434F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  <w:tc>
          <w:tcPr>
            <w:tcW w:w="270" w:type="dxa"/>
            <w:shd w:val="clear" w:color="auto" w:fill="auto"/>
          </w:tcPr>
          <w:p w14:paraId="66CEEB57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74C09" w14:textId="24E82814" w:rsidR="00632D99" w:rsidRPr="0033434F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</w:tr>
      <w:tr w:rsidR="00632D99" w:rsidRPr="0033434F" w14:paraId="62789295" w14:textId="77777777" w:rsidTr="00910DAA">
        <w:tc>
          <w:tcPr>
            <w:tcW w:w="4050" w:type="dxa"/>
            <w:shd w:val="clear" w:color="auto" w:fill="auto"/>
          </w:tcPr>
          <w:p w14:paraId="23F8D463" w14:textId="77777777" w:rsidR="00632D99" w:rsidRPr="00C12557" w:rsidRDefault="00632D99" w:rsidP="00632D9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BF8B1C9" w14:textId="77777777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C91B00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1DA491" w14:textId="77777777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F3926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8044FE" w14:textId="77777777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3841D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01D14" w14:textId="77777777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2D99" w:rsidRPr="0033434F" w14:paraId="137783D9" w14:textId="77777777" w:rsidTr="00910DAA">
        <w:tc>
          <w:tcPr>
            <w:tcW w:w="4050" w:type="dxa"/>
            <w:shd w:val="clear" w:color="auto" w:fill="auto"/>
          </w:tcPr>
          <w:p w14:paraId="469C43F5" w14:textId="77777777" w:rsidR="00632D99" w:rsidRPr="00C12557" w:rsidRDefault="00632D99" w:rsidP="00632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3E7E212" w14:textId="7D43A48D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1D8C51A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0E33F7" w14:textId="0B97ABF4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FEC4313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62086" w14:textId="6B3F2AA4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2AA6875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7617AF" w14:textId="729FFBDF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32D99" w:rsidRPr="0033434F" w14:paraId="263CD167" w14:textId="77777777" w:rsidTr="00910DAA">
        <w:tc>
          <w:tcPr>
            <w:tcW w:w="4050" w:type="dxa"/>
            <w:shd w:val="clear" w:color="auto" w:fill="auto"/>
          </w:tcPr>
          <w:p w14:paraId="6B09C544" w14:textId="77777777" w:rsidR="00632D99" w:rsidRPr="00C12557" w:rsidRDefault="00632D99" w:rsidP="00632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70E1ACB3" w14:textId="2B71012D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1CAB378E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7F050B" w14:textId="357E119A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76F17B9E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049B8" w14:textId="7153D63A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6B8F248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339737" w14:textId="0B030452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632D99" w:rsidRPr="0033434F" w14:paraId="630A9F3F" w14:textId="77777777" w:rsidTr="00910DAA">
        <w:tc>
          <w:tcPr>
            <w:tcW w:w="4050" w:type="dxa"/>
            <w:shd w:val="clear" w:color="auto" w:fill="auto"/>
          </w:tcPr>
          <w:p w14:paraId="063A2DA5" w14:textId="77777777" w:rsidR="00632D99" w:rsidRPr="00C12557" w:rsidRDefault="00632D99" w:rsidP="00632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00F5C286" w14:textId="210B31B1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6F344F44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1D393" w14:textId="039254D0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0AE74C3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C225D1" w14:textId="384E6AA1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631BFFB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9EE02B" w14:textId="7C206969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632D99" w:rsidRPr="0033434F" w14:paraId="10272EB6" w14:textId="77777777" w:rsidTr="00910DAA">
        <w:tc>
          <w:tcPr>
            <w:tcW w:w="4050" w:type="dxa"/>
            <w:shd w:val="clear" w:color="auto" w:fill="auto"/>
          </w:tcPr>
          <w:p w14:paraId="298C149F" w14:textId="77777777" w:rsidR="00632D99" w:rsidRPr="00C12557" w:rsidRDefault="00632D99" w:rsidP="00632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7DFFDE57" w14:textId="457E110B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C01B3DA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DA2F6" w14:textId="36B6FBC6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B419F5E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BB77C" w14:textId="335D6A32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E0ADDD3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ECAFF6" w14:textId="172D2B17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32D99" w:rsidRPr="0033434F" w14:paraId="25964D49" w14:textId="77777777" w:rsidTr="00910DAA">
        <w:tc>
          <w:tcPr>
            <w:tcW w:w="4050" w:type="dxa"/>
            <w:shd w:val="clear" w:color="auto" w:fill="auto"/>
          </w:tcPr>
          <w:p w14:paraId="4A37B463" w14:textId="7C36351C" w:rsidR="00632D99" w:rsidRPr="00C12557" w:rsidRDefault="00632D99" w:rsidP="00632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5610239D" w14:textId="1060A040" w:rsidR="00632D99" w:rsidRDefault="00632D99" w:rsidP="00632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331C38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CE768B" w14:textId="79F6C06C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A6A968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BDDED1" w14:textId="21BFD37D" w:rsidR="00632D99" w:rsidRDefault="00632D99" w:rsidP="00632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997D8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321D8" w14:textId="75DE4813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32D99" w:rsidRPr="0033434F" w14:paraId="7FDEC22D" w14:textId="77777777" w:rsidTr="00910DAA">
        <w:tc>
          <w:tcPr>
            <w:tcW w:w="4050" w:type="dxa"/>
            <w:shd w:val="clear" w:color="auto" w:fill="auto"/>
          </w:tcPr>
          <w:p w14:paraId="121FC011" w14:textId="77777777" w:rsidR="00632D99" w:rsidRPr="00341FC7" w:rsidRDefault="00632D99" w:rsidP="00632D99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17F7C8" w14:textId="65F07524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D89A8EC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22237A" w14:textId="7EECBC1A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9B7CC92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FE14B" w14:textId="57211549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E2D56F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2DF57" w14:textId="247F843A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632D99" w:rsidRPr="0033434F" w14:paraId="708BD3E6" w14:textId="77777777" w:rsidTr="004F10AE">
        <w:tc>
          <w:tcPr>
            <w:tcW w:w="4050" w:type="dxa"/>
            <w:shd w:val="clear" w:color="auto" w:fill="auto"/>
          </w:tcPr>
          <w:p w14:paraId="1FCC33AF" w14:textId="77777777" w:rsidR="00632D99" w:rsidRPr="00341FC7" w:rsidRDefault="00632D99" w:rsidP="00632D99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E77373" w14:textId="54CAC144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544E96F" w14:textId="77777777" w:rsidR="00632D99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BBF51B" w14:textId="7E38E62A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28B6E5FA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A16125" w14:textId="2B3A782C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187A32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149B04" w14:textId="042D9C16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632D99" w:rsidRPr="0033434F" w14:paraId="18061BF2" w14:textId="77777777" w:rsidTr="004F10AE">
        <w:tc>
          <w:tcPr>
            <w:tcW w:w="4050" w:type="dxa"/>
            <w:shd w:val="clear" w:color="auto" w:fill="auto"/>
            <w:vAlign w:val="bottom"/>
          </w:tcPr>
          <w:p w14:paraId="3F4D0A87" w14:textId="72F19BE7" w:rsidR="00632D99" w:rsidRPr="00AD37E5" w:rsidRDefault="00632D99" w:rsidP="00632D9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99AD25" w14:textId="30CAE572" w:rsidR="00632D99" w:rsidRPr="00911ADB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67941E95" w14:textId="77777777" w:rsidR="00632D99" w:rsidRPr="00911ADB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663889" w14:textId="6C2CBCFF" w:rsidR="00632D99" w:rsidRPr="00911ADB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</w:tcPr>
          <w:p w14:paraId="4493A3A8" w14:textId="77777777" w:rsidR="00632D99" w:rsidRPr="00911AD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FA2D3C" w14:textId="7D2103FA" w:rsidR="00632D99" w:rsidRPr="00911ADB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shd w:val="clear" w:color="auto" w:fill="auto"/>
          </w:tcPr>
          <w:p w14:paraId="0EA64266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4DF03D" w14:textId="4E1C61DB" w:rsidR="00632D99" w:rsidRPr="00911ADB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  <w:tr w:rsidR="00632D99" w:rsidRPr="0033434F" w14:paraId="621AF748" w14:textId="77777777" w:rsidTr="0077433A">
        <w:tc>
          <w:tcPr>
            <w:tcW w:w="4050" w:type="dxa"/>
            <w:shd w:val="clear" w:color="auto" w:fill="auto"/>
          </w:tcPr>
          <w:p w14:paraId="68DFDC53" w14:textId="6F78C6F6" w:rsidR="00632D99" w:rsidRPr="00B74A40" w:rsidRDefault="00632D99" w:rsidP="00632D99">
            <w:pPr>
              <w:spacing w:line="240" w:lineRule="atLeast"/>
              <w:ind w:left="160" w:right="1152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04344D">
              <w:rPr>
                <w:rFonts w:asciiTheme="majorBidi" w:hAnsi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6145CD">
              <w:rPr>
                <w:rFonts w:asciiTheme="majorBidi" w:hAnsiTheme="majorBidi"/>
                <w:i/>
                <w:iCs/>
                <w:spacing w:val="-6"/>
                <w:sz w:val="30"/>
                <w:szCs w:val="30"/>
                <w:lang w:val="en-US"/>
              </w:rPr>
              <w:t>2562</w:t>
            </w:r>
            <w:r w:rsidRPr="0004344D">
              <w:rPr>
                <w:rFonts w:asciiTheme="majorBidi" w:hAnsiTheme="majorBidi"/>
                <w:i/>
                <w:iCs/>
                <w:spacing w:val="-6"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DEBCB9" w14:textId="77777777" w:rsidR="00632D99" w:rsidRDefault="00632D99" w:rsidP="00632D9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F1450D0" w14:textId="4FFAF8D2" w:rsidR="00632D99" w:rsidRPr="00911ADB" w:rsidRDefault="00632D99" w:rsidP="00632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D34A5" w14:textId="77777777" w:rsidR="00632D99" w:rsidRPr="00911ADB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28748A" w14:textId="77777777" w:rsidR="00632D99" w:rsidRPr="000E72B7" w:rsidRDefault="00632D99" w:rsidP="00632D99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D898C29" w14:textId="2D0BD3AF" w:rsidR="00632D99" w:rsidRDefault="00632D99" w:rsidP="00632D99">
            <w:pPr>
              <w:tabs>
                <w:tab w:val="decimal" w:pos="52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D2E23A" w14:textId="77777777" w:rsidR="00632D99" w:rsidRPr="00911AD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FEC712" w14:textId="77777777" w:rsidR="00632D99" w:rsidRDefault="00632D99" w:rsidP="00632D9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3DA31C" w14:textId="1327D4FC" w:rsidR="00632D99" w:rsidRPr="00911ADB" w:rsidRDefault="00632D99" w:rsidP="00632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7536B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FB2AEF" w14:textId="77777777" w:rsidR="00632D99" w:rsidRDefault="00632D99" w:rsidP="00632D9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6381F70" w14:textId="25AAC58D" w:rsidR="00632D99" w:rsidRDefault="00632D99" w:rsidP="00632D99">
            <w:pPr>
              <w:tabs>
                <w:tab w:val="decimal" w:pos="52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32D99" w:rsidRPr="0033434F" w14:paraId="3A2F3DB0" w14:textId="77777777" w:rsidTr="0077433A">
        <w:tc>
          <w:tcPr>
            <w:tcW w:w="4050" w:type="dxa"/>
            <w:shd w:val="clear" w:color="auto" w:fill="auto"/>
          </w:tcPr>
          <w:p w14:paraId="75B7E384" w14:textId="68545DF5" w:rsidR="00632D99" w:rsidRPr="007A4505" w:rsidRDefault="00632D99" w:rsidP="00632D9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03D5C" w14:textId="59C9C690" w:rsidR="00632D99" w:rsidRDefault="00632D99" w:rsidP="00632D9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605EB661" w14:textId="77777777" w:rsidR="00632D99" w:rsidRPr="00911ADB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79DC7" w14:textId="69817CA5" w:rsidR="00632D99" w:rsidRPr="000E72B7" w:rsidRDefault="00632D99" w:rsidP="00632D99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</w:tcPr>
          <w:p w14:paraId="69BC9C67" w14:textId="77777777" w:rsidR="00632D99" w:rsidRPr="00911AD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915B4" w14:textId="7A227A0C" w:rsidR="00632D99" w:rsidRDefault="00632D99" w:rsidP="00632D9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shd w:val="clear" w:color="auto" w:fill="auto"/>
          </w:tcPr>
          <w:p w14:paraId="54525EA6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5F259" w14:textId="04402F20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  <w:tr w:rsidR="00632D99" w:rsidRPr="0033434F" w14:paraId="6DDAA548" w14:textId="77777777" w:rsidTr="0077433A">
        <w:tc>
          <w:tcPr>
            <w:tcW w:w="4050" w:type="dxa"/>
            <w:shd w:val="clear" w:color="auto" w:fill="auto"/>
            <w:vAlign w:val="bottom"/>
          </w:tcPr>
          <w:p w14:paraId="23377B3A" w14:textId="77777777" w:rsidR="00632D99" w:rsidRPr="00AD37E5" w:rsidRDefault="00632D99" w:rsidP="00632D9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7F150C" w14:textId="44EC12D4" w:rsidR="00632D99" w:rsidRPr="00911ADB" w:rsidRDefault="00632D99" w:rsidP="00632D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5730F3" w14:textId="77777777" w:rsidR="00632D99" w:rsidRPr="00911ADB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BFD879C" w14:textId="3F4E9662" w:rsidR="00632D99" w:rsidRDefault="00632D99" w:rsidP="00632D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484164" w14:textId="77777777" w:rsidR="00632D99" w:rsidRPr="00911AD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70179C3" w14:textId="707122BD" w:rsidR="00632D99" w:rsidRPr="00911ADB" w:rsidRDefault="00632D99" w:rsidP="00632D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A8FEEA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481F03" w14:textId="07A56DC7" w:rsidR="00632D99" w:rsidRDefault="00632D99" w:rsidP="00632D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32D99" w:rsidRPr="00220F49" w14:paraId="0F9A355D" w14:textId="77777777" w:rsidTr="005B70FA">
        <w:tc>
          <w:tcPr>
            <w:tcW w:w="4050" w:type="dxa"/>
            <w:shd w:val="clear" w:color="auto" w:fill="auto"/>
          </w:tcPr>
          <w:p w14:paraId="71B5AA7D" w14:textId="491E962F" w:rsidR="00632D99" w:rsidRPr="002957A0" w:rsidRDefault="00632D99" w:rsidP="00632D99">
            <w:pPr>
              <w:spacing w:line="240" w:lineRule="atLeast"/>
              <w:ind w:left="160" w:right="-20" w:hanging="160"/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cs/>
              </w:rPr>
            </w:pPr>
            <w:r w:rsidRPr="002957A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ขาดทุนจากการด้อยค่า</w:t>
            </w:r>
            <w:r w:rsidRPr="002957A0">
              <w:rPr>
                <w:rFonts w:asciiTheme="majorBidi" w:hAnsiTheme="majorBidi" w:cstheme="majorBidi" w:hint="cs"/>
                <w:i/>
                <w:iCs/>
                <w:spacing w:val="8"/>
                <w:sz w:val="30"/>
                <w:szCs w:val="30"/>
                <w:cs/>
              </w:rPr>
              <w:t xml:space="preserve"> </w:t>
            </w:r>
            <w:r w:rsidRPr="002957A0"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cs/>
              </w:rPr>
              <w:t>(</w:t>
            </w:r>
            <w:r w:rsidRPr="006145CD"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lang w:val="en-US"/>
              </w:rPr>
              <w:t>2562</w:t>
            </w:r>
            <w:r w:rsidRPr="002957A0"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cs/>
                <w:lang w:val="en-US"/>
              </w:rPr>
              <w:t>:</w:t>
            </w:r>
            <w:r w:rsidRPr="002957A0">
              <w:rPr>
                <w:rFonts w:asciiTheme="majorBidi" w:hAnsiTheme="majorBidi" w:cstheme="majorBidi" w:hint="cs"/>
                <w:i/>
                <w:iCs/>
                <w:spacing w:val="8"/>
                <w:sz w:val="30"/>
                <w:szCs w:val="30"/>
                <w:cs/>
                <w:lang w:val="en-US"/>
              </w:rPr>
              <w:t xml:space="preserve"> </w:t>
            </w:r>
            <w:r w:rsidRPr="002957A0"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cs/>
                <w:lang w:val="en-US"/>
              </w:rPr>
              <w:t>หนี้สูญและ</w:t>
            </w:r>
            <w:r w:rsidRPr="002957A0"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cs/>
                <w:lang w:val="en-US"/>
              </w:rPr>
              <w:br/>
              <w:t>หนี้สงสัยจะสูญ</w:t>
            </w:r>
            <w:r w:rsidRPr="002957A0">
              <w:rPr>
                <w:rFonts w:asciiTheme="majorBidi" w:hAnsiTheme="majorBidi" w:cstheme="majorBidi" w:hint="cs"/>
                <w:i/>
                <w:iCs/>
                <w:spacing w:val="8"/>
                <w:sz w:val="30"/>
                <w:szCs w:val="30"/>
                <w:cs/>
                <w:lang w:val="en-US"/>
              </w:rPr>
              <w:t xml:space="preserve">) </w:t>
            </w:r>
            <w:r w:rsidRPr="00CD35BD">
              <w:rPr>
                <w:rFonts w:asciiTheme="majorBidi" w:hAnsiTheme="majorBidi" w:cstheme="majorBidi" w:hint="cs"/>
                <w:spacing w:val="8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86226D" w14:textId="77777777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15A760B" w14:textId="5CE39187" w:rsidR="00632D99" w:rsidRPr="00911ADB" w:rsidRDefault="00632D99" w:rsidP="00632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6F6EEB" w14:textId="77777777" w:rsidR="00632D99" w:rsidRPr="00911ADB" w:rsidRDefault="00632D99" w:rsidP="00632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2F8A9A" w14:textId="77777777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BFF0EED" w14:textId="7D0A4B16" w:rsidR="00632D99" w:rsidRDefault="00632D99" w:rsidP="00632D99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EC86F7" w14:textId="77777777" w:rsidR="00632D99" w:rsidRPr="00911AD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B10889" w14:textId="77777777" w:rsidR="00632D99" w:rsidRDefault="00632D99" w:rsidP="00632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702AF03" w14:textId="7DA13214" w:rsidR="00632D99" w:rsidRPr="00911ADB" w:rsidRDefault="00632D99" w:rsidP="00632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00D48B" w14:textId="77777777" w:rsidR="00632D99" w:rsidRPr="00BE704B" w:rsidRDefault="00632D99" w:rsidP="00632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811DF99" w14:textId="77777777" w:rsidR="00632D99" w:rsidRDefault="00632D99" w:rsidP="00632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3E692CB" w14:textId="00BBB9DE" w:rsidR="00632D99" w:rsidRDefault="00632D99" w:rsidP="00632D99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D6AC6D7" w14:textId="726FE623" w:rsidR="00D92879" w:rsidRDefault="00D92879" w:rsidP="002D0675">
      <w:pPr>
        <w:pStyle w:val="Bo-Blankline"/>
      </w:pPr>
    </w:p>
    <w:p w14:paraId="49DCBE75" w14:textId="77777777" w:rsidR="00D92879" w:rsidRDefault="00D92879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Style w:val="TableGrid"/>
        <w:tblW w:w="91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2"/>
        <w:gridCol w:w="1249"/>
        <w:gridCol w:w="236"/>
        <w:gridCol w:w="1011"/>
        <w:gridCol w:w="235"/>
        <w:gridCol w:w="926"/>
        <w:gridCol w:w="235"/>
        <w:gridCol w:w="992"/>
        <w:gridCol w:w="235"/>
        <w:gridCol w:w="1019"/>
      </w:tblGrid>
      <w:tr w:rsidR="00A208BF" w:rsidRPr="00737B70" w14:paraId="09134135" w14:textId="77777777" w:rsidTr="003D1995">
        <w:trPr>
          <w:tblHeader/>
        </w:trPr>
        <w:tc>
          <w:tcPr>
            <w:tcW w:w="3002" w:type="dxa"/>
            <w:shd w:val="clear" w:color="auto" w:fill="auto"/>
            <w:vAlign w:val="bottom"/>
          </w:tcPr>
          <w:p w14:paraId="23727972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49" w:type="dxa"/>
            <w:vAlign w:val="bottom"/>
          </w:tcPr>
          <w:p w14:paraId="79A9BDF6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737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FE9855E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9" w:type="dxa"/>
            <w:gridSpan w:val="7"/>
            <w:vAlign w:val="bottom"/>
          </w:tcPr>
          <w:p w14:paraId="3CAE62DB" w14:textId="43EDF056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8B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8BF" w:rsidRPr="00737B70" w14:paraId="6B56B04A" w14:textId="77777777" w:rsidTr="003D1995">
        <w:trPr>
          <w:tblHeader/>
        </w:trPr>
        <w:tc>
          <w:tcPr>
            <w:tcW w:w="3002" w:type="dxa"/>
            <w:vAlign w:val="bottom"/>
          </w:tcPr>
          <w:p w14:paraId="42B932F8" w14:textId="77777777" w:rsidR="00A208BF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737B70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เงินให้กู้ยืมระยะสั้นแก่กิจการ</w:t>
            </w:r>
          </w:p>
          <w:p w14:paraId="55E52E15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7B70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1249" w:type="dxa"/>
            <w:vAlign w:val="bottom"/>
          </w:tcPr>
          <w:p w14:paraId="5425BB3D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7B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8CE44F" w14:textId="6597567A" w:rsidR="00A208BF" w:rsidRPr="00737B70" w:rsidRDefault="006145CD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208BF" w:rsidRPr="00737B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08BF" w:rsidRPr="00737B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61F79AD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08BA68F" w14:textId="06916795" w:rsidR="00A208BF" w:rsidRPr="00737B70" w:rsidRDefault="006145CD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08BF" w:rsidRPr="00737B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08BF" w:rsidRPr="00737B7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28818515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BDB34E6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3890CDB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BBF1B54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D884367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F8E90D3" w14:textId="3D824DC6" w:rsidR="00A208BF" w:rsidRPr="00737B70" w:rsidRDefault="006145CD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208BF" w:rsidRPr="00737B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08BF" w:rsidRPr="00737B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208BF" w:rsidRPr="00737B70" w14:paraId="542068F7" w14:textId="77777777" w:rsidTr="003D1995">
        <w:trPr>
          <w:tblHeader/>
        </w:trPr>
        <w:tc>
          <w:tcPr>
            <w:tcW w:w="3002" w:type="dxa"/>
            <w:vAlign w:val="bottom"/>
          </w:tcPr>
          <w:p w14:paraId="77B5E537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49" w:type="dxa"/>
            <w:vAlign w:val="bottom"/>
          </w:tcPr>
          <w:p w14:paraId="18276332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A154484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9" w:type="dxa"/>
            <w:gridSpan w:val="7"/>
            <w:vAlign w:val="bottom"/>
          </w:tcPr>
          <w:p w14:paraId="5CF23D24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8BF" w:rsidRPr="00737B70" w14:paraId="52988885" w14:textId="77777777" w:rsidTr="003D1995">
        <w:tc>
          <w:tcPr>
            <w:tcW w:w="3002" w:type="dxa"/>
            <w:vAlign w:val="bottom"/>
          </w:tcPr>
          <w:p w14:paraId="7A67B23B" w14:textId="4AEFB49B" w:rsidR="00A208BF" w:rsidRPr="00737B70" w:rsidRDefault="006145CD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6145C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eastAsia="ja-JP"/>
              </w:rPr>
              <w:t>2563</w:t>
            </w:r>
          </w:p>
        </w:tc>
        <w:tc>
          <w:tcPr>
            <w:tcW w:w="1249" w:type="dxa"/>
            <w:vAlign w:val="bottom"/>
          </w:tcPr>
          <w:p w14:paraId="772D6DDA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DC3E1B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04759AB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C47B004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5385A74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F2D52D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7E912A9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37DCC36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C102642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08BF" w:rsidRPr="00737B70" w14:paraId="34EBAFD9" w14:textId="77777777" w:rsidTr="003D1995">
        <w:tc>
          <w:tcPr>
            <w:tcW w:w="3002" w:type="dxa"/>
          </w:tcPr>
          <w:p w14:paraId="40BA284A" w14:textId="77777777" w:rsidR="00A208BF" w:rsidRPr="00C82C3E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C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9" w:type="dxa"/>
          </w:tcPr>
          <w:p w14:paraId="40A86DC8" w14:textId="2BCCF676" w:rsidR="00A208BF" w:rsidRPr="00737B70" w:rsidRDefault="00964222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1.650</w:t>
            </w:r>
          </w:p>
        </w:tc>
        <w:tc>
          <w:tcPr>
            <w:tcW w:w="236" w:type="dxa"/>
          </w:tcPr>
          <w:p w14:paraId="188875C3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61A8717" w14:textId="1B28023C" w:rsidR="00A208BF" w:rsidRPr="00401D58" w:rsidRDefault="00401D58" w:rsidP="00401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02BD619D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365678DC" w14:textId="76F32586" w:rsidR="00A208BF" w:rsidRPr="00737B70" w:rsidRDefault="00964222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695,000</w:t>
            </w:r>
          </w:p>
        </w:tc>
        <w:tc>
          <w:tcPr>
            <w:tcW w:w="235" w:type="dxa"/>
          </w:tcPr>
          <w:p w14:paraId="2E676BF0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0A4A2C3" w14:textId="23CF605C" w:rsidR="00A208BF" w:rsidRPr="00737B70" w:rsidRDefault="00964222" w:rsidP="000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(695,000)</w:t>
            </w:r>
          </w:p>
        </w:tc>
        <w:tc>
          <w:tcPr>
            <w:tcW w:w="235" w:type="dxa"/>
          </w:tcPr>
          <w:p w14:paraId="5705051B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6A1B6B8" w14:textId="516882DB" w:rsidR="00A208BF" w:rsidRPr="00737B70" w:rsidRDefault="00D91532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08BF" w:rsidRPr="00737B70" w14:paraId="279D2238" w14:textId="77777777" w:rsidTr="003D1995">
        <w:tc>
          <w:tcPr>
            <w:tcW w:w="3002" w:type="dxa"/>
          </w:tcPr>
          <w:p w14:paraId="50C5ED2D" w14:textId="77777777" w:rsidR="00A208BF" w:rsidRPr="00C82C3E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2C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14:paraId="5428ACEA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E777B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9BA87CC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3F855FB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790752D9" w14:textId="77777777" w:rsidR="00A208BF" w:rsidRPr="00737B70" w:rsidRDefault="00A208BF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90258C7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A148D34" w14:textId="77777777" w:rsidR="00A208BF" w:rsidRPr="00737B70" w:rsidRDefault="00A208BF" w:rsidP="003D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179E598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C69F307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8BF" w:rsidRPr="00737B70" w14:paraId="1415546D" w14:textId="77777777" w:rsidTr="003D1995">
        <w:tc>
          <w:tcPr>
            <w:tcW w:w="3002" w:type="dxa"/>
          </w:tcPr>
          <w:p w14:paraId="52368D8B" w14:textId="77777777" w:rsidR="00A208BF" w:rsidRPr="00784432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4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</w:t>
            </w:r>
          </w:p>
        </w:tc>
        <w:tc>
          <w:tcPr>
            <w:tcW w:w="1249" w:type="dxa"/>
          </w:tcPr>
          <w:p w14:paraId="11E0E71D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F004C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68B6FB9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E49FFD3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47E7FF8B" w14:textId="77777777" w:rsidR="00A208BF" w:rsidRPr="00737B70" w:rsidRDefault="00A208BF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A4352AF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3C7DF95" w14:textId="77777777" w:rsidR="00A208BF" w:rsidRPr="00737B70" w:rsidRDefault="00A208BF" w:rsidP="003D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5D9596E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0E48A602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8BF" w:rsidRPr="00737B70" w14:paraId="3CF4E44E" w14:textId="77777777" w:rsidTr="003D1995">
        <w:tc>
          <w:tcPr>
            <w:tcW w:w="3002" w:type="dxa"/>
          </w:tcPr>
          <w:p w14:paraId="115487D5" w14:textId="77777777" w:rsidR="00A208BF" w:rsidRPr="00784432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432">
              <w:rPr>
                <w:rFonts w:asciiTheme="majorBidi" w:hAnsiTheme="majorBidi" w:cstheme="majorBidi"/>
                <w:sz w:val="30"/>
                <w:szCs w:val="30"/>
                <w:cs/>
              </w:rPr>
              <w:t>(อ่อนนุช) จำกัด</w:t>
            </w:r>
          </w:p>
        </w:tc>
        <w:tc>
          <w:tcPr>
            <w:tcW w:w="1249" w:type="dxa"/>
          </w:tcPr>
          <w:p w14:paraId="72EBACA0" w14:textId="3E8B01B8" w:rsidR="00A208BF" w:rsidRPr="00737B70" w:rsidRDefault="006145CD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01D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</w:tcPr>
          <w:p w14:paraId="564A6372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7ED5E6D9" w14:textId="55324C09" w:rsidR="00A208BF" w:rsidRPr="00737B70" w:rsidRDefault="006145CD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5" w:type="dxa"/>
          </w:tcPr>
          <w:p w14:paraId="6F061C3F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876A22F" w14:textId="09470BE7" w:rsidR="00A208BF" w:rsidRPr="00737B70" w:rsidRDefault="00401D58" w:rsidP="0065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A38C44F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CFDF5E" w14:textId="48257729" w:rsidR="00A208BF" w:rsidRPr="00737B70" w:rsidRDefault="00401D58" w:rsidP="003D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5CD" w:rsidRPr="003D1995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7B8FCBB" w14:textId="77777777" w:rsidR="00A208BF" w:rsidRPr="00737B70" w:rsidRDefault="00A208BF" w:rsidP="00F1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EC454C5" w14:textId="5A7A57EB" w:rsidR="00A208BF" w:rsidRPr="00737B70" w:rsidRDefault="00401D58" w:rsidP="00BE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532" w:rsidRPr="00737B70" w14:paraId="0ED8A837" w14:textId="77777777" w:rsidTr="003D1995">
        <w:tc>
          <w:tcPr>
            <w:tcW w:w="3002" w:type="dxa"/>
          </w:tcPr>
          <w:p w14:paraId="19E75CE7" w14:textId="77777777" w:rsidR="00D91532" w:rsidRPr="00784432" w:rsidRDefault="00D91532" w:rsidP="00D91532">
            <w:pPr>
              <w:spacing w:line="240" w:lineRule="auto"/>
              <w:ind w:firstLine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5BE3D837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EAAF10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C4AE709" w14:textId="5822E8D3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5" w:type="dxa"/>
          </w:tcPr>
          <w:p w14:paraId="008DFF2B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6282BF41" w14:textId="03D3DE8D" w:rsidR="00D91532" w:rsidRPr="00737B70" w:rsidRDefault="00D91532" w:rsidP="0034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695,000</w:t>
            </w:r>
          </w:p>
        </w:tc>
        <w:tc>
          <w:tcPr>
            <w:tcW w:w="235" w:type="dxa"/>
          </w:tcPr>
          <w:p w14:paraId="4CF00804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7059DF" w14:textId="0E1141BA" w:rsidR="00D91532" w:rsidRPr="00737B70" w:rsidRDefault="00D91532" w:rsidP="003D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(695,</w:t>
            </w:r>
            <w:r w:rsidR="00AD253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5" w:type="dxa"/>
          </w:tcPr>
          <w:p w14:paraId="04348061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6D2DBDD6" w14:textId="6D436433" w:rsidR="00D91532" w:rsidRPr="00737B70" w:rsidRDefault="00D91532" w:rsidP="00D9153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532" w:rsidRPr="00737B70" w14:paraId="0E18FDE4" w14:textId="77777777" w:rsidTr="00654A64">
        <w:tc>
          <w:tcPr>
            <w:tcW w:w="3002" w:type="dxa"/>
          </w:tcPr>
          <w:p w14:paraId="28BA07FE" w14:textId="77777777" w:rsidR="00D91532" w:rsidRPr="00E35B01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B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49" w:type="dxa"/>
          </w:tcPr>
          <w:p w14:paraId="03D17617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C0987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3F64A3A" w14:textId="50BF07FE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</w:tcPr>
          <w:p w14:paraId="1A8A3FCE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44BE862C" w14:textId="00F86113" w:rsidR="00D91532" w:rsidRPr="00737B70" w:rsidRDefault="00D91532" w:rsidP="0034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  <w:tc>
          <w:tcPr>
            <w:tcW w:w="235" w:type="dxa"/>
          </w:tcPr>
          <w:p w14:paraId="5C2E12A2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8DCA15" w14:textId="6748C1E5" w:rsidR="00D91532" w:rsidRPr="00737B70" w:rsidRDefault="00D91532" w:rsidP="003D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(2,006)</w:t>
            </w:r>
          </w:p>
        </w:tc>
        <w:tc>
          <w:tcPr>
            <w:tcW w:w="235" w:type="dxa"/>
          </w:tcPr>
          <w:p w14:paraId="508E83C9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6628F1D" w14:textId="4D67FBF3" w:rsidR="00D91532" w:rsidRPr="00737B70" w:rsidRDefault="00D91532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532" w:rsidRPr="00737B70" w14:paraId="64F2F9C4" w14:textId="77777777" w:rsidTr="00654A64">
        <w:tc>
          <w:tcPr>
            <w:tcW w:w="3002" w:type="dxa"/>
          </w:tcPr>
          <w:p w14:paraId="6FD0C9B3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</w:tcPr>
          <w:p w14:paraId="37D6C8DF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4DBC4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77CFD65A" w14:textId="25994A02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</w:p>
        </w:tc>
        <w:tc>
          <w:tcPr>
            <w:tcW w:w="235" w:type="dxa"/>
          </w:tcPr>
          <w:p w14:paraId="7B5F26F7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0C66BDB5" w14:textId="6BA35EFC" w:rsidR="00D91532" w:rsidRPr="00654A64" w:rsidRDefault="00D91532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697,005</w:t>
            </w:r>
          </w:p>
        </w:tc>
        <w:tc>
          <w:tcPr>
            <w:tcW w:w="235" w:type="dxa"/>
          </w:tcPr>
          <w:p w14:paraId="5C88727D" w14:textId="77777777" w:rsidR="00D91532" w:rsidRPr="00654A64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99D05EA" w14:textId="6A2303C0" w:rsidR="00D91532" w:rsidRPr="00654A64" w:rsidRDefault="00D91532" w:rsidP="000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(697,806)</w:t>
            </w:r>
          </w:p>
        </w:tc>
        <w:tc>
          <w:tcPr>
            <w:tcW w:w="235" w:type="dxa"/>
          </w:tcPr>
          <w:p w14:paraId="17F8E06A" w14:textId="77777777" w:rsidR="00D91532" w:rsidRPr="00654A64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41C60678" w14:textId="29398A32" w:rsidR="00D91532" w:rsidRPr="00654A64" w:rsidRDefault="00D91532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91532" w:rsidRPr="00737B70" w14:paraId="129A3693" w14:textId="77777777" w:rsidTr="00654A64">
        <w:tc>
          <w:tcPr>
            <w:tcW w:w="4251" w:type="dxa"/>
            <w:gridSpan w:val="2"/>
          </w:tcPr>
          <w:p w14:paraId="5864BBAE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7B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737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2B80D622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8A39A9D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76F3EB9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51C5EFD6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18EBA29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B88936E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18CC950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113E08D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532" w:rsidRPr="00737B70" w14:paraId="71348268" w14:textId="77777777" w:rsidTr="003D1995">
        <w:tc>
          <w:tcPr>
            <w:tcW w:w="4251" w:type="dxa"/>
            <w:gridSpan w:val="2"/>
          </w:tcPr>
          <w:p w14:paraId="412C6577" w14:textId="6B7204A8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145C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6" w:type="dxa"/>
          </w:tcPr>
          <w:p w14:paraId="5F3D6BAF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258F02A" w14:textId="4B31B2EB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902620F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2B78BB62" w14:textId="77777777" w:rsidR="00D91532" w:rsidRPr="00737B70" w:rsidRDefault="00D91532" w:rsidP="00D91532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1B96196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FE1A02B" w14:textId="77777777" w:rsidR="00D91532" w:rsidRPr="00737B70" w:rsidRDefault="00D91532" w:rsidP="00D91532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DCA61F2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81C4FF6" w14:textId="44067BC1" w:rsidR="00D91532" w:rsidRPr="00737B70" w:rsidRDefault="00D91532" w:rsidP="00D9153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532" w:rsidRPr="00737B70" w14:paraId="0DF7A3FB" w14:textId="77777777" w:rsidTr="003D1995">
        <w:tc>
          <w:tcPr>
            <w:tcW w:w="3002" w:type="dxa"/>
          </w:tcPr>
          <w:p w14:paraId="067BBB4F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</w:tcPr>
          <w:p w14:paraId="53CD6BFD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B49BC9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4DC91D73" w14:textId="44A24CDD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</w:p>
        </w:tc>
        <w:tc>
          <w:tcPr>
            <w:tcW w:w="235" w:type="dxa"/>
          </w:tcPr>
          <w:p w14:paraId="377B9DCB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1C61467F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ADA3021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F755274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2E91EA1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448F54E" w14:textId="1F776FBD" w:rsidR="00D91532" w:rsidRPr="00737B70" w:rsidRDefault="00D91532" w:rsidP="0085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91532" w:rsidRPr="00737B70" w14:paraId="33F4AC13" w14:textId="77777777" w:rsidTr="003D1995">
        <w:tc>
          <w:tcPr>
            <w:tcW w:w="3002" w:type="dxa"/>
          </w:tcPr>
          <w:p w14:paraId="705A8436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5B8EF604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80CE99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66828092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78B5BB3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7849A2C3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BF610A5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9E962E1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98342E1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7BA99637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532" w:rsidRPr="00737B70" w14:paraId="43A66B51" w14:textId="77777777" w:rsidTr="003D1995">
        <w:tc>
          <w:tcPr>
            <w:tcW w:w="3002" w:type="dxa"/>
          </w:tcPr>
          <w:p w14:paraId="4C7A248D" w14:textId="25E50619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9" w:type="dxa"/>
          </w:tcPr>
          <w:p w14:paraId="04D9124A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F44ED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7723F9BB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A307FA2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719D37B3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76EC3AA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F55317E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258755A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469B01F2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532" w:rsidRPr="00737B70" w14:paraId="715962A1" w14:textId="77777777" w:rsidTr="003D1995">
        <w:tc>
          <w:tcPr>
            <w:tcW w:w="3002" w:type="dxa"/>
          </w:tcPr>
          <w:p w14:paraId="57D7A403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2C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14:paraId="06BBF397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7C9BEE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0E76DC85" w14:textId="77777777" w:rsidR="00D91532" w:rsidRPr="00737B70" w:rsidRDefault="00D91532" w:rsidP="00D91532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0F692E4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0E6DEDA1" w14:textId="77777777" w:rsidR="00D91532" w:rsidRPr="00737B70" w:rsidRDefault="00D91532" w:rsidP="00D91532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A41E0D4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C5AF1DB" w14:textId="77777777" w:rsidR="00D91532" w:rsidRPr="00737B70" w:rsidRDefault="00D91532" w:rsidP="00D91532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7FD2FAC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171A91D5" w14:textId="77777777" w:rsidR="00D91532" w:rsidRPr="00737B70" w:rsidRDefault="00D91532" w:rsidP="00D9153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532" w:rsidRPr="00737B70" w14:paraId="02F924D0" w14:textId="77777777" w:rsidTr="003D1995">
        <w:tc>
          <w:tcPr>
            <w:tcW w:w="3002" w:type="dxa"/>
          </w:tcPr>
          <w:p w14:paraId="0D29BAEB" w14:textId="77777777" w:rsidR="00D91532" w:rsidRPr="00784432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4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</w:t>
            </w:r>
          </w:p>
        </w:tc>
        <w:tc>
          <w:tcPr>
            <w:tcW w:w="1249" w:type="dxa"/>
          </w:tcPr>
          <w:p w14:paraId="14F489BD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4CC44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442CED72" w14:textId="366AC761" w:rsidR="00D91532" w:rsidRPr="00330A3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A9E16B8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6DDA3E53" w14:textId="50AA7581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95D9CE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7D1A427" w14:textId="2E42B870" w:rsidR="00D91532" w:rsidRPr="00B02157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09350B9" w14:textId="77777777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4E8C99E7" w14:textId="6812A4A2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532" w:rsidRPr="00737B70" w14:paraId="335F9389" w14:textId="77777777" w:rsidTr="003D1995">
        <w:tc>
          <w:tcPr>
            <w:tcW w:w="3002" w:type="dxa"/>
          </w:tcPr>
          <w:p w14:paraId="2B05F6A3" w14:textId="77777777" w:rsidR="00D91532" w:rsidRPr="00784432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432">
              <w:rPr>
                <w:rFonts w:asciiTheme="majorBidi" w:hAnsiTheme="majorBidi" w:cstheme="majorBidi"/>
                <w:sz w:val="30"/>
                <w:szCs w:val="30"/>
                <w:cs/>
              </w:rPr>
              <w:t>(อ่อนนุช) จำกัด</w:t>
            </w:r>
          </w:p>
        </w:tc>
        <w:tc>
          <w:tcPr>
            <w:tcW w:w="1249" w:type="dxa"/>
          </w:tcPr>
          <w:p w14:paraId="1ED3921A" w14:textId="66DACC98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E1261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</w:tcPr>
          <w:p w14:paraId="3598B37B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E2A4CD3" w14:textId="17B14E4B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A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7D21E01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2D60705" w14:textId="36B9C5D3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5" w:type="dxa"/>
          </w:tcPr>
          <w:p w14:paraId="77D831FD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02BBAF" w14:textId="344C8D1C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FE6FD51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B90F6F9" w14:textId="2BF12921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D91532" w:rsidRPr="00737B70" w14:paraId="38E269A8" w14:textId="77777777" w:rsidTr="003D1995">
        <w:tc>
          <w:tcPr>
            <w:tcW w:w="3002" w:type="dxa"/>
          </w:tcPr>
          <w:p w14:paraId="74ABC9F4" w14:textId="77777777" w:rsidR="00D91532" w:rsidRPr="00784432" w:rsidRDefault="00D91532" w:rsidP="00D91532">
            <w:pPr>
              <w:spacing w:line="240" w:lineRule="auto"/>
              <w:ind w:firstLine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7D6F9803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7AD64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3633AA5F" w14:textId="2AAE977D" w:rsidR="00D91532" w:rsidRPr="00401D5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A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71BDE91" w14:textId="77777777" w:rsidR="00D91532" w:rsidRPr="00401D5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03365BA3" w14:textId="368070E8" w:rsidR="00D91532" w:rsidRPr="00401D5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5" w:type="dxa"/>
          </w:tcPr>
          <w:p w14:paraId="57663289" w14:textId="77777777" w:rsidR="00D91532" w:rsidRPr="00401D5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ADA610" w14:textId="40586F50" w:rsidR="00D91532" w:rsidRPr="00401D5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EC87AB2" w14:textId="77777777" w:rsidR="00D91532" w:rsidRPr="00401D5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7C17D20E" w14:textId="37548FB9" w:rsidR="00D91532" w:rsidRPr="00401D58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D91532" w:rsidRPr="00737B70" w14:paraId="3A624B2A" w14:textId="77777777" w:rsidTr="00654A64">
        <w:tc>
          <w:tcPr>
            <w:tcW w:w="3002" w:type="dxa"/>
          </w:tcPr>
          <w:p w14:paraId="60FC348F" w14:textId="77777777" w:rsidR="00D91532" w:rsidRPr="00784432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B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49" w:type="dxa"/>
          </w:tcPr>
          <w:p w14:paraId="46794CAF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7F9D48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8C1A67A" w14:textId="6AFE43EC" w:rsidR="00D91532" w:rsidRPr="000463C6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63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81C6F90" w14:textId="77777777" w:rsidR="00D91532" w:rsidRPr="000463C6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5F0A79B" w14:textId="1B2B4062" w:rsidR="00D91532" w:rsidRPr="000463C6" w:rsidRDefault="000463C6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463C6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4C5A92F1" w14:textId="77777777" w:rsidR="00D91532" w:rsidRPr="000463C6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C3F2C7" w14:textId="4CF65170" w:rsidR="00D91532" w:rsidRPr="000463C6" w:rsidRDefault="000463C6" w:rsidP="000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0463C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5" w:type="dxa"/>
          </w:tcPr>
          <w:p w14:paraId="7D45A437" w14:textId="77777777" w:rsidR="00D91532" w:rsidRPr="000463C6" w:rsidRDefault="00D91532" w:rsidP="00D91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3B9CFB5" w14:textId="7B4235F3" w:rsidR="00D91532" w:rsidRPr="000463C6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91532" w:rsidRPr="00737B70" w14:paraId="189A42C1" w14:textId="77777777" w:rsidTr="00654A64">
        <w:tc>
          <w:tcPr>
            <w:tcW w:w="3002" w:type="dxa"/>
          </w:tcPr>
          <w:p w14:paraId="67EA6033" w14:textId="77777777" w:rsidR="00D91532" w:rsidRPr="00015D24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D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</w:tcPr>
          <w:p w14:paraId="25796B7B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D1730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D0F6D8B" w14:textId="2084912B" w:rsidR="00D91532" w:rsidRPr="00B02157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1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3EA56EB" w14:textId="77777777" w:rsidR="00D91532" w:rsidRPr="00B02157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0156516" w14:textId="7540A125" w:rsidR="00D91532" w:rsidRPr="00B02157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046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2FD3F687" w14:textId="77777777" w:rsidR="00D91532" w:rsidRPr="00B02157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1A56458" w14:textId="1F21AF1F" w:rsidR="00D91532" w:rsidRPr="000463C6" w:rsidRDefault="000463C6" w:rsidP="000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3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35" w:type="dxa"/>
          </w:tcPr>
          <w:p w14:paraId="710772DC" w14:textId="77777777" w:rsidR="00D91532" w:rsidRPr="00B02157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45CE5B88" w14:textId="26050E13" w:rsidR="00D91532" w:rsidRPr="00B02157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801</w:t>
            </w:r>
          </w:p>
        </w:tc>
      </w:tr>
      <w:tr w:rsidR="00D91532" w:rsidRPr="00737B70" w14:paraId="5B26B3E2" w14:textId="77777777" w:rsidTr="00654A64">
        <w:tc>
          <w:tcPr>
            <w:tcW w:w="3002" w:type="dxa"/>
          </w:tcPr>
          <w:p w14:paraId="70FFB17D" w14:textId="77777777" w:rsidR="00D91532" w:rsidRPr="00654A64" w:rsidRDefault="00D91532" w:rsidP="0065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54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54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654A64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9" w:type="dxa"/>
          </w:tcPr>
          <w:p w14:paraId="1C48FE46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F92A1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02B9041B" w14:textId="77777777" w:rsidR="00D91532" w:rsidRPr="00737B70" w:rsidRDefault="00D91532" w:rsidP="00D91532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EDF3C94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2523B929" w14:textId="77777777" w:rsidR="00D91532" w:rsidRPr="00737B70" w:rsidRDefault="00D91532" w:rsidP="00D91532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68317A2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E2E9577" w14:textId="77777777" w:rsidR="00D91532" w:rsidRPr="00737B70" w:rsidRDefault="00D91532" w:rsidP="00D91532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C28DA7B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7652A23B" w14:textId="77777777" w:rsidR="00D91532" w:rsidRPr="00737B70" w:rsidRDefault="00D91532" w:rsidP="00D9153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532" w:rsidRPr="00737B70" w14:paraId="7B349D36" w14:textId="77777777" w:rsidTr="003D1995">
        <w:tc>
          <w:tcPr>
            <w:tcW w:w="3002" w:type="dxa"/>
          </w:tcPr>
          <w:p w14:paraId="76CFC814" w14:textId="343B5D9C" w:rsidR="00D91532" w:rsidRPr="00784432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145C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37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249" w:type="dxa"/>
          </w:tcPr>
          <w:p w14:paraId="1C3BA573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6DBC2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469770C" w14:textId="33EDDC92" w:rsidR="00D91532" w:rsidRPr="00737B70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A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D08CB78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657298B4" w14:textId="77777777" w:rsidR="00D91532" w:rsidRPr="00737B70" w:rsidRDefault="00D91532" w:rsidP="00D91532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859109F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BDF9ECC" w14:textId="77777777" w:rsidR="00D91532" w:rsidRPr="00737B70" w:rsidRDefault="00D91532" w:rsidP="00D91532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CDBB57A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3CDDA18" w14:textId="15F08216" w:rsidR="00D91532" w:rsidRPr="00737B70" w:rsidRDefault="00D91532" w:rsidP="00D9153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A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532" w:rsidRPr="00737B70" w14:paraId="3FB56815" w14:textId="77777777" w:rsidTr="003D1995">
        <w:tc>
          <w:tcPr>
            <w:tcW w:w="3002" w:type="dxa"/>
          </w:tcPr>
          <w:p w14:paraId="2C80204C" w14:textId="77777777" w:rsidR="00D91532" w:rsidRPr="00737B70" w:rsidRDefault="00D91532" w:rsidP="00D91532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7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</w:tcPr>
          <w:p w14:paraId="4A63CADE" w14:textId="77777777" w:rsidR="00D91532" w:rsidRPr="00737B70" w:rsidRDefault="00D91532" w:rsidP="00D915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6A7685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1C51BE49" w14:textId="32C90B82" w:rsidR="00D91532" w:rsidRPr="00E11285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6FDB4A4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4E079AF2" w14:textId="77777777" w:rsidR="00D91532" w:rsidRPr="00737B70" w:rsidRDefault="00D91532" w:rsidP="00D91532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4D00591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B724261" w14:textId="77777777" w:rsidR="00D91532" w:rsidRPr="00737B70" w:rsidRDefault="00D91532" w:rsidP="00D91532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9692748" w14:textId="77777777" w:rsidR="00D91532" w:rsidRPr="00737B70" w:rsidRDefault="00D91532" w:rsidP="00D915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214B6CC" w14:textId="4B57B58A" w:rsidR="00D91532" w:rsidRPr="00E11285" w:rsidRDefault="00D91532" w:rsidP="00D9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801</w:t>
            </w:r>
          </w:p>
        </w:tc>
      </w:tr>
    </w:tbl>
    <w:p w14:paraId="14693712" w14:textId="2C1C7DCF" w:rsidR="003D67F6" w:rsidRDefault="003D67F6" w:rsidP="00553ECE">
      <w:pPr>
        <w:pStyle w:val="Bo-C1Content"/>
        <w:ind w:right="-25"/>
        <w:jc w:val="both"/>
        <w:rPr>
          <w:spacing w:val="-4"/>
          <w:sz w:val="20"/>
          <w:szCs w:val="20"/>
        </w:rPr>
      </w:pPr>
    </w:p>
    <w:p w14:paraId="5C13378D" w14:textId="77777777" w:rsidR="003D67F6" w:rsidRDefault="003D67F6">
      <w:pPr>
        <w:spacing w:line="240" w:lineRule="auto"/>
        <w:rPr>
          <w:rFonts w:ascii="Angsana New" w:hAnsi="Angsana New"/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04"/>
        <w:gridCol w:w="1931"/>
        <w:gridCol w:w="233"/>
        <w:gridCol w:w="1088"/>
        <w:gridCol w:w="233"/>
        <w:gridCol w:w="1088"/>
        <w:gridCol w:w="233"/>
        <w:gridCol w:w="1088"/>
      </w:tblGrid>
      <w:tr w:rsidR="00553ECE" w:rsidRPr="00A94EB8" w14:paraId="68215852" w14:textId="77777777" w:rsidTr="00C63BFD">
        <w:tc>
          <w:tcPr>
            <w:tcW w:w="3960" w:type="dxa"/>
          </w:tcPr>
          <w:p w14:paraId="6FC62F39" w14:textId="416C6AF6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</w:tcPr>
          <w:p w14:paraId="210E97B1" w14:textId="77777777" w:rsidR="00553ECE" w:rsidRPr="00A94EB8" w:rsidRDefault="00553ECE" w:rsidP="00EC3BEB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DE300D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31E638E4" w14:textId="77777777" w:rsidR="00553ECE" w:rsidRPr="00A94EB8" w:rsidRDefault="00553ECE" w:rsidP="00EC3BEB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ECE" w:rsidRPr="00A94EB8" w14:paraId="02AEA4E8" w14:textId="77777777" w:rsidTr="00C63BFD">
        <w:tc>
          <w:tcPr>
            <w:tcW w:w="3960" w:type="dxa"/>
          </w:tcPr>
          <w:p w14:paraId="6246254B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811907A" w14:textId="0FA67BB9" w:rsidR="00553ECE" w:rsidRPr="00A94EB8" w:rsidRDefault="006145CD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4E0772F" w14:textId="77777777" w:rsidR="00553ECE" w:rsidRPr="00A94EB8" w:rsidRDefault="00553ECE" w:rsidP="00EC3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48F7E8" w14:textId="733559C8" w:rsidR="00553ECE" w:rsidRPr="00A94EB8" w:rsidRDefault="006145CD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445B2ABD" w14:textId="77777777" w:rsidR="00553ECE" w:rsidRPr="00A94EB8" w:rsidRDefault="00553ECE" w:rsidP="00EC3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8837BFC" w14:textId="19572C74" w:rsidR="00553ECE" w:rsidRPr="00A94EB8" w:rsidRDefault="006145CD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73875E5" w14:textId="77777777" w:rsidR="00553ECE" w:rsidRPr="00A94EB8" w:rsidRDefault="00553ECE" w:rsidP="00EC3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0FBC10" w14:textId="045C66B3" w:rsidR="00553ECE" w:rsidRPr="00A94EB8" w:rsidRDefault="006145CD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53ECE" w:rsidRPr="00A94EB8" w14:paraId="06CB1932" w14:textId="77777777" w:rsidTr="00C63BFD">
        <w:tc>
          <w:tcPr>
            <w:tcW w:w="3960" w:type="dxa"/>
          </w:tcPr>
          <w:p w14:paraId="00F90BC3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6D44E326" w14:textId="77777777" w:rsidR="00553ECE" w:rsidRPr="00A94EB8" w:rsidRDefault="00553ECE" w:rsidP="00EC3BEB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D67F6" w:rsidRPr="00A94EB8" w14:paraId="305207E4" w14:textId="77777777" w:rsidTr="00C63BFD">
        <w:tc>
          <w:tcPr>
            <w:tcW w:w="3960" w:type="dxa"/>
          </w:tcPr>
          <w:p w14:paraId="0C9F04CC" w14:textId="13E68E4A" w:rsidR="004D072A" w:rsidRPr="000A1446" w:rsidRDefault="00015F56" w:rsidP="000A1446">
            <w:pPr>
              <w:spacing w:line="240" w:lineRule="atLeast"/>
              <w:ind w:left="246" w:right="-20" w:hanging="246"/>
              <w:jc w:val="both"/>
              <w:rPr>
                <w:rFonts w:ascii="Angsana New" w:hAnsi="Angsana New"/>
                <w:i/>
                <w:iCs/>
                <w:spacing w:val="4"/>
                <w:sz w:val="28"/>
                <w:szCs w:val="28"/>
                <w:cs/>
              </w:rPr>
            </w:pPr>
            <w:r w:rsidRPr="000A144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ขาดทุนจากการด้อยค่า</w:t>
            </w:r>
            <w:r w:rsidRPr="000A1446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0A1446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</w:rPr>
              <w:t>(</w:t>
            </w:r>
            <w:r w:rsidR="006145CD" w:rsidRPr="006145CD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lang w:val="en-US"/>
              </w:rPr>
              <w:t>2562</w:t>
            </w:r>
            <w:r w:rsidRPr="000A1446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  <w:lang w:val="en-US"/>
              </w:rPr>
              <w:t>:</w:t>
            </w:r>
            <w:r w:rsidR="006F31F3" w:rsidRPr="000A1446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lang w:val="en-US"/>
              </w:rPr>
              <w:t xml:space="preserve"> </w:t>
            </w:r>
            <w:r w:rsidRPr="000A1446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  <w:lang w:val="en-US"/>
              </w:rPr>
              <w:t>หนี้สูญและ</w:t>
            </w:r>
            <w:r w:rsidRPr="000A1446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5238" w:type="dxa"/>
            <w:gridSpan w:val="7"/>
          </w:tcPr>
          <w:p w14:paraId="4B87B5B0" w14:textId="77777777" w:rsidR="003D67F6" w:rsidRPr="00A94EB8" w:rsidRDefault="003D67F6" w:rsidP="00EC3BEB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C1DF1" w:rsidRPr="00A94EB8" w14:paraId="221F6935" w14:textId="77777777" w:rsidTr="004C1DF1">
        <w:trPr>
          <w:trHeight w:hRule="exact" w:val="443"/>
        </w:trPr>
        <w:tc>
          <w:tcPr>
            <w:tcW w:w="3960" w:type="dxa"/>
          </w:tcPr>
          <w:p w14:paraId="3892454B" w14:textId="06597BE8" w:rsidR="004D072A" w:rsidRPr="00C07B23" w:rsidRDefault="000A1446" w:rsidP="004D072A">
            <w:pPr>
              <w:spacing w:line="240" w:lineRule="auto"/>
              <w:ind w:firstLine="156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C07B23">
              <w:rPr>
                <w:rFonts w:asciiTheme="majorBidi" w:hAnsiTheme="majorBidi" w:cstheme="majorBidi"/>
                <w:i/>
                <w:iCs/>
                <w:spacing w:val="6"/>
                <w:sz w:val="30"/>
                <w:szCs w:val="30"/>
                <w:cs/>
                <w:lang w:val="en-US"/>
              </w:rPr>
              <w:t>หนี</w:t>
            </w:r>
            <w:r w:rsidRPr="00C07B23">
              <w:rPr>
                <w:rFonts w:asciiTheme="majorBidi" w:hAnsiTheme="majorBidi" w:cstheme="majorBidi" w:hint="cs"/>
                <w:i/>
                <w:iCs/>
                <w:spacing w:val="6"/>
                <w:sz w:val="30"/>
                <w:szCs w:val="30"/>
                <w:cs/>
                <w:lang w:val="en-US"/>
              </w:rPr>
              <w:t>้</w:t>
            </w:r>
            <w:r w:rsidRPr="00C07B23">
              <w:rPr>
                <w:rFonts w:asciiTheme="majorBidi" w:hAnsiTheme="majorBidi" w:cstheme="majorBidi"/>
                <w:i/>
                <w:iCs/>
                <w:spacing w:val="6"/>
                <w:sz w:val="30"/>
                <w:szCs w:val="30"/>
                <w:cs/>
                <w:lang w:val="en-US"/>
              </w:rPr>
              <w:t>สงสัย</w:t>
            </w:r>
            <w:r w:rsidR="004D072A" w:rsidRPr="00C07B23">
              <w:rPr>
                <w:rFonts w:ascii="Angsana New" w:hAnsi="Angsana New"/>
                <w:i/>
                <w:iCs/>
                <w:spacing w:val="6"/>
                <w:sz w:val="28"/>
                <w:szCs w:val="28"/>
                <w:cs/>
              </w:rPr>
              <w:t>จะสูญ)</w:t>
            </w:r>
            <w:r w:rsidR="00C63BFD" w:rsidRPr="00C07B23">
              <w:rPr>
                <w:rFonts w:ascii="Angsana New" w:hAnsi="Angsana New"/>
                <w:i/>
                <w:iCs/>
                <w:spacing w:val="6"/>
                <w:sz w:val="28"/>
                <w:szCs w:val="28"/>
              </w:rPr>
              <w:t xml:space="preserve"> </w:t>
            </w:r>
            <w:r w:rsidR="004D072A" w:rsidRPr="00C07B23">
              <w:rPr>
                <w:rFonts w:ascii="Angsana New" w:hAnsi="Angsana New"/>
                <w:spacing w:val="6"/>
                <w:sz w:val="28"/>
                <w:szCs w:val="28"/>
                <w:cs/>
              </w:rPr>
              <w:t>ของเงินให้กู้ยืมสำหรับปี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002D722" w14:textId="710A2E72" w:rsidR="004D072A" w:rsidRPr="004D072A" w:rsidRDefault="004D072A" w:rsidP="004D072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  <w:p w14:paraId="23DE0056" w14:textId="6BAD90A1" w:rsidR="004D072A" w:rsidRPr="004D072A" w:rsidRDefault="004D072A" w:rsidP="004D072A">
            <w:pPr>
              <w:tabs>
                <w:tab w:val="decimal" w:pos="0"/>
                <w:tab w:val="left" w:pos="240"/>
                <w:tab w:val="center" w:pos="434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2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D072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D072A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  <w:p w14:paraId="5E791594" w14:textId="7615229E" w:rsidR="004D072A" w:rsidRPr="004D072A" w:rsidRDefault="004D072A" w:rsidP="004D072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DA59B" w14:textId="77777777" w:rsidR="004D072A" w:rsidRPr="004D072A" w:rsidRDefault="004D072A" w:rsidP="004D072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FC19338" w14:textId="77777777" w:rsidR="004D072A" w:rsidRPr="004D072A" w:rsidRDefault="004D072A" w:rsidP="004D072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  <w:p w14:paraId="0B04A141" w14:textId="77777777" w:rsidR="004D072A" w:rsidRPr="004D072A" w:rsidRDefault="004D072A" w:rsidP="004D072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071927" w14:textId="50E8B8C1" w:rsidR="004D072A" w:rsidRPr="004D072A" w:rsidRDefault="004D072A" w:rsidP="004D072A">
            <w:pPr>
              <w:tabs>
                <w:tab w:val="decimal" w:pos="510"/>
              </w:tabs>
              <w:spacing w:line="240" w:lineRule="atLeast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5CD1F2" w14:textId="5CEDD655" w:rsidR="004D072A" w:rsidRPr="004D072A" w:rsidRDefault="004D072A" w:rsidP="004D072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0399D77" w14:textId="77777777" w:rsidR="004D072A" w:rsidRPr="004D072A" w:rsidRDefault="004D072A" w:rsidP="004D072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  <w:p w14:paraId="60837317" w14:textId="77777777" w:rsidR="004D072A" w:rsidRPr="004D072A" w:rsidRDefault="004D072A" w:rsidP="004D072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EF1685" w14:textId="114D60B3" w:rsidR="004D072A" w:rsidRPr="004D072A" w:rsidRDefault="004D072A" w:rsidP="004D072A">
            <w:pPr>
              <w:tabs>
                <w:tab w:val="decimal" w:pos="48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3FAB7B" w14:textId="2B446B6C" w:rsidR="004D072A" w:rsidRPr="004D072A" w:rsidRDefault="004D072A" w:rsidP="004D072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D5ABB11" w14:textId="77777777" w:rsidR="004D072A" w:rsidRPr="004D072A" w:rsidRDefault="004D072A" w:rsidP="004D072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  <w:p w14:paraId="2EC88446" w14:textId="77777777" w:rsidR="004D072A" w:rsidRPr="004D072A" w:rsidRDefault="004D072A" w:rsidP="004D072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A26C3E" w14:textId="1C4C1B85" w:rsidR="004D072A" w:rsidRPr="004D072A" w:rsidRDefault="004D072A" w:rsidP="004D072A">
            <w:pPr>
              <w:tabs>
                <w:tab w:val="decimal" w:pos="463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044EB3" w14:textId="74CD6255" w:rsidR="00A001CF" w:rsidRPr="00A001CF" w:rsidRDefault="00A001CF" w:rsidP="00A001CF">
      <w:pPr>
        <w:pStyle w:val="Bo-C1Content"/>
        <w:ind w:right="-25"/>
        <w:jc w:val="both"/>
        <w:rPr>
          <w:spacing w:val="-4"/>
          <w:sz w:val="20"/>
          <w:szCs w:val="20"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00F8B" w:rsidRPr="00EB7266" w14:paraId="074F6C8F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0C08DD6F" w14:textId="77777777" w:rsidR="00000F8B" w:rsidRPr="00E9732A" w:rsidRDefault="00000F8B" w:rsidP="00000F8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B239296" w14:textId="77777777" w:rsidR="00000F8B" w:rsidRPr="00EB726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BB653A" w14:textId="77777777" w:rsidR="00000F8B" w:rsidRPr="00EB7266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662728A7" w14:textId="77777777" w:rsidR="00000F8B" w:rsidRPr="00EB726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621E5B35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0D044DEB" w14:textId="77777777" w:rsidR="007D2F8F" w:rsidRPr="00744476" w:rsidRDefault="007D2F8F" w:rsidP="007D2F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2DEB09" w14:textId="7EB89824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19EC116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25CE7" w14:textId="59959437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2930A1F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F81903" w14:textId="486445E1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1E44215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CC81019" w14:textId="3AB256CC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00F8B" w:rsidRPr="00744476" w14:paraId="31B4531B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419DEF13" w14:textId="77777777" w:rsidR="00000F8B" w:rsidRPr="00744476" w:rsidRDefault="00000F8B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62E9782D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0EE8" w:rsidRPr="003362A8" w14:paraId="16F551F6" w14:textId="77777777" w:rsidTr="00910DAA">
        <w:tc>
          <w:tcPr>
            <w:tcW w:w="4050" w:type="dxa"/>
            <w:shd w:val="clear" w:color="auto" w:fill="auto"/>
          </w:tcPr>
          <w:p w14:paraId="6DE4F6D7" w14:textId="77777777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3DE939D" w14:textId="633F9BDA" w:rsidR="00BB0EE8" w:rsidRPr="0033434F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3,508</w:t>
            </w:r>
          </w:p>
        </w:tc>
        <w:tc>
          <w:tcPr>
            <w:tcW w:w="270" w:type="dxa"/>
          </w:tcPr>
          <w:p w14:paraId="0CD1AB1B" w14:textId="77777777" w:rsidR="00BB0EE8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DDFB5" w14:textId="65EDB2D9" w:rsidR="00BB0EE8" w:rsidRPr="0033434F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</w:tcPr>
          <w:p w14:paraId="5D9C05BC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4D51D" w14:textId="2FFDFD49" w:rsidR="00BB0EE8" w:rsidRPr="0033434F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3,508</w:t>
            </w:r>
          </w:p>
        </w:tc>
        <w:tc>
          <w:tcPr>
            <w:tcW w:w="270" w:type="dxa"/>
            <w:shd w:val="clear" w:color="auto" w:fill="auto"/>
          </w:tcPr>
          <w:p w14:paraId="79C08EE0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B36234E" w14:textId="0C6654B5" w:rsidR="00BB0EE8" w:rsidRPr="0033434F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</w:tr>
      <w:tr w:rsidR="00BB0EE8" w:rsidRPr="003362A8" w14:paraId="7756F2D7" w14:textId="77777777" w:rsidTr="00910DAA">
        <w:tc>
          <w:tcPr>
            <w:tcW w:w="4050" w:type="dxa"/>
            <w:shd w:val="clear" w:color="auto" w:fill="auto"/>
          </w:tcPr>
          <w:p w14:paraId="5C561020" w14:textId="77777777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CB57995" w14:textId="77777777" w:rsidR="00BB0EE8" w:rsidRPr="0033434F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0640CB" w14:textId="77777777" w:rsidR="00BB0EE8" w:rsidRPr="0033434F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F0625E" w14:textId="77777777" w:rsidR="00BB0EE8" w:rsidRPr="0033434F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FA99F2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F0C509" w14:textId="77777777" w:rsidR="00BB0EE8" w:rsidRPr="0033434F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C3C83A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BE550BC" w14:textId="77777777" w:rsidR="00BB0EE8" w:rsidRPr="0033434F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0EE8" w:rsidRPr="003362A8" w14:paraId="1CB1C9A9" w14:textId="77777777" w:rsidTr="00910DAA">
        <w:tc>
          <w:tcPr>
            <w:tcW w:w="4050" w:type="dxa"/>
            <w:shd w:val="clear" w:color="auto" w:fill="auto"/>
          </w:tcPr>
          <w:p w14:paraId="1C0ABC1A" w14:textId="77777777" w:rsidR="00BB0EE8" w:rsidRPr="00000F8B" w:rsidRDefault="00BB0EE8" w:rsidP="00BB0EE8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62DEDF73" w14:textId="1204FE63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2F2CD9" w14:textId="77777777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D85426" w14:textId="410B898B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213569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0ABD82" w14:textId="6BB112FA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4FF30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18EC1E8" w14:textId="750DABAB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B0EE8" w:rsidRPr="003362A8" w14:paraId="38C9CE23" w14:textId="77777777" w:rsidTr="00910DAA">
        <w:tc>
          <w:tcPr>
            <w:tcW w:w="4050" w:type="dxa"/>
            <w:shd w:val="clear" w:color="auto" w:fill="auto"/>
          </w:tcPr>
          <w:p w14:paraId="6B920CD8" w14:textId="77777777" w:rsidR="00BB0EE8" w:rsidRPr="00000F8B" w:rsidRDefault="00BB0EE8" w:rsidP="00BB0EE8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โพลีน พาวเวอร์ (สงขลา) จำกัด</w:t>
            </w:r>
          </w:p>
        </w:tc>
        <w:tc>
          <w:tcPr>
            <w:tcW w:w="1080" w:type="dxa"/>
            <w:shd w:val="clear" w:color="auto" w:fill="auto"/>
          </w:tcPr>
          <w:p w14:paraId="5D039A00" w14:textId="649FD548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37E29D" w14:textId="77777777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FDA176" w14:textId="4526875A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281298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5E2C42" w14:textId="0331F171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4AE0D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2260CE6" w14:textId="46437743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B0EE8" w:rsidRPr="003362A8" w14:paraId="59D702BF" w14:textId="77777777" w:rsidTr="00910DAA">
        <w:tc>
          <w:tcPr>
            <w:tcW w:w="4050" w:type="dxa"/>
            <w:shd w:val="clear" w:color="auto" w:fill="auto"/>
          </w:tcPr>
          <w:p w14:paraId="30F5F4D9" w14:textId="77777777" w:rsidR="00BB0EE8" w:rsidRPr="00000F8B" w:rsidRDefault="00BB0EE8" w:rsidP="00BB0EE8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080" w:type="dxa"/>
            <w:shd w:val="clear" w:color="auto" w:fill="auto"/>
          </w:tcPr>
          <w:p w14:paraId="66BF0464" w14:textId="62C629A2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186F2E" w14:textId="77777777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6E2568" w14:textId="51DD5C64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9DDDA0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4C0A9B" w14:textId="2E082FD4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3FC116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8DF4E98" w14:textId="758CFEDF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B0EE8" w:rsidRPr="003362A8" w14:paraId="489B792A" w14:textId="77777777" w:rsidTr="00910DAA">
        <w:tc>
          <w:tcPr>
            <w:tcW w:w="4050" w:type="dxa"/>
            <w:shd w:val="clear" w:color="auto" w:fill="auto"/>
          </w:tcPr>
          <w:p w14:paraId="289137F3" w14:textId="77777777" w:rsidR="00BB0EE8" w:rsidRPr="00000F8B" w:rsidRDefault="00BB0EE8" w:rsidP="00BB0EE8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1080" w:type="dxa"/>
            <w:shd w:val="clear" w:color="auto" w:fill="auto"/>
          </w:tcPr>
          <w:p w14:paraId="661C2198" w14:textId="67381D11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41A686" w14:textId="77777777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E4882" w14:textId="6D45C1F2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50774C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D70CE" w14:textId="0B1F9F34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D72A4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C83D551" w14:textId="4477B7DE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B0EE8" w:rsidRPr="003362A8" w14:paraId="3621045F" w14:textId="77777777" w:rsidTr="00910DAA">
        <w:tc>
          <w:tcPr>
            <w:tcW w:w="4050" w:type="dxa"/>
            <w:shd w:val="clear" w:color="auto" w:fill="auto"/>
          </w:tcPr>
          <w:p w14:paraId="0F8419F3" w14:textId="77777777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9E44303" w14:textId="77777777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EBABB9" w14:textId="77777777" w:rsidR="00BB0EE8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27A5B0" w14:textId="77777777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0BFD60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3F456" w14:textId="77777777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72C2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D5C39C4" w14:textId="77777777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0EE8" w:rsidRPr="003362A8" w14:paraId="1D23DD77" w14:textId="77777777" w:rsidTr="00910DAA">
        <w:tc>
          <w:tcPr>
            <w:tcW w:w="4050" w:type="dxa"/>
            <w:shd w:val="clear" w:color="auto" w:fill="auto"/>
          </w:tcPr>
          <w:p w14:paraId="2BB18721" w14:textId="77777777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499D5ED" w14:textId="572B476F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CB0D63E" w14:textId="77777777" w:rsidR="00BB0EE8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7C6A4" w14:textId="6030AAFB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62C4B50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51E558" w14:textId="1C0F572E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86465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90413F" w14:textId="449083AB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B0EE8" w:rsidRPr="003362A8" w14:paraId="341D5D3D" w14:textId="77777777" w:rsidTr="00910DAA">
        <w:tc>
          <w:tcPr>
            <w:tcW w:w="4050" w:type="dxa"/>
            <w:shd w:val="clear" w:color="auto" w:fill="auto"/>
          </w:tcPr>
          <w:p w14:paraId="03F3CDF7" w14:textId="77777777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3B3124E5" w14:textId="32605A59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612674" w14:textId="77777777" w:rsidR="00BB0EE8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0D1200" w14:textId="55A5CAD4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31784605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2F43F" w14:textId="13904805" w:rsidR="00BB0EE8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010B33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917762D" w14:textId="7871BD35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BB0EE8" w:rsidRPr="003362A8" w14:paraId="61D48FCD" w14:textId="77777777" w:rsidTr="00910DAA">
        <w:tc>
          <w:tcPr>
            <w:tcW w:w="4050" w:type="dxa"/>
            <w:shd w:val="clear" w:color="auto" w:fill="auto"/>
          </w:tcPr>
          <w:p w14:paraId="658EAC2C" w14:textId="77777777" w:rsidR="00BB0EE8" w:rsidRPr="00000F8B" w:rsidRDefault="00BB0EE8" w:rsidP="00BB0EE8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000F8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700AF9" w14:textId="7595A353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14:paraId="3E61B704" w14:textId="77777777" w:rsidR="00BB0EE8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B6F602" w14:textId="7535D422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1708979A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AC9F80" w14:textId="2127A629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  <w:shd w:val="clear" w:color="auto" w:fill="auto"/>
          </w:tcPr>
          <w:p w14:paraId="5C6FBFF3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623ADEF" w14:textId="45225B89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</w:tr>
      <w:tr w:rsidR="00BB0EE8" w:rsidRPr="003362A8" w14:paraId="023B5D98" w14:textId="77777777" w:rsidTr="00910DAA">
        <w:tc>
          <w:tcPr>
            <w:tcW w:w="4050" w:type="dxa"/>
            <w:shd w:val="clear" w:color="auto" w:fill="auto"/>
          </w:tcPr>
          <w:p w14:paraId="329D8D7B" w14:textId="77777777" w:rsidR="00BB0EE8" w:rsidRPr="00000F8B" w:rsidRDefault="00BB0EE8" w:rsidP="00BB0EE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4971A3" w14:textId="1C1D5543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35,634</w:t>
            </w:r>
          </w:p>
        </w:tc>
        <w:tc>
          <w:tcPr>
            <w:tcW w:w="270" w:type="dxa"/>
          </w:tcPr>
          <w:p w14:paraId="59995EC4" w14:textId="77777777" w:rsidR="00BB0EE8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57C43" w14:textId="73E44D13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</w:tcPr>
          <w:p w14:paraId="780D083A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19CDF" w14:textId="091E2B2B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35,634</w:t>
            </w:r>
          </w:p>
        </w:tc>
        <w:tc>
          <w:tcPr>
            <w:tcW w:w="270" w:type="dxa"/>
            <w:shd w:val="clear" w:color="auto" w:fill="auto"/>
          </w:tcPr>
          <w:p w14:paraId="03EBDDF9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AAF4D76" w14:textId="47954DF8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</w:tr>
      <w:tr w:rsidR="00BB0EE8" w:rsidRPr="003362A8" w14:paraId="5B0EE487" w14:textId="77777777" w:rsidTr="00910DAA">
        <w:tc>
          <w:tcPr>
            <w:tcW w:w="4050" w:type="dxa"/>
            <w:shd w:val="clear" w:color="auto" w:fill="auto"/>
          </w:tcPr>
          <w:p w14:paraId="3A824CC3" w14:textId="77777777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C7A5B1" w14:textId="4C0F83D4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0D2C4169" w14:textId="77777777" w:rsidR="00BB0EE8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D5FEE8" w14:textId="5F4DEA2F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2DA0F91A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126CD" w14:textId="656AD3E8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5CBA3D78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FD50ADE" w14:textId="54E00B4E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BB0EE8" w:rsidRPr="003362A8" w14:paraId="071CFD4B" w14:textId="77777777" w:rsidTr="00515390">
        <w:tc>
          <w:tcPr>
            <w:tcW w:w="4050" w:type="dxa"/>
            <w:shd w:val="clear" w:color="auto" w:fill="auto"/>
          </w:tcPr>
          <w:p w14:paraId="6561EEE0" w14:textId="23F26B2B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5ED6D" w14:textId="61C8BB4D" w:rsidR="00BB0EE8" w:rsidRPr="00911ADB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59425792" w14:textId="77777777" w:rsidR="00BB0EE8" w:rsidRPr="00911ADB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6684F" w14:textId="571FC4ED" w:rsidR="00BB0EE8" w:rsidRPr="00911ADB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270" w:type="dxa"/>
          </w:tcPr>
          <w:p w14:paraId="197C8A99" w14:textId="77777777" w:rsidR="00BB0EE8" w:rsidRPr="00911AD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DD8A3" w14:textId="4E504977" w:rsidR="00BB0EE8" w:rsidRPr="00911ADB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  <w:shd w:val="clear" w:color="auto" w:fill="auto"/>
          </w:tcPr>
          <w:p w14:paraId="2ECCC2E0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05CE72B" w14:textId="1D7FBD52" w:rsidR="00BB0EE8" w:rsidRPr="00911ADB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</w:tr>
      <w:tr w:rsidR="00BB0EE8" w:rsidRPr="003362A8" w14:paraId="7D2DEE23" w14:textId="77777777" w:rsidTr="00515390">
        <w:tc>
          <w:tcPr>
            <w:tcW w:w="4050" w:type="dxa"/>
            <w:shd w:val="clear" w:color="auto" w:fill="auto"/>
          </w:tcPr>
          <w:p w14:paraId="2AC3F9DC" w14:textId="10D4BA0C" w:rsidR="00BB0EE8" w:rsidRPr="00C07B23" w:rsidRDefault="00BB0EE8" w:rsidP="00BB0EE8">
            <w:pPr>
              <w:spacing w:line="380" w:lineRule="exact"/>
              <w:ind w:left="160" w:right="2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C07B23">
              <w:rPr>
                <w:rFonts w:asciiTheme="majorBidi" w:hAnsiTheme="majorBidi" w:cstheme="majorBidi"/>
                <w:i/>
                <w:iCs/>
                <w:spacing w:val="6"/>
                <w:sz w:val="30"/>
                <w:szCs w:val="30"/>
                <w:cs/>
              </w:rPr>
              <w:t>หัก</w:t>
            </w:r>
            <w:r w:rsidRPr="00C07B23">
              <w:rPr>
                <w:rFonts w:asciiTheme="majorBidi" w:hAnsiTheme="majorBidi" w:cstheme="majorBidi" w:hint="cs"/>
                <w:spacing w:val="6"/>
                <w:sz w:val="30"/>
                <w:szCs w:val="30"/>
                <w:cs/>
              </w:rPr>
              <w:t xml:space="preserve"> </w:t>
            </w:r>
            <w:r w:rsidRPr="00C07B2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C07B2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br/>
            </w:r>
            <w:r w:rsidRPr="00C07B23">
              <w:rPr>
                <w:rFonts w:asciiTheme="majorBidi" w:hAnsiTheme="majorBidi"/>
                <w:i/>
                <w:iCs/>
                <w:spacing w:val="6"/>
                <w:sz w:val="30"/>
                <w:szCs w:val="30"/>
                <w:cs/>
              </w:rPr>
              <w:t>(</w:t>
            </w:r>
            <w:r w:rsidRPr="006145CD">
              <w:rPr>
                <w:rFonts w:asciiTheme="majorBidi" w:hAnsiTheme="majorBidi"/>
                <w:i/>
                <w:iCs/>
                <w:spacing w:val="6"/>
                <w:sz w:val="30"/>
                <w:szCs w:val="30"/>
                <w:lang w:val="en-US"/>
              </w:rPr>
              <w:t>2562</w:t>
            </w:r>
            <w:r w:rsidRPr="00C07B23">
              <w:rPr>
                <w:rFonts w:asciiTheme="majorBidi" w:hAnsiTheme="majorBidi"/>
                <w:i/>
                <w:iCs/>
                <w:spacing w:val="6"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C7E9FB" w14:textId="77777777" w:rsidR="00BB0EE8" w:rsidRDefault="00BB0EE8" w:rsidP="00BB0EE8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553C7F" w14:textId="68682071" w:rsidR="00BB0EE8" w:rsidRPr="00911ADB" w:rsidRDefault="00BB0EE8" w:rsidP="00B21CF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FEAA3B" w14:textId="77777777" w:rsidR="00BB0EE8" w:rsidRPr="00911ADB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17C38" w14:textId="77777777" w:rsidR="00BB0EE8" w:rsidRPr="000E72B7" w:rsidRDefault="00BB0EE8" w:rsidP="00BB0EE8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7D567F5" w14:textId="1CF76323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0209A1" w14:textId="77777777" w:rsidR="00BB0EE8" w:rsidRPr="00911AD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F7B2DF" w14:textId="77777777" w:rsidR="00BB0EE8" w:rsidRDefault="00BB0EE8" w:rsidP="00BB0EE8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638476B" w14:textId="3F95F90B" w:rsidR="00BB0EE8" w:rsidRPr="00911ADB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8BD38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BF7BA0A" w14:textId="77777777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81FF604" w14:textId="29A8EDF2" w:rsidR="00BB0EE8" w:rsidRDefault="00BB0EE8" w:rsidP="007D401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0EE8" w:rsidRPr="003362A8" w14:paraId="7CF02099" w14:textId="77777777" w:rsidTr="00515390">
        <w:tc>
          <w:tcPr>
            <w:tcW w:w="4050" w:type="dxa"/>
            <w:shd w:val="clear" w:color="auto" w:fill="auto"/>
          </w:tcPr>
          <w:p w14:paraId="6C0C6F9A" w14:textId="50BD2E5C" w:rsidR="00BB0EE8" w:rsidRPr="00A27D1E" w:rsidRDefault="00BB0EE8" w:rsidP="00BB0EE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26520" w14:textId="359EB998" w:rsidR="00BB0EE8" w:rsidRPr="00911ADB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268E51F8" w14:textId="77777777" w:rsidR="00BB0EE8" w:rsidRPr="00911ADB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6CAA" w14:textId="06273AC4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270" w:type="dxa"/>
          </w:tcPr>
          <w:p w14:paraId="2EB479DE" w14:textId="77777777" w:rsidR="00BB0EE8" w:rsidRPr="00911AD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417C2" w14:textId="777FE147" w:rsidR="00BB0EE8" w:rsidRPr="00911ADB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  <w:shd w:val="clear" w:color="auto" w:fill="auto"/>
          </w:tcPr>
          <w:p w14:paraId="04004CB7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BB6CA" w14:textId="13FF58D5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</w:tr>
      <w:tr w:rsidR="00BB0EE8" w:rsidRPr="003362A8" w14:paraId="4F3E07C8" w14:textId="77777777" w:rsidTr="00515390">
        <w:tc>
          <w:tcPr>
            <w:tcW w:w="4050" w:type="dxa"/>
            <w:shd w:val="clear" w:color="auto" w:fill="auto"/>
          </w:tcPr>
          <w:p w14:paraId="7EC74E7A" w14:textId="77777777" w:rsidR="00BB0EE8" w:rsidRPr="007A4505" w:rsidRDefault="00BB0EE8" w:rsidP="00BB0EE8">
            <w:pPr>
              <w:spacing w:line="380" w:lineRule="exact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F1A9396" w14:textId="77777777" w:rsidR="00BB0EE8" w:rsidRPr="00911ADB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9CB63C" w14:textId="77777777" w:rsidR="00BB0EE8" w:rsidRPr="00911ADB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080659" w14:textId="77777777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E84333" w14:textId="77777777" w:rsidR="00BB0EE8" w:rsidRPr="00911AD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B66BE37" w14:textId="77777777" w:rsidR="00BB0EE8" w:rsidRPr="00911ADB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9C10C9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</w:tcPr>
          <w:p w14:paraId="413CA977" w14:textId="77777777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B0EE8" w:rsidRPr="003362A8" w14:paraId="262DA001" w14:textId="77777777" w:rsidTr="003F003E">
        <w:tc>
          <w:tcPr>
            <w:tcW w:w="4050" w:type="dxa"/>
            <w:shd w:val="clear" w:color="auto" w:fill="auto"/>
          </w:tcPr>
          <w:p w14:paraId="62A58AFD" w14:textId="210A8BC3" w:rsidR="00BB0EE8" w:rsidRPr="000A1446" w:rsidRDefault="00BB0EE8" w:rsidP="00BB0EE8">
            <w:pPr>
              <w:spacing w:line="380" w:lineRule="exact"/>
              <w:ind w:left="160" w:right="2" w:hanging="160"/>
              <w:rPr>
                <w:rFonts w:asciiTheme="majorBidi" w:hAnsiTheme="majorBidi"/>
                <w:spacing w:val="6"/>
                <w:sz w:val="30"/>
                <w:szCs w:val="30"/>
                <w:cs/>
              </w:rPr>
            </w:pPr>
            <w:r w:rsidRPr="000A1446">
              <w:rPr>
                <w:rFonts w:asciiTheme="majorBidi" w:hAnsiTheme="majorBidi"/>
                <w:spacing w:val="6"/>
                <w:sz w:val="30"/>
                <w:szCs w:val="30"/>
                <w:cs/>
              </w:rPr>
              <w:t xml:space="preserve">ขาดทุนจากการด้อยค่า </w:t>
            </w:r>
            <w:r w:rsidRPr="000A1446">
              <w:rPr>
                <w:rFonts w:asciiTheme="majorBidi" w:hAnsiTheme="majorBidi"/>
                <w:i/>
                <w:iCs/>
                <w:spacing w:val="6"/>
                <w:sz w:val="30"/>
                <w:szCs w:val="30"/>
                <w:cs/>
              </w:rPr>
              <w:t>(</w:t>
            </w:r>
            <w:r w:rsidRPr="006145CD">
              <w:rPr>
                <w:rFonts w:asciiTheme="majorBidi" w:hAnsiTheme="majorBidi"/>
                <w:i/>
                <w:iCs/>
                <w:spacing w:val="6"/>
                <w:sz w:val="30"/>
                <w:szCs w:val="30"/>
                <w:lang w:val="en-US"/>
              </w:rPr>
              <w:t>2562</w:t>
            </w:r>
            <w:r w:rsidRPr="000A1446">
              <w:rPr>
                <w:rFonts w:asciiTheme="majorBidi" w:hAnsiTheme="majorBidi"/>
                <w:i/>
                <w:iCs/>
                <w:spacing w:val="6"/>
                <w:sz w:val="30"/>
                <w:szCs w:val="30"/>
                <w:cs/>
              </w:rPr>
              <w:t>:หนี้สูญและ</w:t>
            </w:r>
            <w:r w:rsidRPr="000A1446">
              <w:rPr>
                <w:rFonts w:asciiTheme="majorBidi" w:hAnsiTheme="majorBidi"/>
                <w:i/>
                <w:iCs/>
                <w:spacing w:val="6"/>
                <w:sz w:val="30"/>
                <w:szCs w:val="30"/>
                <w:cs/>
              </w:rPr>
              <w:br/>
              <w:t>หนี้สงสัยจะสูญ)</w:t>
            </w:r>
            <w:r w:rsidRPr="000A1446">
              <w:rPr>
                <w:rFonts w:asciiTheme="majorBidi" w:hAnsiTheme="majorBidi"/>
                <w:i/>
                <w:iCs/>
                <w:spacing w:val="6"/>
                <w:sz w:val="30"/>
                <w:szCs w:val="30"/>
              </w:rPr>
              <w:t xml:space="preserve"> </w:t>
            </w:r>
            <w:r w:rsidRPr="000A1446">
              <w:rPr>
                <w:rFonts w:asciiTheme="majorBidi" w:hAnsiTheme="majorBidi" w:hint="cs"/>
                <w:spacing w:val="6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F8835B8" w14:textId="77777777" w:rsidR="00BB0EE8" w:rsidRDefault="00BB0EE8" w:rsidP="00B21CF5">
            <w:pPr>
              <w:spacing w:line="240" w:lineRule="atLeast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3D1E5E7" w14:textId="77819939" w:rsidR="00BB0EE8" w:rsidRPr="00911ADB" w:rsidRDefault="00BB0EE8" w:rsidP="00B21CF5">
            <w:pPr>
              <w:spacing w:line="240" w:lineRule="atLeast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6D882A" w14:textId="77777777" w:rsidR="00BB0EE8" w:rsidRPr="00911ADB" w:rsidRDefault="00BB0EE8" w:rsidP="00BB0E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9B3AD5" w14:textId="77777777" w:rsidR="00BB0EE8" w:rsidRDefault="00BB0EE8" w:rsidP="00BB0EE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30D8468" w14:textId="6B37C8AF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9D58C1" w14:textId="77777777" w:rsidR="00BB0EE8" w:rsidRPr="00911AD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5A3233" w14:textId="77777777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762CF2F" w14:textId="5244B088" w:rsidR="00BB0EE8" w:rsidRPr="00911ADB" w:rsidRDefault="00BB0EE8" w:rsidP="007D4016">
            <w:pPr>
              <w:spacing w:line="240" w:lineRule="atLeast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32D92" w14:textId="77777777" w:rsidR="00BB0EE8" w:rsidRPr="00BE704B" w:rsidRDefault="00BB0EE8" w:rsidP="00BB0E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5D0A2701" w14:textId="77777777" w:rsidR="00BB0EE8" w:rsidRDefault="00BB0EE8" w:rsidP="00BB0EE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8E7F84D" w14:textId="69874AE5" w:rsidR="00BB0EE8" w:rsidRDefault="00BB0EE8" w:rsidP="00BB0EE8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E2DE136" w14:textId="7E0355DA" w:rsidR="009545A9" w:rsidRDefault="009545A9" w:rsidP="001F7C37">
      <w:pPr>
        <w:pStyle w:val="Bo-Blankline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C0745" w:rsidRPr="00EB7266" w14:paraId="6AD66E67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6541FC80" w14:textId="77777777" w:rsidR="007C0745" w:rsidRPr="00EB7266" w:rsidRDefault="007C07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80A20D" w14:textId="77777777" w:rsidR="007C0745" w:rsidRPr="00EB726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D5A79C" w14:textId="77777777" w:rsidR="007C0745" w:rsidRPr="00EB7266" w:rsidRDefault="007C07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38BF22D" w14:textId="77777777" w:rsidR="007C0745" w:rsidRPr="00EB726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4E796843" w14:textId="77777777" w:rsidTr="007C0745">
        <w:trPr>
          <w:tblHeader/>
        </w:trPr>
        <w:tc>
          <w:tcPr>
            <w:tcW w:w="4050" w:type="dxa"/>
            <w:shd w:val="clear" w:color="auto" w:fill="auto"/>
          </w:tcPr>
          <w:p w14:paraId="3F565F40" w14:textId="77777777" w:rsidR="007D2F8F" w:rsidRPr="00744476" w:rsidRDefault="007D2F8F" w:rsidP="007D2F8F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910193" w14:textId="21F40C15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8F650C0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84A268" w14:textId="156508C2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7571C4A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E518AD" w14:textId="0780FF32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6F07DDD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95909" w14:textId="5382DB48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C0745" w:rsidRPr="00744476" w14:paraId="56459DF8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22A1C2CF" w14:textId="77777777" w:rsidR="007C0745" w:rsidRPr="00744476" w:rsidRDefault="007C0745" w:rsidP="003C3BBC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4B54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A0F27" w:rsidRPr="00A27D1E" w14:paraId="7F3AADD0" w14:textId="77777777" w:rsidTr="00685C38">
        <w:tc>
          <w:tcPr>
            <w:tcW w:w="4050" w:type="dxa"/>
            <w:shd w:val="clear" w:color="auto" w:fill="auto"/>
          </w:tcPr>
          <w:p w14:paraId="47CA25BC" w14:textId="77777777" w:rsidR="00EA0F27" w:rsidRPr="00A27D1E" w:rsidRDefault="00EA0F27" w:rsidP="00EA0F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11673B1" w14:textId="21C25320" w:rsidR="00EA0F27" w:rsidRPr="0033434F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  <w:tc>
          <w:tcPr>
            <w:tcW w:w="270" w:type="dxa"/>
          </w:tcPr>
          <w:p w14:paraId="45611156" w14:textId="77777777" w:rsidR="00EA0F27" w:rsidRDefault="00EA0F27" w:rsidP="00EA0F2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E2E762" w14:textId="6A00C59F" w:rsidR="00EA0F27" w:rsidRPr="0033434F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70" w:type="dxa"/>
          </w:tcPr>
          <w:p w14:paraId="16D37DF6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3F44C" w14:textId="31BAD564" w:rsidR="00EA0F27" w:rsidRPr="0033434F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  <w:tc>
          <w:tcPr>
            <w:tcW w:w="270" w:type="dxa"/>
            <w:shd w:val="clear" w:color="auto" w:fill="auto"/>
          </w:tcPr>
          <w:p w14:paraId="290FEEB6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5938F" w14:textId="31FF36CC" w:rsidR="00EA0F27" w:rsidRPr="0033434F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</w:tr>
      <w:tr w:rsidR="00EA0F27" w:rsidRPr="00A27D1E" w14:paraId="32A1E80D" w14:textId="77777777" w:rsidTr="00685C38">
        <w:tc>
          <w:tcPr>
            <w:tcW w:w="4050" w:type="dxa"/>
            <w:shd w:val="clear" w:color="auto" w:fill="auto"/>
          </w:tcPr>
          <w:p w14:paraId="092AEEBD" w14:textId="77777777" w:rsidR="00EA0F27" w:rsidRPr="00A27D1E" w:rsidRDefault="00EA0F27" w:rsidP="00EA0F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F158AF9" w14:textId="77777777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142C9" w14:textId="77777777" w:rsidR="00EA0F27" w:rsidRDefault="00EA0F27" w:rsidP="00EA0F2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BC1B4" w14:textId="77777777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3086F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4F55" w14:textId="77777777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B54E2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4363E" w14:textId="77777777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0F27" w:rsidRPr="00A27D1E" w14:paraId="6CD902D0" w14:textId="77777777" w:rsidTr="00685C38">
        <w:tc>
          <w:tcPr>
            <w:tcW w:w="4050" w:type="dxa"/>
            <w:shd w:val="clear" w:color="auto" w:fill="auto"/>
          </w:tcPr>
          <w:p w14:paraId="08501A8F" w14:textId="77777777" w:rsidR="00EA0F27" w:rsidRPr="00A27D1E" w:rsidRDefault="00EA0F27" w:rsidP="00EA0F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4179FA4" w14:textId="47E082D7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</w:tcPr>
          <w:p w14:paraId="19541931" w14:textId="77777777" w:rsidR="00EA0F27" w:rsidRDefault="00EA0F27" w:rsidP="00EA0F2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732A2" w14:textId="47A9E7F9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270" w:type="dxa"/>
          </w:tcPr>
          <w:p w14:paraId="0E3E55C9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DA6D6" w14:textId="6799258F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14:paraId="71A616A9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C05712" w14:textId="7C5C2C52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</w:tr>
      <w:tr w:rsidR="00EA0F27" w:rsidRPr="00A27D1E" w14:paraId="519A78B3" w14:textId="77777777" w:rsidTr="00685C38">
        <w:tc>
          <w:tcPr>
            <w:tcW w:w="4050" w:type="dxa"/>
            <w:shd w:val="clear" w:color="auto" w:fill="auto"/>
          </w:tcPr>
          <w:p w14:paraId="5C4DC505" w14:textId="77777777" w:rsidR="00EA0F27" w:rsidRPr="00C12557" w:rsidRDefault="00EA0F27" w:rsidP="00EA0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E8C3A8B" w14:textId="104A242A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70" w:type="dxa"/>
          </w:tcPr>
          <w:p w14:paraId="54AEA549" w14:textId="77777777" w:rsidR="00EA0F27" w:rsidRDefault="00EA0F27" w:rsidP="00EA0F2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07C39A" w14:textId="5A4A91B4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270" w:type="dxa"/>
          </w:tcPr>
          <w:p w14:paraId="03E7BBDF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1F1414" w14:textId="7942BCAE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70" w:type="dxa"/>
            <w:shd w:val="clear" w:color="auto" w:fill="auto"/>
          </w:tcPr>
          <w:p w14:paraId="7F523AB3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2D38D" w14:textId="443FCDC0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EA0F27" w:rsidRPr="00A27D1E" w14:paraId="218537B6" w14:textId="77777777" w:rsidTr="00685C38">
        <w:tc>
          <w:tcPr>
            <w:tcW w:w="4050" w:type="dxa"/>
            <w:shd w:val="clear" w:color="auto" w:fill="auto"/>
          </w:tcPr>
          <w:p w14:paraId="2E1558E0" w14:textId="77777777" w:rsidR="00EA0F27" w:rsidRPr="00C12557" w:rsidRDefault="00EA0F27" w:rsidP="00EA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03FF47CB" w14:textId="23CD1C25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7371F5FC" w14:textId="77777777" w:rsidR="00EA0F27" w:rsidRDefault="00EA0F27" w:rsidP="00EA0F2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6AA12" w14:textId="60553540" w:rsidR="00EA0F27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12E7798A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667E" w14:textId="104D6855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01ED4ED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B6A2D" w14:textId="61ED1583" w:rsidR="00EA0F27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</w:tr>
      <w:tr w:rsidR="00EA0F27" w:rsidRPr="00A27D1E" w14:paraId="38015180" w14:textId="77777777" w:rsidTr="00685C38">
        <w:tc>
          <w:tcPr>
            <w:tcW w:w="4050" w:type="dxa"/>
            <w:shd w:val="clear" w:color="auto" w:fill="auto"/>
          </w:tcPr>
          <w:p w14:paraId="0EB70229" w14:textId="77777777" w:rsidR="00EA0F27" w:rsidRPr="00A27D1E" w:rsidRDefault="00EA0F27" w:rsidP="00EA0F2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A857C" w14:textId="7C3F2432" w:rsidR="00EA0F27" w:rsidRPr="00911ADB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70" w:type="dxa"/>
          </w:tcPr>
          <w:p w14:paraId="633FAE6D" w14:textId="77777777" w:rsidR="00EA0F27" w:rsidRPr="00911ADB" w:rsidRDefault="00EA0F27" w:rsidP="00EA0F2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7746" w14:textId="76C3C51E" w:rsidR="00EA0F27" w:rsidRPr="00911ADB" w:rsidRDefault="00EA0F27" w:rsidP="00EA0F2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</w:tcPr>
          <w:p w14:paraId="0ED36C95" w14:textId="77777777" w:rsidR="00EA0F27" w:rsidRPr="00911AD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53CA" w14:textId="04A847F2" w:rsidR="00EA0F27" w:rsidRPr="00911ADB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70" w:type="dxa"/>
            <w:shd w:val="clear" w:color="auto" w:fill="auto"/>
          </w:tcPr>
          <w:p w14:paraId="7B10470B" w14:textId="77777777" w:rsidR="00EA0F27" w:rsidRPr="00BE704B" w:rsidRDefault="00EA0F27" w:rsidP="00EA0F2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268F5" w14:textId="498F8818" w:rsidR="00EA0F27" w:rsidRPr="00911ADB" w:rsidRDefault="00EA0F27" w:rsidP="00EA0F2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</w:tr>
    </w:tbl>
    <w:p w14:paraId="25A074D1" w14:textId="62C9E01A" w:rsidR="004A1A8A" w:rsidRDefault="004A1A8A" w:rsidP="00553ECE">
      <w:pPr>
        <w:pStyle w:val="Bo-Blankline"/>
      </w:pP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270"/>
        <w:gridCol w:w="900"/>
        <w:gridCol w:w="270"/>
        <w:gridCol w:w="927"/>
        <w:gridCol w:w="270"/>
        <w:gridCol w:w="810"/>
        <w:gridCol w:w="270"/>
        <w:gridCol w:w="810"/>
        <w:gridCol w:w="270"/>
        <w:gridCol w:w="930"/>
      </w:tblGrid>
      <w:tr w:rsidR="00817885" w:rsidRPr="000E72B7" w14:paraId="77871A25" w14:textId="77777777" w:rsidTr="007F046D">
        <w:tc>
          <w:tcPr>
            <w:tcW w:w="2520" w:type="dxa"/>
            <w:vAlign w:val="bottom"/>
          </w:tcPr>
          <w:p w14:paraId="43C84DAB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6586120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792F7D2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7" w:type="dxa"/>
            <w:gridSpan w:val="7"/>
            <w:shd w:val="clear" w:color="auto" w:fill="auto"/>
            <w:vAlign w:val="bottom"/>
          </w:tcPr>
          <w:p w14:paraId="1C39FC0C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885" w:rsidRPr="000E72B7" w14:paraId="3EE5BF6B" w14:textId="77777777" w:rsidTr="007F046D">
        <w:tc>
          <w:tcPr>
            <w:tcW w:w="2520" w:type="dxa"/>
            <w:shd w:val="clear" w:color="auto" w:fill="auto"/>
            <w:vAlign w:val="bottom"/>
          </w:tcPr>
          <w:p w14:paraId="1502E9B7" w14:textId="77777777" w:rsidR="00817885" w:rsidRPr="000E72B7" w:rsidRDefault="00817885" w:rsidP="001C6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vAlign w:val="bottom"/>
          </w:tcPr>
          <w:p w14:paraId="2BCCD717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6C645D60" w14:textId="2E1E98FB" w:rsidR="00817885" w:rsidRPr="000E72B7" w:rsidRDefault="006145CD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817885"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17885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15F2BC7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1F4D88" w14:textId="77777777" w:rsidR="00817885" w:rsidRPr="00435338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AEE24E3" w14:textId="2DA67239" w:rsidR="00817885" w:rsidRPr="000E72B7" w:rsidRDefault="006145CD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817885"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17885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9E112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F0C49C1" w14:textId="77777777" w:rsidR="00817885" w:rsidRPr="00435338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763F43" w14:textId="673C7B28" w:rsidR="00817885" w:rsidRPr="000E72B7" w:rsidRDefault="006145CD" w:rsidP="00581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17885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7885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5D87D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2F0382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A672BD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C6E57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1C37E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16581FC" w14:textId="77777777" w:rsidR="00817885" w:rsidRPr="00435338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E383F6B" w14:textId="3C487FE5" w:rsidR="00817885" w:rsidRPr="000E72B7" w:rsidRDefault="006145CD" w:rsidP="00581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817885"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17885" w:rsidRPr="005814A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7885" w:rsidRPr="000E72B7" w14:paraId="40782A26" w14:textId="77777777" w:rsidTr="007F046D">
        <w:tc>
          <w:tcPr>
            <w:tcW w:w="2520" w:type="dxa"/>
            <w:vAlign w:val="bottom"/>
          </w:tcPr>
          <w:p w14:paraId="0EED3F28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3E9CA411" w14:textId="559BB45E" w:rsidR="00817885" w:rsidRPr="000E72B7" w:rsidRDefault="006145CD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1A4F0568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48F2977" w14:textId="6A4F25F1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6336AD65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7" w:type="dxa"/>
            <w:vAlign w:val="bottom"/>
          </w:tcPr>
          <w:p w14:paraId="43A6DC80" w14:textId="46826245" w:rsidR="00817885" w:rsidRPr="000E72B7" w:rsidRDefault="006145CD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7365E80C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784147D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112CA44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8E657CA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C2A5FD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vAlign w:val="bottom"/>
          </w:tcPr>
          <w:p w14:paraId="6166D14C" w14:textId="20977667" w:rsidR="00817885" w:rsidRPr="000E72B7" w:rsidRDefault="006145CD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817885" w:rsidRPr="000E72B7" w14:paraId="3758A9D8" w14:textId="77777777" w:rsidTr="007F046D">
        <w:tc>
          <w:tcPr>
            <w:tcW w:w="2520" w:type="dxa"/>
            <w:vAlign w:val="bottom"/>
          </w:tcPr>
          <w:p w14:paraId="5CF5CFF7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gridSpan w:val="3"/>
          </w:tcPr>
          <w:p w14:paraId="5D38209A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D47A709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287" w:type="dxa"/>
            <w:gridSpan w:val="7"/>
          </w:tcPr>
          <w:p w14:paraId="50DFDE1C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17885" w:rsidRPr="000E72B7" w14:paraId="68860773" w14:textId="77777777" w:rsidTr="007F046D">
        <w:tc>
          <w:tcPr>
            <w:tcW w:w="2520" w:type="dxa"/>
          </w:tcPr>
          <w:p w14:paraId="5F789CDB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1267226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AF5E78F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36C124ED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AB278FB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7" w:type="dxa"/>
          </w:tcPr>
          <w:p w14:paraId="1BD809B5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9F91409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73826858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CE9F852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66E84178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7249725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51C75EA0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7885" w:rsidRPr="000E72B7" w14:paraId="2DEFD7B4" w14:textId="77777777" w:rsidTr="007F046D">
        <w:tc>
          <w:tcPr>
            <w:tcW w:w="2520" w:type="dxa"/>
          </w:tcPr>
          <w:p w14:paraId="78D8B31F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ทีพีไอ โพลีน เพาเวอร์</w:t>
            </w:r>
          </w:p>
        </w:tc>
        <w:tc>
          <w:tcPr>
            <w:tcW w:w="900" w:type="dxa"/>
          </w:tcPr>
          <w:p w14:paraId="2C5C9F21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85179FE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8C210A3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80537B8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7" w:type="dxa"/>
          </w:tcPr>
          <w:p w14:paraId="7B378D5E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D375559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6ED1F718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80143AA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338D929F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93EAAA3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542516FD" w14:textId="77777777" w:rsidR="00817885" w:rsidRPr="000E72B7" w:rsidRDefault="00817885" w:rsidP="001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5A83" w:rsidRPr="000E72B7" w14:paraId="396B453B" w14:textId="77777777" w:rsidTr="008B3494">
        <w:tc>
          <w:tcPr>
            <w:tcW w:w="2520" w:type="dxa"/>
          </w:tcPr>
          <w:p w14:paraId="6532EE87" w14:textId="77777777" w:rsidR="00FE5A83" w:rsidRPr="000E72B7" w:rsidRDefault="00FE5A83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(อินเตอร์เนชั่นแนล) จำกัด</w:t>
            </w:r>
          </w:p>
        </w:tc>
        <w:tc>
          <w:tcPr>
            <w:tcW w:w="900" w:type="dxa"/>
          </w:tcPr>
          <w:p w14:paraId="6DF59E96" w14:textId="77777777" w:rsidR="00FE5A83" w:rsidRPr="000E72B7" w:rsidRDefault="00FE5A83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2D1CFC4" w14:textId="77777777" w:rsidR="00FE5A83" w:rsidRPr="000E72B7" w:rsidRDefault="00FE5A83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461C3BA3" w14:textId="3F6B84FD" w:rsidR="00FE5A83" w:rsidRPr="000E72B7" w:rsidRDefault="00045B94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MLR-1.5</w:t>
            </w:r>
          </w:p>
        </w:tc>
        <w:tc>
          <w:tcPr>
            <w:tcW w:w="270" w:type="dxa"/>
          </w:tcPr>
          <w:p w14:paraId="4428C737" w14:textId="77777777" w:rsidR="00FE5A83" w:rsidRPr="000E72B7" w:rsidRDefault="00FE5A83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B6F6225" w14:textId="77777777" w:rsidR="00FE5A83" w:rsidRPr="000E72B7" w:rsidRDefault="00FE5A83" w:rsidP="0042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B150520" w14:textId="77777777" w:rsidR="00FE5A83" w:rsidRPr="000E72B7" w:rsidRDefault="00FE5A83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7274D0" w14:textId="49FEC90D" w:rsidR="00FE5A83" w:rsidRPr="000E72B7" w:rsidRDefault="00045B94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105,000</w:t>
            </w:r>
          </w:p>
        </w:tc>
        <w:tc>
          <w:tcPr>
            <w:tcW w:w="270" w:type="dxa"/>
          </w:tcPr>
          <w:p w14:paraId="21F847C0" w14:textId="77777777" w:rsidR="00FE5A83" w:rsidRPr="000E72B7" w:rsidRDefault="00FE5A83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551B6" w14:textId="7450352A" w:rsidR="00FE5A83" w:rsidRPr="000E72B7" w:rsidRDefault="00045B94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(105,000)</w:t>
            </w:r>
          </w:p>
        </w:tc>
        <w:tc>
          <w:tcPr>
            <w:tcW w:w="270" w:type="dxa"/>
          </w:tcPr>
          <w:p w14:paraId="147C9F77" w14:textId="77777777" w:rsidR="00FE5A83" w:rsidRPr="000E72B7" w:rsidRDefault="00FE5A83" w:rsidP="00FE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BFE64BC" w14:textId="473924C5" w:rsidR="00FE5A83" w:rsidRPr="000E72B7" w:rsidRDefault="00FE5A83" w:rsidP="0042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45B94" w:rsidRPr="000E72B7" w14:paraId="7051AA18" w14:textId="77777777" w:rsidTr="008B3494">
        <w:tc>
          <w:tcPr>
            <w:tcW w:w="2520" w:type="dxa"/>
          </w:tcPr>
          <w:p w14:paraId="634BC677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6D09C1DB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A5EEDB7" w14:textId="77777777" w:rsidR="00045B94" w:rsidRPr="000E72B7" w:rsidRDefault="00045B94" w:rsidP="00045B9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6D24266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B4A1062" w14:textId="77777777" w:rsidR="00045B94" w:rsidRPr="000E72B7" w:rsidRDefault="00045B94" w:rsidP="00045B9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3634477" w14:textId="77777777" w:rsidR="00045B94" w:rsidRPr="00045B94" w:rsidRDefault="00045B94" w:rsidP="00045B9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5B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24639F0" w14:textId="77777777" w:rsidR="00045B94" w:rsidRPr="00045B94" w:rsidRDefault="00045B94" w:rsidP="00045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B296236" w14:textId="437BDD2C" w:rsidR="00045B94" w:rsidRPr="00045B94" w:rsidRDefault="00045B94" w:rsidP="00045B94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45B9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105,000</w:t>
            </w:r>
          </w:p>
        </w:tc>
        <w:tc>
          <w:tcPr>
            <w:tcW w:w="270" w:type="dxa"/>
          </w:tcPr>
          <w:p w14:paraId="6DA98A08" w14:textId="77777777" w:rsidR="00045B94" w:rsidRPr="00045B94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213BA3" w14:textId="3A37563A" w:rsidR="00045B94" w:rsidRPr="00045B94" w:rsidRDefault="00045B94" w:rsidP="00045B9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45B9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(105,000)</w:t>
            </w:r>
          </w:p>
        </w:tc>
        <w:tc>
          <w:tcPr>
            <w:tcW w:w="270" w:type="dxa"/>
          </w:tcPr>
          <w:p w14:paraId="41F990E4" w14:textId="77777777" w:rsidR="00045B94" w:rsidRPr="00045B94" w:rsidRDefault="00045B94" w:rsidP="00045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E3848E8" w14:textId="76447726" w:rsidR="00045B94" w:rsidRPr="00045B94" w:rsidRDefault="00045B94" w:rsidP="00045B9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45B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  <w:tr w:rsidR="00045B94" w:rsidRPr="000E72B7" w14:paraId="4476E410" w14:textId="77777777" w:rsidTr="008B3494">
        <w:tc>
          <w:tcPr>
            <w:tcW w:w="2520" w:type="dxa"/>
          </w:tcPr>
          <w:p w14:paraId="07F7554E" w14:textId="18823491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หัก</w:t>
            </w:r>
            <w:r w:rsidRPr="000E72B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ค่าเผื่อผลขาดทุนจาก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การ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ด้อยค่า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6145C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ค่าเผื่อหนี้</w:t>
            </w:r>
          </w:p>
        </w:tc>
        <w:tc>
          <w:tcPr>
            <w:tcW w:w="900" w:type="dxa"/>
          </w:tcPr>
          <w:p w14:paraId="36904B1B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89E265F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4632E301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3B64B2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7" w:type="dxa"/>
          </w:tcPr>
          <w:p w14:paraId="6692D781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A625DB6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AB1CD89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226C003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3A0F242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07A862D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</w:tcPr>
          <w:p w14:paraId="177A28AB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45B94" w:rsidRPr="000E72B7" w14:paraId="3030DE63" w14:textId="77777777" w:rsidTr="007F046D">
        <w:tc>
          <w:tcPr>
            <w:tcW w:w="2520" w:type="dxa"/>
          </w:tcPr>
          <w:p w14:paraId="20181FA4" w14:textId="68843C82" w:rsidR="00045B94" w:rsidRPr="000E72B7" w:rsidRDefault="00045B94" w:rsidP="00045B94">
            <w:pPr>
              <w:spacing w:line="240" w:lineRule="auto"/>
              <w:ind w:firstLine="16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สงสัยจะสูญ)</w:t>
            </w:r>
          </w:p>
        </w:tc>
        <w:tc>
          <w:tcPr>
            <w:tcW w:w="900" w:type="dxa"/>
          </w:tcPr>
          <w:p w14:paraId="5882AAA6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7D97481" w14:textId="77777777" w:rsidR="00045B94" w:rsidRPr="000E72B7" w:rsidRDefault="00045B94" w:rsidP="00045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C57364E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8CB2614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7" w:type="dxa"/>
          </w:tcPr>
          <w:p w14:paraId="44809BA4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4DFBC45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664666CD" w14:textId="77777777" w:rsidR="00045B94" w:rsidRPr="000E72B7" w:rsidRDefault="00045B94" w:rsidP="00045B94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5E2A81B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357E149" w14:textId="77777777" w:rsidR="00045B94" w:rsidRPr="000E72B7" w:rsidRDefault="00045B94" w:rsidP="00045B94">
            <w:pPr>
              <w:tabs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D6A8050" w14:textId="77777777" w:rsidR="00045B94" w:rsidRPr="000E72B7" w:rsidRDefault="00045B94" w:rsidP="00045B9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29C97241" w14:textId="3B9BE7FD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45B94" w:rsidRPr="000E72B7" w14:paraId="122EA228" w14:textId="77777777" w:rsidTr="007F046D">
        <w:tc>
          <w:tcPr>
            <w:tcW w:w="2520" w:type="dxa"/>
          </w:tcPr>
          <w:p w14:paraId="5DD04D56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</w:tcPr>
          <w:p w14:paraId="1B33C020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B5E43F9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A6271B6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DB12D2F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11F2449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2BFF7EA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199674FF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C131BD4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441F5F8B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2A134F0" w14:textId="77777777" w:rsidR="00045B94" w:rsidRPr="000E72B7" w:rsidRDefault="00045B94" w:rsidP="0004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D787BB4" w14:textId="671FA010" w:rsidR="00045B94" w:rsidRPr="000E72B7" w:rsidRDefault="00045B94" w:rsidP="00045B9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75A71E75" w14:textId="5A1ACD8C" w:rsidR="00B55427" w:rsidRDefault="00B55427" w:rsidP="00553ECE">
      <w:pPr>
        <w:pStyle w:val="Bo-Blankline"/>
      </w:pPr>
    </w:p>
    <w:p w14:paraId="514C544B" w14:textId="77777777" w:rsidR="00B55427" w:rsidRDefault="00B5542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63581" w:rsidRPr="00EB7266" w14:paraId="666AA633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17AE3D2F" w14:textId="77777777" w:rsidR="00663581" w:rsidRPr="00A7698F" w:rsidRDefault="00663581" w:rsidP="00E9732A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26E03F3" w14:textId="77777777" w:rsidR="00663581" w:rsidRPr="00EB7266" w:rsidRDefault="00663581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9A4CE2" w14:textId="77777777" w:rsidR="00663581" w:rsidRPr="00EB7266" w:rsidRDefault="00663581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843825" w14:textId="77777777" w:rsidR="00663581" w:rsidRPr="00EB7266" w:rsidRDefault="00663581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44107972" w14:textId="77777777" w:rsidTr="00663581">
        <w:trPr>
          <w:tblHeader/>
        </w:trPr>
        <w:tc>
          <w:tcPr>
            <w:tcW w:w="4050" w:type="dxa"/>
            <w:shd w:val="clear" w:color="auto" w:fill="auto"/>
          </w:tcPr>
          <w:p w14:paraId="2476ECAA" w14:textId="77777777" w:rsidR="007D2F8F" w:rsidRPr="00744476" w:rsidRDefault="007D2F8F" w:rsidP="007D2F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61EC16" w14:textId="409550AA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4AAAF8E" w14:textId="77777777" w:rsidR="007D2F8F" w:rsidRPr="0074447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DB0D4" w14:textId="485A8584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5159CFA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410D2" w14:textId="2A40BDAA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D75EE47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2F728" w14:textId="20ABAEB1" w:rsidR="007D2F8F" w:rsidRPr="0074447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663581" w14:paraId="13CAEE4D" w14:textId="77777777" w:rsidTr="00685C38">
        <w:tc>
          <w:tcPr>
            <w:tcW w:w="4050" w:type="dxa"/>
            <w:shd w:val="clear" w:color="auto" w:fill="auto"/>
          </w:tcPr>
          <w:p w14:paraId="470FE1EE" w14:textId="77777777" w:rsidR="00663581" w:rsidRPr="000E7CEE" w:rsidRDefault="00663581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75B474B" w14:textId="77777777" w:rsidR="00663581" w:rsidRDefault="00663581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2F8F" w:rsidRPr="00A27D1E" w14:paraId="1AD7686D" w14:textId="77777777" w:rsidTr="00685C38">
        <w:tc>
          <w:tcPr>
            <w:tcW w:w="4050" w:type="dxa"/>
            <w:shd w:val="clear" w:color="auto" w:fill="auto"/>
          </w:tcPr>
          <w:p w14:paraId="6B24C295" w14:textId="77777777" w:rsidR="007D2F8F" w:rsidRPr="00C12557" w:rsidRDefault="007D2F8F" w:rsidP="007D2F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C49BA52" w14:textId="4C957591" w:rsidR="007D2F8F" w:rsidRPr="0033434F" w:rsidRDefault="00241DAF" w:rsidP="007D2F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371F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371F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37DE715" w14:textId="77777777" w:rsidR="007D2F8F" w:rsidRDefault="007D2F8F" w:rsidP="007D2F8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16DDE2" w14:textId="5F1496A8" w:rsidR="007D2F8F" w:rsidRPr="0033434F" w:rsidRDefault="006145CD" w:rsidP="007D2F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7D2F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</w:tcPr>
          <w:p w14:paraId="084AE4FF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3FBF77" w14:textId="49C27843" w:rsidR="007D2F8F" w:rsidRPr="0033434F" w:rsidRDefault="00777AA8" w:rsidP="007D2F8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63,970</w:t>
            </w:r>
          </w:p>
        </w:tc>
        <w:tc>
          <w:tcPr>
            <w:tcW w:w="270" w:type="dxa"/>
            <w:shd w:val="clear" w:color="auto" w:fill="auto"/>
          </w:tcPr>
          <w:p w14:paraId="74A0FB88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E8D16" w14:textId="63C3EE69" w:rsidR="007D2F8F" w:rsidRPr="0033434F" w:rsidRDefault="006145CD" w:rsidP="007D2F8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7D2F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7D2F8F" w:rsidRPr="00A27D1E" w14:paraId="37635788" w14:textId="77777777" w:rsidTr="00685C38">
        <w:tc>
          <w:tcPr>
            <w:tcW w:w="4050" w:type="dxa"/>
            <w:shd w:val="clear" w:color="auto" w:fill="auto"/>
          </w:tcPr>
          <w:p w14:paraId="54CDD27F" w14:textId="77777777" w:rsidR="007D2F8F" w:rsidRPr="00522E6A" w:rsidRDefault="007D2F8F" w:rsidP="007D2F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11351D" w14:textId="77777777" w:rsidR="007D2F8F" w:rsidRDefault="007D2F8F" w:rsidP="007D2F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2F97B6" w14:textId="77777777" w:rsidR="007D2F8F" w:rsidRDefault="007D2F8F" w:rsidP="007D2F8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C1CD3" w14:textId="77777777" w:rsidR="007D2F8F" w:rsidRDefault="007D2F8F" w:rsidP="007D2F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4AA039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16ED1" w14:textId="77777777" w:rsidR="007D2F8F" w:rsidRDefault="007D2F8F" w:rsidP="007D2F8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5260A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10680" w14:textId="77777777" w:rsidR="007D2F8F" w:rsidRDefault="007D2F8F" w:rsidP="007D2F8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2F8F" w:rsidRPr="00A27D1E" w14:paraId="4C0EA7AB" w14:textId="77777777" w:rsidTr="00685C38">
        <w:tc>
          <w:tcPr>
            <w:tcW w:w="4050" w:type="dxa"/>
            <w:shd w:val="clear" w:color="auto" w:fill="auto"/>
          </w:tcPr>
          <w:p w14:paraId="7921E022" w14:textId="77777777" w:rsidR="007D2F8F" w:rsidRPr="00C12557" w:rsidRDefault="007D2F8F" w:rsidP="007D2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3A06F7D" w14:textId="4D1FDF4C" w:rsidR="007D2F8F" w:rsidRDefault="00972050" w:rsidP="007D2F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70" w:type="dxa"/>
          </w:tcPr>
          <w:p w14:paraId="5CE1E10E" w14:textId="77777777" w:rsidR="007D2F8F" w:rsidRDefault="007D2F8F" w:rsidP="007D2F8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83BD56" w14:textId="27E34FEF" w:rsidR="007D2F8F" w:rsidRDefault="006145CD" w:rsidP="007D2F8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3903719F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AB162" w14:textId="5E4A8EAA" w:rsidR="007D2F8F" w:rsidRDefault="00DA342D" w:rsidP="007D2F8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70" w:type="dxa"/>
            <w:shd w:val="clear" w:color="auto" w:fill="auto"/>
          </w:tcPr>
          <w:p w14:paraId="04E3E787" w14:textId="77777777" w:rsidR="007D2F8F" w:rsidRPr="00BE704B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35E13D" w14:textId="47524626" w:rsidR="007D2F8F" w:rsidRDefault="006145CD" w:rsidP="007D2F8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</w:tr>
      <w:tr w:rsidR="00DA342D" w:rsidRPr="00A27D1E" w14:paraId="35D39119" w14:textId="77777777" w:rsidTr="00685C38">
        <w:tc>
          <w:tcPr>
            <w:tcW w:w="4050" w:type="dxa"/>
            <w:shd w:val="clear" w:color="auto" w:fill="auto"/>
          </w:tcPr>
          <w:p w14:paraId="69432209" w14:textId="77777777" w:rsidR="00DA342D" w:rsidRPr="00C12557" w:rsidRDefault="00DA342D" w:rsidP="00DA34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4F7DA815" w14:textId="0B42F24A" w:rsidR="00DA342D" w:rsidRDefault="00DA342D" w:rsidP="00DA34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22A60E4A" w14:textId="77777777" w:rsidR="00DA342D" w:rsidRDefault="00DA342D" w:rsidP="00DA342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7EEC7F" w14:textId="51FB10C4" w:rsidR="00DA342D" w:rsidRDefault="00DA342D" w:rsidP="00DA34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3B43A625" w14:textId="77777777" w:rsidR="00DA342D" w:rsidRPr="00BE704B" w:rsidRDefault="00DA342D" w:rsidP="00DA34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49A366" w14:textId="423FAD68" w:rsidR="00DA342D" w:rsidRDefault="00DA342D" w:rsidP="00DA342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7D0E3E3E" w14:textId="77777777" w:rsidR="00DA342D" w:rsidRPr="00BE704B" w:rsidRDefault="00DA342D" w:rsidP="00DA34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76C796" w14:textId="2471F580" w:rsidR="00DA342D" w:rsidRDefault="00DA342D" w:rsidP="00DA342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DA342D" w:rsidRPr="00A27D1E" w14:paraId="4552D6DA" w14:textId="77777777" w:rsidTr="00045B94">
        <w:tc>
          <w:tcPr>
            <w:tcW w:w="4050" w:type="dxa"/>
            <w:shd w:val="clear" w:color="auto" w:fill="auto"/>
          </w:tcPr>
          <w:p w14:paraId="10722A20" w14:textId="77777777" w:rsidR="00DA342D" w:rsidRPr="00C12557" w:rsidRDefault="00DA342D" w:rsidP="00DA34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6C6D064" w14:textId="2255B08A" w:rsidR="00DA342D" w:rsidRDefault="00DA342D" w:rsidP="00DA34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43539BD" w14:textId="77777777" w:rsidR="00DA342D" w:rsidRDefault="00DA342D" w:rsidP="00DA342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F4BDFB" w14:textId="2718F425" w:rsidR="00DA342D" w:rsidRDefault="00DA342D" w:rsidP="00DA34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0293A79" w14:textId="77777777" w:rsidR="00DA342D" w:rsidRPr="00BE704B" w:rsidRDefault="00DA342D" w:rsidP="00DA34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50A34" w14:textId="1FEC4626" w:rsidR="00DA342D" w:rsidRDefault="00DA342D" w:rsidP="00DA342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5522FE" w14:textId="77777777" w:rsidR="00DA342D" w:rsidRPr="00BE704B" w:rsidRDefault="00DA342D" w:rsidP="00DA34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C234B" w14:textId="51F3B534" w:rsidR="00DA342D" w:rsidRDefault="00DA342D" w:rsidP="00DA342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A342D" w:rsidRPr="00A27D1E" w14:paraId="2F36C790" w14:textId="77777777" w:rsidTr="00045B94">
        <w:tc>
          <w:tcPr>
            <w:tcW w:w="4050" w:type="dxa"/>
            <w:shd w:val="clear" w:color="auto" w:fill="auto"/>
          </w:tcPr>
          <w:p w14:paraId="16094489" w14:textId="77777777" w:rsidR="00DA342D" w:rsidRDefault="00DA342D" w:rsidP="00DA34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14:paraId="7C96FF5A" w14:textId="659A253C" w:rsidR="00DA342D" w:rsidRDefault="00DA342D" w:rsidP="00DA34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70" w:type="dxa"/>
          </w:tcPr>
          <w:p w14:paraId="47CF19C1" w14:textId="77777777" w:rsidR="00DA342D" w:rsidRDefault="00DA342D" w:rsidP="00DA342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1BD6E7" w14:textId="50D2D39B" w:rsidR="00DA342D" w:rsidRDefault="00DA342D" w:rsidP="00DA34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A105B4C" w14:textId="77777777" w:rsidR="00DA342D" w:rsidRPr="00BE704B" w:rsidRDefault="00DA342D" w:rsidP="00DA34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B445C" w14:textId="464BF1B4" w:rsidR="00DA342D" w:rsidRDefault="00DA342D" w:rsidP="00DA342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79CA376A" w14:textId="77777777" w:rsidR="00DA342D" w:rsidRPr="00BE704B" w:rsidRDefault="00DA342D" w:rsidP="00DA34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CCDFA" w14:textId="5D0C749A" w:rsidR="00DA342D" w:rsidRDefault="00DA342D" w:rsidP="00DA342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A017B" w:rsidRPr="00A27D1E" w14:paraId="04C684A2" w14:textId="77777777" w:rsidTr="00045B94">
        <w:tc>
          <w:tcPr>
            <w:tcW w:w="4050" w:type="dxa"/>
            <w:shd w:val="clear" w:color="auto" w:fill="auto"/>
          </w:tcPr>
          <w:p w14:paraId="62888F86" w14:textId="09AE55FF" w:rsidR="004A017B" w:rsidRPr="00C12557" w:rsidRDefault="004A017B" w:rsidP="004A01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F6F0CE" w14:textId="2B9DE72C" w:rsidR="004A017B" w:rsidRDefault="004A017B" w:rsidP="004A01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3B80E29B" w14:textId="77777777" w:rsidR="004A017B" w:rsidRDefault="004A017B" w:rsidP="004A01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8230FE" w14:textId="753C137F" w:rsidR="004A017B" w:rsidRPr="006145CD" w:rsidRDefault="004A017B" w:rsidP="004A017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9E7490" w14:textId="77777777" w:rsidR="004A017B" w:rsidRPr="00BE704B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EA8E8F" w14:textId="6A844E52" w:rsidR="004A017B" w:rsidRDefault="004A017B" w:rsidP="004A017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1D6BBA0D" w14:textId="77777777" w:rsidR="004A017B" w:rsidRPr="00BE704B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CD3DBE" w14:textId="5BEB941C" w:rsidR="004A017B" w:rsidRPr="006145CD" w:rsidRDefault="004A017B" w:rsidP="004A017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017B" w:rsidRPr="00A27D1E" w14:paraId="6193C6E2" w14:textId="77777777" w:rsidTr="00685C38">
        <w:tc>
          <w:tcPr>
            <w:tcW w:w="4050" w:type="dxa"/>
            <w:shd w:val="clear" w:color="auto" w:fill="auto"/>
            <w:vAlign w:val="bottom"/>
          </w:tcPr>
          <w:p w14:paraId="6392ADB0" w14:textId="77777777" w:rsidR="004A017B" w:rsidRPr="00AD37E5" w:rsidRDefault="004A017B" w:rsidP="004A017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E12A1" w14:textId="7CE1FB02" w:rsidR="004A017B" w:rsidRPr="00BD09F7" w:rsidRDefault="004A017B" w:rsidP="004A01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</w:t>
            </w:r>
            <w:r w:rsidR="005371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5BD6E39" w14:textId="77777777" w:rsidR="004A017B" w:rsidRPr="00BD09F7" w:rsidRDefault="004A017B" w:rsidP="004A01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A6256" w14:textId="19EEDD89" w:rsidR="004A017B" w:rsidRPr="00BD09F7" w:rsidRDefault="004A017B" w:rsidP="004A01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Pr="00BD0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</w:t>
            </w:r>
          </w:p>
        </w:tc>
        <w:tc>
          <w:tcPr>
            <w:tcW w:w="270" w:type="dxa"/>
          </w:tcPr>
          <w:p w14:paraId="5DDB7114" w14:textId="77777777" w:rsidR="004A017B" w:rsidRPr="00BD09F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E056D" w14:textId="70BD8803" w:rsidR="004A017B" w:rsidRPr="00BD09F7" w:rsidRDefault="004A017B" w:rsidP="004A017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66,197</w:t>
            </w:r>
          </w:p>
        </w:tc>
        <w:tc>
          <w:tcPr>
            <w:tcW w:w="270" w:type="dxa"/>
            <w:shd w:val="clear" w:color="auto" w:fill="auto"/>
          </w:tcPr>
          <w:p w14:paraId="5172F56C" w14:textId="77777777" w:rsidR="004A017B" w:rsidRPr="00BD09F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E0D5F" w14:textId="1E5F4A45" w:rsidR="004A017B" w:rsidRPr="00BD09F7" w:rsidRDefault="004A017B" w:rsidP="004A01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Pr="00BD0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</w:t>
            </w:r>
          </w:p>
        </w:tc>
      </w:tr>
    </w:tbl>
    <w:p w14:paraId="7D41AFFA" w14:textId="2B5CC065" w:rsidR="00FB2188" w:rsidRDefault="00FB2188" w:rsidP="005814AA">
      <w:pPr>
        <w:pStyle w:val="Bo-Blankline"/>
        <w:ind w:left="0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814AA" w:rsidRPr="000E72B7" w14:paraId="19A2A4E7" w14:textId="77777777" w:rsidTr="00B55427">
        <w:tc>
          <w:tcPr>
            <w:tcW w:w="4050" w:type="dxa"/>
          </w:tcPr>
          <w:p w14:paraId="00DEE11C" w14:textId="77777777" w:rsidR="005814AA" w:rsidRPr="000E72B7" w:rsidRDefault="005814AA" w:rsidP="001C68A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2430" w:type="dxa"/>
            <w:gridSpan w:val="3"/>
          </w:tcPr>
          <w:p w14:paraId="016EAB1E" w14:textId="77777777" w:rsidR="005814AA" w:rsidRPr="000E72B7" w:rsidRDefault="005814AA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A75D5E" w14:textId="77777777" w:rsidR="005814AA" w:rsidRPr="000E72B7" w:rsidRDefault="005814AA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B5985A" w14:textId="77777777" w:rsidR="005814AA" w:rsidRPr="000E72B7" w:rsidRDefault="005814AA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689" w:rsidRPr="000E72B7" w14:paraId="3DE4AB99" w14:textId="77777777" w:rsidTr="00B55427">
        <w:tc>
          <w:tcPr>
            <w:tcW w:w="4050" w:type="dxa"/>
          </w:tcPr>
          <w:p w14:paraId="21652E20" w14:textId="5D58FE72" w:rsidR="00CE2689" w:rsidRPr="000E72B7" w:rsidRDefault="00533557" w:rsidP="00533557">
            <w:pPr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41A74CDA" w14:textId="058EDB09" w:rsidR="00CE2689" w:rsidRPr="000E72B7" w:rsidRDefault="006145CD" w:rsidP="00CE268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A3C2F1F" w14:textId="77777777" w:rsidR="00CE2689" w:rsidRPr="000E72B7" w:rsidRDefault="00CE2689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8FA2" w14:textId="3DAE4E07" w:rsidR="00CE2689" w:rsidRPr="000E72B7" w:rsidRDefault="006145CD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1DAE562" w14:textId="77777777" w:rsidR="00CE2689" w:rsidRPr="000E72B7" w:rsidRDefault="00CE2689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ECEE6" w14:textId="4C61A86E" w:rsidR="00CE2689" w:rsidRPr="000E72B7" w:rsidRDefault="006145CD" w:rsidP="00CE268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874266B" w14:textId="77777777" w:rsidR="00CE2689" w:rsidRPr="000E72B7" w:rsidRDefault="00CE2689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2C10C" w14:textId="3C4B2EEF" w:rsidR="00CE2689" w:rsidRPr="000E72B7" w:rsidRDefault="006145CD" w:rsidP="00CE268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E2689" w:rsidRPr="000E72B7" w14:paraId="7C4733B9" w14:textId="77777777" w:rsidTr="00B55427">
        <w:tc>
          <w:tcPr>
            <w:tcW w:w="4050" w:type="dxa"/>
          </w:tcPr>
          <w:p w14:paraId="0897D5F1" w14:textId="77777777" w:rsidR="00CE2689" w:rsidRPr="000E72B7" w:rsidRDefault="00CE2689" w:rsidP="00CE268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72B5C" w14:textId="77777777" w:rsidR="00CE2689" w:rsidRPr="000E72B7" w:rsidRDefault="00CE2689" w:rsidP="00CE268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017B" w:rsidRPr="000E72B7" w14:paraId="6417ED0D" w14:textId="77777777" w:rsidTr="00B55427">
        <w:tc>
          <w:tcPr>
            <w:tcW w:w="4050" w:type="dxa"/>
          </w:tcPr>
          <w:p w14:paraId="52982F1A" w14:textId="77777777" w:rsidR="004A017B" w:rsidRPr="000E72B7" w:rsidRDefault="004A017B" w:rsidP="004A01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353CBB1" w14:textId="53DBDA47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270" w:type="dxa"/>
            <w:shd w:val="clear" w:color="auto" w:fill="auto"/>
          </w:tcPr>
          <w:p w14:paraId="30BA1793" w14:textId="77777777" w:rsidR="004A017B" w:rsidRPr="000E72B7" w:rsidRDefault="004A017B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2726CF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8CD2E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B452D3" w14:textId="2CE09097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270" w:type="dxa"/>
          </w:tcPr>
          <w:p w14:paraId="03DA3EE6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B3A7" w14:textId="77777777" w:rsidR="004A017B" w:rsidRPr="000E72B7" w:rsidRDefault="004A017B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017B" w:rsidRPr="000E72B7" w14:paraId="22DEAA56" w14:textId="77777777" w:rsidTr="00B55427">
        <w:tc>
          <w:tcPr>
            <w:tcW w:w="4050" w:type="dxa"/>
          </w:tcPr>
          <w:p w14:paraId="04EDEE55" w14:textId="77777777" w:rsidR="004A017B" w:rsidRPr="000E72B7" w:rsidRDefault="004A017B" w:rsidP="004A01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DCE7DB" w14:textId="77777777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B78025" w14:textId="77777777" w:rsidR="004A017B" w:rsidRPr="000E72B7" w:rsidRDefault="004A017B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BDF23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6C176E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BCF5F" w14:textId="77777777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DF4561" w14:textId="77777777" w:rsidR="004A017B" w:rsidRPr="000056FC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57A38" w14:textId="77777777" w:rsidR="004A017B" w:rsidRPr="000056FC" w:rsidRDefault="004A017B" w:rsidP="004A017B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017B" w:rsidRPr="000E72B7" w14:paraId="0951658C" w14:textId="77777777" w:rsidTr="00CF6CFB">
        <w:tc>
          <w:tcPr>
            <w:tcW w:w="4050" w:type="dxa"/>
          </w:tcPr>
          <w:p w14:paraId="53395F9C" w14:textId="77777777" w:rsidR="004A017B" w:rsidRPr="000E72B7" w:rsidRDefault="004A017B" w:rsidP="004A0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5D09E" w14:textId="01DC9897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  <w:tc>
          <w:tcPr>
            <w:tcW w:w="270" w:type="dxa"/>
            <w:shd w:val="clear" w:color="auto" w:fill="auto"/>
          </w:tcPr>
          <w:p w14:paraId="6EF11B48" w14:textId="77777777" w:rsidR="004A017B" w:rsidRPr="000E72B7" w:rsidRDefault="004A017B" w:rsidP="004A017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B089D9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52ADD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42BF" w14:textId="3E17AF45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  <w:tc>
          <w:tcPr>
            <w:tcW w:w="270" w:type="dxa"/>
          </w:tcPr>
          <w:p w14:paraId="578F406C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7616D" w14:textId="77777777" w:rsidR="004A017B" w:rsidRPr="000E72B7" w:rsidRDefault="004A017B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017B" w:rsidRPr="000E72B7" w14:paraId="1D154BB4" w14:textId="77777777" w:rsidTr="00CF6CFB">
        <w:tc>
          <w:tcPr>
            <w:tcW w:w="4050" w:type="dxa"/>
          </w:tcPr>
          <w:p w14:paraId="12B16243" w14:textId="77777777" w:rsidR="004A017B" w:rsidRPr="000E72B7" w:rsidRDefault="004A017B" w:rsidP="004A0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1352DF" w14:textId="1FD3C357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125F0723" w14:textId="77777777" w:rsidR="004A017B" w:rsidRPr="000E72B7" w:rsidRDefault="004A017B" w:rsidP="004A017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A18030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F8D4C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90FA" w14:textId="2DABCFAC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</w:tcPr>
          <w:p w14:paraId="6C727DAA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BE175" w14:textId="77777777" w:rsidR="004A017B" w:rsidRPr="000E72B7" w:rsidRDefault="004A017B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017B" w:rsidRPr="000E72B7" w14:paraId="637B81C1" w14:textId="77777777" w:rsidTr="00CF6CFB">
        <w:tc>
          <w:tcPr>
            <w:tcW w:w="4050" w:type="dxa"/>
          </w:tcPr>
          <w:p w14:paraId="5505F827" w14:textId="77777777" w:rsidR="004A017B" w:rsidRPr="000E72B7" w:rsidRDefault="004A017B" w:rsidP="004A0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DE01C" w14:textId="5B9EC7BE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6C5B7A3F" w14:textId="77777777" w:rsidR="004A017B" w:rsidRPr="000E72B7" w:rsidRDefault="004A017B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6DA831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A2974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362E" w14:textId="334AB8A6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</w:tcPr>
          <w:p w14:paraId="14AC8A42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0D015" w14:textId="77777777" w:rsidR="004A017B" w:rsidRPr="000E72B7" w:rsidRDefault="004A017B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017B" w:rsidRPr="000E72B7" w14:paraId="553B2AFF" w14:textId="77777777" w:rsidTr="00CF6CFB">
        <w:tc>
          <w:tcPr>
            <w:tcW w:w="4050" w:type="dxa"/>
          </w:tcPr>
          <w:p w14:paraId="142DB7EF" w14:textId="77777777" w:rsidR="004A017B" w:rsidRPr="000E72B7" w:rsidRDefault="004A017B" w:rsidP="004A0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6181A" w14:textId="3C879DBE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540773D6" w14:textId="77777777" w:rsidR="004A017B" w:rsidRPr="000E72B7" w:rsidRDefault="004A017B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3C324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921338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82EB2" w14:textId="549A96DD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</w:tcPr>
          <w:p w14:paraId="70245D78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2B9B5" w14:textId="77777777" w:rsidR="004A017B" w:rsidRPr="000E72B7" w:rsidRDefault="004A017B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017B" w:rsidRPr="000E72B7" w14:paraId="1FDAC00E" w14:textId="77777777" w:rsidTr="00CF6CFB">
        <w:tc>
          <w:tcPr>
            <w:tcW w:w="4050" w:type="dxa"/>
          </w:tcPr>
          <w:p w14:paraId="59ED5519" w14:textId="77777777" w:rsidR="004A017B" w:rsidRPr="000E72B7" w:rsidRDefault="004A017B" w:rsidP="004A0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67F78" w14:textId="4F11147B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270" w:type="dxa"/>
            <w:shd w:val="clear" w:color="auto" w:fill="auto"/>
          </w:tcPr>
          <w:p w14:paraId="25B4DAD7" w14:textId="77777777" w:rsidR="004A017B" w:rsidRPr="000E72B7" w:rsidRDefault="004A017B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3C1F15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137B7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49D3" w14:textId="499A7EF7" w:rsidR="004A017B" w:rsidRPr="000E72B7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270" w:type="dxa"/>
          </w:tcPr>
          <w:p w14:paraId="4B73F9E5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6A2A7" w14:textId="77777777" w:rsidR="004A017B" w:rsidRPr="000E72B7" w:rsidRDefault="004A017B" w:rsidP="004A01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017B" w:rsidRPr="000E72B7" w14:paraId="4F47B155" w14:textId="77777777" w:rsidTr="00B55427">
        <w:tc>
          <w:tcPr>
            <w:tcW w:w="4050" w:type="dxa"/>
            <w:vAlign w:val="bottom"/>
          </w:tcPr>
          <w:p w14:paraId="26069555" w14:textId="77777777" w:rsidR="004A017B" w:rsidRPr="000E72B7" w:rsidRDefault="004A017B" w:rsidP="004A017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B92DA" w14:textId="274D5D3E" w:rsidR="004A017B" w:rsidRPr="000056FC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  <w:shd w:val="clear" w:color="auto" w:fill="auto"/>
          </w:tcPr>
          <w:p w14:paraId="1C5D9F25" w14:textId="77777777" w:rsidR="004A017B" w:rsidRPr="000E72B7" w:rsidRDefault="004A017B" w:rsidP="004A01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2223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D6E6F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26A60" w14:textId="4705AC09" w:rsidR="004A017B" w:rsidRPr="000056FC" w:rsidRDefault="004A017B" w:rsidP="004A01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</w:tcPr>
          <w:p w14:paraId="3BF79461" w14:textId="77777777" w:rsidR="004A017B" w:rsidRPr="000E72B7" w:rsidRDefault="004A017B" w:rsidP="004A01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42D39" w14:textId="77777777" w:rsidR="004A017B" w:rsidRPr="000E72B7" w:rsidRDefault="004A017B" w:rsidP="004A01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4DB33E" w14:textId="77777777" w:rsidR="005814AA" w:rsidRDefault="005814AA" w:rsidP="003E32B5">
      <w:pPr>
        <w:pStyle w:val="Bo-Blankline"/>
      </w:pPr>
    </w:p>
    <w:p w14:paraId="34513BC5" w14:textId="77777777" w:rsidR="007C4951" w:rsidRDefault="00553ECE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7C4951" w:rsidRPr="000E72B7" w14:paraId="55E41F82" w14:textId="77777777" w:rsidTr="001C68AB">
        <w:tc>
          <w:tcPr>
            <w:tcW w:w="3510" w:type="dxa"/>
          </w:tcPr>
          <w:p w14:paraId="2B6ECF9B" w14:textId="77777777" w:rsidR="007C4951" w:rsidRPr="000E72B7" w:rsidRDefault="007C4951" w:rsidP="001C68A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2610" w:type="dxa"/>
            <w:gridSpan w:val="3"/>
          </w:tcPr>
          <w:p w14:paraId="551F3B62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3602C8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51586DF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951" w:rsidRPr="000E72B7" w14:paraId="24070170" w14:textId="77777777" w:rsidTr="001C68AB">
        <w:tc>
          <w:tcPr>
            <w:tcW w:w="3510" w:type="dxa"/>
          </w:tcPr>
          <w:p w14:paraId="53C44247" w14:textId="77777777" w:rsidR="007C4951" w:rsidRPr="000E72B7" w:rsidRDefault="007C4951" w:rsidP="001C68A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2F7529" w14:textId="5E88F161" w:rsidR="007C4951" w:rsidRPr="000E72B7" w:rsidRDefault="006145CD" w:rsidP="001C68AB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6AE77CA" w14:textId="77777777" w:rsidR="007C4951" w:rsidRPr="000E72B7" w:rsidRDefault="007C4951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66EAC" w14:textId="26BF8598" w:rsidR="007C4951" w:rsidRPr="000E72B7" w:rsidRDefault="006145CD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940CB14" w14:textId="77777777" w:rsidR="007C4951" w:rsidRPr="000E72B7" w:rsidRDefault="007C4951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BB64DB" w14:textId="4CA244B1" w:rsidR="007C4951" w:rsidRPr="000E72B7" w:rsidRDefault="006145CD" w:rsidP="001C68AB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118EDF0" w14:textId="77777777" w:rsidR="007C4951" w:rsidRPr="000E72B7" w:rsidRDefault="007C4951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CFBDC" w14:textId="03DF7EE4" w:rsidR="007C4951" w:rsidRPr="000E72B7" w:rsidRDefault="006145CD" w:rsidP="001C68AB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C4951" w:rsidRPr="000E72B7" w14:paraId="6550693B" w14:textId="77777777" w:rsidTr="001C68AB">
        <w:tc>
          <w:tcPr>
            <w:tcW w:w="3510" w:type="dxa"/>
          </w:tcPr>
          <w:p w14:paraId="3BCEE959" w14:textId="77777777" w:rsidR="007C4951" w:rsidRPr="000E72B7" w:rsidRDefault="007C4951" w:rsidP="001C68A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BDAD600" w14:textId="77777777" w:rsidR="007C4951" w:rsidRPr="000E72B7" w:rsidRDefault="007C4951" w:rsidP="001C68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508F" w:rsidRPr="000E72B7" w14:paraId="3E7FAE22" w14:textId="77777777" w:rsidTr="001C68AB">
        <w:tc>
          <w:tcPr>
            <w:tcW w:w="3510" w:type="dxa"/>
          </w:tcPr>
          <w:p w14:paraId="58E1F538" w14:textId="77777777" w:rsidR="00EA508F" w:rsidRPr="000E72B7" w:rsidRDefault="00EA508F" w:rsidP="00EA5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6F8937B0" w14:textId="5717EB8F" w:rsidR="00EA508F" w:rsidRPr="000E72B7" w:rsidRDefault="00EA508F" w:rsidP="00EA508F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  <w:tc>
          <w:tcPr>
            <w:tcW w:w="270" w:type="dxa"/>
            <w:shd w:val="clear" w:color="auto" w:fill="auto"/>
          </w:tcPr>
          <w:p w14:paraId="7E2A4CAD" w14:textId="77777777" w:rsidR="00EA508F" w:rsidRPr="000E72B7" w:rsidRDefault="00EA508F" w:rsidP="00EA508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7CC7EDC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B9B0F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E85FD3" w14:textId="18121E0C" w:rsidR="00EA508F" w:rsidRPr="000E72B7" w:rsidRDefault="00EA508F" w:rsidP="00EA508F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  <w:tc>
          <w:tcPr>
            <w:tcW w:w="270" w:type="dxa"/>
          </w:tcPr>
          <w:p w14:paraId="77B0DF2A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E5354" w14:textId="77777777" w:rsidR="00EA508F" w:rsidRPr="000E72B7" w:rsidRDefault="00EA508F" w:rsidP="00EA508F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08F" w:rsidRPr="000E72B7" w14:paraId="580DB50A" w14:textId="77777777" w:rsidTr="001C68AB">
        <w:tc>
          <w:tcPr>
            <w:tcW w:w="3510" w:type="dxa"/>
          </w:tcPr>
          <w:p w14:paraId="4348286A" w14:textId="77777777" w:rsidR="00EA508F" w:rsidRPr="000E72B7" w:rsidRDefault="00EA508F" w:rsidP="00EA5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2435116" w14:textId="77777777" w:rsidR="00EA508F" w:rsidRPr="000E72B7" w:rsidRDefault="00EA508F" w:rsidP="00EA508F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8A8605" w14:textId="77777777" w:rsidR="00EA508F" w:rsidRPr="000E72B7" w:rsidRDefault="00EA508F" w:rsidP="00EA508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443D2A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EB5BCF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2DEF3D" w14:textId="77777777" w:rsidR="00EA508F" w:rsidRPr="000E72B7" w:rsidRDefault="00EA508F" w:rsidP="00EA508F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3FC53C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E72FA" w14:textId="77777777" w:rsidR="00EA508F" w:rsidRPr="000E72B7" w:rsidRDefault="00EA508F" w:rsidP="00EA508F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508F" w:rsidRPr="000E72B7" w14:paraId="7744E989" w14:textId="77777777" w:rsidTr="001C68AB">
        <w:tc>
          <w:tcPr>
            <w:tcW w:w="3510" w:type="dxa"/>
          </w:tcPr>
          <w:p w14:paraId="20E720C5" w14:textId="77777777" w:rsidR="00EA508F" w:rsidRPr="000E72B7" w:rsidRDefault="00EA508F" w:rsidP="00EA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E0DAC4" w14:textId="3F855014" w:rsidR="00EA508F" w:rsidRPr="000E72B7" w:rsidRDefault="00EA508F" w:rsidP="00EA508F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  <w:tc>
          <w:tcPr>
            <w:tcW w:w="270" w:type="dxa"/>
            <w:shd w:val="clear" w:color="auto" w:fill="auto"/>
          </w:tcPr>
          <w:p w14:paraId="163569B2" w14:textId="77777777" w:rsidR="00EA508F" w:rsidRPr="000E72B7" w:rsidRDefault="00EA508F" w:rsidP="00EA508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249900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0E457B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472B" w14:textId="0A177712" w:rsidR="00EA508F" w:rsidRPr="000E72B7" w:rsidRDefault="00EA508F" w:rsidP="00EA508F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  <w:tc>
          <w:tcPr>
            <w:tcW w:w="270" w:type="dxa"/>
          </w:tcPr>
          <w:p w14:paraId="3792FB0A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56DE0" w14:textId="77777777" w:rsidR="00EA508F" w:rsidRPr="000E72B7" w:rsidRDefault="00EA508F" w:rsidP="00EA508F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08F" w:rsidRPr="000E72B7" w14:paraId="34660C22" w14:textId="77777777" w:rsidTr="001C68AB">
        <w:tc>
          <w:tcPr>
            <w:tcW w:w="3510" w:type="dxa"/>
          </w:tcPr>
          <w:p w14:paraId="29C031B2" w14:textId="77777777" w:rsidR="00EA508F" w:rsidRPr="000E72B7" w:rsidRDefault="00EA508F" w:rsidP="00EA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3F3621" w14:textId="3AE45867" w:rsidR="00EA508F" w:rsidRPr="000E72B7" w:rsidRDefault="00EA508F" w:rsidP="00EA508F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0D0C803C" w14:textId="77777777" w:rsidR="00EA508F" w:rsidRPr="000E72B7" w:rsidRDefault="00EA508F" w:rsidP="00EA508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A03505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1ED5A3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995E" w14:textId="413FB6AB" w:rsidR="00EA508F" w:rsidRPr="000E72B7" w:rsidRDefault="00EA508F" w:rsidP="00EA508F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</w:tcPr>
          <w:p w14:paraId="08668C1C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19C34B" w14:textId="77777777" w:rsidR="00EA508F" w:rsidRPr="000E72B7" w:rsidRDefault="00EA508F" w:rsidP="00EA508F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08F" w:rsidRPr="000E72B7" w14:paraId="25FDF00F" w14:textId="77777777" w:rsidTr="001C68AB">
        <w:tc>
          <w:tcPr>
            <w:tcW w:w="3510" w:type="dxa"/>
          </w:tcPr>
          <w:p w14:paraId="49EC3FCE" w14:textId="77777777" w:rsidR="00EA508F" w:rsidRPr="000E72B7" w:rsidRDefault="00EA508F" w:rsidP="00EA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58984F" w14:textId="7E65C2B6" w:rsidR="00EA508F" w:rsidRPr="000E72B7" w:rsidRDefault="00EA508F" w:rsidP="00EA508F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6CD7B356" w14:textId="77777777" w:rsidR="00EA508F" w:rsidRPr="000E72B7" w:rsidRDefault="00EA508F" w:rsidP="00EA508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07E3A1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454DC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2655" w14:textId="444FA2C0" w:rsidR="00EA508F" w:rsidRPr="000E72B7" w:rsidRDefault="00EA508F" w:rsidP="00EA508F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</w:tcPr>
          <w:p w14:paraId="3F535D60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20530" w14:textId="77777777" w:rsidR="00EA508F" w:rsidRPr="000E72B7" w:rsidRDefault="00EA508F" w:rsidP="00EA508F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08F" w:rsidRPr="000E72B7" w14:paraId="077E1EDB" w14:textId="77777777" w:rsidTr="001C68AB">
        <w:tc>
          <w:tcPr>
            <w:tcW w:w="3510" w:type="dxa"/>
          </w:tcPr>
          <w:p w14:paraId="19EF3F66" w14:textId="77777777" w:rsidR="00EA508F" w:rsidRPr="000E72B7" w:rsidRDefault="00EA508F" w:rsidP="00EA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FFEA1" w14:textId="0C1636E2" w:rsidR="00EA508F" w:rsidRPr="000E72B7" w:rsidRDefault="00EA508F" w:rsidP="00EA508F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1FB82069" w14:textId="77777777" w:rsidR="00EA508F" w:rsidRPr="000E72B7" w:rsidRDefault="00EA508F" w:rsidP="00EA508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C01F47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CDD67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6A6F0" w14:textId="3E23776B" w:rsidR="00EA508F" w:rsidRPr="000E72B7" w:rsidRDefault="00EA508F" w:rsidP="00EA508F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</w:tcPr>
          <w:p w14:paraId="347F1BF5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04685" w14:textId="77777777" w:rsidR="00EA508F" w:rsidRPr="000E72B7" w:rsidRDefault="00EA508F" w:rsidP="00EA508F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08F" w:rsidRPr="000E72B7" w14:paraId="6D28D201" w14:textId="77777777" w:rsidTr="001C68AB">
        <w:tc>
          <w:tcPr>
            <w:tcW w:w="3510" w:type="dxa"/>
          </w:tcPr>
          <w:p w14:paraId="0C72766D" w14:textId="77777777" w:rsidR="00EA508F" w:rsidRPr="000E72B7" w:rsidRDefault="00EA508F" w:rsidP="00EA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35F649" w14:textId="4965822F" w:rsidR="00EA508F" w:rsidRPr="000E72B7" w:rsidRDefault="00EA508F" w:rsidP="00EA508F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  <w:tc>
          <w:tcPr>
            <w:tcW w:w="270" w:type="dxa"/>
            <w:shd w:val="clear" w:color="auto" w:fill="auto"/>
          </w:tcPr>
          <w:p w14:paraId="17361B53" w14:textId="77777777" w:rsidR="00EA508F" w:rsidRPr="000E72B7" w:rsidRDefault="00EA508F" w:rsidP="00EA508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1C2F999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EE3021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9621D" w14:textId="71A90B46" w:rsidR="00EA508F" w:rsidRPr="000E72B7" w:rsidRDefault="00EA508F" w:rsidP="00EA508F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  <w:tc>
          <w:tcPr>
            <w:tcW w:w="270" w:type="dxa"/>
          </w:tcPr>
          <w:p w14:paraId="35F5E3C1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F2846" w14:textId="77777777" w:rsidR="00EA508F" w:rsidRPr="000E72B7" w:rsidRDefault="00EA508F" w:rsidP="00EA508F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508F" w:rsidRPr="000E72B7" w14:paraId="28729E38" w14:textId="77777777" w:rsidTr="001C68AB">
        <w:tc>
          <w:tcPr>
            <w:tcW w:w="3510" w:type="dxa"/>
            <w:vAlign w:val="bottom"/>
          </w:tcPr>
          <w:p w14:paraId="520D62A1" w14:textId="77777777" w:rsidR="00EA508F" w:rsidRPr="000E72B7" w:rsidRDefault="00EA508F" w:rsidP="00EA508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947A" w14:textId="325781A0" w:rsidR="00EA508F" w:rsidRPr="00097199" w:rsidRDefault="00EA508F" w:rsidP="00EA508F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  <w:tc>
          <w:tcPr>
            <w:tcW w:w="270" w:type="dxa"/>
            <w:shd w:val="clear" w:color="auto" w:fill="auto"/>
          </w:tcPr>
          <w:p w14:paraId="6085EBED" w14:textId="77777777" w:rsidR="00EA508F" w:rsidRPr="000E72B7" w:rsidRDefault="00EA508F" w:rsidP="00EA508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DA9D" w14:textId="77777777" w:rsidR="00EA508F" w:rsidRPr="000E72B7" w:rsidRDefault="00EA508F" w:rsidP="00EA508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761A6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9E203" w14:textId="7D22809A" w:rsidR="00EA508F" w:rsidRPr="00097199" w:rsidRDefault="00EA508F" w:rsidP="00EA508F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  <w:tc>
          <w:tcPr>
            <w:tcW w:w="270" w:type="dxa"/>
          </w:tcPr>
          <w:p w14:paraId="7D407C94" w14:textId="77777777" w:rsidR="00EA508F" w:rsidRPr="000E72B7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F844C2" w14:textId="77777777" w:rsidR="00EA508F" w:rsidRPr="000E72B7" w:rsidRDefault="00EA508F" w:rsidP="00EA508F">
            <w:pPr>
              <w:tabs>
                <w:tab w:val="decimal" w:pos="-160"/>
              </w:tabs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C090EE4" w14:textId="7B7AE286" w:rsidR="00553ECE" w:rsidRPr="007C4951" w:rsidRDefault="00553ECE">
      <w:pPr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628D3172" w14:textId="77777777" w:rsidR="001229FB" w:rsidRPr="00B210DE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DAEBC7A" w14:textId="77777777"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3817AE6" w14:textId="0F3DB9D1" w:rsidR="001229FB" w:rsidRDefault="0051745E" w:rsidP="00BE05D9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อาคาร</w:t>
      </w:r>
      <w:r w:rsidR="009B0A07">
        <w:rPr>
          <w:rFonts w:ascii="Angsana New" w:hAnsi="Angsana New" w:hint="cs"/>
          <w:sz w:val="30"/>
          <w:szCs w:val="30"/>
          <w:cs/>
        </w:rPr>
        <w:t>สำนักงาน</w:t>
      </w:r>
      <w:r w:rsidR="009B0A07">
        <w:rPr>
          <w:rFonts w:ascii="Angsana New" w:hAnsi="Angsana New"/>
          <w:sz w:val="30"/>
          <w:szCs w:val="30"/>
        </w:rPr>
        <w:t xml:space="preserve"> </w:t>
      </w:r>
      <w:r w:rsidR="00C73FD2">
        <w:rPr>
          <w:rFonts w:ascii="Angsana New" w:hAnsi="Angsana New" w:hint="cs"/>
          <w:sz w:val="30"/>
          <w:szCs w:val="30"/>
          <w:cs/>
        </w:rPr>
        <w:t>และ</w:t>
      </w:r>
      <w:r w:rsidR="00AD2E88">
        <w:rPr>
          <w:rFonts w:ascii="Angsana New" w:hAnsi="Angsana New" w:hint="cs"/>
          <w:sz w:val="30"/>
          <w:szCs w:val="30"/>
          <w:cs/>
        </w:rPr>
        <w:t>โรงงาน</w:t>
      </w:r>
      <w:r w:rsidR="001229FB" w:rsidRPr="00B210D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หลายสัญญา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ปี 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ถึง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30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 ปี</w:t>
      </w:r>
      <w:r w:rsidR="00CC1BD2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70"/>
        <w:gridCol w:w="1080"/>
        <w:gridCol w:w="270"/>
        <w:gridCol w:w="1080"/>
        <w:gridCol w:w="270"/>
        <w:gridCol w:w="1080"/>
      </w:tblGrid>
      <w:tr w:rsidR="00BE0AD2" w:rsidRPr="00EB7266" w14:paraId="55E13ACC" w14:textId="77777777" w:rsidTr="003E0E05">
        <w:trPr>
          <w:tblHeader/>
        </w:trPr>
        <w:tc>
          <w:tcPr>
            <w:tcW w:w="3510" w:type="dxa"/>
            <w:shd w:val="clear" w:color="auto" w:fill="auto"/>
          </w:tcPr>
          <w:p w14:paraId="69549694" w14:textId="77777777" w:rsidR="00BE0AD2" w:rsidRPr="00070CC6" w:rsidRDefault="00BE0AD2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21A17A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3CACDF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C0C20D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6566E259" w14:textId="77777777" w:rsidTr="003E0E05">
        <w:trPr>
          <w:tblHeader/>
        </w:trPr>
        <w:tc>
          <w:tcPr>
            <w:tcW w:w="3510" w:type="dxa"/>
            <w:shd w:val="clear" w:color="auto" w:fill="auto"/>
          </w:tcPr>
          <w:p w14:paraId="3C99884A" w14:textId="77777777" w:rsidR="007D2F8F" w:rsidRPr="00070CC6" w:rsidRDefault="007D2F8F" w:rsidP="007D2F8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531A" w14:textId="7F05B9D0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596EC94" w14:textId="77777777" w:rsidR="007D2F8F" w:rsidRPr="00070CC6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EC553" w14:textId="0232AD68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DE50001" w14:textId="77777777" w:rsidR="007D2F8F" w:rsidRPr="00070CC6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E1410" w14:textId="5C93BCB6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9945A4B" w14:textId="77777777" w:rsidR="007D2F8F" w:rsidRPr="00070CC6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58B6BB" w14:textId="75AD4AB4" w:rsidR="007D2F8F" w:rsidRPr="00070CC6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BE0AD2" w:rsidRPr="00744476" w14:paraId="028A3642" w14:textId="77777777" w:rsidTr="003E0E05">
        <w:trPr>
          <w:tblHeader/>
        </w:trPr>
        <w:tc>
          <w:tcPr>
            <w:tcW w:w="3510" w:type="dxa"/>
            <w:shd w:val="clear" w:color="auto" w:fill="auto"/>
          </w:tcPr>
          <w:p w14:paraId="370655F0" w14:textId="77777777" w:rsidR="00BE0AD2" w:rsidRPr="00070CC6" w:rsidRDefault="00BE0AD2" w:rsidP="0028067D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1B975B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0AD2" w:rsidRPr="0033434F" w14:paraId="04F8629A" w14:textId="77777777" w:rsidTr="003E0E05">
        <w:tc>
          <w:tcPr>
            <w:tcW w:w="3510" w:type="dxa"/>
            <w:shd w:val="clear" w:color="auto" w:fill="auto"/>
          </w:tcPr>
          <w:p w14:paraId="0B503E4C" w14:textId="77777777" w:rsidR="00BE0AD2" w:rsidRPr="00070CC6" w:rsidRDefault="00BE0AD2" w:rsidP="0028067D">
            <w:pPr>
              <w:spacing w:line="240" w:lineRule="atLeast"/>
              <w:ind w:left="27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2072A58E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460F0B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BBFB1D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D6F16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B79E2" w14:textId="77777777" w:rsidR="00BE0AD2" w:rsidRPr="00070CC6" w:rsidRDefault="00BE0AD2" w:rsidP="0028067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3F933E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07795" w14:textId="77777777" w:rsidR="00BE0AD2" w:rsidRPr="00070CC6" w:rsidRDefault="00BE0AD2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AD2" w:rsidRPr="0033434F" w14:paraId="2669F15D" w14:textId="77777777" w:rsidTr="003E0E05">
        <w:tc>
          <w:tcPr>
            <w:tcW w:w="3510" w:type="dxa"/>
            <w:shd w:val="clear" w:color="auto" w:fill="auto"/>
          </w:tcPr>
          <w:p w14:paraId="47EB6EC2" w14:textId="77777777" w:rsidR="00BE0AD2" w:rsidRPr="00070CC6" w:rsidRDefault="00BE0AD2" w:rsidP="0028067D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2E04E6E3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1A6736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F646CD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70B8D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52FB56" w14:textId="77777777" w:rsidR="00BE0AD2" w:rsidRPr="00070CC6" w:rsidRDefault="00BE0AD2" w:rsidP="008C04F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0E749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5BB95" w14:textId="77777777" w:rsidR="00BE0AD2" w:rsidRPr="00070CC6" w:rsidRDefault="00BE0AD2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508F" w:rsidRPr="0033434F" w14:paraId="144D4E6B" w14:textId="77777777" w:rsidTr="003E0E05">
        <w:tc>
          <w:tcPr>
            <w:tcW w:w="3510" w:type="dxa"/>
            <w:shd w:val="clear" w:color="auto" w:fill="auto"/>
          </w:tcPr>
          <w:p w14:paraId="495D3308" w14:textId="77777777" w:rsidR="00EA508F" w:rsidRPr="00070CC6" w:rsidRDefault="00EA508F" w:rsidP="00EA508F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77BA73B" w14:textId="398DB562" w:rsidR="00EA508F" w:rsidRPr="00070CC6" w:rsidRDefault="00EA508F" w:rsidP="00EA508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7DCB366E" w14:textId="77777777" w:rsidR="00EA508F" w:rsidRPr="00070CC6" w:rsidRDefault="00EA508F" w:rsidP="00EA508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41C68" w14:textId="4B68C8E0" w:rsidR="00EA508F" w:rsidRPr="00070CC6" w:rsidRDefault="00EA508F" w:rsidP="00EA508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6AF2CB1F" w14:textId="77777777" w:rsidR="00EA508F" w:rsidRPr="00070CC6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676283" w14:textId="18948B59" w:rsidR="00EA508F" w:rsidRPr="00070CC6" w:rsidRDefault="00EA508F" w:rsidP="00EA508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3C3B3E57" w14:textId="77777777" w:rsidR="00EA508F" w:rsidRPr="00070CC6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D36818" w14:textId="2A0E3C24" w:rsidR="00EA508F" w:rsidRPr="00070CC6" w:rsidRDefault="00EA508F" w:rsidP="00EA508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</w:tr>
      <w:tr w:rsidR="00EA508F" w:rsidRPr="0033434F" w14:paraId="1CB51912" w14:textId="77777777" w:rsidTr="003E0E05">
        <w:tc>
          <w:tcPr>
            <w:tcW w:w="3510" w:type="dxa"/>
            <w:shd w:val="clear" w:color="auto" w:fill="auto"/>
          </w:tcPr>
          <w:p w14:paraId="74C60F59" w14:textId="77777777" w:rsidR="00EA508F" w:rsidRPr="00070CC6" w:rsidRDefault="00EA508F" w:rsidP="00EA508F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D47B72D" w14:textId="62647939" w:rsidR="00EA508F" w:rsidRPr="00070CC6" w:rsidRDefault="00EA508F" w:rsidP="00EA508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734B1E46" w14:textId="77777777" w:rsidR="00EA508F" w:rsidRPr="00070CC6" w:rsidRDefault="00EA508F" w:rsidP="00EA508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D5570C" w14:textId="45E71A9F" w:rsidR="00EA508F" w:rsidRPr="00070CC6" w:rsidRDefault="00EA508F" w:rsidP="00EA508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4A792553" w14:textId="77777777" w:rsidR="00EA508F" w:rsidRPr="00070CC6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9C34F" w14:textId="15B2A49C" w:rsidR="00EA508F" w:rsidRPr="00070CC6" w:rsidRDefault="00EA508F" w:rsidP="00EA508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39E68597" w14:textId="77777777" w:rsidR="00EA508F" w:rsidRPr="00070CC6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FCE2A" w14:textId="53798521" w:rsidR="00EA508F" w:rsidRPr="00070CC6" w:rsidRDefault="00EA508F" w:rsidP="00EA508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</w:tr>
      <w:tr w:rsidR="00EA508F" w:rsidRPr="0033434F" w14:paraId="66CD3A2D" w14:textId="77777777" w:rsidTr="003E0E05">
        <w:tc>
          <w:tcPr>
            <w:tcW w:w="3510" w:type="dxa"/>
            <w:shd w:val="clear" w:color="auto" w:fill="auto"/>
          </w:tcPr>
          <w:p w14:paraId="269665C0" w14:textId="77777777" w:rsidR="00EA508F" w:rsidRPr="00070CC6" w:rsidRDefault="00EA508F" w:rsidP="00EA508F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A4F3D" w14:textId="328629BF" w:rsidR="00EA508F" w:rsidRPr="00070CC6" w:rsidRDefault="00EA508F" w:rsidP="00EA508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564EC4DB" w14:textId="77777777" w:rsidR="00EA508F" w:rsidRPr="00070CC6" w:rsidRDefault="00EA508F" w:rsidP="00EA508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2DC67" w14:textId="65585149" w:rsidR="00EA508F" w:rsidRPr="00070CC6" w:rsidRDefault="00EA508F" w:rsidP="00EA508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682E22E6" w14:textId="77777777" w:rsidR="00EA508F" w:rsidRPr="00070CC6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DB655" w14:textId="0161AEE5" w:rsidR="00EA508F" w:rsidRPr="00070CC6" w:rsidRDefault="00EA508F" w:rsidP="00EA508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3C48C07B" w14:textId="77777777" w:rsidR="00EA508F" w:rsidRPr="00070CC6" w:rsidRDefault="00EA508F" w:rsidP="00EA50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D1436" w14:textId="1A7E8182" w:rsidR="00EA508F" w:rsidRPr="00070CC6" w:rsidRDefault="00EA508F" w:rsidP="00EA508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</w:tbl>
    <w:p w14:paraId="6A3DB307" w14:textId="77777777"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0782F467" w14:textId="2A8BCFF6" w:rsidR="003F14FA" w:rsidRDefault="003F14FA" w:rsidP="00BE05D9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3F14FA">
        <w:rPr>
          <w:rFonts w:ascii="Angsana New" w:hAnsi="Angsana New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</w:t>
      </w:r>
      <w:r w:rsidR="00D15B40">
        <w:rPr>
          <w:rFonts w:ascii="Angsana New" w:hAnsi="Angsana New"/>
          <w:sz w:val="30"/>
          <w:szCs w:val="30"/>
        </w:rPr>
        <w:br/>
      </w:r>
      <w:r w:rsidRPr="003F14FA">
        <w:rPr>
          <w:rFonts w:ascii="Angsana New" w:hAnsi="Angsana New"/>
          <w:sz w:val="30"/>
          <w:szCs w:val="30"/>
          <w:cs/>
        </w:rPr>
        <w:t xml:space="preserve">ทำให้บริษัทมียอดประมาณการหนี้สินสำหรับต้นทุนในการรื้อถอน ณ 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31</w:t>
      </w:r>
      <w:r w:rsidRPr="003F14FA">
        <w:rPr>
          <w:rFonts w:ascii="Angsana New" w:hAnsi="Angsana New"/>
          <w:sz w:val="30"/>
          <w:szCs w:val="30"/>
        </w:rPr>
        <w:t xml:space="preserve"> </w:t>
      </w:r>
      <w:r w:rsidRPr="003F14FA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2563</w:t>
      </w:r>
      <w:r w:rsidRPr="003F14FA">
        <w:rPr>
          <w:rFonts w:ascii="Angsana New" w:hAnsi="Angsana New"/>
          <w:sz w:val="30"/>
          <w:szCs w:val="30"/>
        </w:rPr>
        <w:t xml:space="preserve"> </w:t>
      </w:r>
      <w:r w:rsidRPr="003F14F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D15B40">
        <w:rPr>
          <w:rFonts w:ascii="Angsana New" w:hAnsi="Angsana New"/>
          <w:sz w:val="30"/>
          <w:szCs w:val="30"/>
        </w:rPr>
        <w:br/>
      </w:r>
      <w:r w:rsidR="00033E17">
        <w:rPr>
          <w:rFonts w:ascii="Angsana New" w:hAnsi="Angsana New"/>
          <w:sz w:val="30"/>
          <w:szCs w:val="30"/>
        </w:rPr>
        <w:t>265</w:t>
      </w:r>
      <w:r w:rsidRPr="003F14FA">
        <w:rPr>
          <w:rFonts w:ascii="Angsana New" w:hAnsi="Angsana New"/>
          <w:sz w:val="30"/>
          <w:szCs w:val="30"/>
        </w:rPr>
        <w:t xml:space="preserve"> </w:t>
      </w:r>
      <w:r w:rsidRPr="003F14F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F14FA">
        <w:rPr>
          <w:rFonts w:ascii="Angsana New" w:hAnsi="Angsana New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3F14FA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257</w:t>
      </w:r>
      <w:r w:rsidRPr="003F14FA">
        <w:rPr>
          <w:rFonts w:ascii="Angsana New" w:hAnsi="Angsana New"/>
          <w:i/>
          <w:iCs/>
          <w:sz w:val="30"/>
          <w:szCs w:val="30"/>
        </w:rPr>
        <w:t xml:space="preserve"> </w:t>
      </w:r>
      <w:r w:rsidRPr="003F14FA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F14FA">
        <w:rPr>
          <w:rFonts w:ascii="Angsana New" w:hAnsi="Angsana New"/>
          <w:sz w:val="30"/>
          <w:szCs w:val="30"/>
          <w:cs/>
        </w:rPr>
        <w:t xml:space="preserve"> (ดูหมายเหตุ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16</w:t>
      </w:r>
      <w:r w:rsidRPr="003F14FA">
        <w:rPr>
          <w:rFonts w:ascii="Angsana New" w:hAnsi="Angsana New"/>
          <w:sz w:val="30"/>
          <w:szCs w:val="30"/>
        </w:rPr>
        <w:t>)</w:t>
      </w:r>
    </w:p>
    <w:p w14:paraId="2806F82D" w14:textId="004DB529" w:rsidR="007C4951" w:rsidRDefault="007C4951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1140677" w14:textId="68A11A83" w:rsidR="00696DB3" w:rsidRDefault="00696DB3" w:rsidP="00BE05D9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</w:t>
      </w:r>
      <w:r w:rsidRPr="005A1D9A">
        <w:rPr>
          <w:rFonts w:ascii="Angsana New" w:hAnsi="Angsana New"/>
          <w:sz w:val="30"/>
          <w:szCs w:val="30"/>
          <w:cs/>
        </w:rPr>
        <w:t>บริษัทจะขายไฟฟ้าให้แก่บริษัทใหญ่แต่เพียงผู้เดียวใน</w:t>
      </w:r>
      <w:r w:rsidRPr="00E34840">
        <w:rPr>
          <w:rFonts w:ascii="Angsana New" w:hAnsi="Angsana New"/>
          <w:sz w:val="30"/>
          <w:szCs w:val="30"/>
          <w:cs/>
        </w:rPr>
        <w:t>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1848D56E" w14:textId="77777777" w:rsidR="00911ADB" w:rsidRPr="00E34840" w:rsidRDefault="00911ADB" w:rsidP="00911ADB">
      <w:pPr>
        <w:pStyle w:val="Bo-Blankline"/>
      </w:pPr>
    </w:p>
    <w:p w14:paraId="3D309A67" w14:textId="561596B0" w:rsidR="00FD5DB6" w:rsidRDefault="00696DB3" w:rsidP="00BE05D9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44D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ๆ</w:t>
      </w:r>
      <w:r w:rsidR="001B28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แก่บริษัท 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0CA0392A" w14:textId="1656FE68" w:rsidR="00FA43D6" w:rsidRPr="007C4951" w:rsidRDefault="00FA43D6" w:rsidP="00FD5DB6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79BDA844" w14:textId="77777777" w:rsidR="00801869" w:rsidRDefault="00801869" w:rsidP="006A4F6E">
      <w:pPr>
        <w:pStyle w:val="Caption"/>
      </w:pPr>
      <w:r w:rsidRPr="00ED338C">
        <w:rPr>
          <w:cs/>
        </w:rPr>
        <w:t>เงินสดและรายการเทียบเท่าเงินสด</w:t>
      </w:r>
    </w:p>
    <w:p w14:paraId="7BED38C1" w14:textId="77777777" w:rsidR="00A42500" w:rsidRPr="00A42500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012345" w:rsidRPr="00EB7266" w14:paraId="5C94A58B" w14:textId="77777777" w:rsidTr="00012345">
        <w:trPr>
          <w:tblHeader/>
        </w:trPr>
        <w:tc>
          <w:tcPr>
            <w:tcW w:w="4050" w:type="dxa"/>
            <w:shd w:val="clear" w:color="auto" w:fill="auto"/>
          </w:tcPr>
          <w:p w14:paraId="56A72E49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6A78F31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2D417D" w14:textId="77777777" w:rsidR="00012345" w:rsidRPr="00EB7266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362775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345" w:rsidRPr="00744476" w14:paraId="1A29B287" w14:textId="77777777" w:rsidTr="00012345">
        <w:trPr>
          <w:tblHeader/>
        </w:trPr>
        <w:tc>
          <w:tcPr>
            <w:tcW w:w="4050" w:type="dxa"/>
            <w:shd w:val="clear" w:color="auto" w:fill="auto"/>
          </w:tcPr>
          <w:p w14:paraId="4D9FB105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56D966" w14:textId="42A99FBA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8DEC398" w14:textId="77777777" w:rsidR="00012345" w:rsidRPr="0074447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27822" w14:textId="39419F0C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AC79FFE" w14:textId="77777777" w:rsidR="00012345" w:rsidRPr="00BE704B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1C5FD" w14:textId="22869A03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7255858" w14:textId="77777777" w:rsidR="00012345" w:rsidRPr="00BE704B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BB1536" w14:textId="46D6C2DA" w:rsidR="00012345" w:rsidRPr="00744476" w:rsidRDefault="006145C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012345" w14:paraId="77B4008F" w14:textId="77777777" w:rsidTr="00012345">
        <w:tc>
          <w:tcPr>
            <w:tcW w:w="4050" w:type="dxa"/>
            <w:shd w:val="clear" w:color="auto" w:fill="auto"/>
          </w:tcPr>
          <w:p w14:paraId="4CB2ACE6" w14:textId="77777777" w:rsidR="00012345" w:rsidRPr="000E7CEE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9FD4CF" w14:textId="77777777" w:rsidR="00012345" w:rsidRDefault="00012345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2466" w:rsidRPr="0033434F" w14:paraId="46656697" w14:textId="77777777" w:rsidTr="00685C38">
        <w:tc>
          <w:tcPr>
            <w:tcW w:w="4050" w:type="dxa"/>
            <w:shd w:val="clear" w:color="auto" w:fill="auto"/>
          </w:tcPr>
          <w:p w14:paraId="4F86556D" w14:textId="77777777" w:rsidR="00682466" w:rsidRPr="00ED338C" w:rsidRDefault="00682466" w:rsidP="006824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080" w:type="dxa"/>
            <w:shd w:val="clear" w:color="auto" w:fill="auto"/>
          </w:tcPr>
          <w:p w14:paraId="6F880A97" w14:textId="726719D2" w:rsidR="00682466" w:rsidRPr="0033434F" w:rsidRDefault="00682466" w:rsidP="00682466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</w:tcPr>
          <w:p w14:paraId="510B3472" w14:textId="77777777" w:rsidR="00682466" w:rsidRDefault="00682466" w:rsidP="0068246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E7E157" w14:textId="10D2E907" w:rsidR="00682466" w:rsidRPr="0033434F" w:rsidRDefault="00682466" w:rsidP="0068246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1BBC9DF9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52B5B" w14:textId="18B35242" w:rsidR="00682466" w:rsidRPr="0033434F" w:rsidRDefault="00682466" w:rsidP="0068246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175D09FE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551722" w14:textId="3D9FF1AD" w:rsidR="00682466" w:rsidRPr="0033434F" w:rsidRDefault="00682466" w:rsidP="0068246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682466" w:rsidRPr="0033434F" w14:paraId="1D5985D2" w14:textId="77777777" w:rsidTr="00685C38">
        <w:tc>
          <w:tcPr>
            <w:tcW w:w="4050" w:type="dxa"/>
            <w:shd w:val="clear" w:color="auto" w:fill="auto"/>
          </w:tcPr>
          <w:p w14:paraId="3B1D96A2" w14:textId="77777777" w:rsidR="00682466" w:rsidRPr="00ED338C" w:rsidRDefault="00682466" w:rsidP="006824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79288E47" w14:textId="45161CC6" w:rsidR="00682466" w:rsidRDefault="00682466" w:rsidP="00682466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4,652</w:t>
            </w:r>
          </w:p>
        </w:tc>
        <w:tc>
          <w:tcPr>
            <w:tcW w:w="270" w:type="dxa"/>
          </w:tcPr>
          <w:p w14:paraId="23E73A4C" w14:textId="77777777" w:rsidR="00682466" w:rsidRDefault="00682466" w:rsidP="0068246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B43CDD" w14:textId="3D1AED3F" w:rsidR="00682466" w:rsidRDefault="00682466" w:rsidP="0068246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  <w:tc>
          <w:tcPr>
            <w:tcW w:w="270" w:type="dxa"/>
          </w:tcPr>
          <w:p w14:paraId="358FE086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5406E" w14:textId="26D6C50A" w:rsidR="00682466" w:rsidRDefault="00682466" w:rsidP="0068246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36" w:type="dxa"/>
            <w:shd w:val="clear" w:color="auto" w:fill="auto"/>
          </w:tcPr>
          <w:p w14:paraId="3DA5AE4D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1CA102" w14:textId="70EA3643" w:rsidR="00682466" w:rsidRDefault="00682466" w:rsidP="0068246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</w:tr>
      <w:tr w:rsidR="00682466" w:rsidRPr="0033434F" w14:paraId="2A61E07A" w14:textId="77777777" w:rsidTr="00685C38">
        <w:tc>
          <w:tcPr>
            <w:tcW w:w="4050" w:type="dxa"/>
            <w:shd w:val="clear" w:color="auto" w:fill="auto"/>
          </w:tcPr>
          <w:p w14:paraId="0E6F96B1" w14:textId="77777777" w:rsidR="00682466" w:rsidRPr="00ED338C" w:rsidRDefault="00682466" w:rsidP="006824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9F4D020" w14:textId="3DE17EE6" w:rsidR="00682466" w:rsidRDefault="00682466" w:rsidP="00682466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1,784,570</w:t>
            </w:r>
          </w:p>
        </w:tc>
        <w:tc>
          <w:tcPr>
            <w:tcW w:w="270" w:type="dxa"/>
          </w:tcPr>
          <w:p w14:paraId="6FE154EE" w14:textId="77777777" w:rsidR="00682466" w:rsidRDefault="00682466" w:rsidP="0068246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43196" w14:textId="0044D710" w:rsidR="00682466" w:rsidRDefault="00682466" w:rsidP="0068246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146F1C8A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693D5" w14:textId="53B7ACA2" w:rsidR="00682466" w:rsidRDefault="00682466" w:rsidP="0068246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1,646,671</w:t>
            </w:r>
          </w:p>
        </w:tc>
        <w:tc>
          <w:tcPr>
            <w:tcW w:w="236" w:type="dxa"/>
            <w:shd w:val="clear" w:color="auto" w:fill="auto"/>
          </w:tcPr>
          <w:p w14:paraId="6282009C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5E3D49" w14:textId="1024BFA9" w:rsidR="00682466" w:rsidRDefault="00682466" w:rsidP="0068246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682466" w:rsidRPr="0033434F" w14:paraId="320780CC" w14:textId="77777777" w:rsidTr="00685C38">
        <w:tc>
          <w:tcPr>
            <w:tcW w:w="4050" w:type="dxa"/>
            <w:shd w:val="clear" w:color="auto" w:fill="auto"/>
          </w:tcPr>
          <w:p w14:paraId="07ED82B0" w14:textId="77777777" w:rsidR="00682466" w:rsidRPr="00ED338C" w:rsidRDefault="00682466" w:rsidP="00682466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4FA9" w14:textId="08BBEF6F" w:rsidR="00682466" w:rsidRDefault="00682466" w:rsidP="00682466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</w:tcPr>
          <w:p w14:paraId="55EBE94D" w14:textId="77777777" w:rsidR="00682466" w:rsidRDefault="00682466" w:rsidP="0068246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1FFD2" w14:textId="35312A7B" w:rsidR="00682466" w:rsidRDefault="00682466" w:rsidP="0068246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vAlign w:val="bottom"/>
          </w:tcPr>
          <w:p w14:paraId="089FF4C2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D654E" w14:textId="295AADEE" w:rsidR="00682466" w:rsidRDefault="00682466" w:rsidP="0068246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4F55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843C3A" w14:textId="7CFB68AE" w:rsidR="00682466" w:rsidRDefault="00682466" w:rsidP="0068246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682466" w:rsidRPr="0033434F" w14:paraId="1F9F5377" w14:textId="77777777" w:rsidTr="00685C38">
        <w:tc>
          <w:tcPr>
            <w:tcW w:w="4050" w:type="dxa"/>
            <w:shd w:val="clear" w:color="auto" w:fill="auto"/>
          </w:tcPr>
          <w:p w14:paraId="69ECAF31" w14:textId="77777777" w:rsidR="00682466" w:rsidRPr="00ED338C" w:rsidRDefault="00682466" w:rsidP="0068246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9CF21" w14:textId="1163D463" w:rsidR="00682466" w:rsidRPr="00964D68" w:rsidRDefault="00682466" w:rsidP="00682466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1,790,584</w:t>
            </w:r>
          </w:p>
        </w:tc>
        <w:tc>
          <w:tcPr>
            <w:tcW w:w="270" w:type="dxa"/>
          </w:tcPr>
          <w:p w14:paraId="6B5C0724" w14:textId="77777777" w:rsidR="00682466" w:rsidRDefault="00682466" w:rsidP="0068246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EE55" w14:textId="3A120A6B" w:rsidR="00682466" w:rsidRPr="00964D68" w:rsidRDefault="00682466" w:rsidP="0068246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20E60F45" w14:textId="77777777" w:rsidR="00682466" w:rsidRPr="00964D68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47C1F" w14:textId="58EF5C1F" w:rsidR="00682466" w:rsidRPr="00964D68" w:rsidRDefault="00682466" w:rsidP="0068246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1,649,322</w:t>
            </w:r>
          </w:p>
        </w:tc>
        <w:tc>
          <w:tcPr>
            <w:tcW w:w="236" w:type="dxa"/>
            <w:shd w:val="clear" w:color="auto" w:fill="auto"/>
          </w:tcPr>
          <w:p w14:paraId="3C7A71A0" w14:textId="77777777" w:rsidR="00682466" w:rsidRPr="00BE704B" w:rsidRDefault="00682466" w:rsidP="006824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5E217" w14:textId="7E83A1E6" w:rsidR="00682466" w:rsidRPr="00964D68" w:rsidRDefault="00682466" w:rsidP="0068246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</w:p>
        </w:tc>
      </w:tr>
    </w:tbl>
    <w:p w14:paraId="3E51BE2B" w14:textId="3E272274" w:rsidR="007C4951" w:rsidRDefault="007C4951" w:rsidP="00FD5DB6">
      <w:pPr>
        <w:pStyle w:val="Bo-Blankline"/>
        <w:rPr>
          <w:cs/>
          <w:lang w:val="en-US"/>
        </w:rPr>
      </w:pPr>
    </w:p>
    <w:p w14:paraId="7E6192E7" w14:textId="77777777" w:rsidR="007C4951" w:rsidRDefault="007C4951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327505CB" w14:textId="3B800089" w:rsidR="007B5563" w:rsidRDefault="007B5563" w:rsidP="000A2581">
      <w:pPr>
        <w:pStyle w:val="Caption"/>
        <w:ind w:left="567" w:hanging="567"/>
      </w:pPr>
      <w:r w:rsidRPr="00ED338C">
        <w:rPr>
          <w:rFonts w:hint="cs"/>
          <w:cs/>
        </w:rPr>
        <w:lastRenderedPageBreak/>
        <w:t>สินค้าคงเหลือ</w:t>
      </w:r>
    </w:p>
    <w:p w14:paraId="38A151A6" w14:textId="77777777" w:rsidR="00D463E6" w:rsidRPr="00D463E6" w:rsidRDefault="00D463E6" w:rsidP="00D463E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800AE" w:rsidRPr="00EB7266" w14:paraId="7F3A3C51" w14:textId="77777777" w:rsidTr="00B800AE">
        <w:trPr>
          <w:tblHeader/>
        </w:trPr>
        <w:tc>
          <w:tcPr>
            <w:tcW w:w="4140" w:type="dxa"/>
            <w:shd w:val="clear" w:color="auto" w:fill="auto"/>
          </w:tcPr>
          <w:p w14:paraId="4E6BFB9C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A078B9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441E02" w14:textId="77777777" w:rsidR="00B800AE" w:rsidRPr="00EB7266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2401388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198" w:rsidRPr="00744476" w14:paraId="50C984E1" w14:textId="77777777" w:rsidTr="00B800AE">
        <w:trPr>
          <w:tblHeader/>
        </w:trPr>
        <w:tc>
          <w:tcPr>
            <w:tcW w:w="4140" w:type="dxa"/>
            <w:shd w:val="clear" w:color="auto" w:fill="auto"/>
          </w:tcPr>
          <w:p w14:paraId="7828EF8D" w14:textId="77777777" w:rsidR="00FF1198" w:rsidRPr="00A42500" w:rsidRDefault="00FF1198" w:rsidP="00FF11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7AE570" w14:textId="368FDCFE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6C0E535" w14:textId="77777777" w:rsidR="00FF1198" w:rsidRPr="00744476" w:rsidRDefault="00FF1198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261532" w14:textId="3A2D9968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D07EB10" w14:textId="77777777" w:rsidR="00FF1198" w:rsidRPr="00BE704B" w:rsidRDefault="00FF1198" w:rsidP="00FF11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1C517" w14:textId="2D4A6733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182DC00" w14:textId="77777777" w:rsidR="00FF1198" w:rsidRPr="00BE704B" w:rsidRDefault="00FF1198" w:rsidP="00FF11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E9AE7" w14:textId="51CDCE4C" w:rsidR="00FF1198" w:rsidRPr="00744476" w:rsidRDefault="006145CD" w:rsidP="00FF1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B800AE" w:rsidRPr="00744476" w14:paraId="318B45CB" w14:textId="77777777" w:rsidTr="00B800AE">
        <w:trPr>
          <w:tblHeader/>
        </w:trPr>
        <w:tc>
          <w:tcPr>
            <w:tcW w:w="4140" w:type="dxa"/>
            <w:shd w:val="clear" w:color="auto" w:fill="auto"/>
          </w:tcPr>
          <w:p w14:paraId="5DFB9A55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85C8C9E" w14:textId="77777777" w:rsidR="00B800AE" w:rsidRPr="0074447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6C00" w:rsidRPr="0033434F" w14:paraId="5C0EFA7E" w14:textId="77777777" w:rsidTr="00436903">
        <w:tc>
          <w:tcPr>
            <w:tcW w:w="4140" w:type="dxa"/>
            <w:shd w:val="clear" w:color="auto" w:fill="auto"/>
          </w:tcPr>
          <w:p w14:paraId="47013FA8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F3F1BE" w14:textId="183A6A40" w:rsidR="00626C00" w:rsidRPr="0033434F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23,621</w:t>
            </w:r>
          </w:p>
        </w:tc>
        <w:tc>
          <w:tcPr>
            <w:tcW w:w="270" w:type="dxa"/>
            <w:shd w:val="clear" w:color="auto" w:fill="auto"/>
          </w:tcPr>
          <w:p w14:paraId="4A8DB41B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433E7C" w14:textId="0F559CDB" w:rsidR="00626C00" w:rsidRPr="0033434F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63C0EA3F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74C7F" w14:textId="6B502AA8" w:rsidR="00626C00" w:rsidRPr="0033434F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23,621</w:t>
            </w:r>
          </w:p>
        </w:tc>
        <w:tc>
          <w:tcPr>
            <w:tcW w:w="270" w:type="dxa"/>
            <w:shd w:val="clear" w:color="auto" w:fill="auto"/>
          </w:tcPr>
          <w:p w14:paraId="166EADA2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7DF51" w14:textId="39097CD5" w:rsidR="00626C00" w:rsidRPr="0033434F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</w:tr>
      <w:tr w:rsidR="00626C00" w:rsidRPr="0033434F" w14:paraId="1A69556D" w14:textId="77777777" w:rsidTr="00436903">
        <w:tc>
          <w:tcPr>
            <w:tcW w:w="4140" w:type="dxa"/>
            <w:shd w:val="clear" w:color="auto" w:fill="auto"/>
          </w:tcPr>
          <w:p w14:paraId="45ACAC55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0C5C1CB0" w14:textId="1CABEECF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474,580</w:t>
            </w:r>
          </w:p>
        </w:tc>
        <w:tc>
          <w:tcPr>
            <w:tcW w:w="270" w:type="dxa"/>
            <w:shd w:val="clear" w:color="auto" w:fill="auto"/>
          </w:tcPr>
          <w:p w14:paraId="44C53D51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CE1ACD" w14:textId="7C8376A7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46E70429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782FF" w14:textId="7D815D8C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474,580</w:t>
            </w:r>
          </w:p>
        </w:tc>
        <w:tc>
          <w:tcPr>
            <w:tcW w:w="270" w:type="dxa"/>
            <w:shd w:val="clear" w:color="auto" w:fill="auto"/>
          </w:tcPr>
          <w:p w14:paraId="7A892BE7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630C1" w14:textId="7577D084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</w:tr>
      <w:tr w:rsidR="00626C00" w:rsidRPr="0033434F" w14:paraId="30C26025" w14:textId="77777777" w:rsidTr="00436903">
        <w:tc>
          <w:tcPr>
            <w:tcW w:w="4140" w:type="dxa"/>
            <w:shd w:val="clear" w:color="auto" w:fill="auto"/>
          </w:tcPr>
          <w:p w14:paraId="55FEED12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</w:tcPr>
          <w:p w14:paraId="2FD9A767" w14:textId="3B82A660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100,666</w:t>
            </w:r>
          </w:p>
        </w:tc>
        <w:tc>
          <w:tcPr>
            <w:tcW w:w="270" w:type="dxa"/>
            <w:shd w:val="clear" w:color="auto" w:fill="auto"/>
          </w:tcPr>
          <w:p w14:paraId="4BF7E86B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C2E16" w14:textId="3167FE36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02A0B3F9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510DA" w14:textId="66EEC110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100,666</w:t>
            </w:r>
          </w:p>
        </w:tc>
        <w:tc>
          <w:tcPr>
            <w:tcW w:w="270" w:type="dxa"/>
            <w:shd w:val="clear" w:color="auto" w:fill="auto"/>
          </w:tcPr>
          <w:p w14:paraId="2B0465C8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16812" w14:textId="1DD515E6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626C00" w:rsidRPr="0033434F" w14:paraId="5ED5668C" w14:textId="77777777" w:rsidTr="00436903">
        <w:tc>
          <w:tcPr>
            <w:tcW w:w="4140" w:type="dxa"/>
            <w:shd w:val="clear" w:color="auto" w:fill="auto"/>
          </w:tcPr>
          <w:p w14:paraId="2BEF2A9C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1425ADF" w14:textId="39C25652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668,363</w:t>
            </w:r>
          </w:p>
        </w:tc>
        <w:tc>
          <w:tcPr>
            <w:tcW w:w="270" w:type="dxa"/>
            <w:shd w:val="clear" w:color="auto" w:fill="auto"/>
          </w:tcPr>
          <w:p w14:paraId="39A4D954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324DD3" w14:textId="7EE18D09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18E0571F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7AEDF7" w14:textId="707170BB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668,363</w:t>
            </w:r>
          </w:p>
        </w:tc>
        <w:tc>
          <w:tcPr>
            <w:tcW w:w="270" w:type="dxa"/>
            <w:shd w:val="clear" w:color="auto" w:fill="auto"/>
          </w:tcPr>
          <w:p w14:paraId="1408154B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59BC4" w14:textId="6823790C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626C00" w:rsidRPr="0033434F" w14:paraId="7F69517B" w14:textId="77777777" w:rsidTr="00436903">
        <w:tc>
          <w:tcPr>
            <w:tcW w:w="4140" w:type="dxa"/>
            <w:shd w:val="clear" w:color="auto" w:fill="auto"/>
          </w:tcPr>
          <w:p w14:paraId="3BCBF97A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2E9763" w14:textId="54B51A5E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2,145</w:t>
            </w:r>
          </w:p>
        </w:tc>
        <w:tc>
          <w:tcPr>
            <w:tcW w:w="270" w:type="dxa"/>
            <w:shd w:val="clear" w:color="auto" w:fill="auto"/>
          </w:tcPr>
          <w:p w14:paraId="6572712D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6CBEBC" w14:textId="1A109C9B" w:rsidR="00626C00" w:rsidRDefault="00626C00" w:rsidP="00626C0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E2802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B1BC59" w14:textId="4AFEA1AE" w:rsidR="00626C00" w:rsidRDefault="00626C00" w:rsidP="00EC3B98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2,145</w:t>
            </w:r>
          </w:p>
        </w:tc>
        <w:tc>
          <w:tcPr>
            <w:tcW w:w="270" w:type="dxa"/>
            <w:shd w:val="clear" w:color="auto" w:fill="auto"/>
          </w:tcPr>
          <w:p w14:paraId="3E93AA8D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2C5C1" w14:textId="13D9182C" w:rsidR="00626C00" w:rsidRDefault="00626C00" w:rsidP="00626C0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6C00" w:rsidRPr="0033434F" w14:paraId="490D0809" w14:textId="77777777" w:rsidTr="00436903">
        <w:tc>
          <w:tcPr>
            <w:tcW w:w="4140" w:type="dxa"/>
            <w:shd w:val="clear" w:color="auto" w:fill="auto"/>
          </w:tcPr>
          <w:p w14:paraId="0667C9C2" w14:textId="77777777" w:rsidR="00626C00" w:rsidRPr="00AA51A4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B3C482" w14:textId="1852CED8" w:rsidR="00626C00" w:rsidRPr="007624AC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6C00">
              <w:rPr>
                <w:rFonts w:ascii="Angsana New" w:hAnsi="Angsana New"/>
                <w:sz w:val="30"/>
                <w:szCs w:val="30"/>
                <w:lang w:val="en-US"/>
              </w:rPr>
              <w:t>1,269,375</w:t>
            </w:r>
          </w:p>
        </w:tc>
        <w:tc>
          <w:tcPr>
            <w:tcW w:w="270" w:type="dxa"/>
            <w:shd w:val="clear" w:color="auto" w:fill="auto"/>
          </w:tcPr>
          <w:p w14:paraId="49868F6F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977DB" w14:textId="1930AB07" w:rsidR="00626C00" w:rsidRPr="007624AC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077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  <w:shd w:val="clear" w:color="auto" w:fill="auto"/>
          </w:tcPr>
          <w:p w14:paraId="19B7E0EE" w14:textId="77777777" w:rsidR="00626C00" w:rsidRPr="007624AC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D22B" w14:textId="4843AFD0" w:rsidR="00626C00" w:rsidRPr="007624AC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6C00">
              <w:rPr>
                <w:rFonts w:ascii="Angsana New" w:hAnsi="Angsana New"/>
                <w:sz w:val="30"/>
                <w:szCs w:val="30"/>
                <w:lang w:val="en-US"/>
              </w:rPr>
              <w:t>1,269,375</w:t>
            </w:r>
          </w:p>
        </w:tc>
        <w:tc>
          <w:tcPr>
            <w:tcW w:w="270" w:type="dxa"/>
            <w:shd w:val="clear" w:color="auto" w:fill="auto"/>
          </w:tcPr>
          <w:p w14:paraId="3E578EF1" w14:textId="77777777" w:rsidR="00626C00" w:rsidRPr="007624AC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38CCA" w14:textId="4BD5388A" w:rsidR="00626C00" w:rsidRPr="007624AC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077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</w:tr>
      <w:tr w:rsidR="00626C00" w:rsidRPr="0033434F" w14:paraId="3209AFB6" w14:textId="77777777" w:rsidTr="00436903">
        <w:tc>
          <w:tcPr>
            <w:tcW w:w="4140" w:type="dxa"/>
            <w:shd w:val="clear" w:color="auto" w:fill="auto"/>
          </w:tcPr>
          <w:p w14:paraId="13FA1544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E9CEE" w14:textId="086B3C03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(20,515)</w:t>
            </w:r>
          </w:p>
        </w:tc>
        <w:tc>
          <w:tcPr>
            <w:tcW w:w="270" w:type="dxa"/>
            <w:shd w:val="clear" w:color="auto" w:fill="auto"/>
          </w:tcPr>
          <w:p w14:paraId="57A73E63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113368" w14:textId="62C768D3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EDF5A6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F5A51D" w14:textId="258D71D8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(20,515)</w:t>
            </w:r>
          </w:p>
        </w:tc>
        <w:tc>
          <w:tcPr>
            <w:tcW w:w="270" w:type="dxa"/>
            <w:shd w:val="clear" w:color="auto" w:fill="auto"/>
          </w:tcPr>
          <w:p w14:paraId="3DCC3223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AC3211" w14:textId="7686445E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26C00" w:rsidRPr="0033434F" w14:paraId="6A0D26A2" w14:textId="77777777" w:rsidTr="00436903">
        <w:tc>
          <w:tcPr>
            <w:tcW w:w="4140" w:type="dxa"/>
            <w:shd w:val="clear" w:color="auto" w:fill="auto"/>
          </w:tcPr>
          <w:p w14:paraId="38A6A46C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8BC3" w14:textId="15499D42" w:rsidR="00626C00" w:rsidRPr="007624AC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1,248,860</w:t>
            </w:r>
          </w:p>
        </w:tc>
        <w:tc>
          <w:tcPr>
            <w:tcW w:w="270" w:type="dxa"/>
            <w:shd w:val="clear" w:color="auto" w:fill="auto"/>
          </w:tcPr>
          <w:p w14:paraId="1F44B173" w14:textId="77777777" w:rsidR="00626C00" w:rsidRPr="007624AC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5B20" w14:textId="02D81120" w:rsidR="00626C00" w:rsidRPr="007624AC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3DACA601" w14:textId="77777777" w:rsidR="00626C00" w:rsidRPr="007624AC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3DD" w14:textId="3E5538F2" w:rsidR="00626C00" w:rsidRPr="007624AC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1,248,860</w:t>
            </w:r>
          </w:p>
        </w:tc>
        <w:tc>
          <w:tcPr>
            <w:tcW w:w="270" w:type="dxa"/>
            <w:shd w:val="clear" w:color="auto" w:fill="auto"/>
          </w:tcPr>
          <w:p w14:paraId="185D446A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42CA" w14:textId="7253251A" w:rsidR="00626C00" w:rsidRPr="007624AC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  <w:tr w:rsidR="00626C00" w:rsidRPr="0033434F" w14:paraId="0160769C" w14:textId="77777777" w:rsidTr="00436903">
        <w:tc>
          <w:tcPr>
            <w:tcW w:w="4140" w:type="dxa"/>
            <w:shd w:val="clear" w:color="auto" w:fill="auto"/>
          </w:tcPr>
          <w:p w14:paraId="158FFA3C" w14:textId="77777777" w:rsidR="00626C00" w:rsidRPr="00AA51A4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7F7A0E" w14:textId="77777777" w:rsidR="00626C00" w:rsidRPr="00AA51A4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7A5602" w14:textId="77777777" w:rsidR="00626C00" w:rsidRPr="00AA51A4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26C49" w14:textId="77777777" w:rsidR="00626C00" w:rsidRPr="00AA51A4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40F306" w14:textId="77777777" w:rsidR="00626C00" w:rsidRPr="00AA51A4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B82A76" w14:textId="77777777" w:rsidR="00626C00" w:rsidRPr="00AA51A4" w:rsidRDefault="00626C00" w:rsidP="00626C00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1BF51" w14:textId="77777777" w:rsidR="00626C00" w:rsidRPr="00AA51A4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56715" w14:textId="77777777" w:rsidR="00626C00" w:rsidRPr="00AA51A4" w:rsidRDefault="00626C00" w:rsidP="00626C00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26C00" w:rsidRPr="0033434F" w14:paraId="753C2E18" w14:textId="77777777" w:rsidTr="00436903">
        <w:tc>
          <w:tcPr>
            <w:tcW w:w="4140" w:type="dxa"/>
            <w:shd w:val="clear" w:color="auto" w:fill="auto"/>
          </w:tcPr>
          <w:p w14:paraId="6CB2FA50" w14:textId="77777777" w:rsidR="00626C00" w:rsidRPr="00ED338C" w:rsidRDefault="00626C00" w:rsidP="00626C00">
            <w:pPr>
              <w:spacing w:line="240" w:lineRule="atLeast"/>
              <w:ind w:left="252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2939BF62" w14:textId="77777777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6FDC68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75867" w14:textId="77777777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719FE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D1669" w14:textId="77777777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01C4FD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EE7B6" w14:textId="77777777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6C00" w:rsidRPr="0033434F" w14:paraId="4CF56E32" w14:textId="77777777" w:rsidTr="00436903">
        <w:tc>
          <w:tcPr>
            <w:tcW w:w="4140" w:type="dxa"/>
            <w:shd w:val="clear" w:color="auto" w:fill="auto"/>
          </w:tcPr>
          <w:p w14:paraId="20C14E06" w14:textId="77777777" w:rsidR="00626C00" w:rsidRPr="00ED338C" w:rsidRDefault="00626C00" w:rsidP="00626C00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32DB0709" w14:textId="2EE249CF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6,031,642</w:t>
            </w:r>
          </w:p>
        </w:tc>
        <w:tc>
          <w:tcPr>
            <w:tcW w:w="270" w:type="dxa"/>
            <w:shd w:val="clear" w:color="auto" w:fill="auto"/>
          </w:tcPr>
          <w:p w14:paraId="17A9A95B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D2CDAA" w14:textId="1D033433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4C28E925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8509FB" w14:textId="5F8168F8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6,031,642</w:t>
            </w:r>
          </w:p>
        </w:tc>
        <w:tc>
          <w:tcPr>
            <w:tcW w:w="270" w:type="dxa"/>
            <w:shd w:val="clear" w:color="auto" w:fill="auto"/>
          </w:tcPr>
          <w:p w14:paraId="02DCBE59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7F1FD7" w14:textId="673DA5F9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</w:tr>
      <w:tr w:rsidR="00626C00" w:rsidRPr="0033434F" w14:paraId="1112FF25" w14:textId="77777777" w:rsidTr="00436903">
        <w:tc>
          <w:tcPr>
            <w:tcW w:w="4140" w:type="dxa"/>
            <w:shd w:val="clear" w:color="auto" w:fill="auto"/>
          </w:tcPr>
          <w:p w14:paraId="7E916501" w14:textId="77777777" w:rsidR="00626C00" w:rsidRPr="00DB0FFA" w:rsidRDefault="00626C00" w:rsidP="00626C00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DCC655" w14:textId="46C092CF" w:rsidR="00626C00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(3,985)</w:t>
            </w:r>
          </w:p>
        </w:tc>
        <w:tc>
          <w:tcPr>
            <w:tcW w:w="270" w:type="dxa"/>
            <w:shd w:val="clear" w:color="auto" w:fill="auto"/>
          </w:tcPr>
          <w:p w14:paraId="72B1852A" w14:textId="77777777" w:rsidR="00626C00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4E97BE" w14:textId="34D3708E" w:rsidR="00626C00" w:rsidRDefault="00626C00" w:rsidP="00626C0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014B0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C67469" w14:textId="02A4CBA3" w:rsidR="00626C00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(3,985)</w:t>
            </w:r>
          </w:p>
        </w:tc>
        <w:tc>
          <w:tcPr>
            <w:tcW w:w="270" w:type="dxa"/>
            <w:shd w:val="clear" w:color="auto" w:fill="auto"/>
          </w:tcPr>
          <w:p w14:paraId="0A6CBD22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084CA" w14:textId="50439925" w:rsidR="00626C00" w:rsidRDefault="00626C00" w:rsidP="00626C0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6C00" w:rsidRPr="0033434F" w14:paraId="2B37E9FD" w14:textId="77777777" w:rsidTr="00436903">
        <w:tc>
          <w:tcPr>
            <w:tcW w:w="4140" w:type="dxa"/>
            <w:shd w:val="clear" w:color="auto" w:fill="auto"/>
          </w:tcPr>
          <w:p w14:paraId="20D2E60A" w14:textId="77777777" w:rsidR="00626C00" w:rsidRPr="00ED338C" w:rsidRDefault="00626C00" w:rsidP="00626C0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DEEE" w14:textId="5BDA9287" w:rsidR="00626C00" w:rsidRPr="007624AC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6,027,657</w:t>
            </w:r>
          </w:p>
        </w:tc>
        <w:tc>
          <w:tcPr>
            <w:tcW w:w="270" w:type="dxa"/>
            <w:shd w:val="clear" w:color="auto" w:fill="auto"/>
          </w:tcPr>
          <w:p w14:paraId="22A82D60" w14:textId="77777777" w:rsidR="00626C00" w:rsidRPr="007624AC" w:rsidRDefault="00626C00" w:rsidP="00626C0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17858" w14:textId="1F377C95" w:rsidR="00626C00" w:rsidRPr="007624AC" w:rsidRDefault="00626C00" w:rsidP="00626C00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6CD291D8" w14:textId="77777777" w:rsidR="00626C00" w:rsidRPr="007624AC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0F6A" w14:textId="0724E204" w:rsidR="00626C00" w:rsidRPr="007624AC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6,027,657</w:t>
            </w:r>
          </w:p>
        </w:tc>
        <w:tc>
          <w:tcPr>
            <w:tcW w:w="270" w:type="dxa"/>
            <w:shd w:val="clear" w:color="auto" w:fill="auto"/>
          </w:tcPr>
          <w:p w14:paraId="4C8650C4" w14:textId="77777777" w:rsidR="00626C00" w:rsidRPr="00BE704B" w:rsidRDefault="00626C00" w:rsidP="00626C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4153" w14:textId="27125256" w:rsidR="00626C00" w:rsidRPr="007624AC" w:rsidRDefault="00626C00" w:rsidP="00626C00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730</w:t>
            </w:r>
          </w:p>
        </w:tc>
      </w:tr>
    </w:tbl>
    <w:p w14:paraId="12C4FBEF" w14:textId="51606432" w:rsidR="0024044D" w:rsidRDefault="0024044D" w:rsidP="00D463E6">
      <w:pPr>
        <w:pStyle w:val="Bo-Blankline"/>
      </w:pPr>
    </w:p>
    <w:p w14:paraId="79F0B2AB" w14:textId="77777777" w:rsidR="0024044D" w:rsidRDefault="0024044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2A01B6AC" w14:textId="352B3E54" w:rsidR="00B44B60" w:rsidRDefault="00B44B60" w:rsidP="00F31687">
      <w:pPr>
        <w:pStyle w:val="Caption"/>
        <w:ind w:left="567" w:hanging="567"/>
      </w:pPr>
      <w:r w:rsidRPr="00B44B60">
        <w:rPr>
          <w:cs/>
        </w:rPr>
        <w:lastRenderedPageBreak/>
        <w:t>เงินลงทุนในบริษัทย่อย</w:t>
      </w:r>
    </w:p>
    <w:p w14:paraId="784D2372" w14:textId="2085A296" w:rsidR="007C4951" w:rsidRDefault="007C4951" w:rsidP="001E36B2">
      <w:pPr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89"/>
        <w:gridCol w:w="1352"/>
        <w:gridCol w:w="272"/>
        <w:gridCol w:w="1377"/>
      </w:tblGrid>
      <w:tr w:rsidR="007E48C9" w:rsidRPr="00D041CF" w14:paraId="19931402" w14:textId="77777777" w:rsidTr="007E48C9">
        <w:trPr>
          <w:tblHeader/>
        </w:trPr>
        <w:tc>
          <w:tcPr>
            <w:tcW w:w="2813" w:type="pct"/>
          </w:tcPr>
          <w:p w14:paraId="128B4F3C" w14:textId="77777777" w:rsidR="00D34CB8" w:rsidRPr="00D041CF" w:rsidRDefault="00D34CB8" w:rsidP="00CF6C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056B7E34" w14:textId="77777777" w:rsidR="00D34CB8" w:rsidRPr="00D041CF" w:rsidRDefault="00D34CB8" w:rsidP="00CF6CF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</w:tcPr>
          <w:p w14:paraId="07D5365C" w14:textId="77777777" w:rsidR="00D34CB8" w:rsidRPr="00D041CF" w:rsidRDefault="00D34CB8" w:rsidP="00CF6CF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8C9" w:rsidRPr="00D041CF" w14:paraId="37147A7F" w14:textId="77777777" w:rsidTr="007E48C9">
        <w:trPr>
          <w:trHeight w:val="299"/>
          <w:tblHeader/>
        </w:trPr>
        <w:tc>
          <w:tcPr>
            <w:tcW w:w="2813" w:type="pct"/>
          </w:tcPr>
          <w:p w14:paraId="3A734720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737C6B84" w14:textId="77777777" w:rsidR="00D34CB8" w:rsidRPr="007B3081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0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" w:type="pct"/>
          </w:tcPr>
          <w:p w14:paraId="07359F71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9" w:type="pct"/>
          </w:tcPr>
          <w:p w14:paraId="2F326886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3BE0B88B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7E48C9" w:rsidRPr="00D041CF" w14:paraId="15D96E3E" w14:textId="77777777" w:rsidTr="007E48C9">
        <w:trPr>
          <w:trHeight w:val="299"/>
          <w:tblHeader/>
        </w:trPr>
        <w:tc>
          <w:tcPr>
            <w:tcW w:w="2813" w:type="pct"/>
          </w:tcPr>
          <w:p w14:paraId="27AC3759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14D429AD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2A4F8B3F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89DA89B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635A2F67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7E48C9" w:rsidRPr="00D041CF" w14:paraId="7AF11723" w14:textId="77777777" w:rsidTr="007E48C9">
        <w:trPr>
          <w:trHeight w:val="299"/>
          <w:tblHeader/>
        </w:trPr>
        <w:tc>
          <w:tcPr>
            <w:tcW w:w="2813" w:type="pct"/>
          </w:tcPr>
          <w:p w14:paraId="5167029C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77DBFC73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</w:tcPr>
          <w:p w14:paraId="4D70C98D" w14:textId="77777777" w:rsidR="00D34CB8" w:rsidRPr="00D041CF" w:rsidRDefault="00D34CB8" w:rsidP="00CF6CF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8C9" w:rsidRPr="00D041CF" w14:paraId="67F1E81E" w14:textId="77777777" w:rsidTr="007E48C9">
        <w:tc>
          <w:tcPr>
            <w:tcW w:w="2813" w:type="pct"/>
          </w:tcPr>
          <w:p w14:paraId="0E118FA8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</w:tcPr>
          <w:p w14:paraId="52C0CFE9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49F4FA1B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62BBD31" w14:textId="77777777" w:rsidR="00D34CB8" w:rsidRPr="00D041CF" w:rsidRDefault="00D34CB8" w:rsidP="00CF6CFB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6705E368" w14:textId="77777777" w:rsidR="00D34CB8" w:rsidRPr="00D041CF" w:rsidRDefault="00D34CB8" w:rsidP="00CF6CFB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8C9" w:rsidRPr="00D041CF" w14:paraId="000DC0DE" w14:textId="77777777" w:rsidTr="007E48C9">
        <w:tc>
          <w:tcPr>
            <w:tcW w:w="2813" w:type="pct"/>
          </w:tcPr>
          <w:p w14:paraId="4662B0D9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542" w:type="pct"/>
          </w:tcPr>
          <w:p w14:paraId="53274887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251638C3" w14:textId="1B831BF4" w:rsidR="00D34CB8" w:rsidRPr="00D041CF" w:rsidRDefault="0024044D" w:rsidP="00D760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325,444</w:t>
            </w:r>
          </w:p>
        </w:tc>
        <w:tc>
          <w:tcPr>
            <w:tcW w:w="149" w:type="pct"/>
          </w:tcPr>
          <w:p w14:paraId="608C62E2" w14:textId="77777777" w:rsidR="00D34CB8" w:rsidRPr="00D041CF" w:rsidRDefault="00D34CB8" w:rsidP="00CF6CFB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</w:tcPr>
          <w:p w14:paraId="04BA7456" w14:textId="77777777" w:rsidR="00D34CB8" w:rsidRPr="00D041CF" w:rsidRDefault="00D34CB8" w:rsidP="00CF6CFB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191,457</w:t>
            </w:r>
          </w:p>
        </w:tc>
      </w:tr>
      <w:tr w:rsidR="007E48C9" w:rsidRPr="00D041CF" w14:paraId="3B5E55C9" w14:textId="77777777" w:rsidTr="007E48C9">
        <w:tc>
          <w:tcPr>
            <w:tcW w:w="2813" w:type="pct"/>
          </w:tcPr>
          <w:p w14:paraId="2AACABEA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542" w:type="pct"/>
          </w:tcPr>
          <w:p w14:paraId="3D4BEA61" w14:textId="77777777" w:rsidR="00D34CB8" w:rsidRPr="00D041CF" w:rsidRDefault="00D34CB8" w:rsidP="00CF6CFB">
            <w:pPr>
              <w:tabs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41" w:type="pct"/>
          </w:tcPr>
          <w:p w14:paraId="246B5F76" w14:textId="77777777" w:rsidR="00D34CB8" w:rsidRPr="00D041CF" w:rsidRDefault="00D34CB8" w:rsidP="0041003C">
            <w:pPr>
              <w:tabs>
                <w:tab w:val="decimal" w:pos="630"/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39EBA3" w14:textId="77777777" w:rsidR="00D34CB8" w:rsidRPr="00D041CF" w:rsidRDefault="00D34CB8" w:rsidP="00CF6CF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</w:tcPr>
          <w:p w14:paraId="3711A7C7" w14:textId="77777777" w:rsidR="00D34CB8" w:rsidRPr="00D041CF" w:rsidRDefault="00D34CB8" w:rsidP="00CF6CFB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8C9" w:rsidRPr="00D041CF" w14:paraId="536CAFB8" w14:textId="77777777" w:rsidTr="007E48C9">
        <w:tc>
          <w:tcPr>
            <w:tcW w:w="2813" w:type="pct"/>
          </w:tcPr>
          <w:p w14:paraId="2D0DC75A" w14:textId="77777777" w:rsidR="00D34CB8" w:rsidRPr="00D041CF" w:rsidRDefault="00D34CB8" w:rsidP="00CF6CFB">
            <w:pPr>
              <w:ind w:left="156" w:hanging="15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การเปลี่ยนนโยบายการบัญชีเงินลงทุนในบริษัทย่อย</w:t>
            </w:r>
          </w:p>
          <w:p w14:paraId="04A59E8B" w14:textId="77777777" w:rsidR="00D34CB8" w:rsidRPr="00D041CF" w:rsidRDefault="00D34CB8" w:rsidP="00CF6CFB">
            <w:pPr>
              <w:ind w:left="156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ในงบการเงินเฉพาะกิจการ</w:t>
            </w:r>
          </w:p>
        </w:tc>
        <w:tc>
          <w:tcPr>
            <w:tcW w:w="542" w:type="pct"/>
          </w:tcPr>
          <w:p w14:paraId="60BFDB9D" w14:textId="77777777" w:rsidR="00D34CB8" w:rsidRPr="00D041CF" w:rsidRDefault="00D34CB8" w:rsidP="00CF6CFB">
            <w:pPr>
              <w:tabs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3B58FAD0" w14:textId="77777777" w:rsidR="00D34CB8" w:rsidRDefault="00D34CB8" w:rsidP="0041003C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9AE32A" w14:textId="7BE6A5D7" w:rsidR="00D34CB8" w:rsidRPr="00241BED" w:rsidRDefault="0024044D" w:rsidP="00D760F7">
            <w:pPr>
              <w:tabs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(5,458)</w:t>
            </w:r>
          </w:p>
        </w:tc>
        <w:tc>
          <w:tcPr>
            <w:tcW w:w="149" w:type="pct"/>
          </w:tcPr>
          <w:p w14:paraId="5409A7C9" w14:textId="77777777" w:rsidR="00D34CB8" w:rsidRPr="00D041CF" w:rsidRDefault="00D34CB8" w:rsidP="00CF6CF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1176A895" w14:textId="77777777" w:rsidR="00D34CB8" w:rsidRDefault="00D34CB8" w:rsidP="00CF6CFB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E1873" w14:textId="77777777" w:rsidR="00D34CB8" w:rsidRPr="00D041CF" w:rsidRDefault="00D34CB8" w:rsidP="00D760F7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</w:tr>
      <w:tr w:rsidR="007E48C9" w:rsidRPr="00D041CF" w14:paraId="1E41FF0D" w14:textId="77777777" w:rsidTr="0024044D">
        <w:tc>
          <w:tcPr>
            <w:tcW w:w="2813" w:type="pct"/>
          </w:tcPr>
          <w:p w14:paraId="0B9E0BAD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542" w:type="pct"/>
          </w:tcPr>
          <w:p w14:paraId="4932998E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3539AEC9" w14:textId="77777777" w:rsidR="00D34CB8" w:rsidRPr="00D041CF" w:rsidRDefault="00D34CB8" w:rsidP="00D760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319,986</w:t>
            </w:r>
          </w:p>
        </w:tc>
        <w:tc>
          <w:tcPr>
            <w:tcW w:w="149" w:type="pct"/>
          </w:tcPr>
          <w:p w14:paraId="00F31277" w14:textId="77777777" w:rsidR="00D34CB8" w:rsidRPr="00D041CF" w:rsidRDefault="00D34CB8" w:rsidP="00CF6CF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0818109D" w14:textId="77777777" w:rsidR="00D34CB8" w:rsidRPr="00D041CF" w:rsidRDefault="00D34CB8" w:rsidP="00D760F7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190,911</w:t>
            </w:r>
          </w:p>
        </w:tc>
      </w:tr>
      <w:tr w:rsidR="007E48C9" w:rsidRPr="00D041CF" w14:paraId="3B267D51" w14:textId="77777777" w:rsidTr="007E48C9">
        <w:tc>
          <w:tcPr>
            <w:tcW w:w="2813" w:type="pct"/>
          </w:tcPr>
          <w:p w14:paraId="64E2548C" w14:textId="38AF2B16" w:rsidR="00D34CB8" w:rsidRPr="00241BED" w:rsidRDefault="00662914" w:rsidP="00CF6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914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42" w:type="pct"/>
          </w:tcPr>
          <w:p w14:paraId="59D2779B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</w:tcPr>
          <w:p w14:paraId="7A435750" w14:textId="77777777" w:rsidR="00D34CB8" w:rsidRPr="00241BED" w:rsidRDefault="00D34CB8" w:rsidP="0041003C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2,959</w:t>
            </w:r>
          </w:p>
        </w:tc>
        <w:tc>
          <w:tcPr>
            <w:tcW w:w="149" w:type="pct"/>
          </w:tcPr>
          <w:p w14:paraId="04798862" w14:textId="77777777" w:rsidR="00D34CB8" w:rsidRPr="00D041CF" w:rsidRDefault="00D34CB8" w:rsidP="00CF6CF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</w:tcPr>
          <w:p w14:paraId="4571D5DE" w14:textId="77777777" w:rsidR="00D34CB8" w:rsidRPr="00241BED" w:rsidRDefault="00D34CB8" w:rsidP="00CF6CFB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1BED">
              <w:rPr>
                <w:rFonts w:asciiTheme="majorBidi" w:hAnsiTheme="majorBidi" w:cstheme="majorBidi"/>
                <w:sz w:val="30"/>
                <w:szCs w:val="30"/>
              </w:rPr>
              <w:t>133,987</w:t>
            </w:r>
          </w:p>
        </w:tc>
      </w:tr>
      <w:tr w:rsidR="007E48C9" w:rsidRPr="00D041CF" w14:paraId="20C246FA" w14:textId="77777777" w:rsidTr="007E48C9">
        <w:tc>
          <w:tcPr>
            <w:tcW w:w="2813" w:type="pct"/>
          </w:tcPr>
          <w:p w14:paraId="4EA253D5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542" w:type="pct"/>
          </w:tcPr>
          <w:p w14:paraId="4476F030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21E94B2A" w14:textId="77777777" w:rsidR="00D34CB8" w:rsidRPr="00D041CF" w:rsidRDefault="00D34CB8" w:rsidP="0041003C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7,006</w:t>
            </w:r>
          </w:p>
        </w:tc>
        <w:tc>
          <w:tcPr>
            <w:tcW w:w="149" w:type="pct"/>
          </w:tcPr>
          <w:p w14:paraId="0DF5490D" w14:textId="77777777" w:rsidR="00D34CB8" w:rsidRPr="00D041CF" w:rsidRDefault="00D34CB8" w:rsidP="00CF6CF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</w:tcPr>
          <w:p w14:paraId="16003372" w14:textId="77777777" w:rsidR="00D34CB8" w:rsidRPr="00D041CF" w:rsidRDefault="00D34CB8" w:rsidP="00D760F7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(4,662)</w:t>
            </w:r>
          </w:p>
        </w:tc>
      </w:tr>
      <w:tr w:rsidR="007E48C9" w:rsidRPr="00D041CF" w14:paraId="3A84C322" w14:textId="77777777" w:rsidTr="007E48C9">
        <w:tc>
          <w:tcPr>
            <w:tcW w:w="2813" w:type="pct"/>
          </w:tcPr>
          <w:p w14:paraId="58299EE3" w14:textId="2D9F0BE6" w:rsidR="00D34CB8" w:rsidRPr="00D041CF" w:rsidRDefault="00D34CB8" w:rsidP="007E48C9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</w:t>
            </w:r>
            <w:r w:rsidR="007E48C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</w:tcPr>
          <w:p w14:paraId="4FC161E6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16B9D042" w14:textId="77777777" w:rsidR="00A1487D" w:rsidRDefault="00A1487D" w:rsidP="0041003C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D5A2ED" w14:textId="1B408EFA" w:rsidR="00D34CB8" w:rsidRPr="00D041CF" w:rsidRDefault="00D34CB8" w:rsidP="00D760F7">
            <w:pPr>
              <w:tabs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49" w:type="pct"/>
          </w:tcPr>
          <w:p w14:paraId="46D826EE" w14:textId="77777777" w:rsidR="00D34CB8" w:rsidRPr="00D041CF" w:rsidRDefault="00D34CB8" w:rsidP="00CF6CF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</w:tcPr>
          <w:p w14:paraId="05EEBF43" w14:textId="77777777" w:rsidR="00A1487D" w:rsidRDefault="00A1487D" w:rsidP="00CF6CFB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A4137" w14:textId="717739BB" w:rsidR="00D34CB8" w:rsidRPr="00D041CF" w:rsidRDefault="00D34CB8" w:rsidP="00D760F7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(250)</w:t>
            </w:r>
          </w:p>
        </w:tc>
      </w:tr>
      <w:tr w:rsidR="007E48C9" w:rsidRPr="00D041CF" w14:paraId="64153424" w14:textId="77777777" w:rsidTr="007E48C9">
        <w:tc>
          <w:tcPr>
            <w:tcW w:w="2813" w:type="pct"/>
          </w:tcPr>
          <w:p w14:paraId="123EB56A" w14:textId="77777777" w:rsidR="00D34CB8" w:rsidRPr="00D041CF" w:rsidRDefault="00D34CB8" w:rsidP="00CF6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</w:tcPr>
          <w:p w14:paraId="0AC2509E" w14:textId="77777777" w:rsidR="00D34CB8" w:rsidRPr="00D041CF" w:rsidRDefault="00D34CB8" w:rsidP="00CF6CFB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5B9B7E36" w14:textId="77777777" w:rsidR="00D34CB8" w:rsidRPr="00D041CF" w:rsidRDefault="00D34CB8" w:rsidP="0041003C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329,933</w:t>
            </w:r>
          </w:p>
        </w:tc>
        <w:tc>
          <w:tcPr>
            <w:tcW w:w="149" w:type="pct"/>
          </w:tcPr>
          <w:p w14:paraId="7745BC06" w14:textId="77777777" w:rsidR="00D34CB8" w:rsidRPr="00D041CF" w:rsidRDefault="00D34CB8" w:rsidP="00CF6CF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</w:tcPr>
          <w:p w14:paraId="494B2D49" w14:textId="77777777" w:rsidR="00D34CB8" w:rsidRPr="00D041CF" w:rsidRDefault="00D34CB8" w:rsidP="00CF6CFB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319,986</w:t>
            </w:r>
          </w:p>
        </w:tc>
      </w:tr>
    </w:tbl>
    <w:p w14:paraId="41BB19CD" w14:textId="05AC5654" w:rsidR="007C4951" w:rsidRDefault="007C4951">
      <w:pPr>
        <w:spacing w:line="240" w:lineRule="auto"/>
        <w:rPr>
          <w:rFonts w:ascii="Angsana New" w:hAnsi="Angsana New"/>
          <w:sz w:val="20"/>
          <w:szCs w:val="20"/>
          <w:highlight w:val="yellow"/>
          <w:cs/>
        </w:rPr>
      </w:pPr>
    </w:p>
    <w:p w14:paraId="00A0A9B9" w14:textId="77777777" w:rsidR="000D15BC" w:rsidRPr="0059672D" w:rsidRDefault="000D15BC" w:rsidP="000D15B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62428218"/>
      <w:r w:rsidRPr="0059672D">
        <w:rPr>
          <w:rFonts w:ascii="Angsana New" w:hAnsi="Angsana New"/>
          <w:b/>
          <w:bCs/>
          <w:i/>
          <w:iCs/>
          <w:sz w:val="30"/>
          <w:szCs w:val="30"/>
        </w:rPr>
        <w:t>TPI Polene Power Investment Company Limited</w:t>
      </w:r>
    </w:p>
    <w:p w14:paraId="2E9BD49B" w14:textId="77777777" w:rsidR="000D15BC" w:rsidRPr="00694BF9" w:rsidRDefault="000D15BC" w:rsidP="000D15BC">
      <w:pPr>
        <w:pStyle w:val="Bo-Blankline"/>
      </w:pPr>
    </w:p>
    <w:p w14:paraId="2B381335" w14:textId="097BFEBD" w:rsidR="000D15BC" w:rsidRPr="00186E2F" w:rsidRDefault="000D15BC" w:rsidP="00186E2F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145CD" w:rsidRPr="00186E2F">
        <w:rPr>
          <w:rFonts w:ascii="Angsana New" w:hAnsi="Angsana New"/>
          <w:sz w:val="30"/>
          <w:szCs w:val="30"/>
          <w:lang w:val="en-US"/>
        </w:rPr>
        <w:t>23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6145CD" w:rsidRPr="00186E2F">
        <w:rPr>
          <w:rFonts w:ascii="Angsana New" w:hAnsi="Angsana New"/>
          <w:sz w:val="30"/>
          <w:szCs w:val="30"/>
          <w:lang w:val="en-US"/>
        </w:rPr>
        <w:t>2561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TPI Polene Power Investment Company Limited (“TPIPPI”)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="006145CD" w:rsidRPr="00186E2F">
        <w:rPr>
          <w:rFonts w:ascii="Angsana New" w:hAnsi="Angsana New"/>
          <w:sz w:val="30"/>
          <w:szCs w:val="30"/>
          <w:lang w:val="en-US"/>
        </w:rPr>
        <w:t>100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186E2F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="006145CD" w:rsidRPr="00186E2F">
        <w:rPr>
          <w:rFonts w:ascii="Angsana New" w:hAnsi="Angsana New"/>
          <w:sz w:val="30"/>
          <w:szCs w:val="30"/>
          <w:lang w:val="en-US"/>
        </w:rPr>
        <w:t>125</w:t>
      </w:r>
      <w:r w:rsidRPr="00186E2F">
        <w:rPr>
          <w:rFonts w:ascii="Angsana New" w:hAnsi="Angsana New"/>
          <w:sz w:val="30"/>
          <w:szCs w:val="30"/>
          <w:lang w:val="en-US"/>
        </w:rPr>
        <w:t>,</w:t>
      </w:r>
      <w:r w:rsidR="006145CD" w:rsidRPr="00186E2F">
        <w:rPr>
          <w:rFonts w:ascii="Angsana New" w:hAnsi="Angsana New"/>
          <w:sz w:val="30"/>
          <w:szCs w:val="30"/>
          <w:lang w:val="en-US"/>
        </w:rPr>
        <w:t>000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เหรียญสหรัฐ หรือเทียบเท่า </w:t>
      </w:r>
      <w:r w:rsidR="006145CD" w:rsidRPr="00186E2F">
        <w:rPr>
          <w:rFonts w:ascii="Angsana New" w:hAnsi="Angsana New"/>
          <w:sz w:val="30"/>
          <w:szCs w:val="30"/>
          <w:lang w:val="en-US"/>
        </w:rPr>
        <w:t>3</w:t>
      </w:r>
      <w:r w:rsidRPr="00186E2F">
        <w:rPr>
          <w:rFonts w:ascii="Angsana New" w:hAnsi="Angsana New"/>
          <w:sz w:val="30"/>
          <w:szCs w:val="30"/>
          <w:lang w:val="en-US"/>
        </w:rPr>
        <w:t>.</w:t>
      </w:r>
      <w:r w:rsidR="006145CD" w:rsidRPr="00186E2F">
        <w:rPr>
          <w:rFonts w:ascii="Angsana New" w:hAnsi="Angsana New"/>
          <w:sz w:val="30"/>
          <w:szCs w:val="30"/>
          <w:lang w:val="en-US"/>
        </w:rPr>
        <w:t>96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1458F84" w14:textId="77777777" w:rsidR="000D15BC" w:rsidRPr="00186E2F" w:rsidRDefault="000D15BC" w:rsidP="00186E2F">
      <w:pPr>
        <w:pStyle w:val="Bo-Blankline"/>
        <w:rPr>
          <w:cs/>
          <w:lang w:val="en-US"/>
        </w:rPr>
      </w:pPr>
    </w:p>
    <w:p w14:paraId="049F8014" w14:textId="7A626234" w:rsidR="000D15BC" w:rsidRPr="00186E2F" w:rsidRDefault="000D15BC" w:rsidP="00186E2F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6145CD" w:rsidRPr="00186E2F">
        <w:rPr>
          <w:rFonts w:ascii="Angsana New" w:hAnsi="Angsana New"/>
          <w:sz w:val="30"/>
          <w:szCs w:val="30"/>
          <w:lang w:val="en-US"/>
        </w:rPr>
        <w:t>26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6145CD" w:rsidRPr="00186E2F">
        <w:rPr>
          <w:rFonts w:ascii="Angsana New" w:hAnsi="Angsana New"/>
          <w:sz w:val="30"/>
          <w:szCs w:val="30"/>
          <w:lang w:val="en-US"/>
        </w:rPr>
        <w:t>2562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ที่ประชุมคณะกรรมการบริษัทมีมติอนุมัติให้บริษัท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TPIPPI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จดทะเบียนยกเลิกกิจการและชำระบัญชี</w:t>
      </w:r>
    </w:p>
    <w:p w14:paraId="7601352C" w14:textId="77777777" w:rsidR="000D15BC" w:rsidRPr="00186E2F" w:rsidRDefault="000D15BC" w:rsidP="00186E2F">
      <w:pPr>
        <w:pStyle w:val="Bo-Blankline"/>
        <w:rPr>
          <w:lang w:val="en-US"/>
        </w:rPr>
      </w:pPr>
    </w:p>
    <w:p w14:paraId="2ED32D7C" w14:textId="5CA73A81" w:rsidR="000D15BC" w:rsidRDefault="000D15BC" w:rsidP="00186E2F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6145CD" w:rsidRPr="00186E2F">
        <w:rPr>
          <w:rFonts w:ascii="Angsana New" w:hAnsi="Angsana New"/>
          <w:sz w:val="30"/>
          <w:szCs w:val="30"/>
          <w:lang w:val="en-US"/>
        </w:rPr>
        <w:t>31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6145CD" w:rsidRPr="00186E2F">
        <w:rPr>
          <w:rFonts w:ascii="Angsana New" w:hAnsi="Angsana New"/>
          <w:sz w:val="30"/>
          <w:szCs w:val="30"/>
          <w:lang w:val="en-US"/>
        </w:rPr>
        <w:t>2563</w:t>
      </w:r>
      <w:r w:rsidR="004760D9"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บริษัทอยู่ระหว่างการจดทะเบียนยกเลิกกิจการ</w:t>
      </w:r>
    </w:p>
    <w:p w14:paraId="1CE8B390" w14:textId="263D516A" w:rsidR="000D15BC" w:rsidRDefault="000D15BC" w:rsidP="000D15BC">
      <w:pPr>
        <w:pStyle w:val="Bo-Blankline"/>
        <w:rPr>
          <w:lang w:val="en-US"/>
        </w:rPr>
      </w:pPr>
    </w:p>
    <w:p w14:paraId="4B47619B" w14:textId="77777777" w:rsidR="00497B27" w:rsidRDefault="00497B2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6302030E" w14:textId="5E645CC2" w:rsidR="005D022C" w:rsidRPr="00D3297B" w:rsidRDefault="005D022C" w:rsidP="005D02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32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 ทีพีไอ โพลีน เพาเวอร์ (อินเตอร์เนชั่นแนล) จำกัด (เดิมชื่อ บริษัท ซีนิธ อินเตอร์เนชั่นแนล เพาเวอร์ จำกัด)</w:t>
      </w:r>
    </w:p>
    <w:p w14:paraId="5F3C20DA" w14:textId="77777777" w:rsidR="005D022C" w:rsidRPr="005D022C" w:rsidRDefault="005D022C" w:rsidP="005D022C">
      <w:pPr>
        <w:pStyle w:val="Bo-Blankline"/>
        <w:rPr>
          <w:rFonts w:asciiTheme="majorBidi" w:hAnsiTheme="majorBidi" w:cstheme="majorBidi"/>
        </w:rPr>
      </w:pPr>
    </w:p>
    <w:p w14:paraId="20C53333" w14:textId="33579DEC" w:rsidR="005D022C" w:rsidRDefault="005D022C" w:rsidP="005D022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2</w:t>
      </w:r>
      <w:r w:rsidR="006145CD" w:rsidRPr="006145CD">
        <w:rPr>
          <w:rFonts w:ascii="Angsana New" w:hAnsi="Angsana New"/>
          <w:sz w:val="30"/>
          <w:szCs w:val="30"/>
          <w:lang w:val="en-US"/>
        </w:rPr>
        <w:t>562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ที่ประชุมคณะกรรมการของบริษัท ได้มีมติอนุมัติให้ลงทุนในหุ้นสามัญของ</w:t>
      </w:r>
      <w:r w:rsidRPr="00941D2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br/>
      </w:r>
      <w:r w:rsidRPr="00941D25">
        <w:rPr>
          <w:rFonts w:ascii="Angsana New" w:hAnsi="Angsana New"/>
          <w:sz w:val="30"/>
          <w:szCs w:val="30"/>
          <w:cs/>
        </w:rPr>
        <w:t>ทีพีไอ โพลีน เพาเวอร์ (อินเตอร์เนชั่นแนล)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เดิมชื่อ บริษัท ซีนิธ อินเตอร์เนชั่นแนล เพาเวอร์ จำกัด) 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 w:rsidR="00DA12D1">
        <w:rPr>
          <w:rFonts w:ascii="Angsana New" w:hAnsi="Angsana New"/>
          <w:sz w:val="30"/>
          <w:szCs w:val="30"/>
          <w:lang w:val="en-US"/>
        </w:rPr>
        <w:br/>
      </w:r>
      <w:r w:rsidR="006145CD" w:rsidRPr="006145CD">
        <w:rPr>
          <w:rFonts w:ascii="Angsana New" w:hAnsi="Angsana New"/>
          <w:sz w:val="30"/>
          <w:szCs w:val="30"/>
          <w:lang w:val="en-US"/>
        </w:rPr>
        <w:t>24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บริษัทได้มาซึ่งอำนาจควบคุม</w:t>
      </w:r>
      <w:r>
        <w:rPr>
          <w:rFonts w:ascii="Angsana New" w:hAnsi="Angsana New" w:hint="cs"/>
          <w:sz w:val="30"/>
          <w:szCs w:val="30"/>
          <w:cs/>
        </w:rPr>
        <w:t xml:space="preserve">โดยการซื้อหุ้นทุน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999</w:t>
      </w:r>
      <w:r>
        <w:rPr>
          <w:rFonts w:ascii="Angsana New" w:hAnsi="Angsana New" w:hint="cs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980</w:t>
      </w:r>
      <w:r>
        <w:rPr>
          <w:rFonts w:ascii="Angsana New" w:hAnsi="Angsana New" w:hint="cs"/>
          <w:sz w:val="30"/>
          <w:szCs w:val="30"/>
          <w:cs/>
        </w:rPr>
        <w:t xml:space="preserve"> หุ้น คิดเป็นร้อยละ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99</w:t>
      </w:r>
      <w:r>
        <w:rPr>
          <w:rFonts w:ascii="Angsana New" w:hAnsi="Angsana New" w:hint="cs"/>
          <w:sz w:val="30"/>
          <w:szCs w:val="30"/>
          <w:cs/>
        </w:rPr>
        <w:t>.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99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ของทุนชำระแล้ว ในราคาหุ้นละ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105</w:t>
      </w:r>
      <w:r>
        <w:rPr>
          <w:rFonts w:ascii="Angsana New" w:hAnsi="Angsana New" w:hint="cs"/>
          <w:sz w:val="30"/>
          <w:szCs w:val="30"/>
        </w:rPr>
        <w:t>.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105</w:t>
      </w:r>
      <w:r>
        <w:rPr>
          <w:rFonts w:ascii="Angsana New" w:hAnsi="Angsana New" w:hint="cs"/>
          <w:sz w:val="30"/>
          <w:szCs w:val="30"/>
        </w:rPr>
        <w:t>,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987</w:t>
      </w:r>
      <w:r>
        <w:rPr>
          <w:rFonts w:ascii="Angsana New" w:hAnsi="Angsana New" w:hint="cs"/>
          <w:sz w:val="30"/>
          <w:szCs w:val="30"/>
        </w:rPr>
        <w:t>,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880</w:t>
      </w:r>
      <w:r>
        <w:rPr>
          <w:rFonts w:ascii="Angsana New" w:hAnsi="Angsana New" w:hint="cs"/>
          <w:sz w:val="30"/>
          <w:szCs w:val="30"/>
          <w:cs/>
        </w:rPr>
        <w:t>.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บาท จาก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ส่งผลให้บริษัทดังกล่าวเป็นบริษัทย่อยของบริษัท </w:t>
      </w:r>
    </w:p>
    <w:p w14:paraId="25C59E0A" w14:textId="41D9A7FC" w:rsidR="00DA12D1" w:rsidRDefault="00DA12D1">
      <w:pPr>
        <w:spacing w:line="240" w:lineRule="auto"/>
        <w:rPr>
          <w:rFonts w:ascii="Angsana New" w:hAnsi="Angsana New"/>
          <w:sz w:val="20"/>
          <w:szCs w:val="20"/>
        </w:rPr>
      </w:pPr>
    </w:p>
    <w:p w14:paraId="00E19093" w14:textId="77777777" w:rsidR="00DA12D1" w:rsidRPr="00D3297B" w:rsidRDefault="00DA12D1" w:rsidP="00DA12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297B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ท่าเรือน้ำลึก ทีพีไอ จำกัด</w:t>
      </w:r>
    </w:p>
    <w:p w14:paraId="687415F7" w14:textId="77777777" w:rsidR="00DA12D1" w:rsidRPr="00C45533" w:rsidRDefault="00DA12D1" w:rsidP="00DA12D1">
      <w:pPr>
        <w:pStyle w:val="Bo-Blankline"/>
      </w:pPr>
    </w:p>
    <w:p w14:paraId="487B9845" w14:textId="72951123" w:rsidR="00DA12D1" w:rsidRPr="00C45533" w:rsidRDefault="00DA12D1" w:rsidP="00DA12D1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บริษัทได้ทำการลงทุนจัดตั้งบริษัท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ท่าเรือน้ำลึก ทีพีไอ จำกัด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11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C45533">
        <w:rPr>
          <w:rFonts w:ascii="Angsana New" w:hAnsi="Angsana New"/>
          <w:sz w:val="30"/>
          <w:szCs w:val="30"/>
          <w:cs/>
        </w:rPr>
        <w:t>หุ้น</w:t>
      </w:r>
      <w:r w:rsidRPr="00C45533">
        <w:rPr>
          <w:rFonts w:ascii="Angsana New" w:hAnsi="Angsana New" w:hint="cs"/>
          <w:sz w:val="30"/>
          <w:szCs w:val="30"/>
          <w:cs/>
        </w:rPr>
        <w:t>จำนวน</w:t>
      </w:r>
      <w:r w:rsidRPr="00C45533">
        <w:rPr>
          <w:rFonts w:ascii="Angsana New" w:hAnsi="Angsana New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999</w:t>
      </w:r>
      <w:r w:rsidRPr="00C45533">
        <w:rPr>
          <w:rFonts w:ascii="Angsana New" w:hAnsi="Angsana New"/>
          <w:sz w:val="30"/>
          <w:szCs w:val="30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997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</w:t>
      </w:r>
      <w:r w:rsidRPr="00C45533">
        <w:rPr>
          <w:rFonts w:ascii="Angsana New" w:hAnsi="Angsana New"/>
          <w:sz w:val="30"/>
          <w:szCs w:val="30"/>
          <w:cs/>
        </w:rPr>
        <w:t xml:space="preserve"> ของทุน</w:t>
      </w:r>
      <w:r w:rsidRPr="00C45533">
        <w:rPr>
          <w:rFonts w:ascii="Angsana New" w:hAnsi="Angsana New" w:hint="cs"/>
          <w:sz w:val="30"/>
          <w:szCs w:val="30"/>
          <w:cs/>
        </w:rPr>
        <w:t>จดทะเบียน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และ</w:t>
      </w:r>
      <w:r w:rsidRPr="00C45533">
        <w:rPr>
          <w:rFonts w:ascii="Angsana New" w:hAnsi="Angsana New"/>
          <w:sz w:val="30"/>
          <w:szCs w:val="30"/>
          <w:cs/>
          <w:lang w:val="en-US"/>
        </w:rPr>
        <w:t>บริษัท ท่าเรือน้ำลึก ทีพีไอ จำกัด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C45533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24</w:t>
      </w:r>
      <w:r w:rsidRPr="00C45533">
        <w:rPr>
          <w:rFonts w:ascii="Angsana New" w:hAnsi="Angsana New"/>
          <w:sz w:val="30"/>
          <w:szCs w:val="30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999</w:t>
      </w:r>
      <w:r w:rsidRPr="00C45533">
        <w:rPr>
          <w:rFonts w:ascii="Angsana New" w:hAnsi="Angsana New"/>
          <w:sz w:val="30"/>
          <w:szCs w:val="30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925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410AF2DC" w14:textId="5C13B89D" w:rsidR="00DA12D1" w:rsidRDefault="00DA12D1" w:rsidP="001E36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BA7F7E6" w14:textId="16CBDC0D" w:rsidR="001E36B2" w:rsidRPr="00D3297B" w:rsidRDefault="001E36B2" w:rsidP="001E36B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297B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ทีพีไอ โพลีน เพาเวอร์ (สงขลา) จำกัด</w:t>
      </w:r>
    </w:p>
    <w:p w14:paraId="45DDF2FE" w14:textId="77777777" w:rsidR="001E36B2" w:rsidRPr="00C45533" w:rsidRDefault="001E36B2" w:rsidP="001E36B2">
      <w:pPr>
        <w:pStyle w:val="Bo-Blankline"/>
      </w:pPr>
    </w:p>
    <w:p w14:paraId="6EBFDC34" w14:textId="5AACB8BE" w:rsidR="001E36B2" w:rsidRPr="00C45533" w:rsidRDefault="001E36B2" w:rsidP="001E36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บริษัทได้ทำการลงทุนจัดตั้งบริษัท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ทีพีไอ โพลีน เพาเวอร์ (สงขลา) จำกัด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4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5F2D12">
        <w:rPr>
          <w:rFonts w:ascii="Angsana New" w:hAnsi="Angsana New"/>
          <w:spacing w:val="-5"/>
          <w:sz w:val="30"/>
          <w:szCs w:val="30"/>
          <w:cs/>
        </w:rPr>
        <w:t>หุ้น</w:t>
      </w:r>
      <w:r w:rsidRPr="005F2D12">
        <w:rPr>
          <w:rFonts w:ascii="Angsana New" w:hAnsi="Angsana New" w:hint="cs"/>
          <w:spacing w:val="-5"/>
          <w:sz w:val="30"/>
          <w:szCs w:val="30"/>
          <w:cs/>
        </w:rPr>
        <w:t>จำนวน</w:t>
      </w:r>
      <w:r w:rsidRPr="005F2D12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pacing w:val="-5"/>
          <w:sz w:val="30"/>
          <w:szCs w:val="30"/>
          <w:lang w:val="en-US"/>
        </w:rPr>
        <w:t>9</w:t>
      </w:r>
      <w:r w:rsidRPr="005F2D12">
        <w:rPr>
          <w:rFonts w:ascii="Angsana New" w:hAnsi="Angsana New"/>
          <w:spacing w:val="-5"/>
          <w:sz w:val="30"/>
          <w:szCs w:val="30"/>
        </w:rPr>
        <w:t>,</w:t>
      </w:r>
      <w:r w:rsidR="006145CD" w:rsidRPr="006145CD">
        <w:rPr>
          <w:rFonts w:ascii="Angsana New" w:hAnsi="Angsana New"/>
          <w:spacing w:val="-5"/>
          <w:sz w:val="30"/>
          <w:szCs w:val="30"/>
          <w:lang w:val="en-US"/>
        </w:rPr>
        <w:t>997</w:t>
      </w:r>
      <w:r w:rsidRPr="005F2D12">
        <w:rPr>
          <w:rFonts w:ascii="Angsana New" w:hAnsi="Angsana New"/>
          <w:spacing w:val="-5"/>
          <w:sz w:val="30"/>
          <w:szCs w:val="30"/>
        </w:rPr>
        <w:t xml:space="preserve"> </w:t>
      </w:r>
      <w:r w:rsidRPr="005F2D12">
        <w:rPr>
          <w:rFonts w:ascii="Angsana New" w:hAnsi="Angsana New"/>
          <w:spacing w:val="-5"/>
          <w:sz w:val="30"/>
          <w:szCs w:val="30"/>
          <w:cs/>
        </w:rPr>
        <w:t xml:space="preserve">หุ้น คิดเป็นร้อยละ </w:t>
      </w:r>
      <w:r w:rsidR="006145CD" w:rsidRPr="006145CD">
        <w:rPr>
          <w:rFonts w:ascii="Angsana New" w:hAnsi="Angsana New"/>
          <w:spacing w:val="-5"/>
          <w:sz w:val="30"/>
          <w:szCs w:val="30"/>
          <w:lang w:val="en-US"/>
        </w:rPr>
        <w:t>99</w:t>
      </w:r>
      <w:r w:rsidR="003465F7">
        <w:rPr>
          <w:rFonts w:ascii="Angsana New" w:hAnsi="Angsana New"/>
          <w:spacing w:val="-5"/>
          <w:sz w:val="30"/>
          <w:szCs w:val="30"/>
        </w:rPr>
        <w:t>.</w:t>
      </w:r>
      <w:r w:rsidR="006145CD" w:rsidRPr="006145CD">
        <w:rPr>
          <w:rFonts w:ascii="Angsana New" w:hAnsi="Angsana New"/>
          <w:spacing w:val="-5"/>
          <w:sz w:val="30"/>
          <w:szCs w:val="30"/>
          <w:lang w:val="en-US"/>
        </w:rPr>
        <w:t>97</w:t>
      </w:r>
      <w:r w:rsidRPr="005F2D12">
        <w:rPr>
          <w:rFonts w:ascii="Angsana New" w:hAnsi="Angsana New"/>
          <w:spacing w:val="-5"/>
          <w:sz w:val="30"/>
          <w:szCs w:val="30"/>
          <w:cs/>
        </w:rPr>
        <w:t xml:space="preserve"> ของทุน</w:t>
      </w:r>
      <w:r w:rsidRPr="005F2D12">
        <w:rPr>
          <w:rFonts w:ascii="Angsana New" w:hAnsi="Angsana New" w:hint="cs"/>
          <w:spacing w:val="-5"/>
          <w:sz w:val="30"/>
          <w:szCs w:val="30"/>
          <w:cs/>
        </w:rPr>
        <w:t xml:space="preserve">จดทะเบียน </w:t>
      </w:r>
      <w:r w:rsidRPr="005F2D12">
        <w:rPr>
          <w:rFonts w:ascii="Angsana New" w:hAnsi="Angsana New"/>
          <w:spacing w:val="-5"/>
          <w:sz w:val="30"/>
          <w:szCs w:val="30"/>
          <w:cs/>
        </w:rPr>
        <w:t>และ</w:t>
      </w:r>
      <w:r w:rsidRPr="005F2D12">
        <w:rPr>
          <w:rFonts w:ascii="Angsana New" w:hAnsi="Angsana New"/>
          <w:spacing w:val="-5"/>
          <w:sz w:val="30"/>
          <w:szCs w:val="30"/>
          <w:cs/>
          <w:lang w:val="en-US"/>
        </w:rPr>
        <w:t>บริษัท ทีพีไอ โพลีน เพาเวอร์ (สงขลา) จำกัด</w:t>
      </w:r>
      <w:r w:rsidRPr="005F2D12">
        <w:rPr>
          <w:rFonts w:ascii="Angsana New" w:hAnsi="Angsana New"/>
          <w:spacing w:val="-5"/>
          <w:sz w:val="30"/>
          <w:szCs w:val="30"/>
          <w:lang w:val="en-US"/>
        </w:rPr>
        <w:t xml:space="preserve"> </w:t>
      </w:r>
      <w:r w:rsidRPr="005F2D12">
        <w:rPr>
          <w:rFonts w:ascii="Angsana New" w:hAnsi="Angsana New" w:hint="cs"/>
          <w:spacing w:val="-5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="006145CD" w:rsidRPr="006145CD">
        <w:rPr>
          <w:rFonts w:ascii="Angsana New" w:hAnsi="Angsana New"/>
          <w:spacing w:val="-5"/>
          <w:sz w:val="30"/>
          <w:szCs w:val="30"/>
          <w:lang w:val="en-US"/>
        </w:rPr>
        <w:t>100</w:t>
      </w:r>
      <w:r w:rsidRPr="005F2D12">
        <w:rPr>
          <w:rFonts w:ascii="Angsana New" w:hAnsi="Angsana New"/>
          <w:spacing w:val="-5"/>
          <w:sz w:val="30"/>
          <w:szCs w:val="30"/>
          <w:lang w:val="en-US"/>
        </w:rPr>
        <w:t xml:space="preserve"> </w:t>
      </w:r>
      <w:r w:rsidRPr="005F2D12">
        <w:rPr>
          <w:rFonts w:ascii="Angsana New" w:hAnsi="Angsana New" w:hint="cs"/>
          <w:spacing w:val="-5"/>
          <w:sz w:val="30"/>
          <w:szCs w:val="30"/>
          <w:cs/>
          <w:lang w:val="en-US"/>
        </w:rPr>
        <w:t>ของทุนจดทะเบียนและ</w:t>
      </w:r>
      <w:r w:rsidRPr="005F2D12">
        <w:rPr>
          <w:rFonts w:ascii="Angsana New" w:hAnsi="Angsana New" w:hint="cs"/>
          <w:spacing w:val="-5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="006145CD" w:rsidRPr="006145CD">
        <w:rPr>
          <w:rFonts w:ascii="Angsana New" w:hAnsi="Angsana New"/>
          <w:spacing w:val="-5"/>
          <w:sz w:val="30"/>
          <w:szCs w:val="30"/>
          <w:lang w:val="en-US"/>
        </w:rPr>
        <w:t>999</w:t>
      </w:r>
      <w:r w:rsidRPr="005F2D12">
        <w:rPr>
          <w:rFonts w:ascii="Angsana New" w:hAnsi="Angsana New"/>
          <w:spacing w:val="-5"/>
          <w:sz w:val="30"/>
          <w:szCs w:val="30"/>
        </w:rPr>
        <w:t>,</w:t>
      </w:r>
      <w:r w:rsidR="006145CD" w:rsidRPr="006145CD">
        <w:rPr>
          <w:rFonts w:ascii="Angsana New" w:hAnsi="Angsana New"/>
          <w:spacing w:val="-5"/>
          <w:sz w:val="30"/>
          <w:szCs w:val="30"/>
          <w:lang w:val="en-US"/>
        </w:rPr>
        <w:t>700</w:t>
      </w:r>
      <w:r w:rsidRPr="005F2D12">
        <w:rPr>
          <w:rFonts w:ascii="Angsana New" w:hAnsi="Angsana New"/>
          <w:spacing w:val="-5"/>
          <w:sz w:val="30"/>
          <w:szCs w:val="30"/>
        </w:rPr>
        <w:t xml:space="preserve"> </w:t>
      </w:r>
      <w:r w:rsidRPr="005F2D12">
        <w:rPr>
          <w:rFonts w:ascii="Angsana New" w:hAnsi="Angsana New" w:hint="cs"/>
          <w:spacing w:val="-5"/>
          <w:sz w:val="30"/>
          <w:szCs w:val="30"/>
          <w:cs/>
          <w:lang w:val="en-US"/>
        </w:rPr>
        <w:t>บาท</w:t>
      </w:r>
    </w:p>
    <w:p w14:paraId="516FA03D" w14:textId="3F7894E1" w:rsidR="007C4951" w:rsidRPr="0029207A" w:rsidRDefault="007C4951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2632CFC" w14:textId="77777777" w:rsidR="001E36B2" w:rsidRPr="00D3297B" w:rsidRDefault="001E36B2" w:rsidP="001E36B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297B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ทีพีไอ พลังแสงอาทิตย์ จำกัด</w:t>
      </w:r>
    </w:p>
    <w:p w14:paraId="71C19DCE" w14:textId="77777777" w:rsidR="001E36B2" w:rsidRPr="00C45533" w:rsidRDefault="001E36B2" w:rsidP="001E36B2">
      <w:pPr>
        <w:pStyle w:val="Bo-Blankline"/>
      </w:pPr>
    </w:p>
    <w:p w14:paraId="2BCFD502" w14:textId="72245DD0" w:rsidR="001E36B2" w:rsidRPr="00C45533" w:rsidRDefault="001E36B2" w:rsidP="001E36B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บริษัทได้ทำการลงทุนจัดตั้งบริษัท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ทีพีไอ พลังแสงอาทิตย์ จำกัด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4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C45533">
        <w:rPr>
          <w:rFonts w:ascii="Angsana New" w:hAnsi="Angsana New"/>
          <w:sz w:val="30"/>
          <w:szCs w:val="30"/>
          <w:cs/>
        </w:rPr>
        <w:t>หุ้น</w:t>
      </w:r>
      <w:r w:rsidRPr="00C45533">
        <w:rPr>
          <w:rFonts w:ascii="Angsana New" w:hAnsi="Angsana New" w:hint="cs"/>
          <w:sz w:val="30"/>
          <w:szCs w:val="30"/>
          <w:cs/>
        </w:rPr>
        <w:t>จำนวน</w:t>
      </w:r>
      <w:r w:rsidRPr="00C45533">
        <w:rPr>
          <w:rFonts w:ascii="Angsana New" w:hAnsi="Angsana New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9</w:t>
      </w:r>
      <w:r w:rsidRPr="00C45533">
        <w:rPr>
          <w:rFonts w:ascii="Angsana New" w:hAnsi="Angsana New"/>
          <w:sz w:val="30"/>
          <w:szCs w:val="30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997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</w:t>
      </w:r>
      <w:r w:rsidRPr="00C45533">
        <w:rPr>
          <w:rFonts w:ascii="Angsana New" w:hAnsi="Angsana New"/>
          <w:sz w:val="30"/>
          <w:szCs w:val="30"/>
          <w:cs/>
        </w:rPr>
        <w:t>.</w:t>
      </w:r>
      <w:r w:rsidR="006145CD" w:rsidRPr="006145CD">
        <w:rPr>
          <w:rFonts w:ascii="Angsana New" w:hAnsi="Angsana New"/>
          <w:sz w:val="30"/>
          <w:szCs w:val="30"/>
          <w:lang w:val="en-US"/>
        </w:rPr>
        <w:t>97</w:t>
      </w:r>
      <w:r w:rsidRPr="00C45533">
        <w:rPr>
          <w:rFonts w:ascii="Angsana New" w:hAnsi="Angsana New"/>
          <w:sz w:val="30"/>
          <w:szCs w:val="30"/>
          <w:cs/>
        </w:rPr>
        <w:t xml:space="preserve"> ของทุน</w:t>
      </w:r>
      <w:r w:rsidRPr="00C45533">
        <w:rPr>
          <w:rFonts w:ascii="Angsana New" w:hAnsi="Angsana New" w:hint="cs"/>
          <w:sz w:val="30"/>
          <w:szCs w:val="30"/>
          <w:cs/>
        </w:rPr>
        <w:t>จดทะเบียน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และ</w:t>
      </w:r>
      <w:r w:rsidRPr="00C45533">
        <w:rPr>
          <w:rFonts w:ascii="Angsana New" w:hAnsi="Angsana New"/>
          <w:sz w:val="30"/>
          <w:szCs w:val="30"/>
          <w:cs/>
          <w:lang w:val="en-US"/>
        </w:rPr>
        <w:t>บริษัท ทีพีไอ พลังแสงอาทิตย์ จำกัด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C45533">
        <w:rPr>
          <w:rFonts w:ascii="Angsana New" w:hAnsi="Angsana New" w:hint="cs"/>
          <w:sz w:val="30"/>
          <w:szCs w:val="30"/>
          <w:cs/>
        </w:rPr>
        <w:t>บริษัทได้ชำระค่าหุ้นดังกล่าวเต็มมูลค่าเป็นจำนวนเงิน</w:t>
      </w:r>
      <w:r w:rsidRPr="00C45533">
        <w:rPr>
          <w:rFonts w:ascii="Angsana New" w:hAnsi="Angsana New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999</w:t>
      </w:r>
      <w:r w:rsidRPr="00C45533">
        <w:rPr>
          <w:rFonts w:ascii="Angsana New" w:hAnsi="Angsana New"/>
          <w:sz w:val="30"/>
          <w:szCs w:val="30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700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F2B7A3A" w14:textId="77777777" w:rsidR="001E36B2" w:rsidRPr="00C45533" w:rsidRDefault="001E36B2" w:rsidP="001E36B2">
      <w:pPr>
        <w:pStyle w:val="Bo-Blankline"/>
      </w:pPr>
    </w:p>
    <w:p w14:paraId="0096FBEB" w14:textId="77777777" w:rsidR="00497B27" w:rsidRDefault="00497B2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FCEE5F" w14:textId="0C785D11" w:rsidR="001E36B2" w:rsidRPr="00D3297B" w:rsidRDefault="001E36B2" w:rsidP="001E36B2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329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บริษัท ทีพีไอ พลังลม จำกัด</w:t>
      </w:r>
    </w:p>
    <w:p w14:paraId="7F516A2E" w14:textId="77777777" w:rsidR="001E36B2" w:rsidRPr="00C45533" w:rsidRDefault="001E36B2" w:rsidP="001E36B2">
      <w:pPr>
        <w:pStyle w:val="Bo-Blankline"/>
      </w:pPr>
    </w:p>
    <w:p w14:paraId="71636556" w14:textId="3B486794" w:rsidR="001E36B2" w:rsidRDefault="001E36B2" w:rsidP="001E36B2">
      <w:pPr>
        <w:ind w:left="540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</w:t>
      </w:r>
      <w:r w:rsidRPr="00C45533">
        <w:rPr>
          <w:rFonts w:ascii="Angsana New" w:hAnsi="Angsana New"/>
          <w:sz w:val="30"/>
          <w:szCs w:val="30"/>
          <w:cs/>
        </w:rPr>
        <w:t>บริษัท ทีพีไอ พลังลม จำกัด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</w:t>
      </w:r>
      <w:r w:rsidR="00E21457">
        <w:rPr>
          <w:rFonts w:ascii="Angsana New" w:hAnsi="Angsana New"/>
          <w:sz w:val="30"/>
          <w:szCs w:val="30"/>
          <w:lang w:val="en-US"/>
        </w:rPr>
        <w:t>,</w:t>
      </w:r>
      <w:r w:rsidR="006145CD" w:rsidRPr="006145CD">
        <w:rPr>
          <w:rFonts w:ascii="Angsana New" w:hAnsi="Angsana New"/>
          <w:sz w:val="30"/>
          <w:szCs w:val="30"/>
          <w:lang w:val="en-US"/>
        </w:rPr>
        <w:t>000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4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C45533">
        <w:rPr>
          <w:rFonts w:ascii="Angsana New" w:hAnsi="Angsana New"/>
          <w:sz w:val="30"/>
          <w:szCs w:val="30"/>
          <w:cs/>
        </w:rPr>
        <w:t>หุ้น</w:t>
      </w:r>
      <w:r w:rsidRPr="00433D13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Pr="00433D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pacing w:val="4"/>
          <w:sz w:val="30"/>
          <w:szCs w:val="30"/>
          <w:lang w:val="en-US"/>
        </w:rPr>
        <w:t>9</w:t>
      </w:r>
      <w:r w:rsidRPr="00433D13">
        <w:rPr>
          <w:rFonts w:ascii="Angsana New" w:hAnsi="Angsana New"/>
          <w:spacing w:val="4"/>
          <w:sz w:val="30"/>
          <w:szCs w:val="30"/>
        </w:rPr>
        <w:t>,</w:t>
      </w:r>
      <w:r w:rsidR="006145CD" w:rsidRPr="006145CD">
        <w:rPr>
          <w:rFonts w:ascii="Angsana New" w:hAnsi="Angsana New"/>
          <w:spacing w:val="4"/>
          <w:sz w:val="30"/>
          <w:szCs w:val="30"/>
          <w:lang w:val="en-US"/>
        </w:rPr>
        <w:t>997</w:t>
      </w:r>
      <w:r w:rsidRPr="00433D13">
        <w:rPr>
          <w:rFonts w:ascii="Angsana New" w:hAnsi="Angsana New"/>
          <w:spacing w:val="4"/>
          <w:sz w:val="30"/>
          <w:szCs w:val="30"/>
        </w:rPr>
        <w:t xml:space="preserve"> </w:t>
      </w:r>
      <w:r w:rsidRPr="00433D13">
        <w:rPr>
          <w:rFonts w:ascii="Angsana New" w:hAnsi="Angsana New"/>
          <w:spacing w:val="4"/>
          <w:sz w:val="30"/>
          <w:szCs w:val="30"/>
          <w:cs/>
        </w:rPr>
        <w:t xml:space="preserve">หุ้น คิดเป็นร้อยละ </w:t>
      </w:r>
      <w:r w:rsidR="006145CD" w:rsidRPr="006145CD">
        <w:rPr>
          <w:rFonts w:ascii="Angsana New" w:hAnsi="Angsana New"/>
          <w:spacing w:val="4"/>
          <w:sz w:val="30"/>
          <w:szCs w:val="30"/>
          <w:lang w:val="en-US"/>
        </w:rPr>
        <w:t>99</w:t>
      </w:r>
      <w:r w:rsidR="003465F7">
        <w:rPr>
          <w:rFonts w:ascii="Angsana New" w:hAnsi="Angsana New"/>
          <w:spacing w:val="4"/>
          <w:sz w:val="30"/>
          <w:szCs w:val="30"/>
        </w:rPr>
        <w:t>.</w:t>
      </w:r>
      <w:r w:rsidR="006145CD" w:rsidRPr="006145CD">
        <w:rPr>
          <w:rFonts w:ascii="Angsana New" w:hAnsi="Angsana New"/>
          <w:spacing w:val="4"/>
          <w:sz w:val="30"/>
          <w:szCs w:val="30"/>
          <w:lang w:val="en-US"/>
        </w:rPr>
        <w:t>97</w:t>
      </w:r>
      <w:r w:rsidRPr="00433D13">
        <w:rPr>
          <w:rFonts w:ascii="Angsana New" w:hAnsi="Angsana New"/>
          <w:spacing w:val="4"/>
          <w:sz w:val="30"/>
          <w:szCs w:val="30"/>
          <w:cs/>
        </w:rPr>
        <w:t xml:space="preserve"> ของทุน</w:t>
      </w:r>
      <w:r w:rsidRPr="00433D13">
        <w:rPr>
          <w:rFonts w:ascii="Angsana New" w:hAnsi="Angsana New" w:hint="cs"/>
          <w:spacing w:val="4"/>
          <w:sz w:val="30"/>
          <w:szCs w:val="30"/>
          <w:cs/>
        </w:rPr>
        <w:t>จดทะเบียน</w:t>
      </w:r>
      <w:r w:rsidRPr="00433D13">
        <w:rPr>
          <w:rFonts w:ascii="Angsana New" w:hAnsi="Angsana New"/>
          <w:spacing w:val="4"/>
          <w:sz w:val="30"/>
          <w:szCs w:val="30"/>
        </w:rPr>
        <w:t xml:space="preserve"> </w:t>
      </w:r>
      <w:r w:rsidRPr="00433D13">
        <w:rPr>
          <w:rFonts w:ascii="Angsana New" w:hAnsi="Angsana New"/>
          <w:spacing w:val="4"/>
          <w:sz w:val="30"/>
          <w:szCs w:val="30"/>
          <w:cs/>
        </w:rPr>
        <w:t>และ</w:t>
      </w:r>
      <w:r w:rsidRPr="00433D13">
        <w:rPr>
          <w:rFonts w:ascii="Angsana New" w:hAnsi="Angsana New"/>
          <w:spacing w:val="4"/>
          <w:sz w:val="30"/>
          <w:szCs w:val="30"/>
          <w:cs/>
          <w:lang w:val="en-US"/>
        </w:rPr>
        <w:t>บริษัท ทีพีไอ พลังลม จำกัด</w:t>
      </w:r>
      <w:r w:rsidRPr="00433D13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433D13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="006145CD" w:rsidRPr="006145CD">
        <w:rPr>
          <w:rFonts w:ascii="Angsana New" w:hAnsi="Angsana New"/>
          <w:spacing w:val="4"/>
          <w:sz w:val="30"/>
          <w:szCs w:val="30"/>
          <w:lang w:val="en-US"/>
        </w:rPr>
        <w:t>100</w:t>
      </w:r>
      <w:r w:rsidRPr="00433D13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433D13">
        <w:rPr>
          <w:rFonts w:ascii="Angsana New" w:hAnsi="Angsana New" w:hint="cs"/>
          <w:spacing w:val="4"/>
          <w:sz w:val="30"/>
          <w:szCs w:val="30"/>
          <w:cs/>
          <w:lang w:val="en-US"/>
        </w:rPr>
        <w:t>ของทุนจดทะเบียนและ</w:t>
      </w:r>
      <w:r w:rsidRPr="00433D13">
        <w:rPr>
          <w:rFonts w:ascii="Angsana New" w:hAnsi="Angsana New" w:hint="cs"/>
          <w:spacing w:val="4"/>
          <w:sz w:val="30"/>
          <w:szCs w:val="30"/>
          <w:cs/>
        </w:rPr>
        <w:t>บริษัทได้ชำระค่าหุ้นดังกล่าวเต็มมูลค่าเป็นจำนวนเงิน</w:t>
      </w:r>
      <w:r w:rsidRPr="00433D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pacing w:val="4"/>
          <w:sz w:val="30"/>
          <w:szCs w:val="30"/>
          <w:lang w:val="en-US"/>
        </w:rPr>
        <w:t>999</w:t>
      </w:r>
      <w:r w:rsidRPr="00433D13">
        <w:rPr>
          <w:rFonts w:ascii="Angsana New" w:hAnsi="Angsana New"/>
          <w:spacing w:val="4"/>
          <w:sz w:val="30"/>
          <w:szCs w:val="30"/>
        </w:rPr>
        <w:t>,</w:t>
      </w:r>
      <w:r w:rsidR="006145CD" w:rsidRPr="006145CD">
        <w:rPr>
          <w:rFonts w:ascii="Angsana New" w:hAnsi="Angsana New"/>
          <w:spacing w:val="4"/>
          <w:sz w:val="30"/>
          <w:szCs w:val="30"/>
          <w:lang w:val="en-US"/>
        </w:rPr>
        <w:t>700</w:t>
      </w:r>
      <w:r w:rsidRPr="00433D13">
        <w:rPr>
          <w:rFonts w:ascii="Angsana New" w:hAnsi="Angsana New"/>
          <w:spacing w:val="4"/>
          <w:sz w:val="30"/>
          <w:szCs w:val="30"/>
        </w:rPr>
        <w:t xml:space="preserve"> </w:t>
      </w:r>
      <w:r w:rsidRPr="00433D13">
        <w:rPr>
          <w:rFonts w:ascii="Angsana New" w:hAnsi="Angsana New" w:hint="cs"/>
          <w:spacing w:val="4"/>
          <w:sz w:val="30"/>
          <w:szCs w:val="30"/>
          <w:cs/>
          <w:lang w:val="en-US"/>
        </w:rPr>
        <w:t>บาท</w:t>
      </w:r>
    </w:p>
    <w:p w14:paraId="0B50D0FB" w14:textId="2038D604" w:rsidR="00B20399" w:rsidRDefault="00B20399" w:rsidP="001E36B2">
      <w:pPr>
        <w:ind w:left="540"/>
        <w:jc w:val="thaiDistribute"/>
        <w:rPr>
          <w:rFonts w:ascii="Angsana New" w:hAnsi="Angsana New"/>
          <w:spacing w:val="4"/>
          <w:sz w:val="20"/>
          <w:szCs w:val="20"/>
          <w:lang w:val="en-US"/>
        </w:rPr>
      </w:pPr>
    </w:p>
    <w:p w14:paraId="0B9120B9" w14:textId="0617FAF5" w:rsidR="00B20399" w:rsidRPr="00D3297B" w:rsidRDefault="00B20399" w:rsidP="00B2039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29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ทีพีไอ โอเลฟินส์ จำกัด</w:t>
      </w:r>
    </w:p>
    <w:p w14:paraId="59A11765" w14:textId="77777777" w:rsidR="00B20399" w:rsidRPr="000D0AE6" w:rsidRDefault="00B20399" w:rsidP="00B20399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2AA2A1" w14:textId="67A8F26E" w:rsidR="004447E9" w:rsidRPr="004447E9" w:rsidRDefault="00B20399" w:rsidP="00691C30">
      <w:pPr>
        <w:spacing w:line="240" w:lineRule="auto"/>
        <w:ind w:left="540" w:right="2"/>
        <w:jc w:val="both"/>
        <w:rPr>
          <w:cs/>
          <w:lang w:val="en-US"/>
        </w:rPr>
      </w:pPr>
      <w:r w:rsidRPr="00185B0F">
        <w:rPr>
          <w:rFonts w:ascii="Angsana New" w:hAnsi="Angsana New"/>
          <w:spacing w:val="8"/>
          <w:sz w:val="30"/>
          <w:szCs w:val="30"/>
          <w:cs/>
        </w:rPr>
        <w:t>เมื่อวันที่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="006145CD" w:rsidRPr="006145CD">
        <w:rPr>
          <w:rFonts w:ascii="Angsana New" w:hAnsi="Angsana New"/>
          <w:spacing w:val="8"/>
          <w:sz w:val="30"/>
          <w:szCs w:val="30"/>
          <w:lang w:val="en-US"/>
        </w:rPr>
        <w:t>27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="006145CD" w:rsidRPr="006145CD">
        <w:rPr>
          <w:rFonts w:ascii="Angsana New" w:hAnsi="Angsana New"/>
          <w:spacing w:val="8"/>
          <w:sz w:val="30"/>
          <w:szCs w:val="30"/>
          <w:lang w:val="en-US"/>
        </w:rPr>
        <w:t>2563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ที่ประชุมคณะกรรมการของบริษัท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>ได้มีมติอนุมัติให้ลงทุนในหุ้นสามัญของบริษัท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ทีพีไอ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 xml:space="preserve">โอเลฟินส์ จำกัด </w:t>
      </w:r>
      <w:r w:rsidRPr="00185B0F">
        <w:rPr>
          <w:rFonts w:ascii="Angsana New" w:hAnsi="Angsana New"/>
          <w:spacing w:val="8"/>
          <w:sz w:val="30"/>
          <w:szCs w:val="30"/>
          <w:cs/>
        </w:rPr>
        <w:t>โดยมีวัตถุประสงค์เพื่อ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ประกอบธุรกิจโรงไฟฟ้าและธุรกิจที่เกี่ยวข้อง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ต่อมาเมื่อวันที่ 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8055D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8055D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บริษัทได้มาซึ่งอำนาจควบคุมโดยการซื้อหุ้นทุน</w:t>
      </w:r>
      <w:r w:rsidRPr="008055D0">
        <w:rPr>
          <w:rFonts w:ascii="Angsana New" w:hAnsi="Angsana New"/>
          <w:spacing w:val="-2"/>
          <w:sz w:val="30"/>
          <w:szCs w:val="30"/>
        </w:rPr>
        <w:t xml:space="preserve"> 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,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993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หุ้น คิดเป็นร้อยละ 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.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ของทุนชำระแล้ว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85B0F">
        <w:rPr>
          <w:rFonts w:ascii="Angsana New" w:hAnsi="Angsana New"/>
          <w:spacing w:val="-6"/>
          <w:sz w:val="30"/>
          <w:szCs w:val="30"/>
          <w:cs/>
        </w:rPr>
        <w:t>ในราคาหุ้นละ</w:t>
      </w:r>
      <w:r w:rsidRPr="00185B0F">
        <w:rPr>
          <w:rFonts w:ascii="Angsana New" w:hAnsi="Angsana New"/>
          <w:spacing w:val="-6"/>
          <w:sz w:val="30"/>
          <w:szCs w:val="30"/>
        </w:rPr>
        <w:t xml:space="preserve"> </w:t>
      </w:r>
      <w:r w:rsidR="006145CD" w:rsidRPr="006145CD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185B0F">
        <w:rPr>
          <w:rFonts w:ascii="Angsana New" w:hAnsi="Angsana New"/>
          <w:spacing w:val="-6"/>
          <w:sz w:val="30"/>
          <w:szCs w:val="30"/>
        </w:rPr>
        <w:t>.</w:t>
      </w:r>
      <w:r w:rsidR="006145CD" w:rsidRPr="006145CD">
        <w:rPr>
          <w:rFonts w:ascii="Angsana New" w:hAnsi="Angsana New"/>
          <w:spacing w:val="-6"/>
          <w:sz w:val="30"/>
          <w:szCs w:val="30"/>
          <w:lang w:val="en-US"/>
        </w:rPr>
        <w:t>596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="006145CD" w:rsidRPr="006145CD"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/>
          <w:spacing w:val="-6"/>
          <w:sz w:val="30"/>
          <w:szCs w:val="30"/>
        </w:rPr>
        <w:t>.</w:t>
      </w:r>
      <w:r w:rsidR="006145CD" w:rsidRPr="006145CD">
        <w:rPr>
          <w:rFonts w:ascii="Angsana New" w:hAnsi="Angsana New"/>
          <w:spacing w:val="-6"/>
          <w:sz w:val="30"/>
          <w:szCs w:val="30"/>
          <w:lang w:val="en-US"/>
        </w:rPr>
        <w:t>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185B0F">
        <w:rPr>
          <w:rFonts w:ascii="Angsana New" w:hAnsi="Angsana New"/>
          <w:spacing w:val="-6"/>
          <w:sz w:val="30"/>
          <w:szCs w:val="30"/>
          <w:cs/>
        </w:rPr>
        <w:t>บาท จาก</w:t>
      </w:r>
      <w:r w:rsidRPr="00185B0F">
        <w:rPr>
          <w:rFonts w:ascii="Angsana New" w:hAnsi="Angsana New" w:hint="cs"/>
          <w:spacing w:val="-6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-6"/>
          <w:sz w:val="30"/>
          <w:szCs w:val="30"/>
          <w:cs/>
        </w:rPr>
        <w:t>ส่งผลใ</w:t>
      </w:r>
      <w:r w:rsidRPr="00185B0F">
        <w:rPr>
          <w:rFonts w:ascii="Angsana New" w:hAnsi="Angsana New"/>
          <w:spacing w:val="-6"/>
          <w:sz w:val="30"/>
          <w:szCs w:val="30"/>
          <w:cs/>
        </w:rPr>
        <w:t>ห้บริษัทดังกล่าวเป็นบริษัทย่อยของบริษัท</w:t>
      </w:r>
    </w:p>
    <w:bookmarkEnd w:id="1"/>
    <w:p w14:paraId="5A2FBE71" w14:textId="77777777" w:rsidR="00B44B60" w:rsidRDefault="00B44B60" w:rsidP="00D3297B">
      <w:pPr>
        <w:pStyle w:val="Caption"/>
        <w:numPr>
          <w:ilvl w:val="0"/>
          <w:numId w:val="0"/>
        </w:numPr>
        <w:ind w:left="540" w:hanging="540"/>
        <w:rPr>
          <w:sz w:val="28"/>
          <w:szCs w:val="28"/>
          <w:cs/>
        </w:rPr>
        <w:sectPr w:rsidR="00B44B60" w:rsidSect="00FE727A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</w:sectPr>
      </w:pPr>
    </w:p>
    <w:p w14:paraId="74A9EDFB" w14:textId="164E7B0D" w:rsidR="002461DB" w:rsidRPr="00744476" w:rsidRDefault="002461DB" w:rsidP="00014C3D">
      <w:pPr>
        <w:pStyle w:val="Bo-C1Content"/>
        <w:ind w:left="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6145CD" w:rsidRPr="006145CD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2563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และ </w:t>
      </w:r>
      <w:r w:rsidR="006145CD" w:rsidRPr="006145CD">
        <w:rPr>
          <w:rFonts w:asciiTheme="majorBidi" w:hAnsiTheme="majorBidi" w:cstheme="majorBidi"/>
          <w:lang w:val="en-US"/>
        </w:rPr>
        <w:t>2562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744476">
        <w:rPr>
          <w:rFonts w:asciiTheme="majorBidi" w:hAnsiTheme="majorBidi" w:cstheme="majorBidi"/>
          <w:cs/>
        </w:rPr>
        <w:t xml:space="preserve"> มีดังนี้</w:t>
      </w:r>
    </w:p>
    <w:p w14:paraId="361BBCD5" w14:textId="77777777" w:rsidR="002461DB" w:rsidRPr="00AC60E6" w:rsidRDefault="002461DB" w:rsidP="00143DD2">
      <w:pPr>
        <w:pStyle w:val="Bo-Blankline"/>
        <w:rPr>
          <w:sz w:val="18"/>
          <w:szCs w:val="18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4"/>
        <w:gridCol w:w="222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D3297B" w:rsidRPr="004F2D3D" w14:paraId="3F86182E" w14:textId="77777777" w:rsidTr="00F276AF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127FA96" w14:textId="7A57FED2" w:rsidR="00D3297B" w:rsidRPr="004F2D3D" w:rsidRDefault="004F2D3D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</w:p>
        </w:tc>
        <w:tc>
          <w:tcPr>
            <w:tcW w:w="114" w:type="dxa"/>
            <w:shd w:val="clear" w:color="auto" w:fill="auto"/>
          </w:tcPr>
          <w:p w14:paraId="55C54A12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CB77EDE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8AB475" w14:textId="1773EE89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5C83248F" w14:textId="4FBB05C2" w:rsidR="00D3297B" w:rsidRPr="004F2D3D" w:rsidRDefault="00D3297B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3297B" w:rsidRPr="004F2D3D" w14:paraId="439FA3DA" w14:textId="77777777" w:rsidTr="00F276AF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165A67F1" w14:textId="77777777" w:rsidR="00D3297B" w:rsidRPr="004F2D3D" w:rsidRDefault="00D3297B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524A1D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B717AF0" w14:textId="77777777" w:rsidR="009C43DE" w:rsidRDefault="009C43DE" w:rsidP="00D7502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0F211E6" w14:textId="4FA1561D" w:rsidR="00D3297B" w:rsidRPr="004F2D3D" w:rsidRDefault="00D3297B" w:rsidP="00D7502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1A59CD1" w14:textId="7B32E6B0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644FAE7" w14:textId="77777777" w:rsidR="009C43DE" w:rsidRDefault="009C43DE" w:rsidP="000316D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97DC5DC" w14:textId="4B863250" w:rsidR="00D3297B" w:rsidRPr="004F2D3D" w:rsidRDefault="00D3297B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391C4AC9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5D04B624" w14:textId="77777777" w:rsidR="009C43DE" w:rsidRDefault="009C43DE" w:rsidP="000316D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  <w:p w14:paraId="0D6DCDE6" w14:textId="4F5A79EF" w:rsidR="00D3297B" w:rsidRPr="004F2D3D" w:rsidRDefault="00D3297B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880B1F8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74B0828C" w14:textId="77777777" w:rsidR="009C43DE" w:rsidRDefault="009C43DE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C384087" w14:textId="18CC67A2" w:rsidR="00D3297B" w:rsidRPr="004F2D3D" w:rsidRDefault="00D3297B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65102ED1" w14:textId="77777777" w:rsidR="00D3297B" w:rsidRPr="004F2D3D" w:rsidRDefault="00D3297B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6929A36A" w14:textId="77777777" w:rsidR="00D3297B" w:rsidRPr="004F2D3D" w:rsidRDefault="00D3297B" w:rsidP="00B07C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</w:t>
            </w:r>
          </w:p>
          <w:p w14:paraId="38E0F579" w14:textId="7D6F0088" w:rsidR="00D3297B" w:rsidRPr="004F2D3D" w:rsidRDefault="00D3297B" w:rsidP="00B07C9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935EBDD" w14:textId="77777777" w:rsidR="00D3297B" w:rsidRPr="004F2D3D" w:rsidRDefault="00D3297B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4BBA7081" w14:textId="77777777" w:rsidR="00D3297B" w:rsidRPr="004F2D3D" w:rsidRDefault="00D3297B" w:rsidP="001740F8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  <w:p w14:paraId="14A64D03" w14:textId="4A7AE67F" w:rsidR="00D3297B" w:rsidRPr="004F2D3D" w:rsidRDefault="00D3297B" w:rsidP="001740F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สำหรับปี</w:t>
            </w:r>
          </w:p>
        </w:tc>
      </w:tr>
      <w:tr w:rsidR="00F276AF" w:rsidRPr="004F2D3D" w14:paraId="6DC8969A" w14:textId="77777777" w:rsidTr="00F276AF">
        <w:trPr>
          <w:trHeight w:val="234"/>
          <w:tblHeader/>
        </w:trPr>
        <w:tc>
          <w:tcPr>
            <w:tcW w:w="2520" w:type="dxa"/>
            <w:shd w:val="clear" w:color="auto" w:fill="auto"/>
            <w:vAlign w:val="bottom"/>
          </w:tcPr>
          <w:p w14:paraId="5E5DBD02" w14:textId="77777777" w:rsidR="00D3297B" w:rsidRPr="004F2D3D" w:rsidRDefault="00D3297B" w:rsidP="00685C38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D28D542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328A3585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340269" w14:textId="39A3E9FB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D60D8" w14:textId="58A012DC" w:rsidR="00D3297B" w:rsidRPr="004F2D3D" w:rsidRDefault="00D3297B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4890B1F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7C7722" w14:textId="77AAC692" w:rsidR="00D3297B" w:rsidRPr="004F2D3D" w:rsidRDefault="00D3297B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14:paraId="49F32925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07E4976" w14:textId="667CB9ED" w:rsidR="00D3297B" w:rsidRPr="004F2D3D" w:rsidRDefault="00D3297B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57D4DF40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C857A9C" w14:textId="424896DA" w:rsidR="00D3297B" w:rsidRPr="004F2D3D" w:rsidRDefault="00D3297B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47BD7CC7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B68AA6B" w14:textId="48E5F85F" w:rsidR="00D3297B" w:rsidRPr="004F2D3D" w:rsidRDefault="00D3297B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6" w:type="dxa"/>
            <w:shd w:val="clear" w:color="auto" w:fill="auto"/>
          </w:tcPr>
          <w:p w14:paraId="095EB9B2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2068795" w14:textId="061681C9" w:rsidR="00D3297B" w:rsidRPr="004F2D3D" w:rsidRDefault="00D3297B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95" w:type="dxa"/>
            <w:shd w:val="clear" w:color="auto" w:fill="auto"/>
          </w:tcPr>
          <w:p w14:paraId="1F8C0F29" w14:textId="77777777" w:rsidR="00D3297B" w:rsidRPr="004F2D3D" w:rsidRDefault="00D3297B" w:rsidP="00685C3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B2E5BEE" w14:textId="77D6B769" w:rsidR="00D3297B" w:rsidRPr="004F2D3D" w:rsidRDefault="00D3297B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C89909B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92F40" w14:textId="77777777" w:rsidR="00D3297B" w:rsidRPr="004F2D3D" w:rsidRDefault="00D3297B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  <w:p w14:paraId="647D474C" w14:textId="5C6C06F5" w:rsidR="00D3297B" w:rsidRPr="00414051" w:rsidRDefault="00D3297B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  <w:lang w:val="en-US"/>
              </w:rPr>
            </w:pPr>
            <w:r w:rsidRPr="00414051">
              <w:rPr>
                <w:rFonts w:asciiTheme="majorBidi" w:hAnsiTheme="majorBidi" w:cstheme="majorBidi"/>
                <w:spacing w:val="-10"/>
                <w:sz w:val="27"/>
                <w:szCs w:val="27"/>
                <w:cs/>
                <w:lang w:val="en-US"/>
              </w:rPr>
              <w:t>(ปรับปรุงใหม่</w:t>
            </w:r>
            <w:r w:rsidRPr="00414051">
              <w:rPr>
                <w:rFonts w:asciiTheme="majorBidi" w:hAnsiTheme="majorBidi" w:cstheme="majorBidi"/>
                <w:spacing w:val="-10"/>
                <w:sz w:val="27"/>
                <w:szCs w:val="27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5252945" w14:textId="77777777" w:rsidR="00D3297B" w:rsidRPr="004F2D3D" w:rsidRDefault="00D3297B" w:rsidP="00685C3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DACFCCD" w14:textId="6B6FC424" w:rsidR="00D3297B" w:rsidRPr="004F2D3D" w:rsidRDefault="00D3297B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63" w:type="dxa"/>
            <w:shd w:val="clear" w:color="auto" w:fill="auto"/>
          </w:tcPr>
          <w:p w14:paraId="206B4248" w14:textId="77777777" w:rsidR="00D3297B" w:rsidRPr="004F2D3D" w:rsidRDefault="00D3297B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DDA76BB" w14:textId="45F43402" w:rsidR="00D3297B" w:rsidRPr="004F2D3D" w:rsidRDefault="00D3297B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D3297B" w:rsidRPr="004F2D3D" w14:paraId="1527765F" w14:textId="77777777" w:rsidTr="00F276AF">
        <w:trPr>
          <w:trHeight w:val="135"/>
          <w:tblHeader/>
        </w:trPr>
        <w:tc>
          <w:tcPr>
            <w:tcW w:w="2520" w:type="dxa"/>
            <w:shd w:val="clear" w:color="auto" w:fill="auto"/>
            <w:vAlign w:val="bottom"/>
          </w:tcPr>
          <w:p w14:paraId="43469153" w14:textId="77777777" w:rsidR="00D3297B" w:rsidRPr="004F2D3D" w:rsidRDefault="00D3297B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541EEE7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D76CDE9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C6541C" w14:textId="14AA308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095A8AA" w14:textId="77777777" w:rsidR="00D3297B" w:rsidRPr="004F2D3D" w:rsidRDefault="00D3297B" w:rsidP="00E6786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8744A36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1CCE3E02" w14:textId="77777777" w:rsidR="00D3297B" w:rsidRPr="004F2D3D" w:rsidRDefault="00D3297B" w:rsidP="004A705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F276AF" w:rsidRPr="004F2D3D" w14:paraId="1F25BF77" w14:textId="77777777" w:rsidTr="00F276AF">
        <w:tc>
          <w:tcPr>
            <w:tcW w:w="2520" w:type="dxa"/>
            <w:shd w:val="clear" w:color="auto" w:fill="auto"/>
            <w:vAlign w:val="bottom"/>
          </w:tcPr>
          <w:p w14:paraId="25F4DE8D" w14:textId="77777777" w:rsidR="00D3297B" w:rsidRPr="004F2D3D" w:rsidRDefault="00D3297B" w:rsidP="00AC60E6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3E0A865E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34D1AA94" w14:textId="77777777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89AEDA" w14:textId="0B71C3DA" w:rsidR="00D3297B" w:rsidRPr="004F2D3D" w:rsidRDefault="00D3297B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05DF26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4E9B9B" w14:textId="77777777" w:rsidR="00D3297B" w:rsidRPr="004F2D3D" w:rsidRDefault="00D3297B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B46B3D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582EC82" w14:textId="77777777" w:rsidR="00D3297B" w:rsidRPr="004F2D3D" w:rsidRDefault="00D3297B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AB81FE7" w14:textId="77777777" w:rsidR="00D3297B" w:rsidRPr="004F2D3D" w:rsidRDefault="00D3297B" w:rsidP="00112D8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4ACB13E" w14:textId="77777777" w:rsidR="00D3297B" w:rsidRPr="004F2D3D" w:rsidRDefault="00D3297B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0186693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323E115" w14:textId="77777777" w:rsidR="00D3297B" w:rsidRPr="004F2D3D" w:rsidRDefault="00D3297B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7EA7A3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2FF1FD38" w14:textId="77777777" w:rsidR="00D3297B" w:rsidRPr="004F2D3D" w:rsidRDefault="00D3297B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18C217C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7ED9194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F6943C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A1A7DA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B118D0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2118309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4DCAED6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12C2BEA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69DA306" w14:textId="77777777" w:rsidR="00D3297B" w:rsidRPr="004F2D3D" w:rsidRDefault="00D3297B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276AF" w:rsidRPr="004F2D3D" w14:paraId="2672E54E" w14:textId="77777777" w:rsidTr="00F276AF">
        <w:tc>
          <w:tcPr>
            <w:tcW w:w="2520" w:type="dxa"/>
            <w:shd w:val="clear" w:color="auto" w:fill="auto"/>
          </w:tcPr>
          <w:p w14:paraId="062F0257" w14:textId="77777777" w:rsidR="00D3297B" w:rsidRPr="004F2D3D" w:rsidRDefault="00D3297B" w:rsidP="00A110FA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TPI Polene Power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Investment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Co., Ltd.</w:t>
            </w:r>
          </w:p>
        </w:tc>
        <w:tc>
          <w:tcPr>
            <w:tcW w:w="114" w:type="dxa"/>
            <w:shd w:val="clear" w:color="auto" w:fill="auto"/>
          </w:tcPr>
          <w:p w14:paraId="5479695E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0CC29F7" w14:textId="233034CD" w:rsidR="00D3297B" w:rsidRPr="004F2D3D" w:rsidRDefault="00D3297B" w:rsidP="004F2D3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ลงทุนในกิจกา</w:t>
            </w:r>
            <w:r w:rsidR="00414051"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ร</w:t>
            </w:r>
            <w:r w:rsidR="00A66D3D" w:rsidRPr="004F2D3D"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กระแส</w:t>
            </w:r>
            <w:r w:rsidR="00A66D3D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ไฟฟ้าในประเทศกัมพูชา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0" w:type="dxa"/>
            <w:shd w:val="clear" w:color="auto" w:fill="auto"/>
          </w:tcPr>
          <w:p w14:paraId="4372DB5F" w14:textId="2ABCB1BB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56A1E8" w14:textId="7EE63C55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90" w:type="dxa"/>
            <w:shd w:val="clear" w:color="auto" w:fill="auto"/>
          </w:tcPr>
          <w:p w14:paraId="1E8E0552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6ECB91" w14:textId="604B9E11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1" w:type="dxa"/>
            <w:shd w:val="clear" w:color="auto" w:fill="auto"/>
          </w:tcPr>
          <w:p w14:paraId="3A845D08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2F1D034" w14:textId="4FF3F5A5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72" w:type="dxa"/>
            <w:shd w:val="clear" w:color="auto" w:fill="auto"/>
          </w:tcPr>
          <w:p w14:paraId="11CD1BA2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4A9C6F0" w14:textId="4D21B53A" w:rsidR="00D3297B" w:rsidRPr="004F2D3D" w:rsidRDefault="00D3297B" w:rsidP="00A110FA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9" w:type="dxa"/>
            <w:shd w:val="clear" w:color="auto" w:fill="auto"/>
          </w:tcPr>
          <w:p w14:paraId="00418855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D17DF9F" w14:textId="1EE71B54" w:rsidR="00D3297B" w:rsidRPr="004F2D3D" w:rsidRDefault="00D3297B" w:rsidP="00A110F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56" w:type="dxa"/>
            <w:shd w:val="clear" w:color="auto" w:fill="auto"/>
          </w:tcPr>
          <w:p w14:paraId="47EAC030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3DBC92E" w14:textId="2115A123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5" w:type="dxa"/>
            <w:shd w:val="clear" w:color="auto" w:fill="auto"/>
          </w:tcPr>
          <w:p w14:paraId="71C1B815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FBFFDAF" w14:textId="3CCD91B6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3,123</w:t>
            </w:r>
          </w:p>
        </w:tc>
        <w:tc>
          <w:tcPr>
            <w:tcW w:w="90" w:type="dxa"/>
            <w:shd w:val="clear" w:color="auto" w:fill="auto"/>
          </w:tcPr>
          <w:p w14:paraId="7373E662" w14:textId="77777777" w:rsidR="00D3297B" w:rsidRPr="004F2D3D" w:rsidRDefault="00D3297B" w:rsidP="00A110F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5A2634" w14:textId="4B5281BD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3,142</w:t>
            </w:r>
          </w:p>
        </w:tc>
        <w:tc>
          <w:tcPr>
            <w:tcW w:w="72" w:type="dxa"/>
            <w:shd w:val="clear" w:color="auto" w:fill="auto"/>
          </w:tcPr>
          <w:p w14:paraId="5D78623E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E5DDE0E" w14:textId="29AE3115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1CB0C1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1B5A4B8" w14:textId="43B64C78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785262F4" w14:textId="77777777" w:rsidTr="00F276AF">
        <w:tc>
          <w:tcPr>
            <w:tcW w:w="2520" w:type="dxa"/>
            <w:shd w:val="clear" w:color="auto" w:fill="auto"/>
          </w:tcPr>
          <w:p w14:paraId="20D3B9C1" w14:textId="3DC596B5" w:rsidR="00D3297B" w:rsidRPr="004F2D3D" w:rsidRDefault="00D3297B" w:rsidP="00A110FA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114" w:type="dxa"/>
            <w:shd w:val="clear" w:color="auto" w:fill="auto"/>
          </w:tcPr>
          <w:p w14:paraId="7589E179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59BE049" w14:textId="22359207" w:rsidR="00D3297B" w:rsidRPr="004F2D3D" w:rsidRDefault="00D3297B" w:rsidP="00A110FA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ลงทุนในกิจการผลิ</w:t>
            </w:r>
            <w:r w:rsidR="004F2D3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กระแส</w:t>
            </w:r>
            <w:r w:rsid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ไฟฟ้าจากขยะมูลฝอย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7F817C8" w14:textId="727C216E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B4FD2A" w14:textId="61A59046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12639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043D1C" w14:textId="2DB2FBC0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28A9444C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0ADEB62" w14:textId="5D23A4E3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2B2BC4ED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92E8606" w14:textId="15C91A4F" w:rsidR="00D3297B" w:rsidRPr="004F2D3D" w:rsidRDefault="00D3297B" w:rsidP="00A110FA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18D875ED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330C9E2" w14:textId="231023A2" w:rsidR="00D3297B" w:rsidRPr="004F2D3D" w:rsidRDefault="00D3297B" w:rsidP="00A110F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41BDB333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908C09" w14:textId="10ADDABB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35590D50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6079F3" w14:textId="74C79858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188,9</w:t>
            </w:r>
            <w:r w:rsidR="00F276A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7433287B" w14:textId="77777777" w:rsidR="00D3297B" w:rsidRPr="004F2D3D" w:rsidRDefault="00D3297B" w:rsidP="00A110F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A4E247" w14:textId="52531F6C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182,763</w:t>
            </w:r>
          </w:p>
        </w:tc>
        <w:tc>
          <w:tcPr>
            <w:tcW w:w="72" w:type="dxa"/>
            <w:shd w:val="clear" w:color="auto" w:fill="auto"/>
          </w:tcPr>
          <w:p w14:paraId="7589B7B3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F593C2C" w14:textId="1A9DAFFF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D663E6C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675984A" w14:textId="43A080B8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47C76238" w14:textId="77777777" w:rsidTr="00F276AF">
        <w:tc>
          <w:tcPr>
            <w:tcW w:w="2520" w:type="dxa"/>
            <w:shd w:val="clear" w:color="auto" w:fill="auto"/>
          </w:tcPr>
          <w:p w14:paraId="0BAB2DFE" w14:textId="60337618" w:rsidR="00D3297B" w:rsidRPr="004F2D3D" w:rsidRDefault="00D3297B" w:rsidP="00A110FA">
            <w:pPr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(เดิมชื่อ บริษัท ซีนิธ อินเตอร์เนชั่นแนล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เพาเวอร์ จำกัด)</w:t>
            </w:r>
          </w:p>
        </w:tc>
        <w:tc>
          <w:tcPr>
            <w:tcW w:w="114" w:type="dxa"/>
            <w:shd w:val="clear" w:color="auto" w:fill="auto"/>
          </w:tcPr>
          <w:p w14:paraId="41102CC9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492E7C0" w14:textId="77F0C784" w:rsidR="00D3297B" w:rsidRPr="004F2D3D" w:rsidRDefault="00D3297B" w:rsidP="00A110FA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32D1643A" w14:textId="7C714D16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FED6BE" w14:textId="279CAFF6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81106A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F80BC" w14:textId="7D2C8676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70DA780C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83C56B4" w14:textId="3B799286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0DD6F210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A110BE9" w14:textId="50FAE032" w:rsidR="00D3297B" w:rsidRPr="004F2D3D" w:rsidRDefault="00D3297B" w:rsidP="00A110FA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4B0290AF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C755567" w14:textId="3D33C795" w:rsidR="00D3297B" w:rsidRPr="004F2D3D" w:rsidRDefault="00D3297B" w:rsidP="00A110F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C5A235C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90B838C" w14:textId="218B8A76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39C266E7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1F28BF9" w14:textId="4E225145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106,898</w:t>
            </w:r>
          </w:p>
        </w:tc>
        <w:tc>
          <w:tcPr>
            <w:tcW w:w="90" w:type="dxa"/>
            <w:shd w:val="clear" w:color="auto" w:fill="auto"/>
          </w:tcPr>
          <w:p w14:paraId="00F0CA6B" w14:textId="77777777" w:rsidR="00D3297B" w:rsidRPr="004F2D3D" w:rsidRDefault="00D3297B" w:rsidP="00A110F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922132" w14:textId="183C6CB7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106,150</w:t>
            </w:r>
          </w:p>
        </w:tc>
        <w:tc>
          <w:tcPr>
            <w:tcW w:w="72" w:type="dxa"/>
            <w:shd w:val="clear" w:color="auto" w:fill="auto"/>
          </w:tcPr>
          <w:p w14:paraId="71104917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8D0D91A" w14:textId="2E759A69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F257F4F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C91AA66" w14:textId="7F76E69C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6C215802" w14:textId="77777777" w:rsidTr="00F276AF">
        <w:tc>
          <w:tcPr>
            <w:tcW w:w="2520" w:type="dxa"/>
            <w:shd w:val="clear" w:color="auto" w:fill="auto"/>
          </w:tcPr>
          <w:p w14:paraId="470FE37F" w14:textId="77777777" w:rsidR="00D3297B" w:rsidRPr="004F2D3D" w:rsidRDefault="00D3297B" w:rsidP="00A110FA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7976138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F6CB6D6" w14:textId="77777777" w:rsidR="00D3297B" w:rsidRPr="004F2D3D" w:rsidRDefault="00D3297B" w:rsidP="00A110FA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15797245" w14:textId="4AA5A30B" w:rsidR="00D3297B" w:rsidRPr="004F2D3D" w:rsidRDefault="00D3297B" w:rsidP="00A110FA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F217B22" w14:textId="2997BB05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7DBEC9" w14:textId="411744BD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D138A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B36BF9" w14:textId="21E78D70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3421D4D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6AF7C1" w14:textId="41F6F466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64AF665A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7F67039" w14:textId="695A1DE8" w:rsidR="00D3297B" w:rsidRPr="004F2D3D" w:rsidRDefault="00D3297B" w:rsidP="00A110FA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043C1945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0A22863" w14:textId="067C6EC8" w:rsidR="00D3297B" w:rsidRPr="004F2D3D" w:rsidRDefault="00D3297B" w:rsidP="00A110F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37F419E9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A92BF1C" w14:textId="784FBDD9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5ABA693D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C6441B8" w14:textId="14A31860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24,998</w:t>
            </w:r>
          </w:p>
        </w:tc>
        <w:tc>
          <w:tcPr>
            <w:tcW w:w="90" w:type="dxa"/>
            <w:shd w:val="clear" w:color="auto" w:fill="auto"/>
          </w:tcPr>
          <w:p w14:paraId="6D3A13A5" w14:textId="77777777" w:rsidR="00D3297B" w:rsidRPr="004F2D3D" w:rsidRDefault="00D3297B" w:rsidP="00A110F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109F0B" w14:textId="41F0C3F8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24,988</w:t>
            </w:r>
          </w:p>
        </w:tc>
        <w:tc>
          <w:tcPr>
            <w:tcW w:w="72" w:type="dxa"/>
            <w:shd w:val="clear" w:color="auto" w:fill="auto"/>
          </w:tcPr>
          <w:p w14:paraId="60B25DCF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5C5AEDC" w14:textId="70B180A3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BD1ED88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F9282C7" w14:textId="0F79F1BA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2B49080C" w14:textId="77777777" w:rsidTr="00F276AF">
        <w:tc>
          <w:tcPr>
            <w:tcW w:w="2520" w:type="dxa"/>
            <w:shd w:val="clear" w:color="auto" w:fill="auto"/>
          </w:tcPr>
          <w:p w14:paraId="54654E85" w14:textId="77777777" w:rsidR="00D3297B" w:rsidRPr="004F2D3D" w:rsidRDefault="00D3297B" w:rsidP="00A110FA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D823143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16A8B53A" w14:textId="77777777" w:rsidR="00D3297B" w:rsidRPr="004F2D3D" w:rsidRDefault="00D3297B" w:rsidP="00A110FA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E78C72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03E52D" w14:textId="77777777" w:rsidR="00D3297B" w:rsidRPr="004F2D3D" w:rsidRDefault="00D3297B" w:rsidP="00A110F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7BE19E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8B1E07" w14:textId="77777777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D0BABC9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3CA3588" w14:textId="77777777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747175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31612E" w14:textId="77777777" w:rsidR="00D3297B" w:rsidRPr="004F2D3D" w:rsidRDefault="00D3297B" w:rsidP="00A110FA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E6A0D16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584C3B6" w14:textId="77777777" w:rsidR="00D3297B" w:rsidRPr="004F2D3D" w:rsidRDefault="00D3297B" w:rsidP="00A110F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2154D1DE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E0406B1" w14:textId="77777777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B81945D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256205" w14:textId="77777777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2E1011" w14:textId="77777777" w:rsidR="00D3297B" w:rsidRPr="004F2D3D" w:rsidRDefault="00D3297B" w:rsidP="00A110F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2B2322" w14:textId="77777777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1EFA9B8" w14:textId="77777777" w:rsidR="00D3297B" w:rsidRPr="004F2D3D" w:rsidRDefault="00D3297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24EAD91" w14:textId="77777777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F657694" w14:textId="77777777" w:rsidR="00D3297B" w:rsidRPr="004F2D3D" w:rsidRDefault="00D3297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28319FA" w14:textId="77777777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276AF" w:rsidRPr="004F2D3D" w14:paraId="5CB4D34B" w14:textId="77777777" w:rsidTr="00F276AF">
        <w:tc>
          <w:tcPr>
            <w:tcW w:w="2520" w:type="dxa"/>
            <w:shd w:val="clear" w:color="auto" w:fill="auto"/>
          </w:tcPr>
          <w:p w14:paraId="5847B761" w14:textId="77777777" w:rsidR="00735A1B" w:rsidRPr="004F2D3D" w:rsidRDefault="00735A1B" w:rsidP="00A110FA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252DEE7" w14:textId="77777777" w:rsidR="00735A1B" w:rsidRPr="004F2D3D" w:rsidRDefault="00735A1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03E1584" w14:textId="77777777" w:rsidR="00735A1B" w:rsidRPr="004F2D3D" w:rsidRDefault="00735A1B" w:rsidP="00A110FA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CC3B5F" w14:textId="77777777" w:rsidR="00735A1B" w:rsidRPr="004F2D3D" w:rsidRDefault="00735A1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0EA438" w14:textId="77777777" w:rsidR="00735A1B" w:rsidRPr="004F2D3D" w:rsidRDefault="00735A1B" w:rsidP="00A110F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BEEA29" w14:textId="77777777" w:rsidR="00735A1B" w:rsidRPr="004F2D3D" w:rsidRDefault="00735A1B" w:rsidP="00A110F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29FD5D" w14:textId="77777777" w:rsidR="00735A1B" w:rsidRPr="004F2D3D" w:rsidRDefault="00735A1B" w:rsidP="00A110FA">
            <w:pPr>
              <w:tabs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2E9A3CB" w14:textId="77777777" w:rsidR="00735A1B" w:rsidRPr="004F2D3D" w:rsidRDefault="00735A1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83D4F68" w14:textId="77777777" w:rsidR="00735A1B" w:rsidRPr="004F2D3D" w:rsidRDefault="00735A1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1C0626" w14:textId="77777777" w:rsidR="00735A1B" w:rsidRPr="004F2D3D" w:rsidRDefault="00735A1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524B093" w14:textId="77777777" w:rsidR="00735A1B" w:rsidRPr="004F2D3D" w:rsidRDefault="00735A1B" w:rsidP="00A110FA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B96F044" w14:textId="77777777" w:rsidR="00735A1B" w:rsidRPr="004F2D3D" w:rsidRDefault="00735A1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88C13BC" w14:textId="77777777" w:rsidR="00735A1B" w:rsidRPr="004F2D3D" w:rsidRDefault="00735A1B" w:rsidP="00A110F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0DDBB2A" w14:textId="77777777" w:rsidR="00735A1B" w:rsidRPr="004F2D3D" w:rsidRDefault="00735A1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561DFA5" w14:textId="77777777" w:rsidR="00735A1B" w:rsidRPr="004F2D3D" w:rsidRDefault="00735A1B" w:rsidP="00A110F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CDAF49" w14:textId="77777777" w:rsidR="00735A1B" w:rsidRPr="004F2D3D" w:rsidRDefault="00735A1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BCA4981" w14:textId="77777777" w:rsidR="00735A1B" w:rsidRPr="004F2D3D" w:rsidRDefault="00735A1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72A65D" w14:textId="77777777" w:rsidR="00735A1B" w:rsidRPr="004F2D3D" w:rsidRDefault="00735A1B" w:rsidP="00A110F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652914" w14:textId="77777777" w:rsidR="00735A1B" w:rsidRPr="004F2D3D" w:rsidRDefault="00735A1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2E5E8A9" w14:textId="77777777" w:rsidR="00735A1B" w:rsidRPr="004F2D3D" w:rsidRDefault="00735A1B" w:rsidP="00A110F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91B9A18" w14:textId="77777777" w:rsidR="00735A1B" w:rsidRPr="004F2D3D" w:rsidRDefault="00735A1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32F390EB" w14:textId="77777777" w:rsidR="00735A1B" w:rsidRPr="004F2D3D" w:rsidRDefault="00735A1B" w:rsidP="00A110F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50B4723" w14:textId="77777777" w:rsidR="00735A1B" w:rsidRPr="004F2D3D" w:rsidRDefault="00735A1B" w:rsidP="00A110FA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276AF" w:rsidRPr="004F2D3D" w14:paraId="6567DE1A" w14:textId="77777777" w:rsidTr="00F276AF">
        <w:tc>
          <w:tcPr>
            <w:tcW w:w="2520" w:type="dxa"/>
            <w:shd w:val="clear" w:color="auto" w:fill="auto"/>
            <w:vAlign w:val="bottom"/>
          </w:tcPr>
          <w:p w14:paraId="6A014B17" w14:textId="28260D48" w:rsidR="00D3297B" w:rsidRPr="004F2D3D" w:rsidRDefault="00D3297B" w:rsidP="00A110F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4EAA9FA6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2BB8B89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56D342" w14:textId="77777777" w:rsidR="00D3297B" w:rsidRPr="004F2D3D" w:rsidRDefault="00D3297B" w:rsidP="00A110F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F35C0C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1F26BB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1D9CD8" w14:textId="77777777" w:rsidR="00D3297B" w:rsidRPr="004F2D3D" w:rsidRDefault="00D3297B" w:rsidP="00A110FA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D16B3D5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AFDB00B" w14:textId="77777777" w:rsidR="00D3297B" w:rsidRPr="004F2D3D" w:rsidRDefault="00D3297B" w:rsidP="00A110F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15782A4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53BB5F5" w14:textId="77777777" w:rsidR="00D3297B" w:rsidRPr="004F2D3D" w:rsidRDefault="00D3297B" w:rsidP="00A110FA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EC02C73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63DAD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2C28E01A" w14:textId="77777777" w:rsidR="00D3297B" w:rsidRPr="004F2D3D" w:rsidRDefault="00D3297B" w:rsidP="00A110F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72A1F83" w14:textId="77777777" w:rsidR="00D3297B" w:rsidRPr="004F2D3D" w:rsidRDefault="00D3297B" w:rsidP="00A110FA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607A4CD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E4A3FDD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80D0A3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D0BE68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425504F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686A6D7" w14:textId="77777777" w:rsidR="00D3297B" w:rsidRPr="004F2D3D" w:rsidRDefault="00D3297B" w:rsidP="00A110F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6BB4C2B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A65BABB" w14:textId="77777777" w:rsidR="00D3297B" w:rsidRPr="004F2D3D" w:rsidRDefault="00D3297B" w:rsidP="00A110F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276AF" w:rsidRPr="004F2D3D" w14:paraId="5F5913F8" w14:textId="77777777" w:rsidTr="00F276AF">
        <w:tc>
          <w:tcPr>
            <w:tcW w:w="2520" w:type="dxa"/>
            <w:shd w:val="clear" w:color="auto" w:fill="auto"/>
          </w:tcPr>
          <w:p w14:paraId="7DB1543F" w14:textId="3C6E392B" w:rsidR="00D3297B" w:rsidRPr="004F2D3D" w:rsidRDefault="00D3297B" w:rsidP="00A01F8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4" w:type="dxa"/>
            <w:shd w:val="clear" w:color="auto" w:fill="auto"/>
          </w:tcPr>
          <w:p w14:paraId="16FA037A" w14:textId="77777777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10642C46" w14:textId="5CEF0D83" w:rsidR="00D3297B" w:rsidRPr="004F2D3D" w:rsidRDefault="00D3297B" w:rsidP="00A01F8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ประกอบธุรกิจโรงไฟฟ้าและธุรกิจที่เกี่ยวข้อง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0341CF" w14:textId="26CF7BDA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008DE0" w14:textId="49E9D75D" w:rsidR="00D3297B" w:rsidRPr="004F2D3D" w:rsidRDefault="00D3297B" w:rsidP="00A01F8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64F7E9A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B8A492" w14:textId="5503B656" w:rsidR="00D3297B" w:rsidRPr="004F2D3D" w:rsidRDefault="00D3297B" w:rsidP="00A01F80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08E71F2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3B622F5" w14:textId="1653F255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5D680D3C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BD096C7" w14:textId="184A0C16" w:rsidR="00D3297B" w:rsidRPr="004F2D3D" w:rsidRDefault="00D3297B" w:rsidP="00A01F8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C354449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2895EE3" w14:textId="50A3E7A6" w:rsidR="00D3297B" w:rsidRPr="004F2D3D" w:rsidRDefault="00D3297B" w:rsidP="00A01F8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1B0A176A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D30F52D" w14:textId="4998BBEF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A3ABDFB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A96F8C4" w14:textId="113176C1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</w:t>
            </w:r>
            <w:r w:rsidR="00375C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5CD21B9E" w14:textId="77777777" w:rsidR="00D3297B" w:rsidRPr="004F2D3D" w:rsidRDefault="00D3297B" w:rsidP="00A01F8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7A60E2" w14:textId="05A5A76A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8E36179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61F083F" w14:textId="6F526013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F8C0F96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B3EB7E5" w14:textId="49DBAEF6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3B0971C5" w14:textId="77777777" w:rsidTr="00F276AF">
        <w:tc>
          <w:tcPr>
            <w:tcW w:w="2520" w:type="dxa"/>
            <w:shd w:val="clear" w:color="auto" w:fill="auto"/>
          </w:tcPr>
          <w:p w14:paraId="4B066498" w14:textId="1D5DD60F" w:rsidR="00D3297B" w:rsidRPr="004F2D3D" w:rsidRDefault="00D3297B" w:rsidP="00A01F8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114" w:type="dxa"/>
            <w:shd w:val="clear" w:color="auto" w:fill="auto"/>
          </w:tcPr>
          <w:p w14:paraId="4F4DE9D1" w14:textId="77777777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B0FE584" w14:textId="11D8AE43" w:rsidR="00D3297B" w:rsidRPr="004F2D3D" w:rsidRDefault="00D3297B" w:rsidP="00A01F8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ไฟฟ้าจากพลังงานขยะและพลังงาน</w:t>
            </w:r>
            <w:r w:rsid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ชีวมวล</w:t>
            </w:r>
            <w:r w:rsidR="004F2D3D" w:rsidRPr="004F2D3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BE4FD0E" w14:textId="27B8B2B2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CCBE8F" w14:textId="67E70428" w:rsidR="00D3297B" w:rsidRPr="004F2D3D" w:rsidRDefault="00D3297B" w:rsidP="00A01F8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71777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0C0DD0" w14:textId="585A9EEA" w:rsidR="00D3297B" w:rsidRPr="004F2D3D" w:rsidRDefault="00D3297B" w:rsidP="00A01F8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B7ADFD1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3E94D69" w14:textId="6FFB8B36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84B91FC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62C260B" w14:textId="5AC652AF" w:rsidR="00D3297B" w:rsidRPr="004F2D3D" w:rsidRDefault="00D3297B" w:rsidP="00A01F80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76BC685B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FC6EA2" w14:textId="2A1D48D4" w:rsidR="00D3297B" w:rsidRPr="004F2D3D" w:rsidRDefault="00D3297B" w:rsidP="00A01F8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532D1531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392D890" w14:textId="227827A8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338AC509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DB5B100" w14:textId="022CF229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6E5438D2" w14:textId="77777777" w:rsidR="00D3297B" w:rsidRPr="004F2D3D" w:rsidRDefault="00D3297B" w:rsidP="00A01F8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14B8D1" w14:textId="76D1DAC6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981</w:t>
            </w:r>
          </w:p>
        </w:tc>
        <w:tc>
          <w:tcPr>
            <w:tcW w:w="72" w:type="dxa"/>
            <w:shd w:val="clear" w:color="auto" w:fill="auto"/>
          </w:tcPr>
          <w:p w14:paraId="2602EC64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9337039" w14:textId="463CA7A5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56527E1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4B7AF2B" w14:textId="5D81CD71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56046467" w14:textId="77777777" w:rsidTr="00F276AF">
        <w:tc>
          <w:tcPr>
            <w:tcW w:w="2520" w:type="dxa"/>
            <w:shd w:val="clear" w:color="auto" w:fill="auto"/>
          </w:tcPr>
          <w:p w14:paraId="665F4ECE" w14:textId="77777777" w:rsidR="00D3297B" w:rsidRPr="004F2D3D" w:rsidRDefault="00D3297B" w:rsidP="00A01F8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715F25E6" w14:textId="77777777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6A3DEC6D" w14:textId="3BE7B42D" w:rsidR="00D3297B" w:rsidRPr="004F2D3D" w:rsidRDefault="00D3297B" w:rsidP="00A01F80">
            <w:pPr>
              <w:pStyle w:val="Bo-Blankline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4A405CF" w14:textId="2AA63D66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7FCBD7" w14:textId="2497664C" w:rsidR="00D3297B" w:rsidRPr="004F2D3D" w:rsidRDefault="00D3297B" w:rsidP="00A01F8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BB153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8E9C2A" w14:textId="0543D243" w:rsidR="00D3297B" w:rsidRPr="004F2D3D" w:rsidRDefault="00D3297B" w:rsidP="00A01F8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0109B707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CBF2AC2" w14:textId="20188CB5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7CD83C8D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E97DE25" w14:textId="007C7CAA" w:rsidR="00D3297B" w:rsidRPr="004F2D3D" w:rsidRDefault="00D3297B" w:rsidP="00A01F80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7331DAB9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AA0EEA1" w14:textId="407FA4C3" w:rsidR="00D3297B" w:rsidRPr="004F2D3D" w:rsidRDefault="00D3297B" w:rsidP="00A01F8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6AEF8767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22A705C" w14:textId="71A9106C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3125294D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AE4B6F" w14:textId="49C93997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2E90D7B6" w14:textId="77777777" w:rsidR="00D3297B" w:rsidRPr="004F2D3D" w:rsidRDefault="00D3297B" w:rsidP="00A01F8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B03AA9" w14:textId="3D6EF12D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981</w:t>
            </w:r>
          </w:p>
        </w:tc>
        <w:tc>
          <w:tcPr>
            <w:tcW w:w="72" w:type="dxa"/>
            <w:shd w:val="clear" w:color="auto" w:fill="auto"/>
          </w:tcPr>
          <w:p w14:paraId="54C71B31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56B10AC" w14:textId="1FF850C4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76B8993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389A63D" w14:textId="12B45C59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7B026F12" w14:textId="77777777" w:rsidTr="00F276AF">
        <w:tc>
          <w:tcPr>
            <w:tcW w:w="2520" w:type="dxa"/>
            <w:shd w:val="clear" w:color="auto" w:fill="auto"/>
          </w:tcPr>
          <w:p w14:paraId="018CA474" w14:textId="77777777" w:rsidR="00D3297B" w:rsidRPr="004F2D3D" w:rsidRDefault="00D3297B" w:rsidP="00A01F8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0B8DB23D" w14:textId="77777777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5FB7533" w14:textId="1C7A1086" w:rsidR="00D3297B" w:rsidRPr="004F2D3D" w:rsidRDefault="00D3297B" w:rsidP="00A01F8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 w:rsid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ACBFCDC" w14:textId="5A2AF712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3F1D" w14:textId="5F3C3D6F" w:rsidR="00D3297B" w:rsidRPr="004F2D3D" w:rsidRDefault="00D3297B" w:rsidP="00A01F8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722867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84F4C7" w14:textId="5FD86282" w:rsidR="00D3297B" w:rsidRPr="004F2D3D" w:rsidRDefault="00D3297B" w:rsidP="00A01F8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FAF256C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D3B83BE" w14:textId="68DAB96B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5F39CBE4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74FC8B0" w14:textId="5D6BBCD5" w:rsidR="00D3297B" w:rsidRPr="004F2D3D" w:rsidRDefault="00D3297B" w:rsidP="00A01F80">
            <w:pPr>
              <w:tabs>
                <w:tab w:val="decimal" w:pos="65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AD2E020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6ED23CF" w14:textId="7BE0AC12" w:rsidR="00D3297B" w:rsidRPr="004F2D3D" w:rsidRDefault="00D3297B" w:rsidP="00A01F8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3283A387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F253806" w14:textId="4A7A3AAA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1E3310B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3DD5E5F" w14:textId="47B32C66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2E7A2127" w14:textId="77777777" w:rsidR="00D3297B" w:rsidRPr="004F2D3D" w:rsidRDefault="00D3297B" w:rsidP="00A01F8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56A951" w14:textId="4C321AF7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981</w:t>
            </w:r>
          </w:p>
        </w:tc>
        <w:tc>
          <w:tcPr>
            <w:tcW w:w="72" w:type="dxa"/>
            <w:shd w:val="clear" w:color="auto" w:fill="auto"/>
          </w:tcPr>
          <w:p w14:paraId="7DAA3B39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6AEFFC2" w14:textId="143F314B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296674F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F05ED28" w14:textId="4E84C098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276AF" w:rsidRPr="004F2D3D" w14:paraId="10A3CEE5" w14:textId="77777777" w:rsidTr="00F276AF">
        <w:tc>
          <w:tcPr>
            <w:tcW w:w="2520" w:type="dxa"/>
            <w:shd w:val="clear" w:color="auto" w:fill="auto"/>
          </w:tcPr>
          <w:p w14:paraId="276BFD9D" w14:textId="77777777" w:rsidR="00D3297B" w:rsidRPr="004F2D3D" w:rsidRDefault="00D3297B" w:rsidP="00A01F80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74ED39D6" w14:textId="77777777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BD0C3B9" w14:textId="77777777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F16926" w14:textId="0F1B3DD3" w:rsidR="00D3297B" w:rsidRPr="004F2D3D" w:rsidRDefault="00D3297B" w:rsidP="00A01F8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5BA196" w14:textId="77777777" w:rsidR="00D3297B" w:rsidRPr="004F2D3D" w:rsidRDefault="00D3297B" w:rsidP="00A01F80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52B59C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0DEB66" w14:textId="77777777" w:rsidR="00D3297B" w:rsidRPr="004F2D3D" w:rsidRDefault="00D3297B" w:rsidP="00A01F80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10C9E11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C18CF50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ED60170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01E335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A76209A" w14:textId="77777777" w:rsidR="00D3297B" w:rsidRPr="004F2D3D" w:rsidRDefault="00D3297B" w:rsidP="00A01F8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D7E33" w14:textId="33AA0994" w:rsidR="00D3297B" w:rsidRPr="004F2D3D" w:rsidRDefault="00D3297B" w:rsidP="00735A1B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328,403</w:t>
            </w:r>
          </w:p>
        </w:tc>
        <w:tc>
          <w:tcPr>
            <w:tcW w:w="56" w:type="dxa"/>
            <w:shd w:val="clear" w:color="auto" w:fill="auto"/>
          </w:tcPr>
          <w:p w14:paraId="566F4497" w14:textId="77777777" w:rsidR="00D3297B" w:rsidRPr="004F2D3D" w:rsidRDefault="00D3297B" w:rsidP="00A01F80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73B70" w14:textId="74F7BD00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325,444</w:t>
            </w:r>
          </w:p>
        </w:tc>
        <w:tc>
          <w:tcPr>
            <w:tcW w:w="95" w:type="dxa"/>
            <w:shd w:val="clear" w:color="auto" w:fill="auto"/>
          </w:tcPr>
          <w:p w14:paraId="7B9FDE59" w14:textId="77777777" w:rsidR="00D3297B" w:rsidRPr="004F2D3D" w:rsidRDefault="00D3297B" w:rsidP="00A01F8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F20B" w14:textId="6104F5E2" w:rsidR="00D3297B" w:rsidRPr="004F2D3D" w:rsidRDefault="00D3297B" w:rsidP="00735A1B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329,933</w:t>
            </w:r>
          </w:p>
        </w:tc>
        <w:tc>
          <w:tcPr>
            <w:tcW w:w="90" w:type="dxa"/>
            <w:shd w:val="clear" w:color="auto" w:fill="auto"/>
          </w:tcPr>
          <w:p w14:paraId="144F77A0" w14:textId="77777777" w:rsidR="00D3297B" w:rsidRPr="004F2D3D" w:rsidRDefault="00D3297B" w:rsidP="00A01F80">
            <w:pPr>
              <w:tabs>
                <w:tab w:val="decimal" w:pos="720"/>
                <w:tab w:val="decimal" w:pos="864"/>
              </w:tabs>
              <w:spacing w:line="240" w:lineRule="auto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CF09E" w14:textId="42407DED" w:rsidR="00D3297B" w:rsidRPr="004F2D3D" w:rsidRDefault="00D3297B" w:rsidP="00A01F8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319,986</w:t>
            </w:r>
          </w:p>
        </w:tc>
        <w:tc>
          <w:tcPr>
            <w:tcW w:w="72" w:type="dxa"/>
            <w:shd w:val="clear" w:color="auto" w:fill="auto"/>
          </w:tcPr>
          <w:p w14:paraId="5097BFC7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52216" w14:textId="5F6FCED8" w:rsidR="00D3297B" w:rsidRPr="004F2D3D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199C4E" w14:textId="77777777" w:rsidR="00D3297B" w:rsidRPr="004F2D3D" w:rsidRDefault="00D3297B" w:rsidP="00A01F8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E2EE8" w14:textId="26E1A525" w:rsidR="00D3297B" w:rsidRPr="00436903" w:rsidRDefault="00D3297B" w:rsidP="00A01F8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744D365" w14:textId="77777777" w:rsidR="00CB2E48" w:rsidRDefault="00CB2E48" w:rsidP="00C35B42">
      <w:pPr>
        <w:pStyle w:val="Bo-Blankline"/>
      </w:pPr>
    </w:p>
    <w:p w14:paraId="266ED057" w14:textId="23EA3DEF" w:rsidR="006C0B65" w:rsidRDefault="006C0B65" w:rsidP="006C0B65">
      <w:pPr>
        <w:ind w:left="45" w:hanging="18"/>
        <w:rPr>
          <w:rFonts w:ascii="Angsana New" w:hAnsi="Angsana New"/>
          <w:sz w:val="30"/>
          <w:szCs w:val="30"/>
        </w:rPr>
      </w:pPr>
      <w:r w:rsidRPr="00474634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07D6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TPI Polene Power Investment </w:t>
      </w:r>
      <w:r w:rsidR="004217DF">
        <w:rPr>
          <w:rFonts w:asciiTheme="majorBidi" w:hAnsiTheme="majorBidi" w:cstheme="majorBidi"/>
          <w:sz w:val="30"/>
          <w:szCs w:val="30"/>
        </w:rPr>
        <w:t>Co.,</w:t>
      </w:r>
      <w:r w:rsidR="004A167C">
        <w:rPr>
          <w:rFonts w:asciiTheme="majorBidi" w:hAnsiTheme="majorBidi" w:cstheme="majorBidi"/>
          <w:sz w:val="30"/>
          <w:szCs w:val="30"/>
        </w:rPr>
        <w:t xml:space="preserve"> </w:t>
      </w:r>
      <w:r w:rsidR="004217DF">
        <w:rPr>
          <w:rFonts w:asciiTheme="majorBidi" w:hAnsiTheme="majorBidi" w:cstheme="majorBidi"/>
          <w:sz w:val="30"/>
          <w:szCs w:val="30"/>
        </w:rPr>
        <w:t>Ltd.</w:t>
      </w:r>
      <w:r w:rsidRPr="00474634">
        <w:rPr>
          <w:rFonts w:ascii="Angsana New" w:hAnsi="Angsana New"/>
          <w:sz w:val="30"/>
          <w:szCs w:val="30"/>
          <w:cs/>
        </w:rPr>
        <w:t xml:space="preserve"> ซึ่งดำเนินธุรกิจในประเทศ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กัมพูชา</w:t>
      </w:r>
    </w:p>
    <w:p w14:paraId="5D208021" w14:textId="15C63747" w:rsidR="00735A1B" w:rsidRPr="008D1CC0" w:rsidRDefault="006C0B65" w:rsidP="008D1CC0">
      <w:pPr>
        <w:ind w:left="45" w:hanging="18"/>
        <w:rPr>
          <w:rFonts w:ascii="Angsana New" w:hAnsi="Angsana New"/>
          <w:sz w:val="30"/>
          <w:szCs w:val="30"/>
          <w:cs/>
        </w:rPr>
        <w:sectPr w:rsidR="00735A1B" w:rsidRPr="008D1CC0" w:rsidSect="0091202C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42E05B7D" w14:textId="77777777" w:rsidR="00694CDF" w:rsidRPr="00896339" w:rsidRDefault="00F356C1" w:rsidP="00886242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6D2769" w:rsidRPr="00CC0668" w14:paraId="00D5D120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34229AA9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 w:hanging="72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E940D7A" w14:textId="0E0C9EE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F7FF9" w:rsidRPr="00CC0668" w14:paraId="4BFBAC05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25C456E6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4677B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6B9BBB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423AE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DADEA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6A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07F9652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9B6722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7450128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4A1E12" w14:textId="77777777" w:rsidR="006D2769" w:rsidRPr="00CC0668" w:rsidRDefault="006D2769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3F70576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D5F37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EA0F65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5D768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97DA0C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94FE7D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F3CC43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F011C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0E737FE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BDB5F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CC0668" w14:paraId="1B81927A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110313DC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DA2C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FBA8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8630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7B63F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B81BD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D1181E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B0DFDE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38931F9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14EEDA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BFF20F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077A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1B116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770D5B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4848B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1A09C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48F57F0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169BF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76B031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625C7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CC0668" w14:paraId="345A409C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54DD1EF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A095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4B14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52FCB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B5CA3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1BF36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8568D1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6E914F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7BC9314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74E52B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F889FD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684F9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7C17FC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50238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0E6ECB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7E0975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3D3D9B9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8660F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6141F82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D9107C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CC0668" w14:paraId="0B8A1E7A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056D792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0797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20602B3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25482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E400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7DFF7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09A7EC4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1F7E8A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546307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BD8E16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2300A17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3ED992" w14:textId="77777777" w:rsidR="00C23FDA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80" w:type="dxa"/>
            <w:shd w:val="clear" w:color="auto" w:fill="auto"/>
          </w:tcPr>
          <w:p w14:paraId="082DAE9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0076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3F7838B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24462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4A339A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E88BF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84DBB8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0D4A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14:paraId="74AF3A3A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4CBFD6B5" w14:textId="77777777" w:rsidR="00875B28" w:rsidRPr="00CC0668" w:rsidRDefault="00875B28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769CB3EB" w14:textId="77777777" w:rsidR="00875B28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EF7FF9" w:rsidRPr="00CC0668" w14:paraId="5F2DF0E6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0159A6A7" w14:textId="77777777" w:rsidR="00C23FDA" w:rsidRPr="00CC0668" w:rsidRDefault="00C23FDA" w:rsidP="002C79EE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675B1794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A46A7A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9583D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F0A24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F6F30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A9710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2613B3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2946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5754792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F477A1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8EB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83D6B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071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920D7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1B19F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C112F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018AE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3BE0A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26E50D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2E1374" w14:paraId="0EE2DAE0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007F84D8" w14:textId="5FFA8276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6145CD" w:rsidRPr="006145C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80B6A" w14:textId="63FF0D5D" w:rsidR="003373C5" w:rsidRPr="003373C5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481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307ABD26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1F5D" w14:textId="62A82577" w:rsidR="003373C5" w:rsidRPr="003373C5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B1457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883A9F" w14:textId="3A98C0C7" w:rsidR="003373C5" w:rsidRPr="003373C5" w:rsidRDefault="006145CD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DF0FB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52938A" w14:textId="5DD5E718" w:rsidR="003373C5" w:rsidRPr="003373C5" w:rsidRDefault="006145CD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F3047A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FF932A" w14:textId="08807A0A" w:rsidR="003373C5" w:rsidRPr="003373C5" w:rsidRDefault="006145CD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79BE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F42C70" w14:textId="0026AA5D" w:rsidR="003373C5" w:rsidRPr="003373C5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6359AA4A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6BE6A" w14:textId="76A957E0" w:rsidR="003373C5" w:rsidRPr="003373C5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="003373C5"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3A0B5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D8FC13" w14:textId="79E56E00" w:rsidR="003373C5" w:rsidRPr="003373C5" w:rsidRDefault="006145CD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="003373C5"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80" w:type="dxa"/>
            <w:shd w:val="clear" w:color="auto" w:fill="auto"/>
          </w:tcPr>
          <w:p w14:paraId="184B37D7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A0096" w14:textId="070D1359" w:rsidR="003373C5" w:rsidRPr="003373C5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="003373C5"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4CE526ED" w14:textId="77777777" w:rsidR="003373C5" w:rsidRPr="003373C5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1320ED" w14:textId="55BCE137" w:rsidR="003373C5" w:rsidRPr="003373C5" w:rsidRDefault="006145CD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="003373C5"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275</w:t>
            </w:r>
            <w:r w:rsidR="003373C5"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</w:tr>
      <w:tr w:rsidR="00EF7FF9" w:rsidRPr="00CC0668" w14:paraId="16579980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2FF36E63" w14:textId="77777777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897C" w14:textId="040D72C0" w:rsidR="003373C5" w:rsidRPr="00CC0668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80" w:type="dxa"/>
            <w:shd w:val="clear" w:color="auto" w:fill="auto"/>
          </w:tcPr>
          <w:p w14:paraId="7C4D1264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76F2" w14:textId="7C9E8EA1" w:rsidR="003373C5" w:rsidRPr="00CC0668" w:rsidRDefault="003373C5" w:rsidP="00EF7FF9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AFC0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146C45" w14:textId="2E7E6428" w:rsidR="003373C5" w:rsidRPr="00CC0668" w:rsidRDefault="006145CD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8A5BF9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F72F2F" w14:textId="288A3BE7" w:rsidR="003373C5" w:rsidRPr="00CC0668" w:rsidRDefault="006145CD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D9DBBD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CFCE4E" w14:textId="38864CFC" w:rsidR="003373C5" w:rsidRPr="00CC0668" w:rsidRDefault="006145CD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A6EDD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EBD6AD" w14:textId="3B178B92" w:rsidR="003373C5" w:rsidRPr="00DE5493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80" w:type="dxa"/>
            <w:shd w:val="clear" w:color="auto" w:fill="auto"/>
          </w:tcPr>
          <w:p w14:paraId="36975BC7" w14:textId="77777777" w:rsidR="003373C5" w:rsidRPr="00DE5493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8AC38" w14:textId="4B47F492" w:rsidR="003373C5" w:rsidRPr="00CC0668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3D2C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94453" w14:textId="7BE97C0D" w:rsidR="003373C5" w:rsidRPr="00CC0668" w:rsidRDefault="006145CD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645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735F1AE9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85907" w14:textId="6523FEEB" w:rsidR="003373C5" w:rsidRPr="00CC0668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  <w:r w:rsid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80" w:type="dxa"/>
            <w:shd w:val="clear" w:color="auto" w:fill="auto"/>
          </w:tcPr>
          <w:p w14:paraId="499C2919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E18FD5" w14:textId="634483D7" w:rsidR="003373C5" w:rsidRPr="00CC0668" w:rsidRDefault="006145CD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934</w:t>
            </w:r>
            <w:r w:rsid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</w:tr>
      <w:tr w:rsidR="00EF7FF9" w:rsidRPr="00CC0668" w14:paraId="081CC1F3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39A8830A" w14:textId="77777777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7F1AD" w14:textId="2A89558C" w:rsidR="003373C5" w:rsidRPr="00CC0668" w:rsidRDefault="003373C5" w:rsidP="002C79EE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F218E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74F20" w14:textId="731E5DF4" w:rsidR="003373C5" w:rsidRPr="00CC0668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639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37948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0A655" w14:textId="7A7415EC" w:rsidR="003373C5" w:rsidRPr="00CC0668" w:rsidRDefault="006145CD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536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9E95E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EA707F" w14:textId="42352677" w:rsidR="003373C5" w:rsidRPr="00CC0668" w:rsidRDefault="003373C5" w:rsidP="002C79E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EA9E90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D1DFC4" w14:textId="08D7BC2B" w:rsidR="003373C5" w:rsidRPr="00CC0668" w:rsidRDefault="006145CD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239CC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F0078D" w14:textId="485FC6AF" w:rsidR="003373C5" w:rsidRPr="002E26EC" w:rsidRDefault="003373C5" w:rsidP="002C79E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5E67CB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099BB" w14:textId="08CE822E" w:rsidR="003373C5" w:rsidRPr="004D5F88" w:rsidRDefault="003373C5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5F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6839C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3C800" w14:textId="4BD834FF" w:rsidR="003373C5" w:rsidRPr="00CC0668" w:rsidRDefault="003373C5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26"/>
                <w:szCs w:val="26"/>
                <w:lang w:val="en-US"/>
              </w:rPr>
              <w:t>293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9C50A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D03B9E" w14:textId="5D676D48" w:rsidR="003373C5" w:rsidRPr="00CC0668" w:rsidRDefault="003373C5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8BE18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58F786" w14:textId="7E8867A4" w:rsidR="003373C5" w:rsidRPr="00CC0668" w:rsidRDefault="003373C5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F7FF9" w:rsidRPr="00CC0668" w14:paraId="61D34649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52493AE7" w14:textId="77777777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58F86" w14:textId="72AFE5DA" w:rsidR="003373C5" w:rsidRPr="00CC0668" w:rsidRDefault="003373C5" w:rsidP="002C79EE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3FFF30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2DC9C7" w14:textId="0127D616" w:rsidR="003373C5" w:rsidRPr="00CC0668" w:rsidRDefault="003373C5" w:rsidP="00EF7FF9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29C2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4D5B3C" w14:textId="4886B35D" w:rsidR="003373C5" w:rsidRPr="00CC0668" w:rsidRDefault="003373C5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B1E92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94B887E" w14:textId="6145BD46" w:rsidR="003373C5" w:rsidRPr="00CC0668" w:rsidRDefault="003373C5" w:rsidP="002C79E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C00A24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F51BBAE" w14:textId="6107D34B" w:rsidR="003373C5" w:rsidRPr="00CC0668" w:rsidRDefault="003373C5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9C95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CD27BA" w14:textId="166FE775" w:rsidR="003373C5" w:rsidRPr="002E26EC" w:rsidRDefault="003373C5" w:rsidP="002C79E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79FBB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5999" w14:textId="09599A33" w:rsidR="003373C5" w:rsidRPr="00CC0668" w:rsidRDefault="003373C5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C0C51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28B5" w14:textId="5BB20CD8" w:rsidR="003373C5" w:rsidRPr="00CC0668" w:rsidRDefault="003373C5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C3AB2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8ACE44" w14:textId="16AB6A4E" w:rsidR="003373C5" w:rsidRPr="00CC0668" w:rsidRDefault="003373C5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7D64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844EE4" w14:textId="69DE1B63" w:rsidR="003373C5" w:rsidRPr="00CC0668" w:rsidRDefault="003373C5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45CD" w:rsidRPr="006145CD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F7FF9" w:rsidRPr="00CC0668" w14:paraId="0AD8A0D0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013C46F9" w14:textId="59B9F1D8" w:rsidR="003373C5" w:rsidRPr="00CC0668" w:rsidRDefault="003373C5" w:rsidP="002C79EE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79E1" w14:textId="3BD324C3" w:rsidR="003373C5" w:rsidRPr="004A7053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FF61CB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75870" w14:textId="22193356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E887E8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2AEDB" w14:textId="4C13791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EAC202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6DEB" w14:textId="699D214D" w:rsidR="003373C5" w:rsidRPr="00562764" w:rsidRDefault="003373C5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8283C6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60DA2" w14:textId="486BC624" w:rsidR="003373C5" w:rsidRPr="00562764" w:rsidRDefault="003373C5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45DD5D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4A06A2" w14:textId="32FA53C0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ED6A7D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1DFF" w14:textId="3F2CC124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A7849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4849" w14:textId="5EE2D5B1" w:rsidR="003373C5" w:rsidRPr="00562764" w:rsidRDefault="003373C5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72E21A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C127" w14:textId="27AACF63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F700D5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E7DB65" w14:textId="1361BD60" w:rsidR="003373C5" w:rsidRPr="00CC0668" w:rsidRDefault="003373C5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F7FF9" w:rsidRPr="00CC0668" w14:paraId="11FB3EA5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339E0D5A" w14:textId="3A793118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2FB9A" w14:textId="60C0426F" w:rsidR="003373C5" w:rsidRPr="004A7053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251</w:t>
            </w:r>
          </w:p>
        </w:tc>
        <w:tc>
          <w:tcPr>
            <w:tcW w:w="180" w:type="dxa"/>
            <w:shd w:val="clear" w:color="auto" w:fill="auto"/>
          </w:tcPr>
          <w:p w14:paraId="432B2ED8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0DD86" w14:textId="5302DB1F" w:rsidR="003373C5" w:rsidRPr="00562764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565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F3B58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45465" w14:textId="7EAD6F16" w:rsidR="003373C5" w:rsidRPr="00562764" w:rsidRDefault="006145CD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051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266DB9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4C3389" w14:textId="2AF18F29" w:rsidR="003373C5" w:rsidRPr="00562764" w:rsidRDefault="006145CD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620D19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9D5B82" w14:textId="49DBEF25" w:rsidR="003373C5" w:rsidRPr="00562764" w:rsidRDefault="006145CD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CC8BDA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E0D2D" w14:textId="57119C72" w:rsidR="003373C5" w:rsidRPr="00562764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09EC4F2B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5D39A" w14:textId="7FCAB3D8" w:rsidR="003373C5" w:rsidRPr="00562764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39083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BBDC0F" w14:textId="56B0C6FC" w:rsidR="003373C5" w:rsidRPr="00562764" w:rsidRDefault="006145CD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453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59F62FFF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C2FEA" w14:textId="596D3942" w:rsidR="003373C5" w:rsidRPr="00562764" w:rsidRDefault="006145CD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239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06E6FB8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4C2383" w14:textId="0FDC6358" w:rsidR="003373C5" w:rsidRPr="00CC0668" w:rsidRDefault="006145CD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210</w:t>
            </w:r>
            <w:r w:rsidR="003373C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102</w:t>
            </w:r>
          </w:p>
        </w:tc>
      </w:tr>
      <w:tr w:rsidR="00EF7FF9" w:rsidRPr="00CC0668" w14:paraId="784471D1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6E9F028D" w14:textId="77777777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1C76B" w14:textId="5B8D4526" w:rsidR="003373C5" w:rsidRPr="00CC0668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3,962,977</w:t>
            </w:r>
          </w:p>
        </w:tc>
        <w:tc>
          <w:tcPr>
            <w:tcW w:w="180" w:type="dxa"/>
            <w:shd w:val="clear" w:color="auto" w:fill="auto"/>
          </w:tcPr>
          <w:p w14:paraId="41BC38CD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DDA5" w14:textId="5BFC5F93" w:rsidR="003373C5" w:rsidRPr="00CC0668" w:rsidRDefault="00CF6CFB" w:rsidP="00EF7FF9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D3069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B0AE3D" w14:textId="478285EC" w:rsidR="00CF6CFB" w:rsidRPr="00CC0668" w:rsidRDefault="00CF6CFB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38,864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193CC3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3D068A" w14:textId="4FF140E8" w:rsidR="003373C5" w:rsidRPr="00CC0668" w:rsidRDefault="00CF6CFB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22,365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30C627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2EC745" w14:textId="4D0AB446" w:rsidR="003373C5" w:rsidRPr="00CC0668" w:rsidRDefault="00CF6CFB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F7AB5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34705" w14:textId="0B0AE25A" w:rsidR="003373C5" w:rsidRPr="00DE5493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</w:tcPr>
          <w:p w14:paraId="1D387FC8" w14:textId="77777777" w:rsidR="003373C5" w:rsidRPr="00DE5493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AE3F7" w14:textId="1E6B725A" w:rsidR="00CF6CFB" w:rsidRPr="00CC0668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8391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92462C" w14:textId="3D84D8DD" w:rsidR="003373C5" w:rsidRPr="00CC0668" w:rsidRDefault="00CF6CFB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1,497,795</w:t>
            </w:r>
          </w:p>
        </w:tc>
        <w:tc>
          <w:tcPr>
            <w:tcW w:w="180" w:type="dxa"/>
            <w:shd w:val="clear" w:color="auto" w:fill="auto"/>
          </w:tcPr>
          <w:p w14:paraId="379AEFA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7F809" w14:textId="3D32FA5E" w:rsidR="003373C5" w:rsidRPr="00C577EB" w:rsidRDefault="00CF6CFB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77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235778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DF8D82" w14:textId="5DAE594F" w:rsidR="003373C5" w:rsidRPr="00CC0668" w:rsidRDefault="00CF6CFB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5,676,093</w:t>
            </w:r>
          </w:p>
        </w:tc>
      </w:tr>
      <w:tr w:rsidR="00EF7FF9" w:rsidRPr="00CC0668" w14:paraId="08567CC9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74CF449A" w14:textId="77777777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7CB72" w14:textId="55A2B4C5" w:rsidR="003373C5" w:rsidRPr="00CC0668" w:rsidRDefault="00CF6CFB" w:rsidP="002C79EE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94A5DC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BD3C5" w14:textId="09FDAFED" w:rsidR="003373C5" w:rsidRPr="00CC0668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80728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75429" w14:textId="71886B7E" w:rsidR="003373C5" w:rsidRPr="00CC0668" w:rsidRDefault="00CF6CFB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199,477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147F6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69BDA8" w14:textId="7553E1F0" w:rsidR="003373C5" w:rsidRPr="00CC0668" w:rsidRDefault="00CF6CFB" w:rsidP="002C79E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9DCB7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92A018" w14:textId="13256B41" w:rsidR="003373C5" w:rsidRPr="00CC0668" w:rsidRDefault="00CF6CFB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47DBA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282D92" w14:textId="3B9A5749" w:rsidR="003373C5" w:rsidRPr="002E26EC" w:rsidRDefault="00CF6CFB" w:rsidP="002C79E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69348B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1B807" w14:textId="1B0EA078" w:rsidR="003373C5" w:rsidRPr="00CC0668" w:rsidRDefault="00CF6CFB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D9DDD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2DFF68" w14:textId="34B6D87E" w:rsidR="003373C5" w:rsidRPr="00CC0668" w:rsidRDefault="00CF6CFB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(221,759)</w:t>
            </w:r>
          </w:p>
        </w:tc>
        <w:tc>
          <w:tcPr>
            <w:tcW w:w="180" w:type="dxa"/>
            <w:shd w:val="clear" w:color="auto" w:fill="auto"/>
          </w:tcPr>
          <w:p w14:paraId="44ABDD45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48B84" w14:textId="67BBBA1E" w:rsidR="003373C5" w:rsidRPr="00CC0668" w:rsidRDefault="00CF6CFB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790C90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E3C056" w14:textId="04A50757" w:rsidR="003373C5" w:rsidRPr="00CC0668" w:rsidRDefault="00CF6CFB" w:rsidP="002C79EE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F7FF9" w:rsidRPr="00CC0668" w14:paraId="080F0032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6F977E19" w14:textId="14949914" w:rsidR="003373C5" w:rsidRPr="00CC0668" w:rsidRDefault="003373C5" w:rsidP="002C79EE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D7A92" w14:textId="1409EE01" w:rsidR="003373C5" w:rsidRPr="004A7053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9,545,228</w:t>
            </w:r>
          </w:p>
        </w:tc>
        <w:tc>
          <w:tcPr>
            <w:tcW w:w="180" w:type="dxa"/>
            <w:shd w:val="clear" w:color="auto" w:fill="auto"/>
          </w:tcPr>
          <w:p w14:paraId="62E405AF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F1D3" w14:textId="08784114" w:rsidR="003373C5" w:rsidRPr="00562764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1,584,640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DC1107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3087" w14:textId="6EBE9298" w:rsidR="003373C5" w:rsidRPr="00562764" w:rsidRDefault="00CF6CFB" w:rsidP="002C79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24,290,109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095F7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6064A" w14:textId="0AE073AA" w:rsidR="003373C5" w:rsidRPr="00562764" w:rsidRDefault="00CF6CFB" w:rsidP="002C79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AC0B63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DD23F" w14:textId="145063FB" w:rsidR="003373C5" w:rsidRPr="00562764" w:rsidRDefault="00CF6CFB" w:rsidP="002C79E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B78957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88E6" w14:textId="16392151" w:rsidR="003373C5" w:rsidRPr="00562764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2DBCC589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2D46A" w14:textId="33629151" w:rsidR="003373C5" w:rsidRPr="00562764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BB077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836C" w14:textId="00E06FF0" w:rsidR="003373C5" w:rsidRPr="00562764" w:rsidRDefault="00CF6CFB" w:rsidP="002C79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3,729,753</w:t>
            </w:r>
          </w:p>
        </w:tc>
        <w:tc>
          <w:tcPr>
            <w:tcW w:w="180" w:type="dxa"/>
            <w:shd w:val="clear" w:color="auto" w:fill="auto"/>
          </w:tcPr>
          <w:p w14:paraId="6EE796EE" w14:textId="77777777" w:rsidR="003373C5" w:rsidRPr="00562764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61A5A" w14:textId="09065501" w:rsidR="003373C5" w:rsidRPr="00562764" w:rsidRDefault="00CF6CFB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239,423</w:t>
            </w:r>
          </w:p>
        </w:tc>
        <w:tc>
          <w:tcPr>
            <w:tcW w:w="180" w:type="dxa"/>
            <w:shd w:val="clear" w:color="auto" w:fill="auto"/>
          </w:tcPr>
          <w:p w14:paraId="2A7DCC22" w14:textId="77777777" w:rsidR="003373C5" w:rsidRPr="00CC0668" w:rsidRDefault="003373C5" w:rsidP="002C79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FB3C" w14:textId="2BBFCC49" w:rsidR="003373C5" w:rsidRPr="00CC0668" w:rsidRDefault="00CF6CFB" w:rsidP="002C79E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39,886,195</w:t>
            </w:r>
          </w:p>
        </w:tc>
      </w:tr>
    </w:tbl>
    <w:p w14:paraId="42873802" w14:textId="77777777"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14:paraId="587C8742" w14:textId="77777777" w:rsidR="00C23FDA" w:rsidRDefault="00C23FDA" w:rsidP="006A4F6E">
      <w:pPr>
        <w:pStyle w:val="Bo-Blankline"/>
        <w:rPr>
          <w:lang w:val="en-US"/>
        </w:rPr>
      </w:pPr>
    </w:p>
    <w:p w14:paraId="3C5DC359" w14:textId="099148CF"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p w14:paraId="61BBAF7A" w14:textId="77777777" w:rsidR="00074C83" w:rsidRDefault="00074C83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074C83" w:rsidRPr="00CC0668" w14:paraId="5FE582C6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726524FD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D48E0D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74C83" w:rsidRPr="00CC0668" w14:paraId="0940A9BF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02D6BF66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795AE4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1A07E1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12686D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3D08F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8DF71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F4D4E3B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3BEE03B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7CAD3D7A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1C6FE0" w14:textId="77777777" w:rsidR="00074C83" w:rsidRPr="003F38BF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66FCB645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E9635D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F95A8A6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4B73B52E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0FA8D7D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12BDD8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09BB3F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612712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24A672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123323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4C83" w:rsidRPr="00CC0668" w14:paraId="1A10A076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10BCCAAC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B7EA7F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ABE4F3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7B1DD0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337ED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94F1FE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145D7C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53516F" w14:textId="77777777" w:rsidR="00074C83" w:rsidRPr="003F38BF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868050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611D2" w14:textId="77777777" w:rsidR="00074C83" w:rsidRPr="003F38BF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D36802D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EE024D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7F2854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DEEE216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6426CF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D318B3F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0B7C4A2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FF3F0A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1F22215A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662E7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4C83" w:rsidRPr="00CC0668" w14:paraId="4C0844DF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0AE888A4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CEB0C8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5609AC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1ED85A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5ECB8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B3349D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0F64FF6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6683E8" w14:textId="77777777" w:rsidR="00074C83" w:rsidRPr="003F38BF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4BDF389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89F1FC" w14:textId="77777777" w:rsidR="00074C83" w:rsidRPr="003F38BF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0152C2F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4CE689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C34D8FB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274EC67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5A9DEF60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F52C69" w14:textId="77777777" w:rsidR="00074C83" w:rsidRPr="003F38BF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3B5B6A0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2BE2FB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57AF7C44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3F28AE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4C83" w:rsidRPr="00CC0668" w14:paraId="27889923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7446F88D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2C63" w14:textId="77777777" w:rsidR="00074C83" w:rsidRPr="003F38BF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3E45B2D9" w14:textId="77777777" w:rsidR="00074C83" w:rsidRPr="003F38BF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035B" w14:textId="77777777" w:rsidR="00074C83" w:rsidRPr="003F38BF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EC6956" w14:textId="77777777" w:rsidR="00074C83" w:rsidRPr="003F38BF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1F9AE" w14:textId="77777777" w:rsidR="00074C83" w:rsidRPr="003F38BF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1F24889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97DBFF" w14:textId="77777777" w:rsidR="00074C83" w:rsidRPr="003F38BF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7DF9DC0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B3BFF7" w14:textId="77777777" w:rsidR="00074C83" w:rsidRPr="003F38BF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02D85242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3FD8543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6922A7B4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7188954E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1FD4C746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ED9EAC" w14:textId="77777777" w:rsidR="00074C83" w:rsidRPr="003F38BF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76ED08F1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7D0B4B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1E27454B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9A0A43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74C83" w:rsidRPr="00CC0668" w14:paraId="47010DCC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3E67A3AA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28FE8355" w14:textId="77777777" w:rsidR="00074C83" w:rsidRPr="003F38BF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074C83" w:rsidRPr="00CC0668" w14:paraId="6BD1A94A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0E7B349D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279E14E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9569D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0946B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EB124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291D4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4555E2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A09AF7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9D7C5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4B8D99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28085F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79F53B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65B027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C7AACE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947142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6DDAD0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44E07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63B15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96F8F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DB36C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C83" w:rsidRPr="00CC0668" w14:paraId="38641E6A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655867C7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2CB7" w14:textId="77777777" w:rsidR="00074C83" w:rsidRPr="00995EFC" w:rsidRDefault="00074C83" w:rsidP="00C26BF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CA1FC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1F11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A79A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A40BA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3214D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56138F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94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39292B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ED36C0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A65AD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0BFB767E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14:paraId="48FD6EAE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D8BD7D0" w14:textId="77777777" w:rsidR="00074C83" w:rsidRPr="009F45B4" w:rsidRDefault="00074C83" w:rsidP="00C26BF0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E30ECB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B5F7A" w14:textId="77777777" w:rsidR="00074C83" w:rsidRPr="009F45B4" w:rsidRDefault="00074C83" w:rsidP="00C26BF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AD471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4B61C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80" w:type="dxa"/>
            <w:shd w:val="clear" w:color="auto" w:fill="auto"/>
          </w:tcPr>
          <w:p w14:paraId="468B3FD1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1C0120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632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912</w:t>
            </w:r>
          </w:p>
        </w:tc>
      </w:tr>
      <w:tr w:rsidR="00074C83" w:rsidRPr="00CC0668" w14:paraId="4C2C6757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73EF90A9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DA086" w14:textId="77777777" w:rsidR="00074C83" w:rsidRPr="00995EFC" w:rsidRDefault="00074C83" w:rsidP="00C26BF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41BB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7BF3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2FF13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454FA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0C910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23B213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734D28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63D199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C9AC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97B5123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78" w:type="dxa"/>
            <w:shd w:val="clear" w:color="auto" w:fill="auto"/>
          </w:tcPr>
          <w:p w14:paraId="7AE47B10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51FC5D" w14:textId="77777777" w:rsidR="00074C83" w:rsidRPr="009F45B4" w:rsidRDefault="00074C83" w:rsidP="00C26BF0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4B56D3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4EAABB" w14:textId="77777777" w:rsidR="00074C83" w:rsidRPr="009F45B4" w:rsidRDefault="00074C83" w:rsidP="00C26BF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885BF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FEAF8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21560C3B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1FE8A1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806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760</w:t>
            </w:r>
          </w:p>
        </w:tc>
      </w:tr>
      <w:tr w:rsidR="00074C83" w:rsidRPr="00CC0668" w14:paraId="59BC9946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5E856260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BDAB0" w14:textId="77777777" w:rsidR="00074C83" w:rsidRPr="00995EFC" w:rsidRDefault="00074C83" w:rsidP="00C26BF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A1554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5229C3" w14:textId="77777777" w:rsidR="00074C83" w:rsidRPr="00995EFC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18FFED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1ED1A8" w14:textId="77777777" w:rsidR="00074C83" w:rsidRPr="00995EFC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ind w:left="-10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DFA7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75E784E" w14:textId="77777777" w:rsidR="00074C83" w:rsidRPr="009F45B4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ind w:left="-10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3A1058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491C8CC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1293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2E277E39" w14:textId="77777777" w:rsidR="00074C83" w:rsidRPr="009F45B4" w:rsidRDefault="00074C83" w:rsidP="00C26BF0">
            <w:pPr>
              <w:spacing w:line="240" w:lineRule="atLeast"/>
              <w:ind w:left="-8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45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C2216C4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30AD" w14:textId="77777777" w:rsidR="00074C83" w:rsidRPr="009F45B4" w:rsidRDefault="00074C83" w:rsidP="00C26BF0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E81DAA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6BACE" w14:textId="77777777" w:rsidR="00074C83" w:rsidRPr="009F45B4" w:rsidRDefault="00074C83" w:rsidP="00C26BF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F95C93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145BF" w14:textId="77777777" w:rsidR="00074C83" w:rsidRPr="009F45B4" w:rsidRDefault="00074C83" w:rsidP="00C26BF0">
            <w:pPr>
              <w:spacing w:line="240" w:lineRule="atLeast"/>
              <w:ind w:left="-80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45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BDA221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019BA2" w14:textId="77777777" w:rsidR="00074C83" w:rsidRPr="009F45B4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45B4">
              <w:rPr>
                <w:rFonts w:ascii="Angsana New" w:hAnsi="Angsana New"/>
                <w:sz w:val="26"/>
                <w:szCs w:val="26"/>
              </w:rPr>
              <w:t>(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9F45B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74C83" w:rsidRPr="00CC0668" w14:paraId="0470D621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33510359" w14:textId="77777777" w:rsidR="00074C83" w:rsidRPr="00995EFC" w:rsidRDefault="00074C83" w:rsidP="00C26BF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A3CE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FF666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3F6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1813A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DC13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82683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0ED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1A55A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B1B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31E53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2F1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E45583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67EDD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4DBD4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404B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15E73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39713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D77DE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FEFD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74C83" w:rsidRPr="00CC0668" w14:paraId="135DC2EA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77D35587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50175" w14:textId="77777777" w:rsidR="00074C83" w:rsidRPr="00060594" w:rsidRDefault="00074C83" w:rsidP="00C26BF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05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959ED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ADCC6" w14:textId="77777777" w:rsidR="00074C83" w:rsidRPr="00EF393B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F393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93,686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447E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68C8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A18B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941AF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B962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1C2BF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CF556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4A0B625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</w:t>
            </w:r>
          </w:p>
        </w:tc>
        <w:tc>
          <w:tcPr>
            <w:tcW w:w="178" w:type="dxa"/>
            <w:shd w:val="clear" w:color="auto" w:fill="auto"/>
          </w:tcPr>
          <w:p w14:paraId="31C8D0B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FFAE067" w14:textId="77777777" w:rsidR="00074C83" w:rsidRPr="00995EFC" w:rsidRDefault="00074C83" w:rsidP="00C26BF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7FC1E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ED019" w14:textId="77777777" w:rsidR="00074C83" w:rsidRPr="00995EFC" w:rsidRDefault="00074C83" w:rsidP="00C26BF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241B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2CC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861</w:t>
            </w:r>
          </w:p>
        </w:tc>
        <w:tc>
          <w:tcPr>
            <w:tcW w:w="180" w:type="dxa"/>
            <w:shd w:val="clear" w:color="auto" w:fill="auto"/>
          </w:tcPr>
          <w:p w14:paraId="19A193B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CEF1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658</w:t>
            </w:r>
          </w:p>
        </w:tc>
      </w:tr>
      <w:tr w:rsidR="00074C83" w:rsidRPr="00CC0668" w14:paraId="09BA38DD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0F0B5843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5C03B" w14:textId="77777777" w:rsidR="00074C83" w:rsidRPr="00995EFC" w:rsidRDefault="00074C83" w:rsidP="00C26BF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EC729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619C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79CD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9C59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763,226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F177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34EF2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C67AD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643AC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39D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C9946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5D4F74A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C3B3C41" w14:textId="77777777" w:rsidR="00074C83" w:rsidRPr="00995EFC" w:rsidRDefault="00074C83" w:rsidP="00C26BF0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8360A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0CF99" w14:textId="77777777" w:rsidR="00074C83" w:rsidRPr="00995EFC" w:rsidRDefault="00074C83" w:rsidP="00C26BF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C8F8F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5355D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8,074</w:t>
            </w:r>
          </w:p>
        </w:tc>
        <w:tc>
          <w:tcPr>
            <w:tcW w:w="180" w:type="dxa"/>
            <w:shd w:val="clear" w:color="auto" w:fill="auto"/>
          </w:tcPr>
          <w:p w14:paraId="42DD0BC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88BD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840,925</w:t>
            </w:r>
          </w:p>
        </w:tc>
      </w:tr>
      <w:tr w:rsidR="00074C83" w:rsidRPr="00CC0668" w14:paraId="5BB127CE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5D64A49B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BB46F" w14:textId="77777777" w:rsidR="00074C83" w:rsidRPr="007B0CA7" w:rsidRDefault="00074C83" w:rsidP="00C26BF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B0C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F64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76ED" w14:textId="77777777" w:rsidR="00074C83" w:rsidRPr="00EF393B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F393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0555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6AC0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3,957,468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92053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1C0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121,954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9FFFB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4B7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6628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F612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78" w:type="dxa"/>
            <w:shd w:val="clear" w:color="auto" w:fill="auto"/>
          </w:tcPr>
          <w:p w14:paraId="146FC20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3F51E" w14:textId="77777777" w:rsidR="00074C83" w:rsidRPr="00AA01C9" w:rsidRDefault="00074C83" w:rsidP="00C26BF0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A01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8F408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A4C9" w14:textId="77777777" w:rsidR="00074C83" w:rsidRPr="00AA01C9" w:rsidRDefault="00074C83" w:rsidP="00C26BF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A01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3A900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602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26,935</w:t>
            </w:r>
          </w:p>
        </w:tc>
        <w:tc>
          <w:tcPr>
            <w:tcW w:w="180" w:type="dxa"/>
            <w:shd w:val="clear" w:color="auto" w:fill="auto"/>
          </w:tcPr>
          <w:p w14:paraId="0E7CF10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7046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4,280,583</w:t>
            </w:r>
          </w:p>
        </w:tc>
      </w:tr>
      <w:tr w:rsidR="00074C83" w:rsidRPr="000743C7" w14:paraId="100F8A31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3650E6BF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103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C7FE3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0AE4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DB481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7F5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E99A7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EF7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9B9E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F7A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DF250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D085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56AAC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849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617F7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314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6623B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1DA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C12D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AA7A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74C83" w:rsidRPr="00CC0668" w14:paraId="35701960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3F353452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7725024E" w14:textId="77777777" w:rsidR="00074C83" w:rsidRPr="00060594" w:rsidRDefault="00074C83" w:rsidP="00C26BF0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D6665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1091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67CB3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FEF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1C2A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B4F72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7A6A63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501BE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4C234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F1F58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365A96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E21322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8D080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7A1843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0197C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7CA0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7DBB8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F9C6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74C83" w:rsidRPr="00CC0668" w14:paraId="21DFF656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288A3851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9F36FE" w14:textId="77777777" w:rsidR="00074C83" w:rsidRPr="00060594" w:rsidRDefault="00074C83" w:rsidP="00C26BF0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4C0D979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E977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883</w:t>
            </w:r>
            <w:r w:rsidRPr="007B0C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4740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63662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523EC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3E5D7D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95430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3A1DD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8A6E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7391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239</w:t>
            </w:r>
          </w:p>
        </w:tc>
        <w:tc>
          <w:tcPr>
            <w:tcW w:w="178" w:type="dxa"/>
            <w:shd w:val="clear" w:color="auto" w:fill="auto"/>
          </w:tcPr>
          <w:p w14:paraId="136707E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6A76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719BC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2B88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979</w:t>
            </w:r>
          </w:p>
        </w:tc>
        <w:tc>
          <w:tcPr>
            <w:tcW w:w="180" w:type="dxa"/>
            <w:shd w:val="clear" w:color="auto" w:fill="auto"/>
          </w:tcPr>
          <w:p w14:paraId="371ED22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1600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063</w:t>
            </w:r>
          </w:p>
        </w:tc>
        <w:tc>
          <w:tcPr>
            <w:tcW w:w="180" w:type="dxa"/>
            <w:shd w:val="clear" w:color="auto" w:fill="auto"/>
          </w:tcPr>
          <w:p w14:paraId="7C7E1DB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48187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820</w:t>
            </w:r>
          </w:p>
        </w:tc>
      </w:tr>
      <w:tr w:rsidR="00074C83" w:rsidRPr="00CC0668" w14:paraId="7BB9A1CC" w14:textId="77777777" w:rsidTr="00C26BF0">
        <w:trPr>
          <w:cantSplit/>
        </w:trPr>
        <w:tc>
          <w:tcPr>
            <w:tcW w:w="2070" w:type="dxa"/>
            <w:shd w:val="clear" w:color="auto" w:fill="auto"/>
          </w:tcPr>
          <w:p w14:paraId="27F9F7F1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A9A2F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DD52A3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B83BE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DF4DD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AC033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6C1EC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E4646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EC5CD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1ADD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6805D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B62F5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84271F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B29B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1CE7B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F1355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97FB6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3C20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87883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29C7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74C83" w:rsidRPr="00CC0668" w14:paraId="4227ED50" w14:textId="77777777" w:rsidTr="00532C58">
        <w:trPr>
          <w:cantSplit/>
        </w:trPr>
        <w:tc>
          <w:tcPr>
            <w:tcW w:w="2070" w:type="dxa"/>
            <w:shd w:val="clear" w:color="auto" w:fill="auto"/>
          </w:tcPr>
          <w:p w14:paraId="1B811921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DD0F1" w14:textId="77777777" w:rsidR="00074C83" w:rsidRPr="00995EFC" w:rsidRDefault="00074C83" w:rsidP="00C26BF0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251</w:t>
            </w:r>
          </w:p>
        </w:tc>
        <w:tc>
          <w:tcPr>
            <w:tcW w:w="180" w:type="dxa"/>
            <w:shd w:val="clear" w:color="auto" w:fill="auto"/>
          </w:tcPr>
          <w:p w14:paraId="2135921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32E68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F393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1,471,865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1D4C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0BCD8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D9612D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71FC2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E320F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3569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D38DE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B72F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178" w:type="dxa"/>
            <w:shd w:val="clear" w:color="auto" w:fill="auto"/>
          </w:tcPr>
          <w:p w14:paraId="5A46512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46D28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C7A8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F4CB6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562C2A20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8E34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2813992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E6FA9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444</w:t>
            </w:r>
          </w:p>
        </w:tc>
      </w:tr>
      <w:tr w:rsidR="00074C83" w:rsidRPr="00CC0668" w14:paraId="05DA7A7F" w14:textId="77777777" w:rsidTr="00532C58">
        <w:trPr>
          <w:cantSplit/>
        </w:trPr>
        <w:tc>
          <w:tcPr>
            <w:tcW w:w="2070" w:type="dxa"/>
            <w:shd w:val="clear" w:color="auto" w:fill="auto"/>
          </w:tcPr>
          <w:p w14:paraId="10C7DEF9" w14:textId="77777777" w:rsidR="00074C83" w:rsidRPr="00995EFC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19FD1" w14:textId="77777777" w:rsidR="00074C83" w:rsidRPr="00995EFC" w:rsidRDefault="00074C83" w:rsidP="00C26BF0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9,545,228</w:t>
            </w:r>
          </w:p>
        </w:tc>
        <w:tc>
          <w:tcPr>
            <w:tcW w:w="180" w:type="dxa"/>
            <w:shd w:val="clear" w:color="auto" w:fill="auto"/>
          </w:tcPr>
          <w:p w14:paraId="451CF8F4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7954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1,437,997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6F9E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DA10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20,332,641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F682E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7BBC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120,895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7FAE65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21D0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25,632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06231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3EB09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178" w:type="dxa"/>
            <w:shd w:val="clear" w:color="auto" w:fill="auto"/>
          </w:tcPr>
          <w:p w14:paraId="5FCC8E36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8949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E86E8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AB9B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3,729,753</w:t>
            </w:r>
          </w:p>
        </w:tc>
        <w:tc>
          <w:tcPr>
            <w:tcW w:w="180" w:type="dxa"/>
            <w:shd w:val="clear" w:color="auto" w:fill="auto"/>
          </w:tcPr>
          <w:p w14:paraId="3DF51C5F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E31CA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212,488</w:t>
            </w:r>
          </w:p>
        </w:tc>
        <w:tc>
          <w:tcPr>
            <w:tcW w:w="180" w:type="dxa"/>
            <w:shd w:val="clear" w:color="auto" w:fill="auto"/>
          </w:tcPr>
          <w:p w14:paraId="75D904F2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FADC7" w14:textId="77777777" w:rsidR="00074C83" w:rsidRPr="00995EFC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35,605,612</w:t>
            </w:r>
          </w:p>
        </w:tc>
      </w:tr>
      <w:tr w:rsidR="00532C58" w:rsidRPr="00CC0668" w14:paraId="59BDC189" w14:textId="77777777" w:rsidTr="00532C58">
        <w:trPr>
          <w:cantSplit/>
        </w:trPr>
        <w:tc>
          <w:tcPr>
            <w:tcW w:w="2070" w:type="dxa"/>
            <w:shd w:val="clear" w:color="auto" w:fill="auto"/>
          </w:tcPr>
          <w:p w14:paraId="03EF898D" w14:textId="77777777" w:rsidR="00532C58" w:rsidRPr="00995EFC" w:rsidRDefault="00532C58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7C8B2B" w14:textId="77777777" w:rsidR="00532C58" w:rsidRDefault="00532C58" w:rsidP="00C26BF0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F3A9C9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53EF3" w14:textId="77777777" w:rsidR="00532C58" w:rsidRDefault="00532C58" w:rsidP="00C26B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0CD7F0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50AAB" w14:textId="77777777" w:rsidR="00532C58" w:rsidRDefault="00532C58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374553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6B36BA" w14:textId="77777777" w:rsidR="00532C58" w:rsidRDefault="00532C58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1F528B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E5139" w14:textId="77777777" w:rsidR="00532C58" w:rsidRDefault="00532C58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ED06D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3E9B79" w14:textId="77777777" w:rsidR="00532C58" w:rsidRDefault="00532C58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FDF3B6F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8004C" w14:textId="77777777" w:rsidR="00532C58" w:rsidRDefault="00532C58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301775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00D805" w14:textId="77777777" w:rsidR="00532C58" w:rsidRDefault="00532C58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6BFCAD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94FEA" w14:textId="77777777" w:rsidR="00532C58" w:rsidRDefault="00532C58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00BA065" w14:textId="77777777" w:rsidR="00532C58" w:rsidRPr="00995EFC" w:rsidRDefault="00532C58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151B1C" w14:textId="77777777" w:rsidR="00532C58" w:rsidRDefault="00532C58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9469A4" w:rsidRPr="00CC0668" w14:paraId="287163B7" w14:textId="77777777" w:rsidTr="00532C58">
        <w:trPr>
          <w:cantSplit/>
        </w:trPr>
        <w:tc>
          <w:tcPr>
            <w:tcW w:w="2070" w:type="dxa"/>
            <w:shd w:val="clear" w:color="auto" w:fill="auto"/>
          </w:tcPr>
          <w:p w14:paraId="133119EF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5DBCA0CB" w14:textId="1538B633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F7FF9" w:rsidRPr="00CC0668" w14:paraId="64AB213E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210B206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E6B66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EF927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CD28FEF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4E8A03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57100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60EE9A3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525C6D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549070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9FA635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00B8131A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C189B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CDE17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4F745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F61E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CC660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73562A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BD5C8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92932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236A2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CC0668" w14:paraId="3B055EF8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14273CA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E0F6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DB0F81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2A943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8530F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B3460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93128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3B7D1E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1F3BD63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94FE06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FE21F6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DC33A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B630B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78767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646DDE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D7CCE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6DD231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9833BF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5606130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15024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CC0668" w14:paraId="4F8FA354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58192FA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44FDA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C45C37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1294A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DEA3DD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1283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FB13C3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5F1F0F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553754A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B721BF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7A96742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F1E45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D29D9F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F5D4E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35F44F72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98997C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145186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C689C7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35A0670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9CE87B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CC0668" w14:paraId="6E933D91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5479B5E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3C6A4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F28611D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25FB7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EC294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B6C1A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FAEEE18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4F107F3" w14:textId="77777777" w:rsidR="009469A4" w:rsidRPr="00CC0668" w:rsidRDefault="009469A4" w:rsidP="002161F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5DCAF19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A2C828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78E57700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133E5A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7B4BC634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FFABF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7F759605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0935DA" w14:textId="77777777" w:rsidR="009469A4" w:rsidRPr="00CC0668" w:rsidRDefault="009469A4" w:rsidP="002161F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563C5BC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A59976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EFD0761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10E0F7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69A4" w:rsidRPr="00CC0668" w14:paraId="1E833F32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21ADDBB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5D2AEA9" w14:textId="77777777" w:rsidR="009469A4" w:rsidRPr="00CC0668" w:rsidRDefault="009469A4" w:rsidP="00216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EF7FF9" w:rsidRPr="00CC0668" w14:paraId="49C695BA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2C1C24AD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4EB7CD9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565A3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D0CE3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0832DB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7D2E8E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46FC11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E4FA8CE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0BE70A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0AB3C61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38359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F8B1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E8D441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7908A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4CFB3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4DD74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347988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B34A8F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402FC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75F1B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7FF9" w:rsidRPr="002E1374" w14:paraId="1D9DD5D9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626AECC4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A0022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481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09B3E588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794954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EFAD3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94C4A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09258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9AFD2E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EFA4ED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97026D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4B97B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8C9222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07CECBCA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CC905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886FB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F0D93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3373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80" w:type="dxa"/>
            <w:shd w:val="clear" w:color="auto" w:fill="auto"/>
          </w:tcPr>
          <w:p w14:paraId="44887155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094CF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17099541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AFA019" w14:textId="77777777" w:rsidR="009469A4" w:rsidRPr="003373C5" w:rsidRDefault="009469A4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275</w:t>
            </w:r>
            <w:r w:rsidRPr="003373C5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</w:tr>
      <w:tr w:rsidR="00EF7FF9" w:rsidRPr="00CC0668" w14:paraId="07584CA5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4B21957C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0A3F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80" w:type="dxa"/>
            <w:shd w:val="clear" w:color="auto" w:fill="auto"/>
          </w:tcPr>
          <w:p w14:paraId="164F267B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3F7CD" w14:textId="77777777" w:rsidR="009469A4" w:rsidRPr="00CC0668" w:rsidRDefault="009469A4" w:rsidP="00EF7FF9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6596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F92E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3E91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61AEF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81CF2A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0F52FC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70E5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2DA453" w14:textId="77777777" w:rsidR="009469A4" w:rsidRPr="00DE5493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80" w:type="dxa"/>
            <w:shd w:val="clear" w:color="auto" w:fill="auto"/>
          </w:tcPr>
          <w:p w14:paraId="5205EF00" w14:textId="77777777" w:rsidR="009469A4" w:rsidRPr="00DE5493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EAD9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6447B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1F9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645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62CEB5E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534CA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80" w:type="dxa"/>
            <w:shd w:val="clear" w:color="auto" w:fill="auto"/>
          </w:tcPr>
          <w:p w14:paraId="4166E301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1F6AFE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</w:tr>
      <w:tr w:rsidR="00EF7FF9" w:rsidRPr="00CC0668" w14:paraId="663D58D2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61811C86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01E91" w14:textId="77777777" w:rsidR="009469A4" w:rsidRPr="00CC0668" w:rsidRDefault="009469A4" w:rsidP="002161FC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116B0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2E66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639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932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2E63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536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64B1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8B3793" w14:textId="77777777" w:rsidR="009469A4" w:rsidRPr="00CC0668" w:rsidRDefault="009469A4" w:rsidP="002161FC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FDF2A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81232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E614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5730B8" w14:textId="77777777" w:rsidR="009469A4" w:rsidRPr="002E26EC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4DEC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373A0" w14:textId="77777777" w:rsidR="009469A4" w:rsidRPr="004D5F88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5F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79A3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F408B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293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FE70E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E1865" w14:textId="77777777" w:rsidR="009469A4" w:rsidRPr="00CC0668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3AC9A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57329D" w14:textId="77777777" w:rsidR="009469A4" w:rsidRPr="00CC0668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F7FF9" w:rsidRPr="00CC0668" w14:paraId="7AB5B284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5A855B70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BECA" w14:textId="77777777" w:rsidR="009469A4" w:rsidRPr="00CC0668" w:rsidRDefault="009469A4" w:rsidP="002161FC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D122D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31D185" w14:textId="77777777" w:rsidR="009469A4" w:rsidRPr="00CC0668" w:rsidRDefault="009469A4" w:rsidP="00EF7FF9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3F9F21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C8773A" w14:textId="77777777" w:rsidR="009469A4" w:rsidRPr="00CC0668" w:rsidRDefault="009469A4" w:rsidP="002161FC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92B56E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46E9C5" w14:textId="77777777" w:rsidR="009469A4" w:rsidRPr="00CC0668" w:rsidRDefault="009469A4" w:rsidP="002161FC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82F5E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1F400B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8C7E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49488D" w14:textId="77777777" w:rsidR="009469A4" w:rsidRPr="002E26EC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71111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90D86" w14:textId="77777777" w:rsidR="009469A4" w:rsidRPr="00CC0668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89ED3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1F9FD" w14:textId="77777777" w:rsidR="009469A4" w:rsidRPr="00CC0668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049FC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311C0" w14:textId="77777777" w:rsidR="009469A4" w:rsidRPr="00CC0668" w:rsidRDefault="009469A4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7CDE5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6ACFE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F7FF9" w:rsidRPr="00CC0668" w14:paraId="13D13AD4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278E72C2" w14:textId="77777777" w:rsidR="009469A4" w:rsidRPr="00CC0668" w:rsidRDefault="009469A4" w:rsidP="002161F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393F" w14:textId="77777777" w:rsidR="009469A4" w:rsidRPr="004A7053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01E54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A1E4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0A496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D287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975C30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5A6D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720242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5EB6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B769ED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675BAE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734C6A1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CC9A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A2009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4BEF48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277A38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80C0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EC0076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E83F4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F7FF9" w:rsidRPr="00CC0668" w14:paraId="64FD3CF0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5CCA7FED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9A87AE" w14:textId="77777777" w:rsidR="009469A4" w:rsidRPr="004A7053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251</w:t>
            </w:r>
          </w:p>
        </w:tc>
        <w:tc>
          <w:tcPr>
            <w:tcW w:w="180" w:type="dxa"/>
            <w:shd w:val="clear" w:color="auto" w:fill="auto"/>
          </w:tcPr>
          <w:p w14:paraId="4653FD3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3379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1728A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E3D9D8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918C5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A82D96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E99C2D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19252A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3ACA6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F347D4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0D175C99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7FF1F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3222C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12F0FD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57B3EF2D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B8650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628C734B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2FE1FB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102</w:t>
            </w:r>
          </w:p>
        </w:tc>
      </w:tr>
      <w:tr w:rsidR="00EF7FF9" w:rsidRPr="00CC0668" w14:paraId="520EEA2C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6217AC76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00C93" w14:textId="58DBEE1E" w:rsidR="009469A4" w:rsidRPr="00CC0668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3,962,977</w:t>
            </w:r>
          </w:p>
        </w:tc>
        <w:tc>
          <w:tcPr>
            <w:tcW w:w="180" w:type="dxa"/>
            <w:shd w:val="clear" w:color="auto" w:fill="auto"/>
          </w:tcPr>
          <w:p w14:paraId="512F37D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E4E82" w14:textId="7EE25AAD" w:rsidR="009469A4" w:rsidRPr="00CC0668" w:rsidRDefault="00C577EB" w:rsidP="00EF7FF9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6A06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54F36" w14:textId="40880D5E" w:rsidR="009469A4" w:rsidRPr="00CC0668" w:rsidRDefault="00C577EB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38,864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0CADC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725E24" w14:textId="78E99DA6" w:rsidR="009469A4" w:rsidRPr="00CC0668" w:rsidRDefault="00C577EB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22,365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2582F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4DB308" w14:textId="430788F8" w:rsidR="009469A4" w:rsidRPr="00CC0668" w:rsidRDefault="00C577EB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9F6F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E489B9" w14:textId="455D2D40" w:rsidR="009469A4" w:rsidRPr="00DE5493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</w:tcPr>
          <w:p w14:paraId="28843AD3" w14:textId="77777777" w:rsidR="009469A4" w:rsidRPr="00DE5493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18877" w14:textId="6540E211" w:rsidR="009469A4" w:rsidRPr="00CC0668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D38F0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E24D5" w14:textId="61DF2601" w:rsidR="009469A4" w:rsidRPr="00CC0668" w:rsidRDefault="00C577EB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1,49</w:t>
            </w:r>
            <w:r w:rsidR="00EF7FF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EF7FF9">
              <w:rPr>
                <w:rFonts w:ascii="Angsana New" w:hAnsi="Angsan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180" w:type="dxa"/>
            <w:shd w:val="clear" w:color="auto" w:fill="auto"/>
          </w:tcPr>
          <w:p w14:paraId="0247CA76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EC47F" w14:textId="23A925AA" w:rsidR="009469A4" w:rsidRPr="00C577EB" w:rsidRDefault="00C577EB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77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34F56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B698C1" w14:textId="57CC2828" w:rsidR="009469A4" w:rsidRPr="00CC0668" w:rsidRDefault="00C577EB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5,67</w:t>
            </w:r>
            <w:r w:rsidR="00EF7FF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F7FF9"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  <w:tr w:rsidR="00EF7FF9" w:rsidRPr="00CC0668" w14:paraId="6661552D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213A6D75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5E251" w14:textId="084ADB17" w:rsidR="009469A4" w:rsidRPr="00CC0668" w:rsidRDefault="00C577EB" w:rsidP="002161FC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481BD7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0B57C" w14:textId="1CB52B68" w:rsidR="009469A4" w:rsidRPr="00CC0668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F409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DFAAF" w14:textId="726FDB93" w:rsidR="009469A4" w:rsidRPr="00CC0668" w:rsidRDefault="00C577EB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199,477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86E1E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94CB43" w14:textId="3551EF0D" w:rsidR="009469A4" w:rsidRPr="00CC0668" w:rsidRDefault="00C577EB" w:rsidP="002161FC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467E3D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65CD25" w14:textId="69F8851F" w:rsidR="009469A4" w:rsidRPr="00CC0668" w:rsidRDefault="00C577EB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BB5E5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FDE78A" w14:textId="229DDBA0" w:rsidR="009469A4" w:rsidRPr="002E26EC" w:rsidRDefault="00C577EB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A856B9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3DCE3" w14:textId="052DA4CF" w:rsidR="009469A4" w:rsidRPr="00CC0668" w:rsidRDefault="00C577EB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DB6AC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5C5E4" w14:textId="0F09791A" w:rsidR="009469A4" w:rsidRPr="00CC0668" w:rsidRDefault="00C577EB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(221,759)</w:t>
            </w:r>
          </w:p>
        </w:tc>
        <w:tc>
          <w:tcPr>
            <w:tcW w:w="180" w:type="dxa"/>
            <w:shd w:val="clear" w:color="auto" w:fill="auto"/>
          </w:tcPr>
          <w:p w14:paraId="76259AC2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F0A00" w14:textId="2B16B550" w:rsidR="009469A4" w:rsidRPr="00CC0668" w:rsidRDefault="00C577EB" w:rsidP="002161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F6FDA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12CD78" w14:textId="304B6F14" w:rsidR="009469A4" w:rsidRPr="00CC0668" w:rsidRDefault="00C577EB" w:rsidP="00216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F7FF9" w:rsidRPr="00CC0668" w14:paraId="3ACF28F7" w14:textId="77777777" w:rsidTr="00EF7FF9">
        <w:trPr>
          <w:cantSplit/>
        </w:trPr>
        <w:tc>
          <w:tcPr>
            <w:tcW w:w="2070" w:type="dxa"/>
            <w:shd w:val="clear" w:color="auto" w:fill="auto"/>
          </w:tcPr>
          <w:p w14:paraId="77E48086" w14:textId="77777777" w:rsidR="009469A4" w:rsidRPr="00CC0668" w:rsidRDefault="009469A4" w:rsidP="002161F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37E42" w14:textId="4DC4A0D2" w:rsidR="009469A4" w:rsidRPr="004A7053" w:rsidRDefault="00E71608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="00C577E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,545,228</w:t>
            </w:r>
          </w:p>
        </w:tc>
        <w:tc>
          <w:tcPr>
            <w:tcW w:w="180" w:type="dxa"/>
            <w:shd w:val="clear" w:color="auto" w:fill="auto"/>
          </w:tcPr>
          <w:p w14:paraId="30AF5AE8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4135" w14:textId="04340476" w:rsidR="009469A4" w:rsidRPr="00562764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1,584,640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580AB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07F9" w14:textId="4FB6C759" w:rsidR="009469A4" w:rsidRPr="00562764" w:rsidRDefault="00C577EB" w:rsidP="002161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24,290,109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3CABDB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9C694" w14:textId="07C5FE17" w:rsidR="009469A4" w:rsidRPr="00562764" w:rsidRDefault="00C577EB" w:rsidP="002161F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63E353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4AC89" w14:textId="5817CF22" w:rsidR="009469A4" w:rsidRPr="00562764" w:rsidRDefault="00C577EB" w:rsidP="002161F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2BE540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6AE27" w14:textId="64DA68D1" w:rsidR="009469A4" w:rsidRPr="00562764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7E53E934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6454" w14:textId="09B041FB" w:rsidR="009469A4" w:rsidRPr="00562764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3CED7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16B3" w14:textId="402B296F" w:rsidR="009469A4" w:rsidRPr="00562764" w:rsidRDefault="00C577EB" w:rsidP="002161F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3,7</w:t>
            </w:r>
            <w:r w:rsidR="00EF7FF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EF7FF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379</w:t>
            </w:r>
          </w:p>
        </w:tc>
        <w:tc>
          <w:tcPr>
            <w:tcW w:w="180" w:type="dxa"/>
            <w:shd w:val="clear" w:color="auto" w:fill="auto"/>
          </w:tcPr>
          <w:p w14:paraId="7D0AAFF5" w14:textId="77777777" w:rsidR="009469A4" w:rsidRPr="00562764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4F87" w14:textId="336761E4" w:rsidR="009469A4" w:rsidRPr="00562764" w:rsidRDefault="00C577EB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239,423</w:t>
            </w:r>
          </w:p>
        </w:tc>
        <w:tc>
          <w:tcPr>
            <w:tcW w:w="180" w:type="dxa"/>
            <w:shd w:val="clear" w:color="auto" w:fill="auto"/>
          </w:tcPr>
          <w:p w14:paraId="7FB0BBE4" w14:textId="77777777" w:rsidR="009469A4" w:rsidRPr="00CC0668" w:rsidRDefault="009469A4" w:rsidP="002161F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0F77" w14:textId="1CB214F9" w:rsidR="009469A4" w:rsidRPr="00CC0668" w:rsidRDefault="00C577EB" w:rsidP="002161F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39,88</w:t>
            </w:r>
            <w:r w:rsidR="00EF7FF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F7FF9">
              <w:rPr>
                <w:rFonts w:ascii="Angsana New" w:hAnsi="Angsana New"/>
                <w:b/>
                <w:bCs/>
                <w:sz w:val="26"/>
                <w:szCs w:val="26"/>
              </w:rPr>
              <w:t>821</w:t>
            </w:r>
          </w:p>
        </w:tc>
      </w:tr>
    </w:tbl>
    <w:p w14:paraId="61401691" w14:textId="061FDF8C" w:rsidR="00431DC5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14:paraId="0FCFA294" w14:textId="77777777" w:rsidR="00431DC5" w:rsidRDefault="00431DC5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DEA071E" w14:textId="77777777" w:rsidR="00431DC5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6B5AA2" w:rsidRPr="00CC0668" w14:paraId="36731DBA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650369F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4F060ED0" w14:textId="47B67DED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F6CE3" w:rsidRPr="00CC0668" w14:paraId="5673EB1B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79482C1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CFEE5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F7F2E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2E333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70117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5AAA2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03F065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CE325D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12EF0E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DCEBA5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5648D9F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43DF3F2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685EA1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A7286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69A84D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E7162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C48CA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933A4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E2F209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020B2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6CE3" w:rsidRPr="00CC0668" w14:paraId="65172631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380F4D4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3F71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B92A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354A2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6AE3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AC78E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A7EE4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D97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6948A57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00949C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851D7F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6D83BB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0787CE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95D83F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39B60F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E4726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790483A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3B48A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265FF8E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DB960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6CE3" w:rsidRPr="00CC0668" w14:paraId="214F5A99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4421009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21669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968B93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966C7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CAEF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4E759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3030CC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0DAF0C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33010BC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2E3992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6A63732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44656B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979B4B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6D16FBE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25CB30A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F154443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6DE8ABE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16EC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147C880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7C3D7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6CE3" w:rsidRPr="00CC0668" w14:paraId="5C253910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7C535AEC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40A8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75A5453E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E58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4E6B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45F04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CEDD01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546EE0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242E58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06DBA8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1F2580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7CC8C22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3CCD36C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27BC07D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7386049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6A2EBA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3F8F7F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2484B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3703975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D226B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B5AA2" w:rsidRPr="00CC0668" w14:paraId="4003B969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1B0B0630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10F91E1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9F6CE3" w:rsidRPr="00CC0668" w14:paraId="7B92CC7E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69ECCA4F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3C1A186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263FB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40B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29D81D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54962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A10D97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37383C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192F8B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4E5CE17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C419F2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C8301EA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8ED660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6708D6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6ECDD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EE6C8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C74F9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4428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C6DAA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C0413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6CE3" w:rsidRPr="00CC0668" w14:paraId="5110B54F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49BC0518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C455B" w14:textId="77777777" w:rsidR="006B5AA2" w:rsidRPr="00995EFC" w:rsidRDefault="006B5AA2" w:rsidP="00713A5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9D938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11887" w14:textId="77777777" w:rsidR="006B5AA2" w:rsidRPr="00995EFC" w:rsidRDefault="006B5AA2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6CA4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A304D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EBCA26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6D4EB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94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130F4B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3E7481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864E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541415A3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14:paraId="218EE3A3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1BF9A64" w14:textId="77777777" w:rsidR="006B5AA2" w:rsidRPr="009F45B4" w:rsidRDefault="006B5AA2" w:rsidP="00713A5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92AE51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637EA" w14:textId="77777777" w:rsidR="006B5AA2" w:rsidRPr="009F45B4" w:rsidRDefault="006B5AA2" w:rsidP="00713A5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BD85C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81EC7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80" w:type="dxa"/>
            <w:shd w:val="clear" w:color="auto" w:fill="auto"/>
          </w:tcPr>
          <w:p w14:paraId="2741C4EF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2CDC6B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632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912</w:t>
            </w:r>
          </w:p>
        </w:tc>
      </w:tr>
      <w:tr w:rsidR="009F6CE3" w:rsidRPr="00CC0668" w14:paraId="31E3E960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090879A2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EFED7" w14:textId="77777777" w:rsidR="006B5AA2" w:rsidRPr="00995EFC" w:rsidRDefault="006B5AA2" w:rsidP="00713A5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3406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B1933" w14:textId="77777777" w:rsidR="006B5AA2" w:rsidRPr="00995EFC" w:rsidRDefault="006B5AA2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2623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EA3A9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94F6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48076C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518E61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CFF866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9671A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27528A4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78" w:type="dxa"/>
            <w:shd w:val="clear" w:color="auto" w:fill="auto"/>
          </w:tcPr>
          <w:p w14:paraId="63A4C709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3748B99" w14:textId="77777777" w:rsidR="006B5AA2" w:rsidRPr="009F45B4" w:rsidRDefault="006B5AA2" w:rsidP="00713A5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1C4991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F2979" w14:textId="77777777" w:rsidR="006B5AA2" w:rsidRPr="009F45B4" w:rsidRDefault="006B5AA2" w:rsidP="00713A5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26F313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8244E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0AA57651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B8BAD3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806</w:t>
            </w:r>
            <w:r w:rsidRPr="009F45B4">
              <w:rPr>
                <w:rFonts w:ascii="Angsana New" w:hAnsi="Angsana New"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760</w:t>
            </w:r>
          </w:p>
        </w:tc>
      </w:tr>
      <w:tr w:rsidR="009F6CE3" w:rsidRPr="00CC0668" w14:paraId="1389AA4F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0F7CCE9C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EFC21" w14:textId="77777777" w:rsidR="006B5AA2" w:rsidRPr="00995EFC" w:rsidRDefault="006B5AA2" w:rsidP="00713A5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EB6670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5B879" w14:textId="77777777" w:rsidR="006B5AA2" w:rsidRPr="00995EFC" w:rsidRDefault="006B5AA2" w:rsidP="002927CC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2AF0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0AA48" w14:textId="77777777" w:rsidR="006B5AA2" w:rsidRPr="00995EFC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ind w:left="-10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D15BB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EB8EB08" w14:textId="77777777" w:rsidR="006B5AA2" w:rsidRPr="009F45B4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ind w:left="-10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1D3A11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4985CD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9F45B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9EEB5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DB6D7E6" w14:textId="77777777" w:rsidR="006B5AA2" w:rsidRPr="009F45B4" w:rsidRDefault="006B5AA2" w:rsidP="00713A5A">
            <w:pPr>
              <w:spacing w:line="240" w:lineRule="atLeast"/>
              <w:ind w:left="-8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45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A8558FD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3B1DC" w14:textId="77777777" w:rsidR="006B5AA2" w:rsidRPr="009F45B4" w:rsidRDefault="006B5AA2" w:rsidP="00713A5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BB177F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11D0E" w14:textId="77777777" w:rsidR="006B5AA2" w:rsidRPr="009F45B4" w:rsidRDefault="006B5AA2" w:rsidP="00713A5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45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48B96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BC9BE" w14:textId="77777777" w:rsidR="006B5AA2" w:rsidRPr="009F45B4" w:rsidRDefault="006B5AA2" w:rsidP="00713A5A">
            <w:pPr>
              <w:spacing w:line="240" w:lineRule="atLeast"/>
              <w:ind w:left="-80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45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67461C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F9499C" w14:textId="77777777" w:rsidR="006B5AA2" w:rsidRPr="009F45B4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45B4">
              <w:rPr>
                <w:rFonts w:ascii="Angsana New" w:hAnsi="Angsana New"/>
                <w:sz w:val="26"/>
                <w:szCs w:val="26"/>
              </w:rPr>
              <w:t>(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9F45B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F6CE3" w:rsidRPr="00CC0668" w14:paraId="470E7DD0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23575ADD" w14:textId="77777777" w:rsidR="006B5AA2" w:rsidRPr="00995EFC" w:rsidRDefault="006B5AA2" w:rsidP="00713A5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592A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D18A7C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94839" w14:textId="77777777" w:rsidR="006B5AA2" w:rsidRPr="002927CC" w:rsidRDefault="006B5AA2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47EC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C05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8226EA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C07D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B4614F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151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45486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5680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C021A5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9F53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00345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5AC4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0EE72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58D7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D0FC1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349A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F6CE3" w:rsidRPr="00CC0668" w14:paraId="72FA4775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11FD7A18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1A2EA" w14:textId="77777777" w:rsidR="006B5AA2" w:rsidRPr="00060594" w:rsidRDefault="006B5AA2" w:rsidP="00713A5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05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CDB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C6BB3F" w14:textId="77777777" w:rsidR="006B5AA2" w:rsidRPr="002927CC" w:rsidRDefault="006B5AA2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93,686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A1F59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193C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6E988D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DF24AC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ED75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E7099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753B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6A03BBB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</w:t>
            </w:r>
          </w:p>
        </w:tc>
        <w:tc>
          <w:tcPr>
            <w:tcW w:w="178" w:type="dxa"/>
            <w:shd w:val="clear" w:color="auto" w:fill="auto"/>
          </w:tcPr>
          <w:p w14:paraId="2C446D4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2075C3" w14:textId="77777777" w:rsidR="006B5AA2" w:rsidRPr="00995EFC" w:rsidRDefault="006B5AA2" w:rsidP="00713A5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528C2F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8D8D1" w14:textId="77777777" w:rsidR="006B5AA2" w:rsidRPr="00995EFC" w:rsidRDefault="006B5AA2" w:rsidP="00713A5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2999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CA797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861</w:t>
            </w:r>
          </w:p>
        </w:tc>
        <w:tc>
          <w:tcPr>
            <w:tcW w:w="180" w:type="dxa"/>
            <w:shd w:val="clear" w:color="auto" w:fill="auto"/>
          </w:tcPr>
          <w:p w14:paraId="6FA294C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32B29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658</w:t>
            </w:r>
          </w:p>
        </w:tc>
      </w:tr>
      <w:tr w:rsidR="009F6CE3" w:rsidRPr="00CC0668" w14:paraId="2ADF5625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06945655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0B40E" w14:textId="77777777" w:rsidR="00AA01C9" w:rsidRPr="00995EFC" w:rsidRDefault="00AA01C9" w:rsidP="00713A5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820E8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A31104" w14:textId="20655C31" w:rsidR="00AA01C9" w:rsidRPr="00995EFC" w:rsidRDefault="00AA01C9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08AC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693409" w14:textId="3C34906E" w:rsidR="00AA01C9" w:rsidRPr="00995EFC" w:rsidRDefault="00AA01C9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763,226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FE102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BE0ADF" w14:textId="1A91B582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B3E61A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8F4C29" w14:textId="1F85971A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99D2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5BDEBD6" w14:textId="5B6D0A28" w:rsidR="00AA01C9" w:rsidRPr="00995EFC" w:rsidRDefault="00AA01C9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620D12F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2A9E27C3" w14:textId="27F19D97" w:rsidR="00AA01C9" w:rsidRPr="00995EFC" w:rsidRDefault="00AA01C9" w:rsidP="00713A5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79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6831FE" w14:textId="77777777" w:rsidR="00AA01C9" w:rsidRPr="00995EFC" w:rsidRDefault="00AA01C9" w:rsidP="00713A5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52A210" w14:textId="664995B8" w:rsidR="00AA01C9" w:rsidRPr="00995EFC" w:rsidRDefault="00AA01C9" w:rsidP="00713A5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79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1FE98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F805F" w14:textId="612B30EF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8,074</w:t>
            </w:r>
          </w:p>
        </w:tc>
        <w:tc>
          <w:tcPr>
            <w:tcW w:w="180" w:type="dxa"/>
            <w:shd w:val="clear" w:color="auto" w:fill="auto"/>
          </w:tcPr>
          <w:p w14:paraId="48FC6E3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1C11B0" w14:textId="3D7F8B9D" w:rsidR="00AA01C9" w:rsidRPr="00995EFC" w:rsidRDefault="007D5718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840,925</w:t>
            </w:r>
          </w:p>
        </w:tc>
      </w:tr>
      <w:tr w:rsidR="009F6CE3" w:rsidRPr="00CC0668" w14:paraId="3800F122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347C3F67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9334D" w14:textId="77777777" w:rsidR="00AA01C9" w:rsidRPr="007B0CA7" w:rsidRDefault="00AA01C9" w:rsidP="00713A5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B0C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51E57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E86A" w14:textId="4845CFC7" w:rsidR="00AA01C9" w:rsidRPr="002927CC" w:rsidRDefault="00AA01C9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A1BF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F136B" w14:textId="65B26A09" w:rsidR="00AA01C9" w:rsidRPr="00995EFC" w:rsidRDefault="00AA01C9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3,957,468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8B70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35CFE" w14:textId="4802AC4A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121,954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34BF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59AB" w14:textId="34367A50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7BB68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D46CB" w14:textId="137051FC" w:rsidR="00AA01C9" w:rsidRPr="00995EFC" w:rsidRDefault="00AA01C9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78" w:type="dxa"/>
            <w:shd w:val="clear" w:color="auto" w:fill="auto"/>
          </w:tcPr>
          <w:p w14:paraId="5381B48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8B17C" w14:textId="1809C046" w:rsidR="00AA01C9" w:rsidRPr="007D5718" w:rsidRDefault="00AA01C9" w:rsidP="00713A5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571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BDAC3A" w14:textId="77777777" w:rsidR="00AA01C9" w:rsidRPr="007D5718" w:rsidRDefault="00AA01C9" w:rsidP="00713A5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5002B" w14:textId="49292747" w:rsidR="00AA01C9" w:rsidRPr="007D5718" w:rsidRDefault="00AA01C9" w:rsidP="00713A5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571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435F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C4A8" w14:textId="51F186C8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26,935</w:t>
            </w:r>
          </w:p>
        </w:tc>
        <w:tc>
          <w:tcPr>
            <w:tcW w:w="180" w:type="dxa"/>
            <w:shd w:val="clear" w:color="auto" w:fill="auto"/>
          </w:tcPr>
          <w:p w14:paraId="4A6333E7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AFAB6" w14:textId="50C156AD" w:rsidR="00AA01C9" w:rsidRPr="00995EFC" w:rsidRDefault="007D5718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4,280,583</w:t>
            </w:r>
          </w:p>
        </w:tc>
      </w:tr>
      <w:tr w:rsidR="009F6CE3" w:rsidRPr="000743C7" w14:paraId="4020A5CD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172F771A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DA71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0EB27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29A9" w14:textId="77777777" w:rsidR="00AA01C9" w:rsidRPr="002927CC" w:rsidRDefault="00AA01C9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0D00D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777A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82338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877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FFBDB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E4A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8A1B0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AFFFB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7B1B6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E787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1FDB9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9115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65C27B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D650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CAE3C4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9E9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F6CE3" w:rsidRPr="00CC0668" w14:paraId="0DE57D5B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3F8583FD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00254493" w14:textId="77777777" w:rsidR="00AA01C9" w:rsidRPr="00060594" w:rsidRDefault="00AA01C9" w:rsidP="00713A5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46FB4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E1DFC" w14:textId="77777777" w:rsidR="00AA01C9" w:rsidRPr="002927CC" w:rsidRDefault="00AA01C9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D153B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5876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8077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32F536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F5ED1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944D7D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D839B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E5ED14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8FC0A6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3DE862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C9A6B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CF36D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123A6C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184F2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E16064A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FC2A0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F6CE3" w:rsidRPr="00CC0668" w14:paraId="556DFB43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3806B69E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498ABD4" w14:textId="77777777" w:rsidR="00AA01C9" w:rsidRPr="00060594" w:rsidRDefault="00AA01C9" w:rsidP="00713A5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2004DB74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63B94B" w14:textId="77777777" w:rsidR="00AA01C9" w:rsidRPr="002927CC" w:rsidRDefault="00AA01C9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883,610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C86F61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59CE6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411A6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9E4B5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BC25D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05550B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9C64F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D9DC4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239</w:t>
            </w:r>
          </w:p>
        </w:tc>
        <w:tc>
          <w:tcPr>
            <w:tcW w:w="178" w:type="dxa"/>
            <w:shd w:val="clear" w:color="auto" w:fill="auto"/>
          </w:tcPr>
          <w:p w14:paraId="1FE552E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A98AE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43BCB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AB22FA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979</w:t>
            </w:r>
          </w:p>
        </w:tc>
        <w:tc>
          <w:tcPr>
            <w:tcW w:w="180" w:type="dxa"/>
            <w:shd w:val="clear" w:color="auto" w:fill="auto"/>
          </w:tcPr>
          <w:p w14:paraId="5F69A5B6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072F99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063</w:t>
            </w:r>
          </w:p>
        </w:tc>
        <w:tc>
          <w:tcPr>
            <w:tcW w:w="180" w:type="dxa"/>
            <w:shd w:val="clear" w:color="auto" w:fill="auto"/>
          </w:tcPr>
          <w:p w14:paraId="75BA03C7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2FEB97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820</w:t>
            </w:r>
          </w:p>
        </w:tc>
      </w:tr>
      <w:tr w:rsidR="009F6CE3" w:rsidRPr="00CC0668" w14:paraId="79EC58D2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774D1978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D71284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CEE50F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A49C45" w14:textId="77777777" w:rsidR="00AA01C9" w:rsidRPr="002927CC" w:rsidRDefault="00AA01C9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BF807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71336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E8E35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59F6D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A1DBE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D56CA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73AD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A30AD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5CA2CC2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23F0B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D79E8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E8DA3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F09170D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C60CB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AE37F48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96D81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F6CE3" w:rsidRPr="00CC0668" w14:paraId="239714C3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7B185D28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AC4E2" w14:textId="77777777" w:rsidR="00AA01C9" w:rsidRPr="00995EFC" w:rsidRDefault="00AA01C9" w:rsidP="00713A5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251</w:t>
            </w:r>
          </w:p>
        </w:tc>
        <w:tc>
          <w:tcPr>
            <w:tcW w:w="180" w:type="dxa"/>
            <w:shd w:val="clear" w:color="auto" w:fill="auto"/>
          </w:tcPr>
          <w:p w14:paraId="48200DF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45396" w14:textId="77777777" w:rsidR="00AA01C9" w:rsidRPr="002927CC" w:rsidRDefault="00AA01C9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1,471,865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76454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0C541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7C272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7DE04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0CEBCF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526B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B42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026F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178" w:type="dxa"/>
            <w:shd w:val="clear" w:color="auto" w:fill="auto"/>
          </w:tcPr>
          <w:p w14:paraId="45B47906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93AF1A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13CB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2B17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3C0DECA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3DA4A0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40E19106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5799C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444</w:t>
            </w:r>
          </w:p>
        </w:tc>
      </w:tr>
      <w:tr w:rsidR="009F6CE3" w:rsidRPr="00CC0668" w14:paraId="6AFD2F4D" w14:textId="77777777" w:rsidTr="009F6CE3">
        <w:trPr>
          <w:cantSplit/>
        </w:trPr>
        <w:tc>
          <w:tcPr>
            <w:tcW w:w="2070" w:type="dxa"/>
            <w:shd w:val="clear" w:color="auto" w:fill="auto"/>
          </w:tcPr>
          <w:p w14:paraId="7604546E" w14:textId="77777777" w:rsidR="00AA01C9" w:rsidRPr="00995EFC" w:rsidRDefault="00AA01C9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7E6C4" w14:textId="30B1B0F8" w:rsidR="00AA01C9" w:rsidRPr="00995EFC" w:rsidRDefault="007D5718" w:rsidP="00713A5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9,545,</w:t>
            </w:r>
            <w:r w:rsidRPr="00B3155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14:paraId="58CCA8C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376EA" w14:textId="5CBD9F49" w:rsidR="00AA01C9" w:rsidRPr="002927CC" w:rsidRDefault="007D5718" w:rsidP="002927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27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1,437,997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5D7A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024E5" w14:textId="7663B58F" w:rsidR="00AA01C9" w:rsidRPr="00995EFC" w:rsidRDefault="007D5718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20,332,641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45A9A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4B810" w14:textId="40D9DC04" w:rsidR="00AA01C9" w:rsidRPr="00995EFC" w:rsidRDefault="007D5718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120,895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8609D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54B23" w14:textId="4840A458" w:rsidR="00AA01C9" w:rsidRPr="00995EFC" w:rsidRDefault="007D5718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25,632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04E1E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848D" w14:textId="6616C76D" w:rsidR="00AA01C9" w:rsidRPr="00995EFC" w:rsidRDefault="007D5718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178" w:type="dxa"/>
            <w:shd w:val="clear" w:color="auto" w:fill="auto"/>
          </w:tcPr>
          <w:p w14:paraId="27170325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067D3" w14:textId="21D0EF5A" w:rsidR="00AA01C9" w:rsidRPr="00995EFC" w:rsidRDefault="007D5718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BEB2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85D41" w14:textId="2C716F1A" w:rsidR="00AA01C9" w:rsidRPr="00995EFC" w:rsidRDefault="007D5718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3,725,379</w:t>
            </w:r>
          </w:p>
        </w:tc>
        <w:tc>
          <w:tcPr>
            <w:tcW w:w="180" w:type="dxa"/>
            <w:shd w:val="clear" w:color="auto" w:fill="auto"/>
          </w:tcPr>
          <w:p w14:paraId="1E9E61A7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511BE" w14:textId="28C870E0" w:rsidR="00AA01C9" w:rsidRPr="00995EFC" w:rsidRDefault="007D5718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212,488</w:t>
            </w:r>
          </w:p>
        </w:tc>
        <w:tc>
          <w:tcPr>
            <w:tcW w:w="180" w:type="dxa"/>
            <w:shd w:val="clear" w:color="auto" w:fill="auto"/>
          </w:tcPr>
          <w:p w14:paraId="6C568A33" w14:textId="77777777" w:rsidR="00AA01C9" w:rsidRPr="00995EFC" w:rsidRDefault="00AA01C9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0C11C" w14:textId="3BDF3760" w:rsidR="00AA01C9" w:rsidRPr="00995EFC" w:rsidRDefault="007D5718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35,601,238</w:t>
            </w:r>
          </w:p>
        </w:tc>
      </w:tr>
    </w:tbl>
    <w:p w14:paraId="42C36313" w14:textId="0AC29BEC" w:rsidR="006B5AA2" w:rsidRDefault="006B5AA2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6B5AA2" w:rsidSect="0091202C">
          <w:footerReference w:type="default" r:id="rId11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3BA8DF0D" w14:textId="0B32742A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2F0EBE">
        <w:rPr>
          <w:rFonts w:asciiTheme="majorBidi" w:hAnsiTheme="majorBidi" w:cstheme="majorBidi"/>
          <w:sz w:val="30"/>
          <w:szCs w:val="30"/>
          <w:lang w:val="en-US"/>
        </w:rPr>
        <w:t>934</w:t>
      </w:r>
      <w:r w:rsidRPr="00BD6EE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F0EBE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F0EBE">
        <w:rPr>
          <w:rFonts w:asciiTheme="majorBidi" w:hAnsiTheme="majorBidi" w:cstheme="majorBidi"/>
          <w:i/>
          <w:iCs/>
          <w:sz w:val="30"/>
          <w:szCs w:val="30"/>
          <w:lang w:val="en-US"/>
        </w:rPr>
        <w:t>932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81B988" w14:textId="77777777" w:rsidR="007336D6" w:rsidRPr="00FB440A" w:rsidRDefault="007336D6" w:rsidP="007336D6">
      <w:pPr>
        <w:pStyle w:val="Bo-Blankline"/>
        <w:rPr>
          <w:rFonts w:asciiTheme="majorBidi" w:hAnsiTheme="majorBidi" w:cstheme="majorBidi"/>
        </w:rPr>
      </w:pPr>
    </w:p>
    <w:p w14:paraId="03B77F03" w14:textId="61A35DBB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BD6EE4">
        <w:rPr>
          <w:rFonts w:asciiTheme="majorBidi" w:hAnsiTheme="majorBidi" w:cstheme="majorBidi"/>
          <w:sz w:val="30"/>
          <w:szCs w:val="30"/>
        </w:rPr>
        <w:t xml:space="preserve"> 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D6EE4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มีจํานวน </w:t>
      </w:r>
      <w:r w:rsidR="002F0EBE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73596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BD6EE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F0EBE">
        <w:rPr>
          <w:rFonts w:asciiTheme="majorBidi" w:hAnsiTheme="majorBidi" w:cstheme="majorBidi"/>
          <w:sz w:val="30"/>
          <w:szCs w:val="30"/>
        </w:rPr>
        <w:t>11</w:t>
      </w:r>
      <w:r w:rsidR="00735964">
        <w:rPr>
          <w:rFonts w:asciiTheme="majorBidi" w:hAnsiTheme="majorBidi" w:cstheme="majorBidi"/>
          <w:sz w:val="30"/>
          <w:szCs w:val="30"/>
        </w:rPr>
        <w:t>4</w:t>
      </w:r>
      <w:r w:rsidRPr="00BD6EE4">
        <w:rPr>
          <w:rFonts w:asciiTheme="majorBidi" w:hAnsiTheme="majorBidi" w:cstheme="majorBidi"/>
          <w:sz w:val="30"/>
          <w:szCs w:val="30"/>
        </w:rPr>
        <w:t xml:space="preserve"> </w:t>
      </w:r>
      <w:r w:rsidRPr="00BD6EE4">
        <w:rPr>
          <w:rFonts w:asciiTheme="majorBidi" w:hAnsiTheme="majorBidi" w:cstheme="majorBidi"/>
          <w:sz w:val="30"/>
          <w:szCs w:val="30"/>
          <w:cs/>
        </w:rPr>
        <w:t>ล้านบาท ตามลำดับ (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Pr="00BD6EE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61</w:t>
      </w:r>
      <w:r w:rsidRPr="00BD6EE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61</w:t>
      </w:r>
      <w:r w:rsidRPr="00BD6EE4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) มีอัตราดอกเบี้ยที่รับรู้ในงบการเงินรวมและงบการเงินเฉพาะกิจการร้อยละ </w:t>
      </w:r>
      <w:r w:rsidR="002027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F0EB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64378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2F0EBE">
        <w:rPr>
          <w:rFonts w:asciiTheme="majorBidi" w:hAnsiTheme="majorBidi" w:cstheme="majorBidi"/>
          <w:sz w:val="30"/>
          <w:szCs w:val="30"/>
          <w:lang w:val="en-US"/>
        </w:rPr>
        <w:t xml:space="preserve"> 3.9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Pr="00BD6EE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BD6EE4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D6EE4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BD6EE4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8ADB203" w14:textId="77777777" w:rsidR="009D35FF" w:rsidRPr="00FB440A" w:rsidRDefault="009D35FF" w:rsidP="002612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AD772" w14:textId="5D96E397" w:rsidR="00BC3A19" w:rsidRDefault="00BC3A19" w:rsidP="00BD6EE4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สัญญาเช่า</w:t>
      </w:r>
    </w:p>
    <w:p w14:paraId="00A602B5" w14:textId="7BC28DF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CDA0D0" w14:textId="6BB75572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3A1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DA6E3F1" w14:textId="568355A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980"/>
        <w:gridCol w:w="187"/>
        <w:gridCol w:w="1973"/>
      </w:tblGrid>
      <w:tr w:rsidR="00BC3A19" w:rsidRPr="00BC3A19" w14:paraId="411C82C2" w14:textId="77777777" w:rsidTr="00EB028F">
        <w:trPr>
          <w:cantSplit/>
          <w:trHeight w:val="452"/>
          <w:tblHeader/>
        </w:trPr>
        <w:tc>
          <w:tcPr>
            <w:tcW w:w="5040" w:type="dxa"/>
            <w:vAlign w:val="bottom"/>
            <w:hideMark/>
          </w:tcPr>
          <w:p w14:paraId="3A9DBBD5" w14:textId="1F2DCBA2" w:rsidR="00BC3A19" w:rsidRPr="00D906CB" w:rsidRDefault="00BC3A19" w:rsidP="00D906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06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90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145CD" w:rsidRPr="00D90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90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90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145CD" w:rsidRPr="00D90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hideMark/>
          </w:tcPr>
          <w:p w14:paraId="1E04B3F1" w14:textId="0CC9043F" w:rsidR="00BC3A19" w:rsidRPr="00BC3A19" w:rsidRDefault="00BC3A19" w:rsidP="00C06129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</w:tcPr>
          <w:p w14:paraId="3577D5B4" w14:textId="77777777" w:rsidR="00BC3A19" w:rsidRPr="00BC3A19" w:rsidRDefault="00BC3A19" w:rsidP="00C061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  <w:hideMark/>
          </w:tcPr>
          <w:p w14:paraId="514E3A39" w14:textId="4E0C6D1C" w:rsidR="00BC3A19" w:rsidRPr="00BC3A19" w:rsidRDefault="00BC3A19" w:rsidP="00C0612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A19" w:rsidRPr="00BC3A19" w14:paraId="3753FD63" w14:textId="77777777" w:rsidTr="001205E7">
        <w:trPr>
          <w:cantSplit/>
          <w:trHeight w:val="416"/>
          <w:tblHeader/>
        </w:trPr>
        <w:tc>
          <w:tcPr>
            <w:tcW w:w="5040" w:type="dxa"/>
          </w:tcPr>
          <w:p w14:paraId="7DD13573" w14:textId="77777777" w:rsidR="00BC3A19" w:rsidRPr="00BC3A19" w:rsidRDefault="00BC3A19" w:rsidP="00C061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5DFC68F9" w14:textId="77777777" w:rsidR="00BC3A19" w:rsidRPr="00BC3A19" w:rsidRDefault="00BC3A19" w:rsidP="00C0612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3A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3A19" w:rsidRPr="00BC3A19" w14:paraId="12C9C385" w14:textId="77777777" w:rsidTr="001205E7">
        <w:trPr>
          <w:cantSplit/>
          <w:trHeight w:val="404"/>
        </w:trPr>
        <w:tc>
          <w:tcPr>
            <w:tcW w:w="5040" w:type="dxa"/>
            <w:hideMark/>
          </w:tcPr>
          <w:p w14:paraId="2C2C8C24" w14:textId="77777777" w:rsidR="00BC3A19" w:rsidRPr="00BC3A19" w:rsidRDefault="00BC3A19" w:rsidP="00C061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44091E5D" w14:textId="77777777" w:rsidR="00BC3A19" w:rsidRPr="00BC3A19" w:rsidRDefault="00BC3A19" w:rsidP="00C061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2CDEB518" w14:textId="77777777" w:rsidR="00BC3A19" w:rsidRPr="00BC3A19" w:rsidRDefault="00BC3A19" w:rsidP="00C061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</w:tcPr>
          <w:p w14:paraId="76D6355A" w14:textId="77777777" w:rsidR="00BC3A19" w:rsidRPr="00BC3A19" w:rsidRDefault="00BC3A19" w:rsidP="00C0612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E5E" w:rsidRPr="00BC3A19" w14:paraId="25210ABC" w14:textId="77777777" w:rsidTr="001205E7">
        <w:trPr>
          <w:cantSplit/>
          <w:trHeight w:val="392"/>
        </w:trPr>
        <w:tc>
          <w:tcPr>
            <w:tcW w:w="5040" w:type="dxa"/>
          </w:tcPr>
          <w:p w14:paraId="615E88AD" w14:textId="23257CDD" w:rsidR="00CE4E5E" w:rsidRPr="00BC3A19" w:rsidRDefault="00CE4E5E" w:rsidP="00CE4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0" w:type="dxa"/>
            <w:shd w:val="clear" w:color="auto" w:fill="auto"/>
          </w:tcPr>
          <w:p w14:paraId="02AE3A01" w14:textId="18C7B030" w:rsidR="00CE4E5E" w:rsidRPr="00BC3A19" w:rsidRDefault="00CE4E5E" w:rsidP="007154E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641,073</w:t>
            </w:r>
          </w:p>
        </w:tc>
        <w:tc>
          <w:tcPr>
            <w:tcW w:w="187" w:type="dxa"/>
            <w:shd w:val="clear" w:color="auto" w:fill="auto"/>
          </w:tcPr>
          <w:p w14:paraId="70F3F414" w14:textId="77777777" w:rsidR="00CE4E5E" w:rsidRPr="00BC3A19" w:rsidRDefault="00CE4E5E" w:rsidP="00CE4E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  <w:shd w:val="clear" w:color="auto" w:fill="auto"/>
          </w:tcPr>
          <w:p w14:paraId="59E79A8D" w14:textId="10EEB43C" w:rsidR="00CE4E5E" w:rsidRPr="00BC3A19" w:rsidRDefault="00CE4E5E" w:rsidP="00D4425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641,073</w:t>
            </w:r>
          </w:p>
        </w:tc>
      </w:tr>
      <w:tr w:rsidR="00CE4E5E" w:rsidRPr="00BC3A19" w14:paraId="084515A9" w14:textId="77777777" w:rsidTr="001205E7">
        <w:trPr>
          <w:cantSplit/>
          <w:trHeight w:val="392"/>
        </w:trPr>
        <w:tc>
          <w:tcPr>
            <w:tcW w:w="5040" w:type="dxa"/>
          </w:tcPr>
          <w:p w14:paraId="7FA59D45" w14:textId="12B6E658" w:rsidR="00CE4E5E" w:rsidRPr="00CE4E5E" w:rsidRDefault="00CE4E5E" w:rsidP="00CE4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0F8F4B24" w14:textId="5D02C2A5" w:rsidR="00CE4E5E" w:rsidRPr="00BC3A19" w:rsidRDefault="00CE4E5E" w:rsidP="00D4425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7" w:type="dxa"/>
            <w:shd w:val="clear" w:color="auto" w:fill="auto"/>
          </w:tcPr>
          <w:p w14:paraId="07426D49" w14:textId="77777777" w:rsidR="00CE4E5E" w:rsidRPr="00BC3A19" w:rsidRDefault="00CE4E5E" w:rsidP="00CE4E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  <w:shd w:val="clear" w:color="auto" w:fill="auto"/>
          </w:tcPr>
          <w:p w14:paraId="1A674EC2" w14:textId="30852C8A" w:rsidR="00CE4E5E" w:rsidRPr="00BC3A19" w:rsidRDefault="00CE4E5E" w:rsidP="00D4425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CE4E5E" w:rsidRPr="00BC3A19" w14:paraId="782811C0" w14:textId="77777777" w:rsidTr="001205E7">
        <w:trPr>
          <w:cantSplit/>
          <w:trHeight w:val="380"/>
        </w:trPr>
        <w:tc>
          <w:tcPr>
            <w:tcW w:w="5040" w:type="dxa"/>
          </w:tcPr>
          <w:p w14:paraId="5D5CBC2D" w14:textId="77777777" w:rsidR="00CE4E5E" w:rsidRPr="00BC3A19" w:rsidRDefault="00CE4E5E" w:rsidP="00CE4E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shd w:val="clear" w:color="auto" w:fill="auto"/>
          </w:tcPr>
          <w:p w14:paraId="49ABE4A3" w14:textId="45E965B0" w:rsidR="00CE4E5E" w:rsidRPr="00BC3A19" w:rsidRDefault="00CE4E5E" w:rsidP="00D4425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9,016</w:t>
            </w:r>
          </w:p>
        </w:tc>
        <w:tc>
          <w:tcPr>
            <w:tcW w:w="187" w:type="dxa"/>
            <w:shd w:val="clear" w:color="auto" w:fill="auto"/>
          </w:tcPr>
          <w:p w14:paraId="626F1655" w14:textId="77777777" w:rsidR="00CE4E5E" w:rsidRPr="00BC3A19" w:rsidRDefault="00CE4E5E" w:rsidP="00CE4E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  <w:shd w:val="clear" w:color="auto" w:fill="auto"/>
          </w:tcPr>
          <w:p w14:paraId="5AB8A1E7" w14:textId="000A77F3" w:rsidR="00CE4E5E" w:rsidRPr="00BC3A19" w:rsidRDefault="00CE4E5E" w:rsidP="00D4425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9,016</w:t>
            </w:r>
          </w:p>
        </w:tc>
      </w:tr>
      <w:tr w:rsidR="00CE4E5E" w:rsidRPr="00BC3A19" w14:paraId="6E874794" w14:textId="77777777" w:rsidTr="001205E7">
        <w:trPr>
          <w:cantSplit/>
          <w:trHeight w:val="392"/>
        </w:trPr>
        <w:tc>
          <w:tcPr>
            <w:tcW w:w="5040" w:type="dxa"/>
            <w:hideMark/>
          </w:tcPr>
          <w:p w14:paraId="3660E256" w14:textId="77777777" w:rsidR="00CE4E5E" w:rsidRPr="00BC3A19" w:rsidRDefault="00CE4E5E" w:rsidP="00CE4E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7CB78" w14:textId="16C83D78" w:rsidR="00CE4E5E" w:rsidRPr="00D44253" w:rsidRDefault="00CE4E5E" w:rsidP="00D4425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650,619</w:t>
            </w:r>
          </w:p>
        </w:tc>
        <w:tc>
          <w:tcPr>
            <w:tcW w:w="187" w:type="dxa"/>
            <w:shd w:val="clear" w:color="auto" w:fill="auto"/>
          </w:tcPr>
          <w:p w14:paraId="1AA58659" w14:textId="77777777" w:rsidR="00CE4E5E" w:rsidRPr="00BC3A19" w:rsidRDefault="00CE4E5E" w:rsidP="00CE4E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1FD04F" w14:textId="2CA85DE3" w:rsidR="00CE4E5E" w:rsidRPr="00BC3A19" w:rsidRDefault="00CE4E5E" w:rsidP="00D4425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650,619</w:t>
            </w:r>
          </w:p>
        </w:tc>
      </w:tr>
    </w:tbl>
    <w:p w14:paraId="2838C7CC" w14:textId="2A869585" w:rsidR="00AD1231" w:rsidRDefault="00AD1231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4A7DBC7" w14:textId="095F28CF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="00CF49B6" w:rsidRPr="00CE4E5E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CE4E5E" w:rsidRPr="00CE4E5E">
        <w:rPr>
          <w:rFonts w:asciiTheme="majorBidi" w:hAnsiTheme="majorBidi" w:cstheme="majorBidi"/>
          <w:spacing w:val="-6"/>
          <w:sz w:val="30"/>
          <w:szCs w:val="30"/>
        </w:rPr>
        <w:t>43</w:t>
      </w:r>
      <w:r w:rsidR="00DD187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CE4E5E" w:rsidRPr="00CE4E5E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CE4E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CE4E5E" w:rsidRPr="00CE4E5E">
        <w:rPr>
          <w:rFonts w:asciiTheme="majorBidi" w:hAnsiTheme="majorBidi" w:cstheme="majorBidi"/>
          <w:spacing w:val="-6"/>
          <w:sz w:val="30"/>
          <w:szCs w:val="30"/>
        </w:rPr>
        <w:t>43</w:t>
      </w:r>
      <w:r w:rsidR="00DD187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CE4E5E" w:rsidRPr="00CE4E5E">
        <w:rPr>
          <w:rFonts w:asciiTheme="majorBidi" w:hAnsiTheme="majorBidi" w:cstheme="majorBidi"/>
          <w:spacing w:val="-6"/>
          <w:sz w:val="30"/>
          <w:szCs w:val="30"/>
        </w:rPr>
        <w:t xml:space="preserve">19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76A74BD7" w14:textId="77777777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155C30" w14:textId="5D2F4ADC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0F8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CE4E5E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BA33CD">
        <w:rPr>
          <w:rFonts w:asciiTheme="majorBidi" w:hAnsiTheme="majorBidi" w:cstheme="majorBidi"/>
          <w:sz w:val="30"/>
          <w:szCs w:val="30"/>
          <w:lang w:val="en-US"/>
        </w:rPr>
        <w:t>2 - 30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72ADA07" w14:textId="11FAE702" w:rsidR="00BC3A19" w:rsidRDefault="00BC3A19" w:rsidP="00BA33C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17CEE7F" w14:textId="21855DA8" w:rsidR="00BC3A19" w:rsidRPr="000E1BAC" w:rsidRDefault="000E1BAC" w:rsidP="00BC3A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1BA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E74CFE5" w14:textId="32583C8A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174462" w14:textId="7536CAE1" w:rsidR="00BC3A19" w:rsidRPr="000E1BAC" w:rsidRDefault="000E1BAC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1BAC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0E1BAC">
        <w:rPr>
          <w:rFonts w:asciiTheme="majorBidi" w:hAnsiTheme="majorBidi" w:cstheme="majorBidi"/>
          <w:sz w:val="30"/>
          <w:szCs w:val="3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</w:t>
      </w:r>
      <w:r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0E1BAC">
        <w:rPr>
          <w:rFonts w:asciiTheme="majorBidi" w:hAnsiTheme="majorBidi" w:cstheme="majorBidi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</w:p>
    <w:tbl>
      <w:tblPr>
        <w:tblW w:w="91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25"/>
        <w:gridCol w:w="187"/>
        <w:gridCol w:w="1033"/>
        <w:gridCol w:w="187"/>
        <w:gridCol w:w="1125"/>
        <w:gridCol w:w="187"/>
        <w:gridCol w:w="1128"/>
      </w:tblGrid>
      <w:tr w:rsidR="004F388F" w:rsidRPr="004F388F" w14:paraId="2F386021" w14:textId="77777777" w:rsidTr="00FC226B">
        <w:trPr>
          <w:cantSplit/>
          <w:trHeight w:val="415"/>
          <w:tblHeader/>
        </w:trPr>
        <w:tc>
          <w:tcPr>
            <w:tcW w:w="4221" w:type="dxa"/>
            <w:shd w:val="clear" w:color="auto" w:fill="auto"/>
            <w:vAlign w:val="bottom"/>
          </w:tcPr>
          <w:p w14:paraId="209B7E7D" w14:textId="77777777" w:rsidR="004F388F" w:rsidRPr="004F388F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0850423A" w14:textId="5A4EAF70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</w:tcPr>
          <w:p w14:paraId="0A09631F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252C4AA5" w14:textId="51E736AC" w:rsidR="004F388F" w:rsidRPr="004F388F" w:rsidRDefault="004F388F" w:rsidP="00C0612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88F" w:rsidRPr="004F388F" w14:paraId="3514C1F0" w14:textId="77777777" w:rsidTr="00FC226B">
        <w:trPr>
          <w:cantSplit/>
          <w:trHeight w:val="429"/>
          <w:tblHeader/>
        </w:trPr>
        <w:tc>
          <w:tcPr>
            <w:tcW w:w="4221" w:type="dxa"/>
          </w:tcPr>
          <w:p w14:paraId="20CC90B5" w14:textId="1593BDF8" w:rsidR="004F388F" w:rsidRPr="004F388F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25" w:type="dxa"/>
          </w:tcPr>
          <w:p w14:paraId="62D82480" w14:textId="10198A94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7" w:type="dxa"/>
          </w:tcPr>
          <w:p w14:paraId="18FD3DE9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3CCD57" w14:textId="1B561955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7" w:type="dxa"/>
          </w:tcPr>
          <w:p w14:paraId="259E5734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6841C23" w14:textId="6AEC645D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7" w:type="dxa"/>
          </w:tcPr>
          <w:p w14:paraId="55385809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D962BA1" w14:textId="04B6C2C5" w:rsidR="004F388F" w:rsidRPr="004F388F" w:rsidRDefault="006145CD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2562</w:t>
            </w:r>
          </w:p>
        </w:tc>
      </w:tr>
      <w:tr w:rsidR="004F388F" w:rsidRPr="004F388F" w14:paraId="31721208" w14:textId="77777777" w:rsidTr="004F388F">
        <w:trPr>
          <w:cantSplit/>
          <w:trHeight w:val="429"/>
          <w:tblHeader/>
        </w:trPr>
        <w:tc>
          <w:tcPr>
            <w:tcW w:w="4221" w:type="dxa"/>
          </w:tcPr>
          <w:p w14:paraId="7860F72A" w14:textId="2383D4B4" w:rsidR="004F388F" w:rsidRPr="004F388F" w:rsidRDefault="004F388F" w:rsidP="00C0612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AF70470" w14:textId="17B6804C" w:rsidR="004F388F" w:rsidRPr="004F388F" w:rsidRDefault="001C4A70" w:rsidP="00C061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3A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388F" w:rsidRPr="004F388F" w14:paraId="616EBE1B" w14:textId="77777777" w:rsidTr="00FC226B">
        <w:trPr>
          <w:cantSplit/>
          <w:trHeight w:val="429"/>
        </w:trPr>
        <w:tc>
          <w:tcPr>
            <w:tcW w:w="4221" w:type="dxa"/>
          </w:tcPr>
          <w:p w14:paraId="002A927B" w14:textId="77777777" w:rsidR="004F388F" w:rsidRPr="004F388F" w:rsidRDefault="004F388F" w:rsidP="00C0612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5" w:type="dxa"/>
          </w:tcPr>
          <w:p w14:paraId="7C42166D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E635813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436982A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782CC6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5A4D2B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4F4F06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A97824E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88F" w:rsidRPr="004F388F" w14:paraId="488305E3" w14:textId="77777777" w:rsidTr="00FC226B">
        <w:trPr>
          <w:cantSplit/>
          <w:trHeight w:val="402"/>
        </w:trPr>
        <w:tc>
          <w:tcPr>
            <w:tcW w:w="4221" w:type="dxa"/>
          </w:tcPr>
          <w:p w14:paraId="1AA4919F" w14:textId="77777777" w:rsidR="004F388F" w:rsidRPr="004F388F" w:rsidRDefault="004F388F" w:rsidP="00C061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25" w:type="dxa"/>
            <w:vAlign w:val="bottom"/>
          </w:tcPr>
          <w:p w14:paraId="36734D0A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005F4F08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3678393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152F9BE9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E7D0505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7D3686AD" w14:textId="77777777" w:rsidR="004F388F" w:rsidRPr="004F388F" w:rsidRDefault="004F388F" w:rsidP="00C0612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FD99056" w14:textId="77777777" w:rsidR="004F388F" w:rsidRPr="004F388F" w:rsidRDefault="004F388F" w:rsidP="00C061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7B08" w:rsidRPr="004F388F" w14:paraId="001A825F" w14:textId="77777777" w:rsidTr="00625B59">
        <w:trPr>
          <w:cantSplit/>
          <w:trHeight w:val="415"/>
        </w:trPr>
        <w:tc>
          <w:tcPr>
            <w:tcW w:w="4221" w:type="dxa"/>
          </w:tcPr>
          <w:p w14:paraId="6585BCB7" w14:textId="59A718CC" w:rsidR="008E7B08" w:rsidRPr="004F388F" w:rsidRDefault="008E7B08" w:rsidP="008E7B0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A59DDB" w14:textId="69E720B8" w:rsidR="008E7B08" w:rsidRPr="004F388F" w:rsidRDefault="008E7B08" w:rsidP="008E7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31,477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A5D18C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3664AC6B" w14:textId="585B6B2D" w:rsidR="008E7B08" w:rsidRPr="004F388F" w:rsidRDefault="008E7B08" w:rsidP="008E7B08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37666D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615079" w14:textId="45E2D568" w:rsidR="008E7B08" w:rsidRPr="004F388F" w:rsidRDefault="008E7B08" w:rsidP="008E7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31,477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58E282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FF68A0B" w14:textId="346CDBEE" w:rsidR="008E7B08" w:rsidRPr="004F388F" w:rsidRDefault="008E7B08" w:rsidP="008E7B08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7B08" w:rsidRPr="004F388F" w14:paraId="23C01608" w14:textId="77777777" w:rsidTr="00625B59">
        <w:trPr>
          <w:cantSplit/>
          <w:trHeight w:val="402"/>
        </w:trPr>
        <w:tc>
          <w:tcPr>
            <w:tcW w:w="4221" w:type="dxa"/>
          </w:tcPr>
          <w:p w14:paraId="140816BC" w14:textId="608C9798" w:rsidR="008E7B08" w:rsidRPr="004F388F" w:rsidRDefault="008E7B08" w:rsidP="008E7B0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5CE1D3" w14:textId="576AE772" w:rsidR="008E7B08" w:rsidRPr="004F388F" w:rsidRDefault="008E7B08" w:rsidP="008E7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500DFD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53560A2" w14:textId="28ABAE8D" w:rsidR="008E7B08" w:rsidRPr="004F388F" w:rsidRDefault="008E7B08" w:rsidP="008E7B08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C8FBF9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877401E" w14:textId="6E0558AA" w:rsidR="008E7B08" w:rsidRPr="004F388F" w:rsidRDefault="008E7B08" w:rsidP="008E7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E3B5BB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47BFCA48" w14:textId="4F3E085C" w:rsidR="008E7B08" w:rsidRPr="004F388F" w:rsidRDefault="008E7B08" w:rsidP="008E7B08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7B08" w:rsidRPr="004F388F" w14:paraId="286297ED" w14:textId="77777777" w:rsidTr="00625B59">
        <w:trPr>
          <w:cantSplit/>
          <w:trHeight w:val="415"/>
        </w:trPr>
        <w:tc>
          <w:tcPr>
            <w:tcW w:w="4221" w:type="dxa"/>
          </w:tcPr>
          <w:p w14:paraId="1B19FDA3" w14:textId="77777777" w:rsidR="008E7B08" w:rsidRPr="004F388F" w:rsidRDefault="008E7B08" w:rsidP="008E7B0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2409B1" w14:textId="2B6447E0" w:rsidR="008E7B08" w:rsidRPr="004F388F" w:rsidRDefault="008E7B08" w:rsidP="008E7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949CF9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456D5D9" w14:textId="5D5411F7" w:rsidR="008E7B08" w:rsidRPr="004F388F" w:rsidRDefault="008E7B08" w:rsidP="008E7B08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56B40E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3466F33" w14:textId="286BB1A3" w:rsidR="008E7B08" w:rsidRPr="004F388F" w:rsidRDefault="008E7B08" w:rsidP="008E7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24E9DF" w14:textId="77777777" w:rsidR="008E7B08" w:rsidRPr="004F388F" w:rsidRDefault="008E7B08" w:rsidP="008E7B0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432CCA88" w14:textId="19D39587" w:rsidR="008E7B08" w:rsidRPr="004F388F" w:rsidRDefault="008E7B08" w:rsidP="008E7B08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33CD" w:rsidRPr="004F388F" w14:paraId="7033A6D3" w14:textId="77777777" w:rsidTr="00A90051">
        <w:trPr>
          <w:cantSplit/>
          <w:trHeight w:val="415"/>
        </w:trPr>
        <w:tc>
          <w:tcPr>
            <w:tcW w:w="4221" w:type="dxa"/>
          </w:tcPr>
          <w:p w14:paraId="18436ED1" w14:textId="77777777" w:rsidR="00BA33CD" w:rsidRPr="004F388F" w:rsidRDefault="00BA33CD" w:rsidP="00BA3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6DFF16AC" w14:textId="1C2D9759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25,205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15C103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39A8C18" w14:textId="7D421A27" w:rsidR="00BA33CD" w:rsidRPr="00BA33CD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FD663C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647ECC2" w14:textId="67350637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25,205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5283C0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58953C35" w14:textId="651C294B" w:rsidR="00BA33CD" w:rsidRPr="00BA33CD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33CD" w:rsidRPr="004F388F" w14:paraId="2B5B174F" w14:textId="77777777" w:rsidTr="00A90051">
        <w:trPr>
          <w:cantSplit/>
          <w:trHeight w:val="402"/>
        </w:trPr>
        <w:tc>
          <w:tcPr>
            <w:tcW w:w="4221" w:type="dxa"/>
          </w:tcPr>
          <w:p w14:paraId="0893EA3C" w14:textId="77777777" w:rsidR="00BA33CD" w:rsidRPr="004F388F" w:rsidRDefault="00BA33CD" w:rsidP="00BA33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25" w:type="dxa"/>
            <w:shd w:val="clear" w:color="auto" w:fill="auto"/>
          </w:tcPr>
          <w:p w14:paraId="2D8DC3C2" w14:textId="585DFF63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9BB9A7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B2DFCC9" w14:textId="6BF239CF" w:rsidR="00BA33CD" w:rsidRPr="00BA33CD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475893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21DEA07" w14:textId="783C55DA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7D439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1858C0F" w14:textId="04690681" w:rsidR="00BA33CD" w:rsidRPr="00BA33CD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12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3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33CD" w:rsidRPr="004F388F" w14:paraId="72C204AF" w14:textId="77777777" w:rsidTr="00A90051">
        <w:trPr>
          <w:cantSplit/>
          <w:trHeight w:val="415"/>
        </w:trPr>
        <w:tc>
          <w:tcPr>
            <w:tcW w:w="4221" w:type="dxa"/>
          </w:tcPr>
          <w:p w14:paraId="2F57050E" w14:textId="77777777" w:rsidR="00BA33CD" w:rsidRPr="004F388F" w:rsidRDefault="00BA33CD" w:rsidP="00BA3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869B577" w14:textId="291B6F34" w:rsidR="00BA33CD" w:rsidRPr="00BA33CD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70" w:right="-40" w:firstLine="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33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A6365BB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242860E" w14:textId="40CAD671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40,022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D1DC019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95F3FF8" w14:textId="3DB67F49" w:rsidR="00BA33CD" w:rsidRPr="004F388F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70" w:right="-40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625F27A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8D3DC94" w14:textId="4C2B37B0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40,022</w:t>
            </w:r>
          </w:p>
        </w:tc>
      </w:tr>
      <w:tr w:rsidR="00BA33CD" w:rsidRPr="004F388F" w14:paraId="4FD7483C" w14:textId="77777777" w:rsidTr="00A90051">
        <w:trPr>
          <w:cantSplit/>
          <w:trHeight w:val="402"/>
        </w:trPr>
        <w:tc>
          <w:tcPr>
            <w:tcW w:w="4221" w:type="dxa"/>
          </w:tcPr>
          <w:p w14:paraId="183AB592" w14:textId="77777777" w:rsidR="00BA33CD" w:rsidRPr="004F388F" w:rsidRDefault="00BA33CD" w:rsidP="00BA33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546F98" w14:textId="1C85E97F" w:rsidR="00BA33CD" w:rsidRPr="00BA33CD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70" w:right="-40" w:firstLine="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33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549CDA0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B621776" w14:textId="71B677BE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865,120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2B0DBD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BAFFDF" w14:textId="1D3DED5C" w:rsidR="00BA33CD" w:rsidRPr="004F388F" w:rsidRDefault="00BA33CD" w:rsidP="00BA33CD">
            <w:pPr>
              <w:pStyle w:val="acctfourfigures"/>
              <w:tabs>
                <w:tab w:val="clear" w:pos="765"/>
              </w:tabs>
              <w:spacing w:line="240" w:lineRule="atLeast"/>
              <w:ind w:left="-70" w:right="-40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BF703B9" w14:textId="77777777" w:rsidR="00BA33CD" w:rsidRPr="004F388F" w:rsidRDefault="00BA33CD" w:rsidP="00BA33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2E56B7D6" w14:textId="310436F3" w:rsidR="00BA33CD" w:rsidRPr="004F388F" w:rsidRDefault="00BA33CD" w:rsidP="00BA33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865,120</w:t>
            </w:r>
          </w:p>
        </w:tc>
      </w:tr>
    </w:tbl>
    <w:p w14:paraId="41A6E32A" w14:textId="3A659222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A3EDF4" w14:textId="3CF809F0" w:rsidR="00BC3A19" w:rsidRPr="00FC226B" w:rsidRDefault="00FC226B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26B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254777" w:rsidRPr="00254777">
        <w:rPr>
          <w:rFonts w:asciiTheme="majorBidi" w:hAnsiTheme="majorBidi" w:cstheme="majorBidi"/>
          <w:sz w:val="30"/>
          <w:szCs w:val="30"/>
        </w:rPr>
        <w:t>37.83</w:t>
      </w:r>
      <w:r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54777">
        <w:rPr>
          <w:rFonts w:asciiTheme="majorBidi" w:hAnsiTheme="majorBidi" w:cstheme="majorBidi"/>
          <w:sz w:val="30"/>
          <w:szCs w:val="30"/>
        </w:rPr>
        <w:br/>
      </w:r>
      <w:r w:rsidR="00254777" w:rsidRPr="00254777">
        <w:rPr>
          <w:rFonts w:asciiTheme="majorBidi" w:hAnsiTheme="majorBidi" w:cstheme="majorBidi"/>
          <w:sz w:val="30"/>
          <w:szCs w:val="30"/>
        </w:rPr>
        <w:t>37.83</w:t>
      </w:r>
      <w:r w:rsidR="00254777"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B4DEF65" w14:textId="1A374CB5" w:rsidR="00A632D7" w:rsidRDefault="00A632D7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FFE22F8" w14:textId="4CFFC379" w:rsidR="00CD283E" w:rsidRPr="00BD6EE4" w:rsidRDefault="003E0819" w:rsidP="00BD6EE4">
      <w:pPr>
        <w:pStyle w:val="Caption"/>
        <w:rPr>
          <w:rFonts w:asciiTheme="majorBidi" w:hAnsiTheme="majorBidi" w:cstheme="majorBidi"/>
          <w:b w:val="0"/>
          <w:bCs w:val="0"/>
        </w:rPr>
      </w:pPr>
      <w:r w:rsidRPr="00BD6EE4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2332FFED" w14:textId="77777777" w:rsidR="00BD6EE4" w:rsidRPr="00C7044A" w:rsidRDefault="00BD6EE4" w:rsidP="00BD6EE4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0"/>
      </w:tblGrid>
      <w:tr w:rsidR="00E819F9" w:rsidRPr="00BD6EE4" w14:paraId="405033A4" w14:textId="77777777" w:rsidTr="00A367CD">
        <w:trPr>
          <w:tblHeader/>
        </w:trPr>
        <w:tc>
          <w:tcPr>
            <w:tcW w:w="3600" w:type="dxa"/>
            <w:shd w:val="clear" w:color="auto" w:fill="auto"/>
          </w:tcPr>
          <w:p w14:paraId="53907FB9" w14:textId="77777777" w:rsidR="00E819F9" w:rsidRPr="00BD6EE4" w:rsidRDefault="00E819F9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980D151" w14:textId="77777777" w:rsidR="00E819F9" w:rsidRPr="00BD6EE4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EB0CF6" w14:textId="77777777" w:rsidR="00E819F9" w:rsidRPr="00BD6EE4" w:rsidRDefault="00E819F9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D5CE880" w14:textId="77777777" w:rsidR="00E819F9" w:rsidRPr="00BD6EE4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9F9" w:rsidRPr="00BD6EE4" w14:paraId="332F4D13" w14:textId="77777777" w:rsidTr="00A367CD">
        <w:trPr>
          <w:tblHeader/>
        </w:trPr>
        <w:tc>
          <w:tcPr>
            <w:tcW w:w="3600" w:type="dxa"/>
            <w:shd w:val="clear" w:color="auto" w:fill="auto"/>
          </w:tcPr>
          <w:p w14:paraId="5FD9FCCF" w14:textId="77777777" w:rsidR="00E819F9" w:rsidRPr="00BD6EE4" w:rsidRDefault="00E819F9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C4700F" w14:textId="60E03045" w:rsidR="00E819F9" w:rsidRPr="00BD6EE4" w:rsidRDefault="006145CD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30BC7A4" w14:textId="77777777" w:rsidR="00E819F9" w:rsidRPr="00BD6EE4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F6B066" w14:textId="49599D1F" w:rsidR="00E819F9" w:rsidRPr="00BD6EE4" w:rsidRDefault="006145CD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3DA2062" w14:textId="77777777" w:rsidR="00E819F9" w:rsidRPr="00BD6EE4" w:rsidRDefault="00E819F9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191596" w14:textId="6EA1C70F" w:rsidR="00E819F9" w:rsidRPr="00BD6EE4" w:rsidRDefault="006145CD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5DE7FF" w14:textId="77777777" w:rsidR="00E819F9" w:rsidRPr="00BD6EE4" w:rsidRDefault="00E819F9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99E693" w14:textId="790579E5" w:rsidR="00E819F9" w:rsidRPr="00BD6EE4" w:rsidRDefault="006145CD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819F9" w:rsidRPr="00BD6EE4" w14:paraId="1D2DFB5A" w14:textId="77777777" w:rsidTr="00A367CD">
        <w:trPr>
          <w:tblHeader/>
        </w:trPr>
        <w:tc>
          <w:tcPr>
            <w:tcW w:w="3600" w:type="dxa"/>
            <w:shd w:val="clear" w:color="auto" w:fill="auto"/>
          </w:tcPr>
          <w:p w14:paraId="38ACAA2B" w14:textId="77777777" w:rsidR="00E819F9" w:rsidRPr="00BD6EE4" w:rsidRDefault="00E819F9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53090C69" w14:textId="77777777" w:rsidR="00E819F9" w:rsidRPr="00BD6EE4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819F9" w:rsidRPr="00BD6EE4" w14:paraId="6D0EA118" w14:textId="77777777" w:rsidTr="00A367CD">
        <w:tc>
          <w:tcPr>
            <w:tcW w:w="3600" w:type="dxa"/>
            <w:shd w:val="clear" w:color="auto" w:fill="auto"/>
            <w:vAlign w:val="bottom"/>
          </w:tcPr>
          <w:p w14:paraId="0810720F" w14:textId="2EAE5651" w:rsidR="00E819F9" w:rsidRPr="00BD6EE4" w:rsidRDefault="00E819F9" w:rsidP="00E819F9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9F44C10" w14:textId="77777777" w:rsidR="00E819F9" w:rsidRPr="00BD6EE4" w:rsidRDefault="00E819F9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16FEDF" w14:textId="77777777" w:rsidR="00E819F9" w:rsidRPr="00BD6EE4" w:rsidRDefault="00E819F9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3C6AA3" w14:textId="77777777" w:rsidR="00E819F9" w:rsidRPr="00BD6EE4" w:rsidRDefault="00E819F9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3967A" w14:textId="77777777" w:rsidR="00E819F9" w:rsidRPr="00BD6EE4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40A70D" w14:textId="77777777" w:rsidR="00E819F9" w:rsidRPr="00BD6EE4" w:rsidRDefault="00E819F9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558ABE" w14:textId="77777777" w:rsidR="00E819F9" w:rsidRPr="00BD6EE4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B87FE1" w14:textId="77777777" w:rsidR="00E819F9" w:rsidRPr="00BD6EE4" w:rsidRDefault="00E819F9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112AB" w:rsidRPr="00BD6EE4" w14:paraId="0BB466E6" w14:textId="77777777" w:rsidTr="00A367CD">
        <w:tc>
          <w:tcPr>
            <w:tcW w:w="3600" w:type="dxa"/>
            <w:shd w:val="clear" w:color="auto" w:fill="auto"/>
            <w:vAlign w:val="bottom"/>
          </w:tcPr>
          <w:p w14:paraId="45E43EA4" w14:textId="2172D22D" w:rsidR="004112AB" w:rsidRPr="00DA2471" w:rsidRDefault="00836C26" w:rsidP="00DA2471">
            <w:pPr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043ED45" w14:textId="4CEFEE20" w:rsidR="004112AB" w:rsidRPr="00BD6EE4" w:rsidRDefault="00836C26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239,625</w:t>
            </w:r>
          </w:p>
        </w:tc>
        <w:tc>
          <w:tcPr>
            <w:tcW w:w="270" w:type="dxa"/>
          </w:tcPr>
          <w:p w14:paraId="28F26C26" w14:textId="77777777" w:rsidR="004112AB" w:rsidRPr="00BD6EE4" w:rsidRDefault="004112AB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2BBFD9" w14:textId="669A8B65" w:rsidR="004112AB" w:rsidRPr="00BD6EE4" w:rsidRDefault="001E11C5" w:rsidP="0006022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6BE410" w14:textId="77777777" w:rsidR="004112AB" w:rsidRPr="00BD6EE4" w:rsidRDefault="004112AB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919F3" w14:textId="52116CA1" w:rsidR="004112AB" w:rsidRPr="00BD6EE4" w:rsidRDefault="00041F4F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005347A" w14:textId="77777777" w:rsidR="004112AB" w:rsidRPr="00BD6EE4" w:rsidRDefault="004112AB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BB04CF" w14:textId="6F41B1D0" w:rsidR="004112AB" w:rsidRPr="00BD6EE4" w:rsidRDefault="001E11C5" w:rsidP="00CF758A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11C5" w:rsidRPr="00BD6EE4" w14:paraId="096B9098" w14:textId="77777777" w:rsidTr="00A367CD">
        <w:tc>
          <w:tcPr>
            <w:tcW w:w="3600" w:type="dxa"/>
            <w:shd w:val="clear" w:color="auto" w:fill="auto"/>
            <w:vAlign w:val="bottom"/>
          </w:tcPr>
          <w:p w14:paraId="7A7393CC" w14:textId="46F60B2C" w:rsidR="001E11C5" w:rsidRPr="00DA2471" w:rsidRDefault="001609A4" w:rsidP="00DA2471">
            <w:pPr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DA247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หุ้นกู้ที่ถึงกำหนด</w:t>
            </w:r>
            <w:r w:rsidR="009C1903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ชำระ</w:t>
            </w:r>
            <w:r w:rsidRPr="00DA247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3EF9E169" w14:textId="0E60B7E6" w:rsidR="001E11C5" w:rsidRPr="00BD6EE4" w:rsidRDefault="006145CD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04A49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A04A49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3494CFE" w14:textId="77777777" w:rsidR="001E11C5" w:rsidRPr="00BD6EE4" w:rsidRDefault="001E11C5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1B6990" w14:textId="75C8B59B" w:rsidR="001E11C5" w:rsidRDefault="00A04A49" w:rsidP="0006022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ADA97A" w14:textId="77777777" w:rsidR="001E11C5" w:rsidRPr="00BD6EE4" w:rsidRDefault="001E11C5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4BAA61" w14:textId="3397E9DC" w:rsidR="001E11C5" w:rsidRPr="00BD6EE4" w:rsidRDefault="006145CD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04A49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A04A49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AD404DC" w14:textId="77777777" w:rsidR="001E11C5" w:rsidRPr="00BD6EE4" w:rsidRDefault="001E11C5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CB398C" w14:textId="2FEBFF69" w:rsidR="001E11C5" w:rsidRDefault="00A04A49" w:rsidP="00CF758A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F02AC" w:rsidRPr="00BD6EE4" w14:paraId="0E668ED8" w14:textId="77777777" w:rsidTr="00A367CD">
        <w:tc>
          <w:tcPr>
            <w:tcW w:w="3600" w:type="dxa"/>
            <w:shd w:val="clear" w:color="auto" w:fill="auto"/>
            <w:vAlign w:val="bottom"/>
          </w:tcPr>
          <w:p w14:paraId="3AD9FC32" w14:textId="567513B6" w:rsidR="00EF02AC" w:rsidRPr="00DA2471" w:rsidRDefault="00EF02AC" w:rsidP="00DA2471">
            <w:pPr>
              <w:ind w:left="340" w:hanging="340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DA247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หนี้สินตามสัญญาเช่า  </w:t>
            </w:r>
            <w:r w:rsidR="001609A4" w:rsidRPr="00DA2471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 w:rsidRPr="00C573F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>(</w:t>
            </w:r>
            <w:r w:rsidR="006145CD" w:rsidRPr="006145CD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lang w:val="en-US"/>
              </w:rPr>
              <w:t>2562</w:t>
            </w:r>
            <w:r w:rsidRPr="00C573F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>: หนี้สินตามสัญญาเช่าการเงิน)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8ADC80" w14:textId="77777777" w:rsidR="00EF02AC" w:rsidRDefault="00EF02AC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ACD923" w14:textId="6C87B416" w:rsidR="00836C26" w:rsidRPr="00BD6EE4" w:rsidRDefault="00836C26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14,849</w:t>
            </w:r>
          </w:p>
        </w:tc>
        <w:tc>
          <w:tcPr>
            <w:tcW w:w="270" w:type="dxa"/>
          </w:tcPr>
          <w:p w14:paraId="1D12FECA" w14:textId="77777777" w:rsidR="00EF02AC" w:rsidRPr="00BD6EE4" w:rsidRDefault="00EF02AC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E0630" w14:textId="77777777" w:rsidR="00041F4F" w:rsidRDefault="00041F4F" w:rsidP="0006022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C55482" w14:textId="01813655" w:rsidR="00EF02AC" w:rsidRPr="00BD6EE4" w:rsidRDefault="001E11C5" w:rsidP="0006022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480A38" w14:textId="77777777" w:rsidR="00EF02AC" w:rsidRPr="00BD6EE4" w:rsidRDefault="00EF02AC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60F6B5" w14:textId="77777777" w:rsidR="00EF02AC" w:rsidRDefault="00EF02AC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BCDE16" w14:textId="7A7D7344" w:rsidR="00041F4F" w:rsidRPr="00BD6EE4" w:rsidRDefault="00041F4F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14,849</w:t>
            </w:r>
          </w:p>
        </w:tc>
        <w:tc>
          <w:tcPr>
            <w:tcW w:w="270" w:type="dxa"/>
            <w:shd w:val="clear" w:color="auto" w:fill="auto"/>
          </w:tcPr>
          <w:p w14:paraId="37A0C05E" w14:textId="77777777" w:rsidR="00EF02AC" w:rsidRPr="00BD6EE4" w:rsidRDefault="00EF02AC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E216AD" w14:textId="77777777" w:rsidR="00EF02AC" w:rsidRDefault="00EF02AC" w:rsidP="00CF758A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00AFD7" w14:textId="158CCF1B" w:rsidR="001E11C5" w:rsidRPr="00BD6EE4" w:rsidRDefault="001E11C5" w:rsidP="00CF758A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7815" w:rsidRPr="00BD6EE4" w14:paraId="6D36517D" w14:textId="77777777" w:rsidTr="00A367CD">
        <w:tc>
          <w:tcPr>
            <w:tcW w:w="3600" w:type="dxa"/>
            <w:shd w:val="clear" w:color="auto" w:fill="auto"/>
            <w:vAlign w:val="bottom"/>
          </w:tcPr>
          <w:p w14:paraId="163F7A37" w14:textId="5AC32F25" w:rsidR="00F77815" w:rsidRPr="00DA2471" w:rsidRDefault="00F77815" w:rsidP="00DA2471">
            <w:pPr>
              <w:ind w:left="340" w:hanging="340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 - 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04BA0" w14:textId="68E27108" w:rsidR="00F77815" w:rsidRPr="00F77815" w:rsidRDefault="00836C26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4,254,474</w:t>
            </w:r>
          </w:p>
        </w:tc>
        <w:tc>
          <w:tcPr>
            <w:tcW w:w="270" w:type="dxa"/>
          </w:tcPr>
          <w:p w14:paraId="69A20314" w14:textId="77777777" w:rsidR="00F77815" w:rsidRPr="00F77815" w:rsidRDefault="00F77815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CFAD3" w14:textId="7C45322A" w:rsidR="00F77815" w:rsidRPr="00060226" w:rsidRDefault="00DA57C2" w:rsidP="0006022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02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0F1AFD" w14:textId="77777777" w:rsidR="00F77815" w:rsidRPr="00F77815" w:rsidRDefault="00F77815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B276F" w14:textId="4C9C18AE" w:rsidR="00F77815" w:rsidRPr="00F77815" w:rsidRDefault="00F77815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4,254,474</w:t>
            </w:r>
          </w:p>
        </w:tc>
        <w:tc>
          <w:tcPr>
            <w:tcW w:w="270" w:type="dxa"/>
            <w:shd w:val="clear" w:color="auto" w:fill="auto"/>
          </w:tcPr>
          <w:p w14:paraId="1874D120" w14:textId="77777777" w:rsidR="00F77815" w:rsidRPr="00F77815" w:rsidRDefault="00F77815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77F95" w14:textId="2326B2FE" w:rsidR="00F77815" w:rsidRPr="00CF758A" w:rsidRDefault="00F77815" w:rsidP="00CF758A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5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77815" w:rsidRPr="00BD6EE4" w14:paraId="1BE90837" w14:textId="77777777" w:rsidTr="00A367CD">
        <w:tc>
          <w:tcPr>
            <w:tcW w:w="3600" w:type="dxa"/>
            <w:shd w:val="clear" w:color="auto" w:fill="auto"/>
            <w:vAlign w:val="bottom"/>
          </w:tcPr>
          <w:p w14:paraId="17B80950" w14:textId="77777777" w:rsidR="00F77815" w:rsidRPr="00BD6EE4" w:rsidRDefault="00F77815" w:rsidP="00DA2471">
            <w:pPr>
              <w:ind w:left="340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49F205" w14:textId="77777777" w:rsidR="00F77815" w:rsidRPr="00BD6EE4" w:rsidRDefault="00F77815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D666E2" w14:textId="77777777" w:rsidR="00F77815" w:rsidRPr="00BD6EE4" w:rsidRDefault="00F77815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35C75E" w14:textId="77777777" w:rsidR="00F77815" w:rsidRDefault="00F77815" w:rsidP="00A04A49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2E1DC5" w14:textId="77777777" w:rsidR="00F77815" w:rsidRPr="00BD6EE4" w:rsidRDefault="00F77815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38C004" w14:textId="77777777" w:rsidR="00F77815" w:rsidRDefault="00F77815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2B5529" w14:textId="77777777" w:rsidR="00F77815" w:rsidRPr="00BD6EE4" w:rsidRDefault="00F77815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6EDB8A" w14:textId="77777777" w:rsidR="00F77815" w:rsidRDefault="00F77815" w:rsidP="00A04A49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02AC" w:rsidRPr="00BD6EE4" w14:paraId="1563941B" w14:textId="77777777" w:rsidTr="00A367CD">
        <w:tc>
          <w:tcPr>
            <w:tcW w:w="3600" w:type="dxa"/>
            <w:shd w:val="clear" w:color="auto" w:fill="auto"/>
            <w:vAlign w:val="bottom"/>
          </w:tcPr>
          <w:p w14:paraId="6FC53BC6" w14:textId="4D911883" w:rsidR="00EF02AC" w:rsidRPr="00BD6EE4" w:rsidRDefault="00EF02AC" w:rsidP="00E819F9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C931A74" w14:textId="77777777" w:rsidR="00EF02AC" w:rsidRPr="00BD6EE4" w:rsidRDefault="00EF02AC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6ADA57" w14:textId="77777777" w:rsidR="00EF02AC" w:rsidRPr="00BD6EE4" w:rsidRDefault="00EF02AC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46FB5F" w14:textId="77777777" w:rsidR="00EF02AC" w:rsidRPr="00BD6EE4" w:rsidRDefault="00EF02AC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263517" w14:textId="77777777" w:rsidR="00EF02AC" w:rsidRPr="00BD6EE4" w:rsidRDefault="00EF02AC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CF9B6E" w14:textId="77777777" w:rsidR="00EF02AC" w:rsidRPr="00BD6EE4" w:rsidRDefault="00EF02AC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8AB043" w14:textId="77777777" w:rsidR="00EF02AC" w:rsidRPr="00BD6EE4" w:rsidRDefault="00EF02AC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98EA5B" w14:textId="77777777" w:rsidR="00EF02AC" w:rsidRPr="00BD6EE4" w:rsidRDefault="00EF02AC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11C5" w:rsidRPr="00BD6EE4" w14:paraId="7F727F28" w14:textId="77777777" w:rsidTr="00A367CD">
        <w:tc>
          <w:tcPr>
            <w:tcW w:w="3600" w:type="dxa"/>
            <w:shd w:val="clear" w:color="auto" w:fill="auto"/>
            <w:vAlign w:val="bottom"/>
          </w:tcPr>
          <w:p w14:paraId="6547050F" w14:textId="77777777" w:rsidR="001E11C5" w:rsidRPr="00BD6EE4" w:rsidRDefault="001E11C5" w:rsidP="001E11C5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709A0DA7" w14:textId="1BCCEFE3" w:rsidR="001E11C5" w:rsidRPr="00BD6EE4" w:rsidRDefault="006145CD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10AAD83" w14:textId="77777777" w:rsidR="001E11C5" w:rsidRPr="00BD6EE4" w:rsidRDefault="001E11C5" w:rsidP="001E11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AF5F84" w14:textId="5E3D73BC" w:rsidR="001E11C5" w:rsidRPr="00BD6EE4" w:rsidRDefault="006145CD" w:rsidP="001E11C5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FF03E7D" w14:textId="77777777" w:rsidR="001E11C5" w:rsidRPr="00BD6EE4" w:rsidRDefault="001E11C5" w:rsidP="001E11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9A4535" w14:textId="3BDDA88A" w:rsidR="001E11C5" w:rsidRPr="00BD6EE4" w:rsidRDefault="006145CD" w:rsidP="001E11C5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F5DEF93" w14:textId="77777777" w:rsidR="001E11C5" w:rsidRPr="00BD6EE4" w:rsidRDefault="001E11C5" w:rsidP="001E11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BCB4D7" w14:textId="6CC628C9" w:rsidR="001E11C5" w:rsidRPr="00BD6EE4" w:rsidRDefault="006145CD" w:rsidP="001E11C5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1E11C5"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36C26" w:rsidRPr="00BD6EE4" w14:paraId="02DD2BC9" w14:textId="77777777" w:rsidTr="00A367CD">
        <w:tc>
          <w:tcPr>
            <w:tcW w:w="3600" w:type="dxa"/>
            <w:shd w:val="clear" w:color="auto" w:fill="auto"/>
            <w:vAlign w:val="bottom"/>
          </w:tcPr>
          <w:p w14:paraId="5D429692" w14:textId="6EFDAC62" w:rsidR="00836C26" w:rsidRPr="00BD6EE4" w:rsidRDefault="00836C26" w:rsidP="00836C2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73E">
              <w:rPr>
                <w:rFonts w:asciiTheme="majorBidi" w:hAnsiTheme="majorBidi"/>
                <w:sz w:val="30"/>
                <w:szCs w:val="30"/>
                <w:cs/>
              </w:rPr>
              <w:t xml:space="preserve">หนี้สินตามสัญญาเช่า 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F44E0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145CD"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F44E0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 หนี้สินตามสัญญาเช่าการเงิน)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B9BE56" w14:textId="77777777" w:rsidR="00836C26" w:rsidRDefault="00836C26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97587F" w14:textId="46C7BF7C" w:rsidR="00836C26" w:rsidRPr="00BD6EE4" w:rsidRDefault="00836C26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645,181</w:t>
            </w:r>
          </w:p>
        </w:tc>
        <w:tc>
          <w:tcPr>
            <w:tcW w:w="270" w:type="dxa"/>
          </w:tcPr>
          <w:p w14:paraId="6F2AEAD5" w14:textId="77777777" w:rsidR="00836C26" w:rsidRPr="00BD6EE4" w:rsidRDefault="00836C26" w:rsidP="00836C26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4217FD" w14:textId="77777777" w:rsidR="00836C26" w:rsidRDefault="00836C26" w:rsidP="00836C26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7FE064" w14:textId="569F378D" w:rsidR="00836C26" w:rsidRPr="00BD6EE4" w:rsidRDefault="00836C26" w:rsidP="0006022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0D055A3" w14:textId="77777777" w:rsidR="00836C26" w:rsidRPr="00BD6EE4" w:rsidRDefault="00836C26" w:rsidP="00836C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F7DAC2" w14:textId="77777777" w:rsidR="00836C26" w:rsidRDefault="00836C26" w:rsidP="00836C26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722AFA" w14:textId="1C8822B1" w:rsidR="00836C26" w:rsidRPr="00BD6EE4" w:rsidRDefault="00836C26" w:rsidP="00836C26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645,181</w:t>
            </w:r>
          </w:p>
        </w:tc>
        <w:tc>
          <w:tcPr>
            <w:tcW w:w="270" w:type="dxa"/>
            <w:shd w:val="clear" w:color="auto" w:fill="auto"/>
          </w:tcPr>
          <w:p w14:paraId="0DE78DB8" w14:textId="77777777" w:rsidR="00836C26" w:rsidRPr="00BD6EE4" w:rsidRDefault="00836C26" w:rsidP="00836C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C25B70" w14:textId="77777777" w:rsidR="00836C26" w:rsidRDefault="00836C26" w:rsidP="00836C26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734779B" w14:textId="733A8877" w:rsidR="00836C26" w:rsidRPr="00BD6EE4" w:rsidRDefault="00836C26" w:rsidP="00836C2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6C26" w:rsidRPr="00BD6EE4" w14:paraId="4D9A873D" w14:textId="77777777" w:rsidTr="00A367CD">
        <w:tc>
          <w:tcPr>
            <w:tcW w:w="3600" w:type="dxa"/>
            <w:shd w:val="clear" w:color="auto" w:fill="auto"/>
            <w:vAlign w:val="bottom"/>
          </w:tcPr>
          <w:p w14:paraId="668526AD" w14:textId="77777777" w:rsidR="00836C26" w:rsidRPr="00BD6EE4" w:rsidRDefault="00836C26" w:rsidP="00836C2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 - 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9B283" w14:textId="7809D481" w:rsidR="00836C26" w:rsidRPr="00BD6EE4" w:rsidRDefault="00836C26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8,645,181</w:t>
            </w:r>
          </w:p>
        </w:tc>
        <w:tc>
          <w:tcPr>
            <w:tcW w:w="270" w:type="dxa"/>
          </w:tcPr>
          <w:p w14:paraId="63B20223" w14:textId="77777777" w:rsidR="00836C26" w:rsidRPr="00BD6EE4" w:rsidRDefault="00836C26" w:rsidP="00836C26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DB8C" w14:textId="6788F4B7" w:rsidR="00836C26" w:rsidRPr="00BD6EE4" w:rsidRDefault="00836C26" w:rsidP="00836C26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1DB53BD" w14:textId="77777777" w:rsidR="00836C26" w:rsidRPr="00BD6EE4" w:rsidRDefault="00836C26" w:rsidP="00836C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573E" w14:textId="2BE49F7E" w:rsidR="00836C26" w:rsidRPr="00BD6EE4" w:rsidRDefault="00836C26" w:rsidP="00836C26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8,645,181</w:t>
            </w:r>
          </w:p>
        </w:tc>
        <w:tc>
          <w:tcPr>
            <w:tcW w:w="270" w:type="dxa"/>
            <w:shd w:val="clear" w:color="auto" w:fill="auto"/>
          </w:tcPr>
          <w:p w14:paraId="34A7E0B5" w14:textId="77777777" w:rsidR="00836C26" w:rsidRPr="00BD6EE4" w:rsidRDefault="00836C26" w:rsidP="00836C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44AE9" w14:textId="6A33CAA2" w:rsidR="00836C26" w:rsidRPr="00BD6EE4" w:rsidRDefault="00836C26" w:rsidP="00836C26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836C26" w:rsidRPr="00BD6EE4" w14:paraId="5373D9C6" w14:textId="77777777" w:rsidTr="00A367CD">
        <w:tc>
          <w:tcPr>
            <w:tcW w:w="3600" w:type="dxa"/>
            <w:shd w:val="clear" w:color="auto" w:fill="auto"/>
            <w:vAlign w:val="bottom"/>
          </w:tcPr>
          <w:p w14:paraId="3C430AA6" w14:textId="77777777" w:rsidR="00836C26" w:rsidRPr="00BD6EE4" w:rsidRDefault="00836C26" w:rsidP="00836C26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C53D3" w14:textId="77777777" w:rsidR="00836C26" w:rsidRPr="00BD6EE4" w:rsidRDefault="00836C26" w:rsidP="00391A6E">
            <w:pPr>
              <w:tabs>
                <w:tab w:val="decimal" w:pos="9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8B778" w14:textId="77777777" w:rsidR="00836C26" w:rsidRPr="00BD6EE4" w:rsidRDefault="00836C26" w:rsidP="00836C26">
            <w:pPr>
              <w:tabs>
                <w:tab w:val="decimal" w:pos="918"/>
                <w:tab w:val="decimal" w:pos="11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4D24" w14:textId="77777777" w:rsidR="00836C26" w:rsidRPr="00BD6EE4" w:rsidRDefault="00836C26" w:rsidP="00836C26">
            <w:pPr>
              <w:tabs>
                <w:tab w:val="decimal" w:pos="9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309AF" w14:textId="77777777" w:rsidR="00836C26" w:rsidRPr="00BD6EE4" w:rsidRDefault="00836C26" w:rsidP="00836C2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773D7" w14:textId="77777777" w:rsidR="00836C26" w:rsidRPr="00BD6EE4" w:rsidRDefault="00836C26" w:rsidP="00836C26">
            <w:pPr>
              <w:tabs>
                <w:tab w:val="decimal" w:pos="887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C3BCEC" w14:textId="77777777" w:rsidR="00836C26" w:rsidRPr="00BD6EE4" w:rsidRDefault="00836C26" w:rsidP="00836C2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37DF3" w14:textId="77777777" w:rsidR="00836C26" w:rsidRPr="00BD6EE4" w:rsidRDefault="00836C26" w:rsidP="00836C26">
            <w:pPr>
              <w:tabs>
                <w:tab w:val="decimal" w:pos="887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6C26" w:rsidRPr="00BD6EE4" w14:paraId="01D25133" w14:textId="77777777" w:rsidTr="00A367CD">
        <w:tc>
          <w:tcPr>
            <w:tcW w:w="3600" w:type="dxa"/>
            <w:shd w:val="clear" w:color="auto" w:fill="auto"/>
            <w:vAlign w:val="bottom"/>
          </w:tcPr>
          <w:p w14:paraId="1E765C92" w14:textId="77777777" w:rsidR="00836C26" w:rsidRPr="00BD6EE4" w:rsidRDefault="00836C26" w:rsidP="00836C2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DCA0623" w14:textId="2C2A5E9D" w:rsidR="00836C26" w:rsidRPr="00BD6EE4" w:rsidRDefault="00836C26" w:rsidP="00391A6E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12,899,655</w:t>
            </w:r>
          </w:p>
        </w:tc>
        <w:tc>
          <w:tcPr>
            <w:tcW w:w="270" w:type="dxa"/>
          </w:tcPr>
          <w:p w14:paraId="0A5A2FEE" w14:textId="77777777" w:rsidR="00836C26" w:rsidRPr="00BD6EE4" w:rsidRDefault="00836C26" w:rsidP="00836C26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0ED6E51" w14:textId="539EFEE3" w:rsidR="00836C26" w:rsidRPr="00BD6EE4" w:rsidRDefault="00836C26" w:rsidP="00836C26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FADDD62" w14:textId="77777777" w:rsidR="00836C26" w:rsidRPr="00BD6EE4" w:rsidRDefault="00836C26" w:rsidP="00836C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12EF23" w14:textId="78E33B04" w:rsidR="00836C26" w:rsidRPr="00BD6EE4" w:rsidRDefault="00836C26" w:rsidP="00836C26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12,899,655</w:t>
            </w:r>
          </w:p>
        </w:tc>
        <w:tc>
          <w:tcPr>
            <w:tcW w:w="270" w:type="dxa"/>
            <w:shd w:val="clear" w:color="auto" w:fill="auto"/>
          </w:tcPr>
          <w:p w14:paraId="7D6CF956" w14:textId="77777777" w:rsidR="00836C26" w:rsidRPr="00BD6EE4" w:rsidRDefault="00836C26" w:rsidP="00836C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A66089" w14:textId="7EA1D125" w:rsidR="00836C26" w:rsidRPr="00BD6EE4" w:rsidRDefault="00836C26" w:rsidP="00836C26">
            <w:pPr>
              <w:tabs>
                <w:tab w:val="decimal" w:pos="88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C81B471" w14:textId="70C698D5" w:rsidR="0071773E" w:rsidRDefault="0071773E" w:rsidP="00696AF8">
      <w:pPr>
        <w:pStyle w:val="Bo-Blankline"/>
        <w:rPr>
          <w:rFonts w:asciiTheme="majorBidi" w:hAnsiTheme="majorBidi" w:cstheme="majorBidi"/>
          <w:cs/>
        </w:rPr>
      </w:pPr>
    </w:p>
    <w:p w14:paraId="16F4459F" w14:textId="46BC3C82" w:rsidR="00867D8A" w:rsidRPr="00BD6EE4" w:rsidRDefault="00867D8A" w:rsidP="00867D8A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แสดงตามระยะเวลาครบกำหนดการจ่ายชำระ ณ วันที่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341FA4D4" w14:textId="77777777" w:rsidR="00DA6F99" w:rsidRPr="00C7044A" w:rsidRDefault="00DA6F99" w:rsidP="00867D8A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64"/>
        <w:gridCol w:w="1169"/>
        <w:gridCol w:w="273"/>
        <w:gridCol w:w="1166"/>
        <w:gridCol w:w="273"/>
        <w:gridCol w:w="1175"/>
      </w:tblGrid>
      <w:tr w:rsidR="00A84229" w:rsidRPr="00BD6EE4" w14:paraId="4BFA99C2" w14:textId="77777777" w:rsidTr="004119E6">
        <w:trPr>
          <w:tblHeader/>
        </w:trPr>
        <w:tc>
          <w:tcPr>
            <w:tcW w:w="3600" w:type="dxa"/>
            <w:shd w:val="clear" w:color="auto" w:fill="auto"/>
          </w:tcPr>
          <w:p w14:paraId="3D03181B" w14:textId="77777777" w:rsidR="00A84229" w:rsidRPr="00BD6EE4" w:rsidRDefault="00A8422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3AC09B67" w14:textId="77777777" w:rsidR="00A84229" w:rsidRPr="00BD6EE4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A167EDC" w14:textId="77777777" w:rsidR="00A84229" w:rsidRPr="00BD6EE4" w:rsidRDefault="00A8422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1C0D797E" w14:textId="77777777" w:rsidR="00A84229" w:rsidRPr="00BD6EE4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234" w:rsidRPr="00BD6EE4" w14:paraId="690437DF" w14:textId="77777777" w:rsidTr="004119E6">
        <w:trPr>
          <w:tblHeader/>
        </w:trPr>
        <w:tc>
          <w:tcPr>
            <w:tcW w:w="3600" w:type="dxa"/>
            <w:shd w:val="clear" w:color="auto" w:fill="auto"/>
          </w:tcPr>
          <w:p w14:paraId="67E99026" w14:textId="77777777" w:rsidR="006D4234" w:rsidRPr="00BD6EE4" w:rsidRDefault="006D4234" w:rsidP="006D4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4BF87F" w14:textId="509038B0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14:paraId="2B88C8D3" w14:textId="77777777" w:rsidR="006D4234" w:rsidRPr="00BD6EE4" w:rsidRDefault="006D4234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98D1255" w14:textId="50FDC83A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74050BE3" w14:textId="77777777" w:rsidR="006D4234" w:rsidRPr="00BD6EE4" w:rsidRDefault="006D4234" w:rsidP="006D42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0A5E879" w14:textId="51463C5C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shd w:val="clear" w:color="auto" w:fill="auto"/>
          </w:tcPr>
          <w:p w14:paraId="77D417BC" w14:textId="77777777" w:rsidR="006D4234" w:rsidRPr="00BD6EE4" w:rsidRDefault="006D4234" w:rsidP="006D42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E9F86D4" w14:textId="54C661C3" w:rsidR="006D4234" w:rsidRPr="00BD6EE4" w:rsidRDefault="006145CD" w:rsidP="006D4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A84229" w:rsidRPr="00BD6EE4" w14:paraId="40571B1A" w14:textId="77777777" w:rsidTr="004119E6">
        <w:trPr>
          <w:tblHeader/>
        </w:trPr>
        <w:tc>
          <w:tcPr>
            <w:tcW w:w="3600" w:type="dxa"/>
            <w:shd w:val="clear" w:color="auto" w:fill="auto"/>
          </w:tcPr>
          <w:p w14:paraId="61E06371" w14:textId="77777777" w:rsidR="00A84229" w:rsidRPr="00BD6EE4" w:rsidRDefault="00A8422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7853C26F" w14:textId="77777777" w:rsidR="00A84229" w:rsidRPr="00BD6EE4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D6C98" w:rsidRPr="00BD6EE4" w14:paraId="56571D6E" w14:textId="77777777" w:rsidTr="008652E2">
        <w:tc>
          <w:tcPr>
            <w:tcW w:w="3600" w:type="dxa"/>
            <w:shd w:val="clear" w:color="auto" w:fill="auto"/>
          </w:tcPr>
          <w:p w14:paraId="68B79B2B" w14:textId="704D925A" w:rsidR="007D6C98" w:rsidRPr="004112AB" w:rsidRDefault="007D6C98" w:rsidP="007D6C9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66C8C1F2" w14:textId="1AEFF563" w:rsidR="007D6C98" w:rsidRPr="00BD6EE4" w:rsidRDefault="007D6C98" w:rsidP="00815680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64" w:type="dxa"/>
            <w:shd w:val="clear" w:color="auto" w:fill="auto"/>
          </w:tcPr>
          <w:p w14:paraId="3EC54E62" w14:textId="77777777" w:rsidR="007D6C98" w:rsidRPr="00BD6EE4" w:rsidRDefault="007D6C98" w:rsidP="007D6C98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25CEDE7" w14:textId="67C11172" w:rsidR="007D6C98" w:rsidRPr="00BD6EE4" w:rsidRDefault="007D6C98" w:rsidP="007D6C98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21F8AC4" w14:textId="77777777" w:rsidR="007D6C98" w:rsidRPr="00BD6EE4" w:rsidRDefault="007D6C98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F1B3E7E" w14:textId="6CA89600" w:rsidR="007D6C98" w:rsidRPr="00BD6EE4" w:rsidRDefault="007D6C98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3" w:type="dxa"/>
            <w:shd w:val="clear" w:color="auto" w:fill="auto"/>
          </w:tcPr>
          <w:p w14:paraId="533957F1" w14:textId="77777777" w:rsidR="007D6C98" w:rsidRPr="00BD6EE4" w:rsidRDefault="007D6C98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9EF8F3E" w14:textId="74C72CA9" w:rsidR="007D6C98" w:rsidRPr="00BD6EE4" w:rsidRDefault="007D6C98" w:rsidP="007D6C98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C98" w:rsidRPr="00BD6EE4" w14:paraId="0B65BE8D" w14:textId="77777777" w:rsidTr="008652E2">
        <w:tc>
          <w:tcPr>
            <w:tcW w:w="3600" w:type="dxa"/>
            <w:shd w:val="clear" w:color="auto" w:fill="auto"/>
          </w:tcPr>
          <w:p w14:paraId="7EEFF9F1" w14:textId="4E3631C0" w:rsidR="007D6C98" w:rsidRPr="00BD6EE4" w:rsidRDefault="007D6C98" w:rsidP="007D6C9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</w:tcPr>
          <w:p w14:paraId="57549992" w14:textId="55546EFE" w:rsidR="007D6C98" w:rsidRPr="00BD6EE4" w:rsidRDefault="007D6C98" w:rsidP="00815680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A0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A0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264" w:type="dxa"/>
            <w:shd w:val="clear" w:color="auto" w:fill="auto"/>
          </w:tcPr>
          <w:p w14:paraId="63945C2A" w14:textId="77777777" w:rsidR="007D6C98" w:rsidRPr="00BD6EE4" w:rsidRDefault="007D6C98" w:rsidP="007D6C98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A0A733" w14:textId="1F512956" w:rsidR="007D6C98" w:rsidRPr="00BD6EE4" w:rsidRDefault="007D6C98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3" w:type="dxa"/>
            <w:shd w:val="clear" w:color="auto" w:fill="auto"/>
          </w:tcPr>
          <w:p w14:paraId="273B379B" w14:textId="77777777" w:rsidR="007D6C98" w:rsidRPr="00BD6EE4" w:rsidRDefault="007D6C98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5D0F440" w14:textId="3C71F65A" w:rsidR="007D6C98" w:rsidRPr="00BD6EE4" w:rsidRDefault="007D6C98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A0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066,789</w:t>
            </w:r>
          </w:p>
        </w:tc>
        <w:tc>
          <w:tcPr>
            <w:tcW w:w="273" w:type="dxa"/>
            <w:shd w:val="clear" w:color="auto" w:fill="auto"/>
          </w:tcPr>
          <w:p w14:paraId="5C3704E7" w14:textId="77777777" w:rsidR="007D6C98" w:rsidRPr="00BD6EE4" w:rsidRDefault="007D6C98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5C400F6" w14:textId="57058290" w:rsidR="007D6C98" w:rsidRPr="00BD6EE4" w:rsidRDefault="007D6C98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401A3" w:rsidRPr="00BD6EE4" w14:paraId="543C0179" w14:textId="77777777" w:rsidTr="008652E2">
        <w:tc>
          <w:tcPr>
            <w:tcW w:w="3600" w:type="dxa"/>
            <w:shd w:val="clear" w:color="auto" w:fill="auto"/>
          </w:tcPr>
          <w:p w14:paraId="7242DBCC" w14:textId="6D070609" w:rsidR="003401A3" w:rsidRPr="00BD6EE4" w:rsidRDefault="003401A3" w:rsidP="007D6C9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60" w:type="dxa"/>
            <w:shd w:val="clear" w:color="auto" w:fill="auto"/>
          </w:tcPr>
          <w:p w14:paraId="09F70CDC" w14:textId="47B3DCE7" w:rsidR="003401A3" w:rsidRPr="006145CD" w:rsidRDefault="00CA003B" w:rsidP="00815680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578,392</w:t>
            </w:r>
          </w:p>
        </w:tc>
        <w:tc>
          <w:tcPr>
            <w:tcW w:w="264" w:type="dxa"/>
            <w:shd w:val="clear" w:color="auto" w:fill="auto"/>
          </w:tcPr>
          <w:p w14:paraId="65B50F30" w14:textId="77777777" w:rsidR="003401A3" w:rsidRPr="00BD6EE4" w:rsidRDefault="003401A3" w:rsidP="007D6C98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E149846" w14:textId="5A2E70F1" w:rsidR="003401A3" w:rsidRPr="006145CD" w:rsidRDefault="00CA003B" w:rsidP="00CA003B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722AE97" w14:textId="77777777" w:rsidR="003401A3" w:rsidRPr="00BD6EE4" w:rsidRDefault="003401A3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890A5C0" w14:textId="4F5892E7" w:rsidR="003401A3" w:rsidRPr="006145CD" w:rsidRDefault="00CA003B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578,392</w:t>
            </w:r>
          </w:p>
        </w:tc>
        <w:tc>
          <w:tcPr>
            <w:tcW w:w="273" w:type="dxa"/>
            <w:shd w:val="clear" w:color="auto" w:fill="auto"/>
          </w:tcPr>
          <w:p w14:paraId="6033C137" w14:textId="77777777" w:rsidR="003401A3" w:rsidRPr="00BD6EE4" w:rsidRDefault="003401A3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C884E98" w14:textId="14089265" w:rsidR="003401A3" w:rsidRPr="006145CD" w:rsidRDefault="00CA003B" w:rsidP="00CA003B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C98" w:rsidRPr="00BD6EE4" w14:paraId="20CEA799" w14:textId="77777777" w:rsidTr="004119E6">
        <w:tc>
          <w:tcPr>
            <w:tcW w:w="3600" w:type="dxa"/>
            <w:shd w:val="clear" w:color="auto" w:fill="auto"/>
            <w:vAlign w:val="bottom"/>
          </w:tcPr>
          <w:p w14:paraId="6710F1FB" w14:textId="77777777" w:rsidR="007D6C98" w:rsidRPr="00BD6EE4" w:rsidRDefault="007D6C98" w:rsidP="007D6C98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00F0A" w14:textId="151EFF15" w:rsidR="007D6C98" w:rsidRPr="00BD6EE4" w:rsidRDefault="007D6C98" w:rsidP="00815680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899,655</w:t>
            </w:r>
          </w:p>
        </w:tc>
        <w:tc>
          <w:tcPr>
            <w:tcW w:w="264" w:type="dxa"/>
          </w:tcPr>
          <w:p w14:paraId="38EDB8D7" w14:textId="77777777" w:rsidR="007D6C98" w:rsidRPr="00BD6EE4" w:rsidRDefault="007D6C98" w:rsidP="007D6C98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8F184" w14:textId="75668FA3" w:rsidR="007D6C98" w:rsidRPr="00BD6EE4" w:rsidRDefault="007D6C98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3" w:type="dxa"/>
          </w:tcPr>
          <w:p w14:paraId="27B60D87" w14:textId="77777777" w:rsidR="007D6C98" w:rsidRPr="00BD6EE4" w:rsidRDefault="007D6C98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1ACD8" w14:textId="761AC7BF" w:rsidR="007D6C98" w:rsidRPr="00BD6EE4" w:rsidRDefault="007D6C98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899,655</w:t>
            </w:r>
          </w:p>
        </w:tc>
        <w:tc>
          <w:tcPr>
            <w:tcW w:w="273" w:type="dxa"/>
            <w:shd w:val="clear" w:color="auto" w:fill="auto"/>
          </w:tcPr>
          <w:p w14:paraId="22C081CF" w14:textId="77777777" w:rsidR="007D6C98" w:rsidRPr="00BD6EE4" w:rsidRDefault="007D6C98" w:rsidP="007D6C9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A389" w14:textId="1CEB4FF6" w:rsidR="007D6C98" w:rsidRPr="00BD6EE4" w:rsidRDefault="007D6C98" w:rsidP="007D6C98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300507B" w14:textId="77777777" w:rsidR="005439C7" w:rsidRPr="00C7044A" w:rsidRDefault="005439C7" w:rsidP="000A2581">
      <w:pPr>
        <w:pStyle w:val="Bo-Blankline"/>
        <w:rPr>
          <w:rFonts w:asciiTheme="majorBidi" w:hAnsiTheme="majorBidi" w:cstheme="majorBidi"/>
        </w:rPr>
      </w:pPr>
    </w:p>
    <w:p w14:paraId="2E1C457E" w14:textId="2A24449A" w:rsidR="004937B4" w:rsidRDefault="00400D18" w:rsidP="00C863C6">
      <w:pPr>
        <w:pStyle w:val="Bo-C1Content"/>
        <w:rPr>
          <w:rFonts w:asciiTheme="majorBidi" w:hAnsiTheme="majorBidi" w:cstheme="majorBidi"/>
        </w:rPr>
      </w:pPr>
      <w:r w:rsidRPr="00BD6EE4">
        <w:rPr>
          <w:rFonts w:asciiTheme="majorBidi" w:hAnsiTheme="majorBidi" w:cstheme="majorBidi"/>
          <w:cs/>
        </w:rPr>
        <w:t xml:space="preserve">ณ วันที่ </w:t>
      </w:r>
      <w:r w:rsidR="006145CD" w:rsidRPr="006145CD">
        <w:rPr>
          <w:rFonts w:asciiTheme="majorBidi" w:hAnsiTheme="majorBidi" w:cstheme="majorBidi"/>
          <w:lang w:val="en-US"/>
        </w:rPr>
        <w:t>31</w:t>
      </w:r>
      <w:r w:rsidR="004937B4" w:rsidRPr="00BD6EE4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2563</w:t>
      </w:r>
      <w:r w:rsidR="003A5941" w:rsidRPr="00BD6EE4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2562</w:t>
      </w:r>
      <w:r w:rsidR="00AB33FD" w:rsidRPr="00BD6EE4">
        <w:rPr>
          <w:rFonts w:asciiTheme="majorBidi" w:hAnsiTheme="majorBidi" w:cstheme="majorBidi"/>
          <w:cs/>
        </w:rPr>
        <w:t xml:space="preserve"> </w:t>
      </w:r>
      <w:r w:rsidR="00112DF2" w:rsidRPr="00BD6EE4">
        <w:rPr>
          <w:rFonts w:asciiTheme="majorBidi" w:hAnsiTheme="majorBidi" w:cstheme="majorBidi"/>
          <w:cs/>
        </w:rPr>
        <w:t>บริษัท</w:t>
      </w:r>
      <w:r w:rsidR="009864E7" w:rsidRPr="00BD6EE4">
        <w:rPr>
          <w:rFonts w:asciiTheme="majorBidi" w:hAnsiTheme="majorBidi" w:cstheme="majorBidi"/>
          <w:cs/>
        </w:rPr>
        <w:t>ไม่</w:t>
      </w:r>
      <w:r w:rsidR="004937B4" w:rsidRPr="00BD6EE4">
        <w:rPr>
          <w:rFonts w:asciiTheme="majorBidi" w:hAnsiTheme="majorBidi" w:cstheme="majorBidi"/>
          <w:cs/>
        </w:rPr>
        <w:t>มีวงเงินสินเชื่อซึ่งยังมิได้เบิกใช้</w:t>
      </w:r>
    </w:p>
    <w:p w14:paraId="0DA2BF34" w14:textId="77777777" w:rsidR="00620B46" w:rsidRPr="008B7269" w:rsidRDefault="00620B46" w:rsidP="004035FC">
      <w:pPr>
        <w:pStyle w:val="Bo-Blankline"/>
        <w:rPr>
          <w:cs/>
        </w:rPr>
      </w:pPr>
    </w:p>
    <w:p w14:paraId="378DEBDB" w14:textId="77777777" w:rsidR="00021428" w:rsidRPr="008E2D14" w:rsidRDefault="00021428">
      <w:pPr>
        <w:spacing w:line="240" w:lineRule="auto"/>
        <w:rPr>
          <w:lang w:val="en-US"/>
        </w:rPr>
        <w:sectPr w:rsidR="00021428" w:rsidRPr="008E2D14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5A9E12B7" w14:textId="77777777" w:rsidR="00021428" w:rsidRPr="00744476" w:rsidRDefault="00021428" w:rsidP="00021428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7D40CE5E" w14:textId="77777777" w:rsidR="00021428" w:rsidRPr="00585911" w:rsidRDefault="00021428" w:rsidP="00585911">
      <w:pPr>
        <w:pStyle w:val="Bo-Blankline"/>
      </w:pPr>
    </w:p>
    <w:p w14:paraId="3A39EED3" w14:textId="39266A2C" w:rsidR="000E1F5B" w:rsidRPr="00AE741E" w:rsidRDefault="00021428" w:rsidP="004447E9">
      <w:pPr>
        <w:pStyle w:val="Bo-C1Content"/>
        <w:ind w:right="127"/>
        <w:rPr>
          <w:rFonts w:asciiTheme="majorBidi" w:hAnsiTheme="majorBidi" w:cstheme="majorBidi"/>
          <w:i/>
          <w:iCs/>
          <w:lang w:val="en-US"/>
        </w:rPr>
      </w:pPr>
      <w:r w:rsidRPr="00AE741E">
        <w:rPr>
          <w:rFonts w:asciiTheme="majorBidi" w:hAnsiTheme="majorBidi" w:cstheme="majorBidi"/>
          <w:cs/>
        </w:rPr>
        <w:t xml:space="preserve">ณ วันที่ </w:t>
      </w:r>
      <w:r w:rsidR="006145CD" w:rsidRPr="006145CD">
        <w:rPr>
          <w:rFonts w:asciiTheme="majorBidi" w:hAnsiTheme="majorBidi" w:cstheme="majorBidi"/>
          <w:lang w:val="en-US"/>
        </w:rPr>
        <w:t>31</w:t>
      </w:r>
      <w:r w:rsidRPr="00AE741E">
        <w:rPr>
          <w:rFonts w:asciiTheme="majorBidi" w:hAnsiTheme="majorBidi" w:cstheme="majorBidi"/>
          <w:lang w:val="en-US"/>
        </w:rPr>
        <w:t xml:space="preserve"> </w:t>
      </w:r>
      <w:r w:rsidRPr="00AE741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145CD" w:rsidRPr="006145CD">
        <w:rPr>
          <w:rFonts w:asciiTheme="majorBidi" w:hAnsiTheme="majorBidi" w:cstheme="majorBidi"/>
          <w:lang w:val="en-US"/>
        </w:rPr>
        <w:t>2563</w:t>
      </w:r>
      <w:r w:rsidRPr="00AE741E">
        <w:rPr>
          <w:rFonts w:asciiTheme="majorBidi" w:hAnsiTheme="majorBidi" w:cstheme="majorBidi"/>
          <w:cs/>
        </w:rPr>
        <w:t xml:space="preserve"> </w:t>
      </w:r>
      <w:r w:rsidR="000E1F5B" w:rsidRPr="00AE741E">
        <w:rPr>
          <w:rFonts w:asciiTheme="majorBidi" w:hAnsiTheme="majorBidi" w:cstheme="majorBidi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6145CD" w:rsidRPr="006145CD">
        <w:rPr>
          <w:rFonts w:asciiTheme="majorBidi" w:hAnsiTheme="majorBidi" w:cstheme="majorBidi"/>
          <w:lang w:val="en-US"/>
        </w:rPr>
        <w:t>3</w:t>
      </w:r>
      <w:r w:rsidR="000E1F5B" w:rsidRPr="00AE741E">
        <w:rPr>
          <w:rFonts w:asciiTheme="majorBidi" w:hAnsiTheme="majorBidi" w:cstheme="majorBidi"/>
          <w:cs/>
        </w:rPr>
        <w:t xml:space="preserve"> เดือน มูลค่ารวม </w:t>
      </w:r>
      <w:r w:rsidR="006145CD" w:rsidRPr="006145CD">
        <w:rPr>
          <w:rFonts w:asciiTheme="majorBidi" w:hAnsiTheme="majorBidi" w:cstheme="majorBidi"/>
          <w:lang w:val="en-US"/>
        </w:rPr>
        <w:t>12</w:t>
      </w:r>
      <w:r w:rsidR="004447E9" w:rsidRPr="00AE741E">
        <w:rPr>
          <w:rFonts w:asciiTheme="majorBidi" w:hAnsiTheme="majorBidi" w:cstheme="majorBidi"/>
          <w:lang w:val="en-US"/>
        </w:rPr>
        <w:t>,</w:t>
      </w:r>
      <w:r w:rsidR="006145CD" w:rsidRPr="006145CD">
        <w:rPr>
          <w:rFonts w:asciiTheme="majorBidi" w:hAnsiTheme="majorBidi" w:cstheme="majorBidi"/>
          <w:lang w:val="en-US"/>
        </w:rPr>
        <w:t>000</w:t>
      </w:r>
      <w:r w:rsidR="000E1F5B" w:rsidRPr="00AE741E">
        <w:rPr>
          <w:rFonts w:asciiTheme="majorBidi" w:hAnsiTheme="majorBidi" w:cstheme="majorBidi"/>
        </w:rPr>
        <w:t xml:space="preserve"> </w:t>
      </w:r>
      <w:r w:rsidR="000E1F5B" w:rsidRPr="00AE741E">
        <w:rPr>
          <w:rFonts w:asciiTheme="majorBidi" w:hAnsiTheme="majorBidi" w:cstheme="majorBidi"/>
          <w:cs/>
        </w:rPr>
        <w:t xml:space="preserve">ล้านบาท </w:t>
      </w:r>
      <w:r w:rsidR="00AE741E">
        <w:rPr>
          <w:rFonts w:asciiTheme="majorBidi" w:hAnsiTheme="majorBidi" w:cstheme="majorBidi"/>
        </w:rPr>
        <w:br/>
      </w:r>
      <w:r w:rsidR="000E1F5B" w:rsidRPr="00AE741E">
        <w:rPr>
          <w:rFonts w:asciiTheme="majorBidi" w:hAnsiTheme="majorBidi" w:cstheme="majorBidi"/>
          <w:i/>
          <w:iCs/>
          <w:cs/>
        </w:rPr>
        <w:t>(</w:t>
      </w:r>
      <w:r w:rsidR="006145CD" w:rsidRPr="006145CD">
        <w:rPr>
          <w:rFonts w:asciiTheme="majorBidi" w:hAnsiTheme="majorBidi" w:cstheme="majorBidi"/>
          <w:i/>
          <w:iCs/>
          <w:lang w:val="en-US"/>
        </w:rPr>
        <w:t>31</w:t>
      </w:r>
      <w:r w:rsidR="000E1F5B" w:rsidRPr="00AE741E">
        <w:rPr>
          <w:rFonts w:asciiTheme="majorBidi" w:hAnsiTheme="majorBidi" w:cstheme="majorBidi"/>
          <w:i/>
          <w:iCs/>
        </w:rPr>
        <w:t xml:space="preserve"> </w:t>
      </w:r>
      <w:r w:rsidR="000E1F5B" w:rsidRPr="00AE741E">
        <w:rPr>
          <w:rFonts w:asciiTheme="majorBidi" w:hAnsiTheme="majorBidi" w:cstheme="majorBidi" w:hint="cs"/>
          <w:i/>
          <w:iCs/>
          <w:cs/>
        </w:rPr>
        <w:t xml:space="preserve">ธันวาคม </w:t>
      </w:r>
      <w:r w:rsidR="006145CD" w:rsidRPr="006145CD">
        <w:rPr>
          <w:rFonts w:asciiTheme="majorBidi" w:hAnsiTheme="majorBidi" w:cstheme="majorBidi"/>
          <w:i/>
          <w:iCs/>
          <w:lang w:val="en-US"/>
        </w:rPr>
        <w:t>2562</w:t>
      </w:r>
      <w:r w:rsidR="000E1F5B" w:rsidRPr="00AE741E">
        <w:rPr>
          <w:rFonts w:asciiTheme="majorBidi" w:hAnsiTheme="majorBidi" w:cstheme="majorBidi"/>
          <w:i/>
          <w:iCs/>
          <w:lang w:val="en-US"/>
        </w:rPr>
        <w:t>:</w:t>
      </w:r>
      <w:r w:rsidR="00C5660D">
        <w:rPr>
          <w:rFonts w:asciiTheme="majorBidi" w:hAnsiTheme="majorBidi" w:cstheme="majorBidi"/>
          <w:i/>
          <w:iCs/>
          <w:lang w:val="en-US"/>
        </w:rPr>
        <w:t xml:space="preserve"> </w:t>
      </w:r>
      <w:r w:rsidR="006145CD" w:rsidRPr="006145CD">
        <w:rPr>
          <w:rFonts w:asciiTheme="majorBidi" w:hAnsiTheme="majorBidi" w:cstheme="majorBidi"/>
          <w:i/>
          <w:iCs/>
          <w:lang w:val="en-US"/>
        </w:rPr>
        <w:t>8</w:t>
      </w:r>
      <w:r w:rsidR="00B72FC9">
        <w:rPr>
          <w:rFonts w:asciiTheme="majorBidi" w:hAnsiTheme="majorBidi" w:cstheme="majorBidi"/>
          <w:i/>
          <w:iCs/>
          <w:lang w:val="en-US"/>
        </w:rPr>
        <w:t>,</w:t>
      </w:r>
      <w:r w:rsidR="006145CD" w:rsidRPr="006145CD">
        <w:rPr>
          <w:rFonts w:asciiTheme="majorBidi" w:hAnsiTheme="majorBidi" w:cstheme="majorBidi"/>
          <w:i/>
          <w:iCs/>
          <w:lang w:val="en-US"/>
        </w:rPr>
        <w:t>000</w:t>
      </w:r>
      <w:r w:rsidR="000E1F5B" w:rsidRPr="00AE741E">
        <w:rPr>
          <w:rFonts w:asciiTheme="majorBidi" w:hAnsiTheme="majorBidi" w:cstheme="majorBidi"/>
          <w:i/>
          <w:iCs/>
          <w:lang w:val="en-US"/>
        </w:rPr>
        <w:t xml:space="preserve"> </w:t>
      </w:r>
      <w:r w:rsidR="000E1F5B" w:rsidRPr="00AE741E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0E1F5B" w:rsidRPr="00AE741E">
        <w:rPr>
          <w:rFonts w:asciiTheme="majorBidi" w:hAnsiTheme="majorBidi" w:cstheme="majorBidi"/>
          <w:i/>
          <w:iCs/>
          <w:cs/>
          <w:lang w:val="en-US"/>
        </w:rPr>
        <w:t>)</w:t>
      </w:r>
      <w:r w:rsidR="000E1F5B" w:rsidRPr="00AE741E">
        <w:rPr>
          <w:rFonts w:asciiTheme="majorBidi" w:hAnsiTheme="majorBidi" w:cstheme="majorBidi"/>
          <w:i/>
          <w:iCs/>
          <w:lang w:val="en-US"/>
        </w:rPr>
        <w:t xml:space="preserve"> </w:t>
      </w:r>
      <w:r w:rsidR="000E1F5B" w:rsidRPr="00AE741E">
        <w:rPr>
          <w:rFonts w:asciiTheme="majorBidi" w:hAnsiTheme="majorBidi" w:cstheme="majorBidi"/>
          <w:cs/>
          <w:lang w:val="en-US"/>
        </w:rPr>
        <w:t>ดังนี้</w:t>
      </w:r>
    </w:p>
    <w:p w14:paraId="5B8BE619" w14:textId="77777777" w:rsidR="00585911" w:rsidRPr="00503902" w:rsidRDefault="00585911" w:rsidP="000E1F5B">
      <w:pPr>
        <w:pStyle w:val="Bo-C1Content"/>
        <w:ind w:right="-338"/>
        <w:rPr>
          <w:sz w:val="20"/>
          <w:szCs w:val="20"/>
          <w:cs/>
          <w:lang w:val="en-US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170"/>
      </w:tblGrid>
      <w:tr w:rsidR="008B7105" w:rsidRPr="000E72B7" w14:paraId="5B7F0D6F" w14:textId="77777777" w:rsidTr="008B7105">
        <w:tc>
          <w:tcPr>
            <w:tcW w:w="1980" w:type="dxa"/>
          </w:tcPr>
          <w:p w14:paraId="061114A1" w14:textId="77777777" w:rsidR="008B7105" w:rsidRPr="000E72B7" w:rsidRDefault="008B7105" w:rsidP="00F10C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94AD954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70" w:type="dxa"/>
            <w:gridSpan w:val="15"/>
          </w:tcPr>
          <w:p w14:paraId="07802E5B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8B7105" w:rsidRPr="000E72B7" w14:paraId="39365D18" w14:textId="77777777" w:rsidTr="008B7105">
        <w:tc>
          <w:tcPr>
            <w:tcW w:w="1980" w:type="dxa"/>
          </w:tcPr>
          <w:p w14:paraId="343333E4" w14:textId="77777777" w:rsidR="008B7105" w:rsidRPr="000E72B7" w:rsidRDefault="008B7105" w:rsidP="00F10CA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49F244B5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3"/>
          </w:tcPr>
          <w:p w14:paraId="6E42C1F9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12184EB8" w14:textId="77777777" w:rsidR="008B7105" w:rsidRPr="000E72B7" w:rsidRDefault="008B7105" w:rsidP="00F10C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0" w:type="dxa"/>
            <w:gridSpan w:val="3"/>
          </w:tcPr>
          <w:p w14:paraId="499093A1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4A7C5676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0" w:type="dxa"/>
            <w:gridSpan w:val="3"/>
          </w:tcPr>
          <w:p w14:paraId="1F0DD7F1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712201AE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0A754D7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E6E93D8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32ABA36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B7105" w:rsidRPr="000E72B7" w14:paraId="1451531D" w14:textId="77777777" w:rsidTr="008B7105">
        <w:tc>
          <w:tcPr>
            <w:tcW w:w="1980" w:type="dxa"/>
          </w:tcPr>
          <w:p w14:paraId="759E3363" w14:textId="77777777" w:rsidR="008B7105" w:rsidRPr="000E72B7" w:rsidRDefault="008B7105" w:rsidP="0050390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47BFCD25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42DD72A" w14:textId="3DF7D5C1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0DA42E1E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E89EFCA" w14:textId="37425283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CC10FBE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85D380" w14:textId="4EB74AEB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0A0FA96C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5E3587F" w14:textId="74B8C37C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DC6C5D2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D9FE048" w14:textId="2BFE2FBB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596BFF93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F3886F1" w14:textId="4BC8859B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69D8B8A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4FF0B9D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76D881C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00B8099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B7105" w:rsidRPr="000E72B7" w14:paraId="2D8AFDE4" w14:textId="77777777" w:rsidTr="008B7105">
        <w:tc>
          <w:tcPr>
            <w:tcW w:w="1980" w:type="dxa"/>
          </w:tcPr>
          <w:p w14:paraId="0EEE37BC" w14:textId="77777777" w:rsidR="008B7105" w:rsidRPr="000E72B7" w:rsidRDefault="008B7105" w:rsidP="0050390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70" w:type="dxa"/>
          </w:tcPr>
          <w:p w14:paraId="2C14E058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7EF4F6F" w14:textId="215041FA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72C72964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D8BD9E3" w14:textId="5A6A2848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5932BD58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A96B7AF" w14:textId="2C9727E2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53115877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B7BA74B" w14:textId="1D2270DB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31CDCED3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F8441AE" w14:textId="1AEF7659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4FD87F8F" w14:textId="77777777" w:rsidR="008B7105" w:rsidRPr="000E72B7" w:rsidRDefault="008B7105" w:rsidP="005039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FA27880" w14:textId="4B609EA3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56F5A163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83D3978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FD276A7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81EB823" w14:textId="77777777" w:rsidR="008B7105" w:rsidRPr="000E72B7" w:rsidRDefault="008B7105" w:rsidP="005039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8B7105" w:rsidRPr="000E72B7" w14:paraId="2F6BD819" w14:textId="77777777" w:rsidTr="008B7105">
        <w:tc>
          <w:tcPr>
            <w:tcW w:w="1980" w:type="dxa"/>
          </w:tcPr>
          <w:p w14:paraId="483AF23D" w14:textId="77777777" w:rsidR="008B7105" w:rsidRPr="000E72B7" w:rsidRDefault="008B7105" w:rsidP="00F10C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DECA276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90" w:type="dxa"/>
            <w:gridSpan w:val="11"/>
          </w:tcPr>
          <w:p w14:paraId="7A21944E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0" w:type="dxa"/>
          </w:tcPr>
          <w:p w14:paraId="754375E2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380E618D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1AC14135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2EF3FB6" w14:textId="77777777" w:rsidR="008B7105" w:rsidRPr="000E72B7" w:rsidRDefault="008B7105" w:rsidP="00F10CA4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8B7105" w:rsidRPr="000E72B7" w14:paraId="479DEE29" w14:textId="77777777" w:rsidTr="008B7105">
        <w:tc>
          <w:tcPr>
            <w:tcW w:w="1980" w:type="dxa"/>
          </w:tcPr>
          <w:p w14:paraId="574E0CA7" w14:textId="25007C3E" w:rsidR="008B7105" w:rsidRPr="000E72B7" w:rsidRDefault="008B7105" w:rsidP="00F10CA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270" w:type="dxa"/>
          </w:tcPr>
          <w:p w14:paraId="3676F6B3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E31117" w14:textId="6C516DA4" w:rsidR="008B7105" w:rsidRPr="000E72B7" w:rsidRDefault="008B7105" w:rsidP="00163E6B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E134D95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594501B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1E2C4" w14:textId="77777777" w:rsidR="008B7105" w:rsidRPr="000E72B7" w:rsidRDefault="008B7105" w:rsidP="00F10C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F55391" w14:textId="6FB9C1EE" w:rsidR="008B7105" w:rsidRPr="000E72B7" w:rsidRDefault="008B7105" w:rsidP="00163E6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3BDC3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E3C4BE" w14:textId="0878017E" w:rsidR="008B7105" w:rsidRPr="000E72B7" w:rsidRDefault="008B7105" w:rsidP="00F10CA4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BFFA43C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94C6B43" w14:textId="2424AD1B" w:rsidR="008B7105" w:rsidRPr="000E72B7" w:rsidRDefault="008B7105" w:rsidP="00F10CA4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73BBBE88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04895568" w14:textId="74F1EFD8" w:rsidR="008B7105" w:rsidRPr="000E72B7" w:rsidRDefault="008B7105" w:rsidP="00F10CA4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239E1CC6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03C28EEE" w14:textId="0C86FD55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70" w:type="dxa"/>
          </w:tcPr>
          <w:p w14:paraId="59F20060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4053A64" w14:textId="4DA01040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B7105" w:rsidRPr="000E72B7" w14:paraId="5836AE8E" w14:textId="77777777" w:rsidTr="008B7105">
        <w:tc>
          <w:tcPr>
            <w:tcW w:w="1980" w:type="dxa"/>
          </w:tcPr>
          <w:p w14:paraId="10C680F3" w14:textId="7E97E8E1" w:rsidR="008B7105" w:rsidRPr="000E72B7" w:rsidRDefault="008B7105" w:rsidP="00F10CA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00EE6CAA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CB7452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3A6154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FB4BC44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A75425" w14:textId="77777777" w:rsidR="008B7105" w:rsidRPr="000E72B7" w:rsidRDefault="008B7105" w:rsidP="00F10C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553E84F" w14:textId="73824D52" w:rsidR="008B7105" w:rsidRPr="000E72B7" w:rsidRDefault="008B7105" w:rsidP="00F10CA4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F03E283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3157DD3" w14:textId="0854EA89" w:rsidR="008B7105" w:rsidRPr="000E72B7" w:rsidRDefault="008B7105" w:rsidP="00F10CA4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A88F75F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86CAC3" w14:textId="36C2C6C6" w:rsidR="008B7105" w:rsidRPr="000E72B7" w:rsidRDefault="008B7105" w:rsidP="00F10CA4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351D46C0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3F2FF829" w14:textId="4E8A3D55" w:rsidR="008B7105" w:rsidRPr="000E72B7" w:rsidRDefault="008B7105" w:rsidP="00F10CA4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2E501084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509666B4" w14:textId="6C99FA2D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</w:p>
        </w:tc>
        <w:tc>
          <w:tcPr>
            <w:tcW w:w="270" w:type="dxa"/>
          </w:tcPr>
          <w:p w14:paraId="34EEDD8F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AB68C71" w14:textId="4BB0FBA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7105" w:rsidRPr="000E72B7" w14:paraId="69D7243B" w14:textId="77777777" w:rsidTr="008B7105">
        <w:tc>
          <w:tcPr>
            <w:tcW w:w="1980" w:type="dxa"/>
          </w:tcPr>
          <w:p w14:paraId="44D35FD1" w14:textId="0C2BA5F5" w:rsidR="008B7105" w:rsidRPr="004259F7" w:rsidRDefault="008B7105" w:rsidP="00F10CA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0170FE37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6D52F83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CA2E3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D51ABCA" w14:textId="77777777" w:rsidR="008B7105" w:rsidRPr="000E72B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384F9B" w14:textId="77777777" w:rsidR="008B7105" w:rsidRPr="000E72B7" w:rsidRDefault="008B7105" w:rsidP="00F10C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52C474" w14:textId="7DA697DD" w:rsidR="008B7105" w:rsidRPr="000E72B7" w:rsidRDefault="008B7105" w:rsidP="00F10CA4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A475323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4D13A5" w14:textId="77777777" w:rsidR="008B7105" w:rsidRPr="004259F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7880B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32AE56F" w14:textId="218DA2E1" w:rsidR="008B7105" w:rsidRPr="000E72B7" w:rsidRDefault="008B7105" w:rsidP="00F10CA4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4FB0D28D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4D8A558C" w14:textId="77777777" w:rsidR="008B7105" w:rsidRPr="004259F7" w:rsidRDefault="008B7105" w:rsidP="00F10CA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F00AC08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D49661" w14:textId="36C14E61" w:rsidR="008B7105" w:rsidRPr="004259F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70" w:type="dxa"/>
          </w:tcPr>
          <w:p w14:paraId="619A0185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C3935F0" w14:textId="2E564B8E" w:rsidR="008B7105" w:rsidRPr="004259F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7105" w:rsidRPr="000E72B7" w14:paraId="354A624D" w14:textId="77777777" w:rsidTr="008B7105">
        <w:tc>
          <w:tcPr>
            <w:tcW w:w="1980" w:type="dxa"/>
          </w:tcPr>
          <w:p w14:paraId="7D95E8EF" w14:textId="77777777" w:rsidR="008B7105" w:rsidRPr="000E72B7" w:rsidRDefault="008B7105" w:rsidP="00F10CA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1B3802F1" w14:textId="77777777" w:rsidR="008B7105" w:rsidRPr="000E72B7" w:rsidRDefault="008B7105" w:rsidP="00F10CA4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5A64D" w14:textId="14EB6A24" w:rsidR="008B7105" w:rsidRPr="00163E6B" w:rsidRDefault="008B7105" w:rsidP="00163E6B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559AE23" w14:textId="77777777" w:rsidR="008B7105" w:rsidRPr="000E72B7" w:rsidRDefault="008B7105" w:rsidP="00F10C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A7093" w14:textId="77777777" w:rsidR="008B7105" w:rsidRPr="000E72B7" w:rsidRDefault="008B7105" w:rsidP="00F10CA4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3D749E" w14:textId="77777777" w:rsidR="008B7105" w:rsidRPr="000E72B7" w:rsidRDefault="008B7105" w:rsidP="00F10C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BA99" w14:textId="2312EF05" w:rsidR="008B7105" w:rsidRPr="00353249" w:rsidRDefault="008B7105" w:rsidP="00F10CA4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0965A52" w14:textId="77777777" w:rsidR="008B7105" w:rsidRPr="000E72B7" w:rsidRDefault="008B7105" w:rsidP="00F10CA4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3D45B" w14:textId="440FB4E6" w:rsidR="008B7105" w:rsidRPr="000E72B7" w:rsidRDefault="008B7105" w:rsidP="00F10CA4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AC6755C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11D24" w14:textId="74E9BAFD" w:rsidR="008B7105" w:rsidRPr="00353249" w:rsidRDefault="008B7105" w:rsidP="00F10CA4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3C17DC4C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6B30DD" w14:textId="576D9FA3" w:rsidR="008B7105" w:rsidRPr="000E72B7" w:rsidRDefault="008B7105" w:rsidP="00F10CA4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7D3E85A4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6299F26A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46F5C6DE" w14:textId="77777777" w:rsidR="008B7105" w:rsidRPr="000E72B7" w:rsidRDefault="008B7105" w:rsidP="00F10CA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5DDAFDE0" w14:textId="77777777" w:rsidR="008B7105" w:rsidRPr="000E72B7" w:rsidRDefault="008B7105" w:rsidP="00F10C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6845A2EB" w14:textId="77777777" w:rsidR="00C3088B" w:rsidRDefault="00C3088B" w:rsidP="00C3088B">
      <w:pPr>
        <w:pStyle w:val="Bo-Blankline"/>
        <w:rPr>
          <w:lang w:val="en-US"/>
        </w:rPr>
      </w:pPr>
    </w:p>
    <w:p w14:paraId="5287F89F" w14:textId="77777777" w:rsidR="00C3088B" w:rsidRDefault="00C3088B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14:paraId="4559D124" w14:textId="77777777" w:rsidR="00C3088B" w:rsidRPr="0090436A" w:rsidRDefault="00C3088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  <w:sectPr w:rsidR="00C3088B" w:rsidRPr="0090436A" w:rsidSect="0091202C"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21B922B4" w14:textId="77777777" w:rsidR="00144F7F" w:rsidRPr="00AB33FD" w:rsidRDefault="00965A20" w:rsidP="0007647B">
      <w:pPr>
        <w:pStyle w:val="Caption"/>
        <w:ind w:left="567" w:hanging="567"/>
      </w:pPr>
      <w:r w:rsidRPr="00AB33FD">
        <w:rPr>
          <w:rFonts w:hint="cs"/>
          <w:cs/>
        </w:rPr>
        <w:lastRenderedPageBreak/>
        <w:t>เจ้าหนี้การค้า</w:t>
      </w:r>
    </w:p>
    <w:p w14:paraId="567517F3" w14:textId="77777777" w:rsidR="00FA215F" w:rsidRDefault="00FA215F" w:rsidP="002623B6">
      <w:pPr>
        <w:pStyle w:val="Bo-Blankline"/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2609"/>
        <w:gridCol w:w="990"/>
        <w:gridCol w:w="232"/>
        <w:gridCol w:w="1169"/>
        <w:gridCol w:w="237"/>
        <w:gridCol w:w="1239"/>
        <w:gridCol w:w="232"/>
        <w:gridCol w:w="1120"/>
        <w:gridCol w:w="232"/>
        <w:gridCol w:w="1124"/>
      </w:tblGrid>
      <w:tr w:rsidR="00F24EAF" w:rsidRPr="005E6955" w14:paraId="53E4ABF9" w14:textId="77777777" w:rsidTr="0007647B">
        <w:trPr>
          <w:tblHeader/>
        </w:trPr>
        <w:tc>
          <w:tcPr>
            <w:tcW w:w="2609" w:type="dxa"/>
          </w:tcPr>
          <w:p w14:paraId="6524A6D5" w14:textId="77777777" w:rsidR="00F24EAF" w:rsidRPr="00242972" w:rsidRDefault="00F24EA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212640" w14:textId="77777777" w:rsidR="00F24EAF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4C53C2A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14:paraId="4DA20C12" w14:textId="77777777" w:rsidR="00F24EAF" w:rsidRPr="00F24F9C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5CB5EF45" w14:textId="77777777" w:rsidR="00F24EAF" w:rsidRPr="00F24F9C" w:rsidRDefault="00F24EA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4AA91703" w14:textId="77777777" w:rsidR="00F24EAF" w:rsidRPr="00F24F9C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EAF" w:rsidRPr="005E6955" w14:paraId="3A2B6630" w14:textId="77777777" w:rsidTr="0007647B">
        <w:trPr>
          <w:tblHeader/>
        </w:trPr>
        <w:tc>
          <w:tcPr>
            <w:tcW w:w="2609" w:type="dxa"/>
          </w:tcPr>
          <w:p w14:paraId="06A66027" w14:textId="77777777" w:rsidR="00F24EAF" w:rsidRPr="00242972" w:rsidRDefault="00F24EA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C372D6" w14:textId="77777777" w:rsidR="00F24EAF" w:rsidRPr="00EB7266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2" w:type="dxa"/>
          </w:tcPr>
          <w:p w14:paraId="60195E32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83F97EE" w14:textId="728D118E" w:rsidR="00F24EAF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</w:tcPr>
          <w:p w14:paraId="4AB4514A" w14:textId="77777777" w:rsidR="00F24EAF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29F56D5" w14:textId="5227BEC0" w:rsidR="00F24EA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2" w:type="dxa"/>
          </w:tcPr>
          <w:p w14:paraId="35D2DFC7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75DFAA30" w14:textId="425BF7C2" w:rsidR="00F24EA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2" w:type="dxa"/>
          </w:tcPr>
          <w:p w14:paraId="2090DC90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06A5428" w14:textId="7C24F1FF" w:rsidR="00F24EA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F24EAF" w:rsidRPr="005E6955" w14:paraId="107E2870" w14:textId="77777777" w:rsidTr="0007647B">
        <w:trPr>
          <w:tblHeader/>
        </w:trPr>
        <w:tc>
          <w:tcPr>
            <w:tcW w:w="2609" w:type="dxa"/>
          </w:tcPr>
          <w:p w14:paraId="2DFC0965" w14:textId="77777777" w:rsidR="00F24EAF" w:rsidRPr="00242972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0125E2" w14:textId="77777777" w:rsidR="00F24EAF" w:rsidRPr="00EB7266" w:rsidRDefault="00F24EAF" w:rsidP="00F24E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7C171FCC" w14:textId="77777777" w:rsidR="00F24EAF" w:rsidRPr="00D87537" w:rsidRDefault="00F24EAF" w:rsidP="00F24E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3" w:type="dxa"/>
            <w:gridSpan w:val="7"/>
          </w:tcPr>
          <w:p w14:paraId="1E2BC701" w14:textId="77777777" w:rsidR="00F24EAF" w:rsidRDefault="00F24EAF" w:rsidP="00F24E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2021B" w:rsidRPr="005E6955" w14:paraId="13CEC207" w14:textId="77777777" w:rsidTr="0007647B">
        <w:tc>
          <w:tcPr>
            <w:tcW w:w="2609" w:type="dxa"/>
          </w:tcPr>
          <w:p w14:paraId="52E21792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6AF0F6F" w14:textId="6F0F9A42" w:rsidR="0002021B" w:rsidRPr="00FE78AE" w:rsidRDefault="0002021B" w:rsidP="0002021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</w:tcPr>
          <w:p w14:paraId="44EFF588" w14:textId="77777777" w:rsidR="0002021B" w:rsidRPr="00604263" w:rsidRDefault="0002021B" w:rsidP="000202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4AB44F0" w14:textId="5AE7F893" w:rsidR="0002021B" w:rsidRPr="008B7985" w:rsidRDefault="0002021B" w:rsidP="0002021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37" w:type="dxa"/>
          </w:tcPr>
          <w:p w14:paraId="79807F8E" w14:textId="77777777" w:rsidR="0002021B" w:rsidRDefault="0002021B" w:rsidP="0002021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</w:tcPr>
          <w:p w14:paraId="51AA58A8" w14:textId="7303D8ED" w:rsidR="0002021B" w:rsidRPr="008B7985" w:rsidRDefault="0002021B" w:rsidP="0002021B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232" w:type="dxa"/>
          </w:tcPr>
          <w:p w14:paraId="0F17F86E" w14:textId="77777777" w:rsidR="0002021B" w:rsidRPr="00604263" w:rsidRDefault="0002021B" w:rsidP="000202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5A24DCF" w14:textId="6453DE89" w:rsidR="0002021B" w:rsidRPr="008B7985" w:rsidRDefault="0002021B" w:rsidP="0002021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32" w:type="dxa"/>
          </w:tcPr>
          <w:p w14:paraId="5E8FBA5D" w14:textId="77777777" w:rsidR="0002021B" w:rsidRPr="00604263" w:rsidRDefault="0002021B" w:rsidP="000202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AED7C84" w14:textId="78B66B35" w:rsidR="0002021B" w:rsidRPr="008B7985" w:rsidRDefault="0002021B" w:rsidP="0002021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</w:tr>
      <w:tr w:rsidR="0002021B" w:rsidRPr="005E6955" w14:paraId="0F00AB33" w14:textId="77777777" w:rsidTr="0007647B">
        <w:tc>
          <w:tcPr>
            <w:tcW w:w="2609" w:type="dxa"/>
          </w:tcPr>
          <w:p w14:paraId="7DF6337F" w14:textId="77777777" w:rsidR="0002021B" w:rsidRPr="00242972" w:rsidRDefault="0002021B" w:rsidP="0002021B">
            <w:pPr>
              <w:spacing w:line="240" w:lineRule="atLeast"/>
              <w:rPr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69228EBD" w14:textId="77777777" w:rsidR="0002021B" w:rsidRPr="00604263" w:rsidRDefault="0002021B" w:rsidP="0002021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6DCACF62" w14:textId="77777777" w:rsidR="0002021B" w:rsidRPr="00604263" w:rsidRDefault="0002021B" w:rsidP="0002021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882E3EE" w14:textId="7675C104" w:rsidR="0002021B" w:rsidRPr="008B7985" w:rsidRDefault="0002021B" w:rsidP="0002021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263,490</w:t>
            </w:r>
          </w:p>
        </w:tc>
        <w:tc>
          <w:tcPr>
            <w:tcW w:w="237" w:type="dxa"/>
          </w:tcPr>
          <w:p w14:paraId="706EE8B7" w14:textId="77777777" w:rsidR="0002021B" w:rsidRDefault="0002021B" w:rsidP="0002021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9E2AAB7" w14:textId="78CD0803" w:rsidR="0002021B" w:rsidRPr="008B7985" w:rsidRDefault="0002021B" w:rsidP="0002021B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232" w:type="dxa"/>
          </w:tcPr>
          <w:p w14:paraId="37BC2099" w14:textId="77777777" w:rsidR="0002021B" w:rsidRPr="00604263" w:rsidRDefault="0002021B" w:rsidP="000202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3B598F" w14:textId="008D291B" w:rsidR="0002021B" w:rsidRPr="008B7985" w:rsidRDefault="0002021B" w:rsidP="0002021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263,490</w:t>
            </w:r>
          </w:p>
        </w:tc>
        <w:tc>
          <w:tcPr>
            <w:tcW w:w="232" w:type="dxa"/>
          </w:tcPr>
          <w:p w14:paraId="4AE7A3D5" w14:textId="77777777" w:rsidR="0002021B" w:rsidRPr="00604263" w:rsidRDefault="0002021B" w:rsidP="000202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384F6E6" w14:textId="1BAB781F" w:rsidR="0002021B" w:rsidRPr="008B7985" w:rsidRDefault="0002021B" w:rsidP="0002021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02021B" w:rsidRPr="005E6955" w14:paraId="0E64922F" w14:textId="77777777" w:rsidTr="0007647B">
        <w:tc>
          <w:tcPr>
            <w:tcW w:w="2609" w:type="dxa"/>
          </w:tcPr>
          <w:p w14:paraId="27B48E9B" w14:textId="77777777" w:rsidR="0002021B" w:rsidRPr="00FE78AE" w:rsidRDefault="0002021B" w:rsidP="0002021B">
            <w:pPr>
              <w:spacing w:line="240" w:lineRule="atLeast"/>
              <w:rPr>
                <w:b/>
                <w:bCs/>
                <w:sz w:val="30"/>
                <w:szCs w:val="30"/>
                <w:cs/>
              </w:rPr>
            </w:pPr>
            <w:r w:rsidRPr="00FE7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4CFAA4C" w14:textId="77777777" w:rsidR="0002021B" w:rsidRPr="00FE78AE" w:rsidRDefault="0002021B" w:rsidP="0002021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DC50538" w14:textId="77777777" w:rsidR="0002021B" w:rsidRPr="00FE78AE" w:rsidRDefault="0002021B" w:rsidP="0002021B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A66067E" w14:textId="703E2287" w:rsidR="0002021B" w:rsidRPr="00FE78AE" w:rsidRDefault="0002021B" w:rsidP="0002021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432,516</w:t>
            </w:r>
          </w:p>
        </w:tc>
        <w:tc>
          <w:tcPr>
            <w:tcW w:w="237" w:type="dxa"/>
          </w:tcPr>
          <w:p w14:paraId="4713DEBF" w14:textId="77777777" w:rsidR="0002021B" w:rsidRDefault="0002021B" w:rsidP="0002021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0553075" w14:textId="68BE0C2B" w:rsidR="0002021B" w:rsidRPr="00FE78AE" w:rsidRDefault="0002021B" w:rsidP="0002021B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</w:t>
            </w:r>
          </w:p>
        </w:tc>
        <w:tc>
          <w:tcPr>
            <w:tcW w:w="232" w:type="dxa"/>
          </w:tcPr>
          <w:p w14:paraId="3F30E7FF" w14:textId="77777777" w:rsidR="0002021B" w:rsidRPr="00FE78AE" w:rsidRDefault="0002021B" w:rsidP="0002021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2410644" w14:textId="426EA389" w:rsidR="0002021B" w:rsidRPr="00FE78AE" w:rsidRDefault="0002021B" w:rsidP="0002021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432,516</w:t>
            </w:r>
          </w:p>
        </w:tc>
        <w:tc>
          <w:tcPr>
            <w:tcW w:w="232" w:type="dxa"/>
          </w:tcPr>
          <w:p w14:paraId="239A365F" w14:textId="77777777" w:rsidR="0002021B" w:rsidRPr="00FE78AE" w:rsidRDefault="0002021B" w:rsidP="0002021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E24A1EA" w14:textId="542CE84A" w:rsidR="0002021B" w:rsidRPr="00FE78AE" w:rsidRDefault="0002021B" w:rsidP="0002021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</w:t>
            </w:r>
          </w:p>
        </w:tc>
      </w:tr>
    </w:tbl>
    <w:p w14:paraId="4348D86F" w14:textId="77777777" w:rsidR="00DA6F99" w:rsidRPr="008B7269" w:rsidRDefault="00DA6F99" w:rsidP="004E75F8">
      <w:pPr>
        <w:spacing w:line="240" w:lineRule="auto"/>
        <w:ind w:right="2"/>
        <w:rPr>
          <w:rFonts w:ascii="Angsana New" w:hAnsi="Angsana New"/>
          <w:sz w:val="20"/>
          <w:szCs w:val="20"/>
        </w:rPr>
      </w:pPr>
    </w:p>
    <w:p w14:paraId="5CA3FF7A" w14:textId="77777777" w:rsidR="00144F7F" w:rsidRPr="00AB33FD" w:rsidRDefault="00B96B7A" w:rsidP="007D10DB">
      <w:pPr>
        <w:pStyle w:val="Caption"/>
        <w:ind w:left="567" w:hanging="567"/>
      </w:pPr>
      <w:r w:rsidRPr="00AB33FD">
        <w:rPr>
          <w:rFonts w:hint="cs"/>
          <w:cs/>
        </w:rPr>
        <w:t>เจ้าหนี้อื่น</w:t>
      </w:r>
    </w:p>
    <w:p w14:paraId="1A8CCD67" w14:textId="77777777" w:rsidR="00A25865" w:rsidRDefault="00A25865" w:rsidP="00D56B02">
      <w:pPr>
        <w:pStyle w:val="Bo-Blankline"/>
        <w:rPr>
          <w:lang w:val="en-US"/>
        </w:rPr>
      </w:pP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70"/>
        <w:gridCol w:w="1088"/>
      </w:tblGrid>
      <w:tr w:rsidR="00B449F2" w:rsidRPr="00EB7266" w14:paraId="594757AB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26B0B958" w14:textId="77777777" w:rsidR="00B449F2" w:rsidRPr="00EB7266" w:rsidRDefault="00B449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4C31F09" w14:textId="77777777" w:rsidR="00B449F2" w:rsidRPr="00EB726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8A93B5" w14:textId="77777777" w:rsidR="00B449F2" w:rsidRPr="00EB7266" w:rsidRDefault="00B449F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5B514EC2" w14:textId="77777777" w:rsidR="00B449F2" w:rsidRPr="00EB726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47B" w:rsidRPr="00B73E7A" w14:paraId="203771B9" w14:textId="77777777" w:rsidTr="00B449F2">
        <w:trPr>
          <w:tblHeader/>
        </w:trPr>
        <w:tc>
          <w:tcPr>
            <w:tcW w:w="3870" w:type="dxa"/>
            <w:shd w:val="clear" w:color="auto" w:fill="auto"/>
          </w:tcPr>
          <w:p w14:paraId="20FB2A3E" w14:textId="77777777" w:rsidR="0007647B" w:rsidRPr="00744476" w:rsidRDefault="0007647B" w:rsidP="0007647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904E4F" w14:textId="2654EE6F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11918F8" w14:textId="77777777" w:rsidR="0007647B" w:rsidRPr="00744476" w:rsidRDefault="0007647B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FCDFE" w14:textId="3387A794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6EE5255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FD93E2D" w14:textId="5BFA3568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C332022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064A5C0" w14:textId="29118F3A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B449F2" w:rsidRPr="00B73E7A" w14:paraId="51DCF302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0A1277D0" w14:textId="77777777" w:rsidR="00B449F2" w:rsidRPr="00744476" w:rsidRDefault="00B449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3" w:type="dxa"/>
            <w:gridSpan w:val="7"/>
          </w:tcPr>
          <w:p w14:paraId="018B237C" w14:textId="77777777" w:rsidR="00B449F2" w:rsidRPr="0074447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021B" w:rsidRPr="00B73E7A" w14:paraId="4C025EB0" w14:textId="77777777" w:rsidTr="008015DA">
        <w:tc>
          <w:tcPr>
            <w:tcW w:w="3870" w:type="dxa"/>
            <w:shd w:val="clear" w:color="auto" w:fill="auto"/>
          </w:tcPr>
          <w:p w14:paraId="24637EF4" w14:textId="77777777" w:rsidR="0002021B" w:rsidRPr="00AB33FD" w:rsidRDefault="0002021B" w:rsidP="0002021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170" w:type="dxa"/>
            <w:shd w:val="clear" w:color="auto" w:fill="auto"/>
          </w:tcPr>
          <w:p w14:paraId="180A12D0" w14:textId="2B5C0E66" w:rsidR="0002021B" w:rsidRPr="0033434F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407,525</w:t>
            </w:r>
          </w:p>
        </w:tc>
        <w:tc>
          <w:tcPr>
            <w:tcW w:w="270" w:type="dxa"/>
          </w:tcPr>
          <w:p w14:paraId="55806391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789FBF" w14:textId="727F7483" w:rsidR="0002021B" w:rsidRPr="0033434F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</w:tcPr>
          <w:p w14:paraId="639535B5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E3A39FE" w14:textId="51795E4D" w:rsidR="0002021B" w:rsidRPr="0033434F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407,525</w:t>
            </w:r>
          </w:p>
        </w:tc>
        <w:tc>
          <w:tcPr>
            <w:tcW w:w="270" w:type="dxa"/>
            <w:shd w:val="clear" w:color="auto" w:fill="auto"/>
          </w:tcPr>
          <w:p w14:paraId="4ACFABED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C03773F" w14:textId="55C7AF57" w:rsidR="0002021B" w:rsidRPr="0033434F" w:rsidRDefault="0002021B" w:rsidP="0002021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02021B" w:rsidRPr="00B73E7A" w14:paraId="44EAECCF" w14:textId="77777777" w:rsidTr="008015DA">
        <w:tc>
          <w:tcPr>
            <w:tcW w:w="3870" w:type="dxa"/>
            <w:shd w:val="clear" w:color="auto" w:fill="auto"/>
          </w:tcPr>
          <w:p w14:paraId="11F765A0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5B025CE0" w14:textId="1CA081B8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167,502</w:t>
            </w:r>
          </w:p>
        </w:tc>
        <w:tc>
          <w:tcPr>
            <w:tcW w:w="270" w:type="dxa"/>
          </w:tcPr>
          <w:p w14:paraId="04B1EE98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1B024E" w14:textId="153B27D6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5C342FF1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92026F0" w14:textId="38239EB8" w:rsidR="0002021B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167,502</w:t>
            </w:r>
          </w:p>
        </w:tc>
        <w:tc>
          <w:tcPr>
            <w:tcW w:w="270" w:type="dxa"/>
            <w:shd w:val="clear" w:color="auto" w:fill="auto"/>
          </w:tcPr>
          <w:p w14:paraId="41829EBA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B1021BB" w14:textId="10CA9AE6" w:rsidR="0002021B" w:rsidRDefault="0002021B" w:rsidP="0002021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</w:tr>
      <w:tr w:rsidR="0002021B" w:rsidRPr="00B73E7A" w14:paraId="56E708FC" w14:textId="77777777" w:rsidTr="008015DA">
        <w:tc>
          <w:tcPr>
            <w:tcW w:w="3870" w:type="dxa"/>
            <w:shd w:val="clear" w:color="auto" w:fill="auto"/>
          </w:tcPr>
          <w:p w14:paraId="038B8DEE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1BD096F0" w14:textId="7AC20218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76,875</w:t>
            </w:r>
          </w:p>
        </w:tc>
        <w:tc>
          <w:tcPr>
            <w:tcW w:w="270" w:type="dxa"/>
          </w:tcPr>
          <w:p w14:paraId="2C3B46DC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1A3F4F" w14:textId="57C29A58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7EFBAE49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85A18A3" w14:textId="03F1E8A8" w:rsidR="0002021B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76,732</w:t>
            </w:r>
          </w:p>
        </w:tc>
        <w:tc>
          <w:tcPr>
            <w:tcW w:w="270" w:type="dxa"/>
            <w:shd w:val="clear" w:color="auto" w:fill="auto"/>
          </w:tcPr>
          <w:p w14:paraId="536FF144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887A58F" w14:textId="49DE8C99" w:rsidR="0002021B" w:rsidRDefault="0002021B" w:rsidP="0002021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02021B" w:rsidRPr="00B73E7A" w14:paraId="09AAA074" w14:textId="77777777" w:rsidTr="008015DA">
        <w:tc>
          <w:tcPr>
            <w:tcW w:w="3870" w:type="dxa"/>
            <w:shd w:val="clear" w:color="auto" w:fill="auto"/>
          </w:tcPr>
          <w:p w14:paraId="78508190" w14:textId="77777777" w:rsidR="0002021B" w:rsidRPr="00AB33FD" w:rsidRDefault="0002021B" w:rsidP="0002021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170" w:type="dxa"/>
            <w:shd w:val="clear" w:color="auto" w:fill="auto"/>
          </w:tcPr>
          <w:p w14:paraId="43875F3B" w14:textId="6F8C4C9A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6,023</w:t>
            </w:r>
          </w:p>
        </w:tc>
        <w:tc>
          <w:tcPr>
            <w:tcW w:w="270" w:type="dxa"/>
          </w:tcPr>
          <w:p w14:paraId="3B5D4642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5D1411" w14:textId="49B88082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270" w:type="dxa"/>
          </w:tcPr>
          <w:p w14:paraId="01D78B99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1321A2" w14:textId="5F3A61D4" w:rsidR="0002021B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6,023</w:t>
            </w:r>
          </w:p>
        </w:tc>
        <w:tc>
          <w:tcPr>
            <w:tcW w:w="270" w:type="dxa"/>
            <w:shd w:val="clear" w:color="auto" w:fill="auto"/>
          </w:tcPr>
          <w:p w14:paraId="09FE0E69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27B925B" w14:textId="1C26A808" w:rsidR="0002021B" w:rsidRDefault="0002021B" w:rsidP="0002021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</w:tr>
      <w:tr w:rsidR="0002021B" w:rsidRPr="00B73E7A" w14:paraId="0ECDB869" w14:textId="77777777" w:rsidTr="008015DA">
        <w:tc>
          <w:tcPr>
            <w:tcW w:w="3870" w:type="dxa"/>
            <w:shd w:val="clear" w:color="auto" w:fill="auto"/>
          </w:tcPr>
          <w:p w14:paraId="71DA2B20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5522D" w14:textId="0D55E52F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133,291</w:t>
            </w:r>
          </w:p>
        </w:tc>
        <w:tc>
          <w:tcPr>
            <w:tcW w:w="270" w:type="dxa"/>
          </w:tcPr>
          <w:p w14:paraId="1C1E6363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D79B0A" w14:textId="44906816" w:rsid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70" w:type="dxa"/>
          </w:tcPr>
          <w:p w14:paraId="6E63B2CF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1CFA9C9" w14:textId="3A3AAAB5" w:rsidR="0002021B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133,227</w:t>
            </w:r>
          </w:p>
        </w:tc>
        <w:tc>
          <w:tcPr>
            <w:tcW w:w="270" w:type="dxa"/>
            <w:shd w:val="clear" w:color="auto" w:fill="auto"/>
          </w:tcPr>
          <w:p w14:paraId="16B13DCB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89C49F3" w14:textId="69936BDB" w:rsidR="0002021B" w:rsidRDefault="0002021B" w:rsidP="0002021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</w:tr>
      <w:tr w:rsidR="0002021B" w:rsidRPr="00B73E7A" w14:paraId="3B05C6FA" w14:textId="77777777" w:rsidTr="008015DA">
        <w:tc>
          <w:tcPr>
            <w:tcW w:w="3870" w:type="dxa"/>
            <w:shd w:val="clear" w:color="auto" w:fill="auto"/>
          </w:tcPr>
          <w:p w14:paraId="0528526A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E5DCF" w14:textId="50AAF35F" w:rsidR="0002021B" w:rsidRPr="0002021B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2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791,216</w:t>
            </w:r>
          </w:p>
        </w:tc>
        <w:tc>
          <w:tcPr>
            <w:tcW w:w="270" w:type="dxa"/>
          </w:tcPr>
          <w:p w14:paraId="3191BBF8" w14:textId="77777777" w:rsidR="0002021B" w:rsidRPr="00F237B2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4F6FB" w14:textId="7DA7E082" w:rsidR="0002021B" w:rsidRPr="00F237B2" w:rsidRDefault="0002021B" w:rsidP="0002021B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</w:tcPr>
          <w:p w14:paraId="70E3C583" w14:textId="77777777" w:rsidR="0002021B" w:rsidRPr="00F237B2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D139F" w14:textId="382587DB" w:rsidR="0002021B" w:rsidRPr="00F237B2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791,009</w:t>
            </w:r>
          </w:p>
        </w:tc>
        <w:tc>
          <w:tcPr>
            <w:tcW w:w="270" w:type="dxa"/>
            <w:shd w:val="clear" w:color="auto" w:fill="auto"/>
          </w:tcPr>
          <w:p w14:paraId="0F869D4C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D1AB1" w14:textId="01D39748" w:rsidR="0002021B" w:rsidRPr="00F237B2" w:rsidRDefault="0002021B" w:rsidP="0002021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</w:tr>
    </w:tbl>
    <w:p w14:paraId="67AF3404" w14:textId="77777777" w:rsidR="004E75F8" w:rsidRDefault="004E75F8" w:rsidP="00D56B02">
      <w:pPr>
        <w:pStyle w:val="Bo-Blankline"/>
        <w:rPr>
          <w:lang w:val="en-US"/>
        </w:rPr>
      </w:pPr>
    </w:p>
    <w:p w14:paraId="476B7D6E" w14:textId="77777777" w:rsidR="00C3088B" w:rsidRDefault="00C3088B" w:rsidP="00C3088B">
      <w:pPr>
        <w:pStyle w:val="Caption"/>
        <w:ind w:left="567" w:hanging="567"/>
      </w:pPr>
      <w:r>
        <w:rPr>
          <w:rFonts w:hint="cs"/>
          <w:cs/>
        </w:rPr>
        <w:t>หนี้สินหมุนเวียนอื่น</w:t>
      </w:r>
    </w:p>
    <w:p w14:paraId="01B7C818" w14:textId="77777777" w:rsidR="00C3088B" w:rsidRPr="00C3088B" w:rsidRDefault="00C3088B" w:rsidP="00C3088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67"/>
        <w:gridCol w:w="270"/>
        <w:gridCol w:w="1170"/>
        <w:gridCol w:w="270"/>
        <w:gridCol w:w="1080"/>
        <w:gridCol w:w="270"/>
        <w:gridCol w:w="1083"/>
      </w:tblGrid>
      <w:tr w:rsidR="005346B4" w:rsidRPr="00EB7266" w14:paraId="6A009907" w14:textId="77777777" w:rsidTr="005346B4">
        <w:trPr>
          <w:tblHeader/>
        </w:trPr>
        <w:tc>
          <w:tcPr>
            <w:tcW w:w="3870" w:type="dxa"/>
            <w:shd w:val="clear" w:color="auto" w:fill="auto"/>
          </w:tcPr>
          <w:p w14:paraId="0284001D" w14:textId="77777777" w:rsidR="005346B4" w:rsidRPr="00EB7266" w:rsidRDefault="005346B4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1D04FF47" w14:textId="77777777" w:rsidR="005346B4" w:rsidRPr="00EB726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C20DBE" w14:textId="77777777" w:rsidR="005346B4" w:rsidRPr="00EB7266" w:rsidRDefault="005346B4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6962B1C" w14:textId="77777777" w:rsidR="005346B4" w:rsidRPr="00EB726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47B" w:rsidRPr="00B73E7A" w14:paraId="04EDC26A" w14:textId="77777777" w:rsidTr="005346B4">
        <w:trPr>
          <w:tblHeader/>
        </w:trPr>
        <w:tc>
          <w:tcPr>
            <w:tcW w:w="3870" w:type="dxa"/>
            <w:shd w:val="clear" w:color="auto" w:fill="auto"/>
          </w:tcPr>
          <w:p w14:paraId="33FB82CD" w14:textId="77777777" w:rsidR="0007647B" w:rsidRPr="00744476" w:rsidRDefault="0007647B" w:rsidP="0007647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2D5C378" w14:textId="0B8776EE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DB8B9FE" w14:textId="77777777" w:rsidR="0007647B" w:rsidRPr="00744476" w:rsidRDefault="0007647B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C43896" w14:textId="451DFFEF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CBBC150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3E656" w14:textId="6089DCCC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CD86DFF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00BA09" w14:textId="27400BE3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346B4" w:rsidRPr="00B73E7A" w14:paraId="0028ADDA" w14:textId="77777777" w:rsidTr="005346B4">
        <w:trPr>
          <w:tblHeader/>
        </w:trPr>
        <w:tc>
          <w:tcPr>
            <w:tcW w:w="3870" w:type="dxa"/>
            <w:shd w:val="clear" w:color="auto" w:fill="auto"/>
          </w:tcPr>
          <w:p w14:paraId="30481980" w14:textId="77777777" w:rsidR="005346B4" w:rsidRPr="00744476" w:rsidRDefault="005346B4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90717CB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021B" w:rsidRPr="00B73E7A" w14:paraId="012E8EA2" w14:textId="77777777" w:rsidTr="005346B4">
        <w:tc>
          <w:tcPr>
            <w:tcW w:w="3870" w:type="dxa"/>
            <w:shd w:val="clear" w:color="auto" w:fill="auto"/>
          </w:tcPr>
          <w:p w14:paraId="33A23546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67" w:type="dxa"/>
            <w:shd w:val="clear" w:color="auto" w:fill="auto"/>
          </w:tcPr>
          <w:p w14:paraId="70E2974B" w14:textId="58A553B1" w:rsidR="0002021B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33,092</w:t>
            </w:r>
          </w:p>
        </w:tc>
        <w:tc>
          <w:tcPr>
            <w:tcW w:w="270" w:type="dxa"/>
          </w:tcPr>
          <w:p w14:paraId="3FD310CE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3892B8" w14:textId="4F52F251" w:rsidR="0002021B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58615530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0E030E" w14:textId="1D06B8D7" w:rsidR="0002021B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33,092</w:t>
            </w:r>
          </w:p>
        </w:tc>
        <w:tc>
          <w:tcPr>
            <w:tcW w:w="270" w:type="dxa"/>
            <w:shd w:val="clear" w:color="auto" w:fill="auto"/>
          </w:tcPr>
          <w:p w14:paraId="19980A27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8CA3A61" w14:textId="3B469017" w:rsidR="0002021B" w:rsidRDefault="0002021B" w:rsidP="0002021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02021B" w:rsidRPr="00B73E7A" w14:paraId="7F69D04A" w14:textId="77777777" w:rsidTr="005346B4">
        <w:tc>
          <w:tcPr>
            <w:tcW w:w="3870" w:type="dxa"/>
            <w:shd w:val="clear" w:color="auto" w:fill="auto"/>
          </w:tcPr>
          <w:p w14:paraId="722285D6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31754A4C" w14:textId="5059B238" w:rsidR="0002021B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99,306</w:t>
            </w:r>
          </w:p>
        </w:tc>
        <w:tc>
          <w:tcPr>
            <w:tcW w:w="270" w:type="dxa"/>
          </w:tcPr>
          <w:p w14:paraId="7BB005AB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D67CF0" w14:textId="48781EDF" w:rsidR="0002021B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0183DAEF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72AAD6" w14:textId="25EDD138" w:rsidR="0002021B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99,306</w:t>
            </w:r>
          </w:p>
        </w:tc>
        <w:tc>
          <w:tcPr>
            <w:tcW w:w="270" w:type="dxa"/>
            <w:shd w:val="clear" w:color="auto" w:fill="auto"/>
          </w:tcPr>
          <w:p w14:paraId="5C10AD6E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6DA4A87" w14:textId="4ED786E3" w:rsidR="0002021B" w:rsidRDefault="0002021B" w:rsidP="0002021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02021B" w:rsidRPr="00B73E7A" w14:paraId="0E9124EF" w14:textId="77777777" w:rsidTr="005346B4">
        <w:tc>
          <w:tcPr>
            <w:tcW w:w="3870" w:type="dxa"/>
            <w:shd w:val="clear" w:color="auto" w:fill="auto"/>
          </w:tcPr>
          <w:p w14:paraId="1968B061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04338B3" w14:textId="1369A4ED" w:rsidR="0002021B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6,659</w:t>
            </w:r>
          </w:p>
        </w:tc>
        <w:tc>
          <w:tcPr>
            <w:tcW w:w="270" w:type="dxa"/>
          </w:tcPr>
          <w:p w14:paraId="0DE32577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0F210" w14:textId="6F664BAB" w:rsidR="0002021B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048</w:t>
            </w:r>
          </w:p>
        </w:tc>
        <w:tc>
          <w:tcPr>
            <w:tcW w:w="270" w:type="dxa"/>
          </w:tcPr>
          <w:p w14:paraId="30F3339E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100C23" w14:textId="2F802544" w:rsidR="0002021B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6,659</w:t>
            </w:r>
          </w:p>
        </w:tc>
        <w:tc>
          <w:tcPr>
            <w:tcW w:w="270" w:type="dxa"/>
            <w:shd w:val="clear" w:color="auto" w:fill="auto"/>
          </w:tcPr>
          <w:p w14:paraId="6BAE8F73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2C22EFB" w14:textId="230A8213" w:rsidR="0002021B" w:rsidRDefault="0002021B" w:rsidP="0002021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048</w:t>
            </w:r>
          </w:p>
        </w:tc>
      </w:tr>
      <w:tr w:rsidR="0002021B" w:rsidRPr="00B73E7A" w14:paraId="3E663133" w14:textId="77777777" w:rsidTr="005346B4">
        <w:tc>
          <w:tcPr>
            <w:tcW w:w="3870" w:type="dxa"/>
            <w:shd w:val="clear" w:color="auto" w:fill="auto"/>
          </w:tcPr>
          <w:p w14:paraId="71429ED1" w14:textId="77777777" w:rsidR="0002021B" w:rsidRPr="00AB33FD" w:rsidRDefault="0002021B" w:rsidP="0002021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A865" w14:textId="5D1D686D" w:rsidR="0002021B" w:rsidRPr="00F237B2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139,057</w:t>
            </w:r>
          </w:p>
        </w:tc>
        <w:tc>
          <w:tcPr>
            <w:tcW w:w="270" w:type="dxa"/>
          </w:tcPr>
          <w:p w14:paraId="09EFF6E6" w14:textId="77777777" w:rsidR="0002021B" w:rsidRDefault="0002021B" w:rsidP="0002021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F7E9D" w14:textId="524948A7" w:rsidR="0002021B" w:rsidRPr="00F237B2" w:rsidRDefault="0002021B" w:rsidP="0002021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270" w:type="dxa"/>
          </w:tcPr>
          <w:p w14:paraId="7A093B8D" w14:textId="77777777" w:rsidR="0002021B" w:rsidRPr="00F237B2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E8D5A" w14:textId="622265F6" w:rsidR="0002021B" w:rsidRPr="00F237B2" w:rsidRDefault="0002021B" w:rsidP="0002021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139,057</w:t>
            </w:r>
          </w:p>
        </w:tc>
        <w:tc>
          <w:tcPr>
            <w:tcW w:w="270" w:type="dxa"/>
            <w:shd w:val="clear" w:color="auto" w:fill="auto"/>
          </w:tcPr>
          <w:p w14:paraId="2DC19CB9" w14:textId="77777777" w:rsidR="0002021B" w:rsidRPr="00BE704B" w:rsidRDefault="0002021B" w:rsidP="0002021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635AD" w14:textId="043EBBA1" w:rsidR="0002021B" w:rsidRPr="00F237B2" w:rsidRDefault="0002021B" w:rsidP="0002021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717A3509" w14:textId="77777777" w:rsidR="00982126" w:rsidRDefault="0098212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78518D5B" w14:textId="77777777" w:rsidR="00B94B8F" w:rsidRPr="00AB33FD" w:rsidRDefault="00DE399F" w:rsidP="00EF22F9">
      <w:pPr>
        <w:pStyle w:val="Caption"/>
      </w:pPr>
      <w:r w:rsidRPr="00DE399F">
        <w:rPr>
          <w:cs/>
        </w:rPr>
        <w:lastRenderedPageBreak/>
        <w:t>ประมาณการหนี้สิน</w:t>
      </w:r>
      <w:r w:rsidR="00505B92">
        <w:rPr>
          <w:rFonts w:hint="cs"/>
          <w:cs/>
        </w:rPr>
        <w:t>ไม่หมุนเวียน</w:t>
      </w:r>
      <w:r w:rsidRPr="00DE399F">
        <w:rPr>
          <w:cs/>
        </w:rPr>
        <w:t>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14:paraId="6BA8DC42" w14:textId="77777777" w:rsidR="0061303D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2213C" w:rsidRPr="00EB7266" w14:paraId="4CE83AAE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4816C816" w14:textId="77777777" w:rsidR="00B2213C" w:rsidRPr="00EB726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06D46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102AAB" w14:textId="77777777" w:rsidR="00B2213C" w:rsidRPr="00EB7266" w:rsidRDefault="00B2213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41D07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47B" w:rsidRPr="00B73E7A" w14:paraId="2F8711F3" w14:textId="77777777" w:rsidTr="00EE670A">
        <w:trPr>
          <w:tblHeader/>
        </w:trPr>
        <w:tc>
          <w:tcPr>
            <w:tcW w:w="3870" w:type="dxa"/>
            <w:shd w:val="clear" w:color="auto" w:fill="auto"/>
          </w:tcPr>
          <w:p w14:paraId="041FF4F0" w14:textId="77777777" w:rsidR="0007647B" w:rsidRPr="00744476" w:rsidRDefault="0007647B" w:rsidP="0007647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0458DA" w14:textId="274C9E7C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D18FD8" w14:textId="77777777" w:rsidR="0007647B" w:rsidRPr="00744476" w:rsidRDefault="0007647B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8137C" w14:textId="6A3B027C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F60307E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3157AC" w14:textId="19A1FCC6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7FD3748" w14:textId="77777777" w:rsidR="0007647B" w:rsidRPr="00BE704B" w:rsidRDefault="0007647B" w:rsidP="000764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E77CF" w14:textId="0068345A" w:rsidR="0007647B" w:rsidRPr="00744476" w:rsidRDefault="006145CD" w:rsidP="00076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B2213C" w:rsidRPr="00B73E7A" w14:paraId="5A34B7F8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6BC85145" w14:textId="77777777" w:rsidR="00B2213C" w:rsidRPr="0074447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EE2B488" w14:textId="77777777" w:rsidR="00B2213C" w:rsidRPr="0074447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E670A" w:rsidRPr="00B73E7A" w14:paraId="1B514967" w14:textId="77777777" w:rsidTr="00EE670A">
        <w:tc>
          <w:tcPr>
            <w:tcW w:w="3870" w:type="dxa"/>
            <w:shd w:val="clear" w:color="auto" w:fill="auto"/>
          </w:tcPr>
          <w:p w14:paraId="33829AF5" w14:textId="77777777" w:rsidR="00EE670A" w:rsidRPr="00AB33FD" w:rsidRDefault="00EE670A" w:rsidP="00BE254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70" w:type="dxa"/>
          </w:tcPr>
          <w:p w14:paraId="347F7821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05CA3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5E9A1A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4ABCD3" w14:textId="77777777" w:rsidR="00EE670A" w:rsidRPr="00BE704B" w:rsidRDefault="00EE670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3ABB5A" w14:textId="77777777" w:rsidR="00EE670A" w:rsidRPr="0033434F" w:rsidRDefault="00EE670A" w:rsidP="00BE254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23738" w14:textId="77777777" w:rsidR="00EE670A" w:rsidRPr="00BE704B" w:rsidRDefault="00EE670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7D6325" w14:textId="77777777" w:rsidR="00EE670A" w:rsidRPr="0020336C" w:rsidRDefault="00EE670A" w:rsidP="00BE254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E670A" w:rsidRPr="00B73E7A" w14:paraId="3C5DDC1B" w14:textId="77777777" w:rsidTr="00EE670A">
        <w:tc>
          <w:tcPr>
            <w:tcW w:w="3870" w:type="dxa"/>
            <w:shd w:val="clear" w:color="auto" w:fill="auto"/>
          </w:tcPr>
          <w:p w14:paraId="1879A86C" w14:textId="77777777" w:rsidR="00EE670A" w:rsidRPr="00AB33FD" w:rsidRDefault="00EE670A" w:rsidP="00982126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99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</w:t>
            </w:r>
            <w:r w:rsidRPr="00DE399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0E3EECF6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1555E9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8D9C7F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B9673D" w14:textId="77777777" w:rsidR="00EE670A" w:rsidRPr="00BE704B" w:rsidRDefault="00EE670A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BA645B" w14:textId="77777777" w:rsidR="00EE670A" w:rsidRPr="0033434F" w:rsidRDefault="00EE670A" w:rsidP="0098212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8BEB0" w14:textId="77777777" w:rsidR="00EE670A" w:rsidRPr="00BE704B" w:rsidRDefault="00EE670A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858A8" w14:textId="77777777" w:rsidR="00EE670A" w:rsidRPr="0020336C" w:rsidRDefault="00EE670A" w:rsidP="00982126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E670A" w:rsidRPr="00B73E7A" w14:paraId="35E23313" w14:textId="77777777" w:rsidTr="00EE670A">
        <w:tc>
          <w:tcPr>
            <w:tcW w:w="3870" w:type="dxa"/>
            <w:shd w:val="clear" w:color="auto" w:fill="auto"/>
          </w:tcPr>
          <w:p w14:paraId="77D1BEB0" w14:textId="77777777" w:rsidR="00EE670A" w:rsidRPr="00AB33FD" w:rsidRDefault="00EE670A" w:rsidP="005E7B4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48D5FB2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9D0FF2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79A069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0BD2C1" w14:textId="77777777" w:rsidR="00EE670A" w:rsidRPr="00BE704B" w:rsidRDefault="00EE670A" w:rsidP="005E7B4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A1248E" w14:textId="77777777" w:rsidR="00EE670A" w:rsidRPr="00585911" w:rsidRDefault="00EE670A" w:rsidP="005E7B4B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0451BF" w14:textId="77777777" w:rsidR="00EE670A" w:rsidRPr="00BE704B" w:rsidRDefault="00EE670A" w:rsidP="005E7B4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C0F775" w14:textId="77777777" w:rsidR="00EE670A" w:rsidRPr="0020336C" w:rsidRDefault="00EE670A" w:rsidP="005E7B4B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A57C2" w:rsidRPr="00B73E7A" w14:paraId="53157050" w14:textId="77777777" w:rsidTr="008015DA">
        <w:tc>
          <w:tcPr>
            <w:tcW w:w="3870" w:type="dxa"/>
            <w:shd w:val="clear" w:color="auto" w:fill="auto"/>
          </w:tcPr>
          <w:p w14:paraId="41CE2536" w14:textId="77777777" w:rsidR="00DA57C2" w:rsidRPr="00AB33FD" w:rsidRDefault="00DA57C2" w:rsidP="00DA57C2">
            <w:pPr>
              <w:spacing w:line="240" w:lineRule="atLeast"/>
              <w:ind w:left="252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1C766322" w14:textId="2B0DF28F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152,705</w:t>
            </w:r>
          </w:p>
        </w:tc>
        <w:tc>
          <w:tcPr>
            <w:tcW w:w="270" w:type="dxa"/>
          </w:tcPr>
          <w:p w14:paraId="04C5D304" w14:textId="77777777" w:rsidR="00DA57C2" w:rsidRPr="00322145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3CF4C1" w14:textId="3BE10729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</w:tcPr>
          <w:p w14:paraId="218661B6" w14:textId="77777777" w:rsidR="00DA57C2" w:rsidRPr="00322145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5F558A" w14:textId="036C3DF3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152,705</w:t>
            </w:r>
          </w:p>
        </w:tc>
        <w:tc>
          <w:tcPr>
            <w:tcW w:w="270" w:type="dxa"/>
            <w:shd w:val="clear" w:color="auto" w:fill="auto"/>
          </w:tcPr>
          <w:p w14:paraId="5361617A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E5770F" w14:textId="1E162B94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  <w:tr w:rsidR="00DA57C2" w:rsidRPr="00B73E7A" w14:paraId="1873E6EB" w14:textId="77777777" w:rsidTr="008015DA">
        <w:tc>
          <w:tcPr>
            <w:tcW w:w="3870" w:type="dxa"/>
            <w:shd w:val="clear" w:color="auto" w:fill="auto"/>
          </w:tcPr>
          <w:p w14:paraId="78827C2F" w14:textId="77777777" w:rsidR="00DA57C2" w:rsidRPr="00AB33FD" w:rsidRDefault="00DA57C2" w:rsidP="00DA57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E31015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ECDCF4" w14:textId="77777777" w:rsidR="00DA57C2" w:rsidRPr="0033434F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E568FC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F97E6A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736D71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3A6615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16B3242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7C2" w:rsidRPr="00B73E7A" w14:paraId="1DC80819" w14:textId="77777777" w:rsidTr="008015DA">
        <w:tc>
          <w:tcPr>
            <w:tcW w:w="3870" w:type="dxa"/>
            <w:shd w:val="clear" w:color="auto" w:fill="auto"/>
            <w:vAlign w:val="bottom"/>
          </w:tcPr>
          <w:p w14:paraId="316E9027" w14:textId="7E7F3572" w:rsidR="00DA57C2" w:rsidRPr="00AB33FD" w:rsidRDefault="00DA57C2" w:rsidP="00DA57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5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799CE648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3B4841" w14:textId="77777777" w:rsidR="00DA57C2" w:rsidRPr="0033434F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4F8EE6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29EA9D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1A79CD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BF9578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D6214A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7C2" w:rsidRPr="00B73E7A" w14:paraId="6ECF675A" w14:textId="77777777" w:rsidTr="008015DA">
        <w:tc>
          <w:tcPr>
            <w:tcW w:w="3870" w:type="dxa"/>
            <w:shd w:val="clear" w:color="auto" w:fill="auto"/>
          </w:tcPr>
          <w:p w14:paraId="1DEB765C" w14:textId="77777777" w:rsidR="00DA57C2" w:rsidRPr="00AB33FD" w:rsidRDefault="00DA57C2" w:rsidP="00DA57C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170" w:type="dxa"/>
            <w:shd w:val="clear" w:color="auto" w:fill="auto"/>
          </w:tcPr>
          <w:p w14:paraId="6D2861A4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36AF96" w14:textId="77777777" w:rsidR="00DA57C2" w:rsidRPr="0033434F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FAF39E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60E457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4C5AF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08984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68569B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7C2" w:rsidRPr="00B73E7A" w14:paraId="6B4CB8B1" w14:textId="77777777" w:rsidTr="008015DA">
        <w:tc>
          <w:tcPr>
            <w:tcW w:w="3870" w:type="dxa"/>
            <w:shd w:val="clear" w:color="auto" w:fill="auto"/>
          </w:tcPr>
          <w:p w14:paraId="25BCC8E1" w14:textId="77777777" w:rsidR="00DA57C2" w:rsidRPr="00AB33FD" w:rsidRDefault="00DA57C2" w:rsidP="00DA57C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567329D7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190F99" w14:textId="77777777" w:rsidR="00DA57C2" w:rsidRPr="0033434F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B78290A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CB30E9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203109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0610AB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BA4744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7C2" w:rsidRPr="00B73E7A" w14:paraId="1F0980C2" w14:textId="77777777" w:rsidTr="008015DA">
        <w:tc>
          <w:tcPr>
            <w:tcW w:w="3870" w:type="dxa"/>
            <w:shd w:val="clear" w:color="auto" w:fill="auto"/>
          </w:tcPr>
          <w:p w14:paraId="795658F5" w14:textId="77777777" w:rsidR="00DA57C2" w:rsidRPr="00DE399F" w:rsidRDefault="00DA57C2" w:rsidP="00DA57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9F962F" w14:textId="335B0585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2,978</w:t>
            </w:r>
          </w:p>
        </w:tc>
        <w:tc>
          <w:tcPr>
            <w:tcW w:w="270" w:type="dxa"/>
          </w:tcPr>
          <w:p w14:paraId="05514133" w14:textId="77777777" w:rsidR="00DA57C2" w:rsidRPr="00322145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3EF6E1" w14:textId="04C2C662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</w:tcPr>
          <w:p w14:paraId="1F91E14D" w14:textId="77777777" w:rsidR="00DA57C2" w:rsidRPr="00322145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7D0D16" w14:textId="6A9144E1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2,978</w:t>
            </w:r>
          </w:p>
        </w:tc>
        <w:tc>
          <w:tcPr>
            <w:tcW w:w="270" w:type="dxa"/>
            <w:shd w:val="clear" w:color="auto" w:fill="auto"/>
          </w:tcPr>
          <w:p w14:paraId="6A6BE74C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953470" w14:textId="499389A2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  <w:tr w:rsidR="00DA57C2" w:rsidRPr="00B73E7A" w14:paraId="7095ABFC" w14:textId="77777777" w:rsidTr="008015DA">
        <w:tc>
          <w:tcPr>
            <w:tcW w:w="3870" w:type="dxa"/>
            <w:shd w:val="clear" w:color="auto" w:fill="auto"/>
          </w:tcPr>
          <w:p w14:paraId="4A9D64AC" w14:textId="77777777" w:rsidR="00DA57C2" w:rsidRPr="00AB33FD" w:rsidRDefault="00DA57C2" w:rsidP="00DA57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2BFE4B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C734A0" w14:textId="77777777" w:rsidR="00DA57C2" w:rsidRPr="0033434F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3AAC81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88431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F40F89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04DC67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68828E5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7C2" w:rsidRPr="00B73E7A" w14:paraId="358B911D" w14:textId="77777777" w:rsidTr="008015DA">
        <w:tc>
          <w:tcPr>
            <w:tcW w:w="3870" w:type="dxa"/>
            <w:shd w:val="clear" w:color="auto" w:fill="auto"/>
          </w:tcPr>
          <w:p w14:paraId="38F3D7BC" w14:textId="77777777" w:rsidR="00DA57C2" w:rsidRPr="00DE399F" w:rsidRDefault="00DA57C2" w:rsidP="00DA57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DA8246E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8A87B2" w14:textId="77777777" w:rsidR="00DA57C2" w:rsidRPr="0033434F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849BB1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55C1F3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FE4970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543671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B93DFB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7C2" w:rsidRPr="00B73E7A" w14:paraId="06C7CF3F" w14:textId="77777777" w:rsidTr="008015DA">
        <w:tc>
          <w:tcPr>
            <w:tcW w:w="3870" w:type="dxa"/>
            <w:shd w:val="clear" w:color="auto" w:fill="auto"/>
          </w:tcPr>
          <w:p w14:paraId="464AD196" w14:textId="77777777" w:rsidR="00DA57C2" w:rsidRPr="00DE399F" w:rsidRDefault="00DA57C2" w:rsidP="00DA57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ขาดทุนจากการประมาณ</w:t>
            </w: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1170" w:type="dxa"/>
            <w:shd w:val="clear" w:color="auto" w:fill="auto"/>
          </w:tcPr>
          <w:p w14:paraId="3F574F58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8BB35F" w14:textId="77777777" w:rsidR="00DA57C2" w:rsidRPr="0033434F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6CF32A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B9802D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72A2C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999C25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082031" w14:textId="77777777" w:rsidR="00DA57C2" w:rsidRPr="0033434F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7C2" w:rsidRPr="00B73E7A" w14:paraId="5A9DC8D2" w14:textId="77777777" w:rsidTr="008015DA">
        <w:tc>
          <w:tcPr>
            <w:tcW w:w="3870" w:type="dxa"/>
            <w:shd w:val="clear" w:color="auto" w:fill="auto"/>
          </w:tcPr>
          <w:p w14:paraId="3A665664" w14:textId="77777777" w:rsidR="00DA57C2" w:rsidRPr="00AB33FD" w:rsidRDefault="00DA57C2" w:rsidP="00DA57C2">
            <w:pPr>
              <w:spacing w:line="240" w:lineRule="atLeast"/>
              <w:ind w:left="252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คณิตศาสตร์ประกันภัยที่รับรู้ในระหว่างปี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30CFE24" w14:textId="45EF9F73" w:rsidR="00DA57C2" w:rsidRPr="00322145" w:rsidRDefault="00DA57C2" w:rsidP="00DA57C2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7E6D51" w14:textId="77777777" w:rsidR="00DA57C2" w:rsidRPr="00322145" w:rsidRDefault="00DA57C2" w:rsidP="00DA57C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3485C9" w14:textId="3A706C9B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</w:tcPr>
          <w:p w14:paraId="76FD33D4" w14:textId="77777777" w:rsidR="00DA57C2" w:rsidRPr="00322145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ABA349D" w14:textId="620C6603" w:rsidR="00DA57C2" w:rsidRPr="00322145" w:rsidRDefault="00DA57C2" w:rsidP="00DA57C2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15AC2" w14:textId="77777777" w:rsidR="00DA57C2" w:rsidRPr="00BE704B" w:rsidRDefault="00DA57C2" w:rsidP="00DA57C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837148" w14:textId="4507776E" w:rsidR="00DA57C2" w:rsidRPr="00322145" w:rsidRDefault="00DA57C2" w:rsidP="00DA57C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</w:tr>
    </w:tbl>
    <w:p w14:paraId="722E0F41" w14:textId="77777777" w:rsidR="00B33BF2" w:rsidRPr="0007647B" w:rsidRDefault="00B33BF2" w:rsidP="0061303D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cs/>
        </w:rPr>
      </w:pPr>
    </w:p>
    <w:p w14:paraId="6C0C3130" w14:textId="77777777" w:rsidR="00F87B7A" w:rsidRPr="0007647B" w:rsidRDefault="00540611" w:rsidP="00F87B7A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07647B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07647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2AC7F2F4" w14:textId="77777777" w:rsidR="00540611" w:rsidRPr="0007647B" w:rsidRDefault="00540611" w:rsidP="0014544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03F80" w14:textId="67ABF929" w:rsidR="00540611" w:rsidRPr="0007647B" w:rsidRDefault="00DA4F60" w:rsidP="00145440">
      <w:pPr>
        <w:pStyle w:val="Bo-C1Content"/>
      </w:pPr>
      <w:r w:rsidRPr="0007647B">
        <w:rPr>
          <w:rFonts w:hint="cs"/>
          <w:cs/>
        </w:rPr>
        <w:t>กลุ่ม</w:t>
      </w:r>
      <w:r w:rsidR="00FA4089" w:rsidRPr="0007647B">
        <w:rPr>
          <w:rFonts w:hint="cs"/>
          <w:cs/>
        </w:rPr>
        <w:t>บริษัท</w:t>
      </w:r>
      <w:r w:rsidR="00540611" w:rsidRPr="0007647B">
        <w:rPr>
          <w:cs/>
        </w:rPr>
        <w:t>จัดการโครงการ</w:t>
      </w:r>
      <w:r w:rsidR="00A55FFB" w:rsidRPr="0007647B">
        <w:rPr>
          <w:rFonts w:hint="cs"/>
          <w:cs/>
        </w:rPr>
        <w:t>ผลประโยชน์ที่กำหนดไว้</w:t>
      </w:r>
      <w:r w:rsidR="00540611" w:rsidRPr="0007647B">
        <w:rPr>
          <w:cs/>
        </w:rPr>
        <w:t xml:space="preserve">ตามข้อกำหนดของพระราชบัญญัติคุ้มครองแรงงาน พ.ศ. </w:t>
      </w:r>
      <w:r w:rsidR="006145CD" w:rsidRPr="006145CD">
        <w:rPr>
          <w:lang w:val="en-US"/>
        </w:rPr>
        <w:t>2541</w:t>
      </w:r>
      <w:r w:rsidR="00540611" w:rsidRPr="0007647B">
        <w:rPr>
          <w:rFonts w:hint="cs"/>
          <w:cs/>
        </w:rPr>
        <w:t xml:space="preserve"> </w:t>
      </w:r>
      <w:r w:rsidR="00540611" w:rsidRPr="0007647B">
        <w:rPr>
          <w:cs/>
        </w:rPr>
        <w:t>ในการให้ผลประโยชน์เมื่อเกษียณแก่พนักงานตามสิทธิและอายุงาน</w:t>
      </w:r>
    </w:p>
    <w:p w14:paraId="1150E892" w14:textId="77777777" w:rsidR="009C4D19" w:rsidRPr="0007647B" w:rsidRDefault="009C4D19" w:rsidP="001A5EAE">
      <w:pPr>
        <w:pStyle w:val="Bo-Blankline"/>
        <w:rPr>
          <w:sz w:val="30"/>
          <w:szCs w:val="30"/>
        </w:rPr>
      </w:pPr>
    </w:p>
    <w:p w14:paraId="67F6DF0F" w14:textId="77777777" w:rsidR="00154FCB" w:rsidRPr="0007647B" w:rsidRDefault="00154FCB" w:rsidP="003C33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647B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07647B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07647B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4D8413B" w14:textId="77777777" w:rsidR="00490590" w:rsidRPr="001A5EAE" w:rsidRDefault="00490590" w:rsidP="001A5EAE">
      <w:pPr>
        <w:pStyle w:val="Bo-Blankline"/>
      </w:pPr>
    </w:p>
    <w:p w14:paraId="774B34CB" w14:textId="77777777" w:rsidR="00342826" w:rsidRDefault="0034282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1B355113" w14:textId="77777777" w:rsidR="009C4D19" w:rsidRDefault="009C4D19" w:rsidP="006A3F8F">
      <w:pPr>
        <w:pStyle w:val="Bo-C1Content"/>
        <w:ind w:left="540" w:firstLine="7"/>
      </w:pPr>
      <w:r w:rsidRPr="00AB33FD">
        <w:rPr>
          <w:cs/>
        </w:rPr>
        <w:lastRenderedPageBreak/>
        <w:t>การเปลี่ยนแปลงในมูลค่าปัจจุบันของ</w:t>
      </w:r>
      <w:r w:rsidRPr="00AB33FD">
        <w:rPr>
          <w:rFonts w:hint="cs"/>
          <w:cs/>
        </w:rPr>
        <w:t>ภาระผูกพันของ</w:t>
      </w:r>
      <w:r w:rsidRPr="00AB33FD">
        <w:rPr>
          <w:cs/>
        </w:rPr>
        <w:t>โครงการผลประโยชน์</w:t>
      </w:r>
    </w:p>
    <w:p w14:paraId="67740D28" w14:textId="77777777" w:rsidR="00B33BF2" w:rsidRDefault="00B33BF2" w:rsidP="00B33BF2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9"/>
        <w:gridCol w:w="1111"/>
        <w:gridCol w:w="237"/>
        <w:gridCol w:w="1113"/>
      </w:tblGrid>
      <w:tr w:rsidR="0043151A" w:rsidRPr="00EB7266" w14:paraId="19400F2F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6A29ADC4" w14:textId="77777777" w:rsidR="0043151A" w:rsidRPr="00EB7266" w:rsidRDefault="0043151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FC2A2B" w14:textId="77777777" w:rsidR="0043151A" w:rsidRPr="00EB726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3EA9806" w14:textId="77777777" w:rsidR="0043151A" w:rsidRPr="00EB7266" w:rsidRDefault="0043151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09D7074F" w14:textId="77777777" w:rsidR="0043151A" w:rsidRPr="00EB726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51A" w:rsidRPr="00B73E7A" w14:paraId="0D2828EB" w14:textId="77777777" w:rsidTr="0043151A">
        <w:trPr>
          <w:tblHeader/>
        </w:trPr>
        <w:tc>
          <w:tcPr>
            <w:tcW w:w="3870" w:type="dxa"/>
            <w:shd w:val="clear" w:color="auto" w:fill="auto"/>
          </w:tcPr>
          <w:p w14:paraId="49933B5E" w14:textId="77777777" w:rsidR="0043151A" w:rsidRPr="00744476" w:rsidRDefault="0043151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94EF4" w14:textId="62A6B0C2" w:rsidR="0043151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D36BD41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0765EA" w14:textId="0C9562C4" w:rsidR="0043151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9" w:type="dxa"/>
          </w:tcPr>
          <w:p w14:paraId="7EDDB339" w14:textId="77777777" w:rsidR="0043151A" w:rsidRPr="00BE704B" w:rsidRDefault="0043151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317D28" w14:textId="01F5D2EB" w:rsidR="0043151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779B2D49" w14:textId="77777777" w:rsidR="0043151A" w:rsidRPr="00BE704B" w:rsidRDefault="0043151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7254DD9" w14:textId="4E9660E6" w:rsidR="0043151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3151A" w:rsidRPr="00B73E7A" w14:paraId="6535D36E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58B683DB" w14:textId="77777777" w:rsidR="0043151A" w:rsidRPr="00744476" w:rsidRDefault="0043151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6CED4325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108AF" w:rsidRPr="00B73E7A" w14:paraId="66F215A3" w14:textId="77777777" w:rsidTr="008015DA">
        <w:tc>
          <w:tcPr>
            <w:tcW w:w="3870" w:type="dxa"/>
            <w:shd w:val="clear" w:color="auto" w:fill="auto"/>
          </w:tcPr>
          <w:p w14:paraId="5CFD1FDD" w14:textId="2B364A2E" w:rsidR="00F108AF" w:rsidRPr="00AB33FD" w:rsidRDefault="00F108AF" w:rsidP="00F108AF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5BC599E" w14:textId="4D4E63F9" w:rsidR="00F108AF" w:rsidRPr="00F75B74" w:rsidRDefault="006145CD" w:rsidP="00F108AF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FB35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</w:tcPr>
          <w:p w14:paraId="55C6F7A9" w14:textId="77777777" w:rsidR="00F108AF" w:rsidRDefault="00F108AF" w:rsidP="00F108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D17F293" w14:textId="5E106831" w:rsidR="00F108AF" w:rsidRPr="0033434F" w:rsidRDefault="006145CD" w:rsidP="00F108AF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F108AF" w:rsidRPr="00F75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39" w:type="dxa"/>
          </w:tcPr>
          <w:p w14:paraId="2AC1C5A0" w14:textId="77777777" w:rsidR="00F108AF" w:rsidRPr="00BE704B" w:rsidRDefault="00F108AF" w:rsidP="00F108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6C744E5" w14:textId="03EBB1E7" w:rsidR="00F108AF" w:rsidRPr="0033434F" w:rsidRDefault="006145CD" w:rsidP="00F108AF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FB35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7" w:type="dxa"/>
            <w:shd w:val="clear" w:color="auto" w:fill="auto"/>
          </w:tcPr>
          <w:p w14:paraId="05AAE0C2" w14:textId="77777777" w:rsidR="00F108AF" w:rsidRPr="00BE704B" w:rsidRDefault="00F108AF" w:rsidP="00F108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77D249B" w14:textId="28C4FB11" w:rsidR="00F108AF" w:rsidRPr="0033434F" w:rsidRDefault="006145CD" w:rsidP="00F108AF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F108AF" w:rsidRPr="00F75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F108AF" w:rsidRPr="00B73E7A" w14:paraId="636BB61C" w14:textId="77777777" w:rsidTr="008015DA">
        <w:tc>
          <w:tcPr>
            <w:tcW w:w="3870" w:type="dxa"/>
            <w:shd w:val="clear" w:color="auto" w:fill="auto"/>
          </w:tcPr>
          <w:p w14:paraId="70350B6B" w14:textId="77777777" w:rsidR="00F108AF" w:rsidRPr="00AB33FD" w:rsidRDefault="00F108AF" w:rsidP="00F108AF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shd w:val="clear" w:color="auto" w:fill="auto"/>
          </w:tcPr>
          <w:p w14:paraId="3E03F5B7" w14:textId="77777777" w:rsidR="00F108AF" w:rsidRDefault="00F108AF" w:rsidP="00F108AF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65269" w14:textId="77777777" w:rsidR="00F108AF" w:rsidRDefault="00F108AF" w:rsidP="00F108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C45352" w14:textId="77777777" w:rsidR="00F108AF" w:rsidRDefault="00F108AF" w:rsidP="00F108AF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2BD4E12" w14:textId="77777777" w:rsidR="00F108AF" w:rsidRPr="00BE704B" w:rsidRDefault="00F108AF" w:rsidP="00F108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3690E36" w14:textId="77777777" w:rsidR="00F108AF" w:rsidRDefault="00F108AF" w:rsidP="00F108AF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0530941" w14:textId="77777777" w:rsidR="00F108AF" w:rsidRPr="00BE704B" w:rsidRDefault="00F108AF" w:rsidP="00F108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C96E213" w14:textId="77777777" w:rsidR="00F108AF" w:rsidRDefault="00F108AF" w:rsidP="00F108AF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10BD" w:rsidRPr="00B73E7A" w14:paraId="16B0E5E1" w14:textId="77777777" w:rsidTr="008015DA">
        <w:tc>
          <w:tcPr>
            <w:tcW w:w="3870" w:type="dxa"/>
            <w:shd w:val="clear" w:color="auto" w:fill="auto"/>
          </w:tcPr>
          <w:p w14:paraId="36364DC1" w14:textId="77777777" w:rsidR="004910BD" w:rsidRPr="00AB33FD" w:rsidRDefault="004910BD" w:rsidP="004910B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170" w:type="dxa"/>
            <w:shd w:val="clear" w:color="auto" w:fill="auto"/>
          </w:tcPr>
          <w:p w14:paraId="5C51A912" w14:textId="71EA5623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2,978</w:t>
            </w:r>
          </w:p>
        </w:tc>
        <w:tc>
          <w:tcPr>
            <w:tcW w:w="270" w:type="dxa"/>
          </w:tcPr>
          <w:p w14:paraId="43D00E13" w14:textId="77777777" w:rsidR="004910BD" w:rsidRDefault="004910BD" w:rsidP="004910B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B8D661" w14:textId="327D4F09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9" w:type="dxa"/>
          </w:tcPr>
          <w:p w14:paraId="11051B29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BEFB828" w14:textId="7F401E54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2,978</w:t>
            </w:r>
          </w:p>
        </w:tc>
        <w:tc>
          <w:tcPr>
            <w:tcW w:w="237" w:type="dxa"/>
            <w:shd w:val="clear" w:color="auto" w:fill="auto"/>
          </w:tcPr>
          <w:p w14:paraId="06789C38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C0DC0F9" w14:textId="21624A4A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</w:tr>
      <w:tr w:rsidR="004910BD" w:rsidRPr="00B73E7A" w14:paraId="4039BBBC" w14:textId="77777777" w:rsidTr="008015DA">
        <w:tc>
          <w:tcPr>
            <w:tcW w:w="3870" w:type="dxa"/>
            <w:shd w:val="clear" w:color="auto" w:fill="auto"/>
          </w:tcPr>
          <w:p w14:paraId="1B6F9EEA" w14:textId="77777777" w:rsidR="004910BD" w:rsidRPr="00AB33FD" w:rsidRDefault="004910BD" w:rsidP="004910B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24303700" w14:textId="77777777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BAB31E" w14:textId="77777777" w:rsidR="004910BD" w:rsidRDefault="004910BD" w:rsidP="004910B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7687F9" w14:textId="77777777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74B41E3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608F" w14:textId="77777777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423FF2D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4014827" w14:textId="77777777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10BD" w:rsidRPr="00B73E7A" w14:paraId="712883DC" w14:textId="77777777" w:rsidTr="008015DA">
        <w:tc>
          <w:tcPr>
            <w:tcW w:w="3870" w:type="dxa"/>
            <w:shd w:val="clear" w:color="auto" w:fill="auto"/>
          </w:tcPr>
          <w:p w14:paraId="01E404A6" w14:textId="77777777" w:rsidR="004910BD" w:rsidRPr="00AB33FD" w:rsidRDefault="004910BD" w:rsidP="004910BD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169E" w14:textId="45F77114" w:rsidR="004910BD" w:rsidRDefault="004910BD" w:rsidP="004910BD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77BB9" w14:textId="77777777" w:rsidR="004910BD" w:rsidRDefault="004910BD" w:rsidP="004910B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24E42" w14:textId="6DB60CA4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239" w:type="dxa"/>
          </w:tcPr>
          <w:p w14:paraId="407122F4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6B079" w14:textId="59D87200" w:rsidR="004910BD" w:rsidRDefault="004910BD" w:rsidP="004910BD">
            <w:pPr>
              <w:spacing w:line="240" w:lineRule="atLeast"/>
              <w:ind w:left="-170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BCF6E3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582FA4" w14:textId="071603F2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</w:tr>
      <w:tr w:rsidR="004910BD" w:rsidRPr="00B73E7A" w14:paraId="147C4EDE" w14:textId="77777777" w:rsidTr="008015DA">
        <w:tc>
          <w:tcPr>
            <w:tcW w:w="3870" w:type="dxa"/>
            <w:shd w:val="clear" w:color="auto" w:fill="auto"/>
          </w:tcPr>
          <w:p w14:paraId="3A579498" w14:textId="77777777" w:rsidR="004910BD" w:rsidRPr="00AB33FD" w:rsidRDefault="004910BD" w:rsidP="004910B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CEC66DB" w14:textId="77777777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32BF05" w14:textId="77777777" w:rsidR="004910BD" w:rsidRDefault="004910BD" w:rsidP="004910B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6E607" w14:textId="77777777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44371C2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7009CD" w14:textId="77777777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734CDA5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C21A6B" w14:textId="77777777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10BD" w:rsidRPr="00B73E7A" w14:paraId="418E349E" w14:textId="77777777" w:rsidTr="008015DA">
        <w:tc>
          <w:tcPr>
            <w:tcW w:w="3870" w:type="dxa"/>
            <w:shd w:val="clear" w:color="auto" w:fill="auto"/>
          </w:tcPr>
          <w:p w14:paraId="7FEA65DF" w14:textId="77777777" w:rsidR="004910BD" w:rsidRPr="00A55FFB" w:rsidRDefault="004910BD" w:rsidP="004910B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14:paraId="5E532A4D" w14:textId="2DF81279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(1,392)</w:t>
            </w:r>
          </w:p>
        </w:tc>
        <w:tc>
          <w:tcPr>
            <w:tcW w:w="270" w:type="dxa"/>
          </w:tcPr>
          <w:p w14:paraId="378AA36A" w14:textId="77777777" w:rsidR="004910BD" w:rsidRDefault="004910BD" w:rsidP="004910B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ABF25F" w14:textId="0E625EC4" w:rsidR="004910BD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</w:tcPr>
          <w:p w14:paraId="4B7E10AF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E52F22D" w14:textId="5F9A6302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(1,392)</w:t>
            </w:r>
          </w:p>
        </w:tc>
        <w:tc>
          <w:tcPr>
            <w:tcW w:w="237" w:type="dxa"/>
            <w:shd w:val="clear" w:color="auto" w:fill="auto"/>
          </w:tcPr>
          <w:p w14:paraId="0F2171B5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113D990" w14:textId="440B1067" w:rsidR="004910BD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910BD" w:rsidRPr="00B73E7A" w14:paraId="74BD7A0F" w14:textId="77777777" w:rsidTr="008015DA">
        <w:tc>
          <w:tcPr>
            <w:tcW w:w="3870" w:type="dxa"/>
            <w:shd w:val="clear" w:color="auto" w:fill="auto"/>
            <w:vAlign w:val="bottom"/>
          </w:tcPr>
          <w:p w14:paraId="078559EF" w14:textId="21487CDB" w:rsidR="004910BD" w:rsidRPr="00AB33FD" w:rsidRDefault="004910BD" w:rsidP="004910B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2B5" w14:textId="233E8D96" w:rsidR="004910BD" w:rsidRPr="00ED3891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152,705</w:t>
            </w:r>
          </w:p>
        </w:tc>
        <w:tc>
          <w:tcPr>
            <w:tcW w:w="270" w:type="dxa"/>
          </w:tcPr>
          <w:p w14:paraId="6FBB3C06" w14:textId="77777777" w:rsidR="004910BD" w:rsidRPr="00ED3891" w:rsidRDefault="004910BD" w:rsidP="004910B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9CF3" w14:textId="4F1D17D8" w:rsidR="004910BD" w:rsidRPr="00ED3891" w:rsidRDefault="004910BD" w:rsidP="004910BD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239" w:type="dxa"/>
          </w:tcPr>
          <w:p w14:paraId="35641056" w14:textId="77777777" w:rsidR="004910BD" w:rsidRPr="00ED3891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38909" w14:textId="40D52AFA" w:rsidR="004910BD" w:rsidRPr="00ED3891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152,705</w:t>
            </w:r>
          </w:p>
        </w:tc>
        <w:tc>
          <w:tcPr>
            <w:tcW w:w="237" w:type="dxa"/>
            <w:shd w:val="clear" w:color="auto" w:fill="auto"/>
          </w:tcPr>
          <w:p w14:paraId="003CF74A" w14:textId="77777777" w:rsidR="004910BD" w:rsidRPr="00BE704B" w:rsidRDefault="004910BD" w:rsidP="004910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7D44" w14:textId="7107169C" w:rsidR="004910BD" w:rsidRPr="00ED3891" w:rsidRDefault="004910BD" w:rsidP="004910BD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</w:tbl>
    <w:p w14:paraId="2400904E" w14:textId="77777777" w:rsidR="00B33BF2" w:rsidRPr="00AB33FD" w:rsidRDefault="00B33BF2" w:rsidP="00212418">
      <w:pPr>
        <w:pStyle w:val="Bo-Blankline"/>
      </w:pPr>
    </w:p>
    <w:p w14:paraId="44ACC7BE" w14:textId="77777777" w:rsidR="0023320A" w:rsidRDefault="005E5925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B33FD">
        <w:rPr>
          <w:rFonts w:ascii="Angsana New" w:eastAsia="Calibri" w:hAnsi="Angsana New"/>
          <w:sz w:val="30"/>
          <w:szCs w:val="30"/>
          <w:cs/>
        </w:rPr>
        <w:t>กำไร</w:t>
      </w:r>
      <w:r w:rsidRPr="00AB33FD">
        <w:rPr>
          <w:rFonts w:ascii="Angsana New" w:eastAsia="Calibri" w:hAnsi="Angsana New" w:hint="cs"/>
          <w:sz w:val="30"/>
          <w:szCs w:val="30"/>
          <w:cs/>
        </w:rPr>
        <w:t>และ</w:t>
      </w:r>
      <w:r w:rsidRPr="00AB33FD">
        <w:rPr>
          <w:rFonts w:ascii="Angsana New" w:eastAsia="Calibri" w:hAnsi="Angsana New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824EC4" w:rsidRPr="00AB33FD">
        <w:rPr>
          <w:rFonts w:ascii="Angsana New" w:eastAsia="Calibri" w:hAnsi="Angsana New" w:hint="cs"/>
          <w:sz w:val="30"/>
          <w:szCs w:val="30"/>
          <w:cs/>
        </w:rPr>
        <w:t>ส่วนใหญ่</w:t>
      </w:r>
      <w:r w:rsidRPr="00AB33FD">
        <w:rPr>
          <w:rFonts w:ascii="Angsana New" w:eastAsia="Calibri" w:hAnsi="Angsana New"/>
          <w:sz w:val="30"/>
          <w:szCs w:val="30"/>
          <w:cs/>
        </w:rPr>
        <w:t>เกิดขึ้นจาก</w:t>
      </w:r>
      <w:r w:rsidR="001A2486" w:rsidRPr="00AB33FD">
        <w:rPr>
          <w:rFonts w:ascii="Angsana New" w:eastAsia="Calibri" w:hAnsi="Angsana New" w:hint="cs"/>
          <w:sz w:val="30"/>
          <w:szCs w:val="30"/>
          <w:cs/>
        </w:rPr>
        <w:t xml:space="preserve">การเปลี่ยนแปลงอัตราหมุนเวียนพนักงาน </w:t>
      </w:r>
      <w:r w:rsidR="0023320A" w:rsidRPr="00AB33FD">
        <w:rPr>
          <w:rFonts w:ascii="Angsana New" w:eastAsia="Calibri" w:hAnsi="Angsana New" w:hint="cs"/>
          <w:sz w:val="30"/>
          <w:szCs w:val="30"/>
          <w:cs/>
        </w:rPr>
        <w:t>อัตราคิดลดและการเพิ่มขึ้น</w:t>
      </w:r>
      <w:r w:rsidR="00580D84" w:rsidRPr="00AB33FD">
        <w:rPr>
          <w:rFonts w:ascii="Angsana New" w:eastAsia="Calibri" w:hAnsi="Angsana New" w:hint="cs"/>
          <w:sz w:val="30"/>
          <w:szCs w:val="30"/>
          <w:cs/>
        </w:rPr>
        <w:t>ของเงินเดือนในอนาคต</w:t>
      </w:r>
    </w:p>
    <w:p w14:paraId="3377A1D6" w14:textId="77777777" w:rsidR="00474C5E" w:rsidRPr="006E4B02" w:rsidRDefault="00474C5E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72CB93A9" w14:textId="77777777" w:rsidR="005E5925" w:rsidRPr="00A55FFB" w:rsidRDefault="005E5925" w:rsidP="00580D84">
      <w:pPr>
        <w:ind w:firstLine="540"/>
        <w:jc w:val="both"/>
        <w:rPr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06ECB1C2" w14:textId="77777777" w:rsidR="005E5925" w:rsidRPr="00A55FFB" w:rsidRDefault="005E5925" w:rsidP="00B2441D">
      <w:pPr>
        <w:pStyle w:val="Bo-Blankline"/>
      </w:pPr>
    </w:p>
    <w:p w14:paraId="416C2097" w14:textId="77777777" w:rsidR="00AE1AA6" w:rsidRDefault="005E5925" w:rsidP="000C7A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6C2B14C6" w14:textId="24995AB2" w:rsidR="00091B55" w:rsidRDefault="00091B55" w:rsidP="003E0E05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65"/>
        <w:gridCol w:w="1083"/>
      </w:tblGrid>
      <w:tr w:rsidR="003533E2" w:rsidRPr="00EB7266" w14:paraId="2B9DCE35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4BC8DA8D" w14:textId="77777777" w:rsidR="003533E2" w:rsidRPr="00EB726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3753F57" w14:textId="77777777" w:rsidR="003533E2" w:rsidRPr="00EB726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0BF0ED" w14:textId="77777777" w:rsidR="003533E2" w:rsidRPr="00EB7266" w:rsidRDefault="00353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0926ABE9" w14:textId="77777777" w:rsidR="003533E2" w:rsidRPr="00EB726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3E2" w:rsidRPr="00B73E7A" w14:paraId="5F0B9B18" w14:textId="77777777" w:rsidTr="003533E2">
        <w:trPr>
          <w:tblHeader/>
        </w:trPr>
        <w:tc>
          <w:tcPr>
            <w:tcW w:w="3870" w:type="dxa"/>
            <w:shd w:val="clear" w:color="auto" w:fill="auto"/>
          </w:tcPr>
          <w:p w14:paraId="5FFC8272" w14:textId="77777777" w:rsidR="003533E2" w:rsidRPr="0074447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253C48" w14:textId="341520C7" w:rsidR="00353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0869370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2FE23" w14:textId="2AA4394B" w:rsidR="00353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A6C655E" w14:textId="77777777" w:rsidR="003533E2" w:rsidRPr="00BE704B" w:rsidRDefault="00353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79D37E" w14:textId="46379A0D" w:rsidR="00353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  <w:shd w:val="clear" w:color="auto" w:fill="auto"/>
          </w:tcPr>
          <w:p w14:paraId="7BB3447D" w14:textId="77777777" w:rsidR="003533E2" w:rsidRPr="00BE704B" w:rsidRDefault="00353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5766B3" w14:textId="37F0574B" w:rsidR="00353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3533E2" w:rsidRPr="00B73E7A" w14:paraId="51FA7BF6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5B49DF27" w14:textId="77777777" w:rsidR="003533E2" w:rsidRPr="0074447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</w:tcPr>
          <w:p w14:paraId="3C02C98A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24551" w:rsidRPr="00B73E7A" w14:paraId="301BF53F" w14:textId="77777777" w:rsidTr="008015DA">
        <w:tc>
          <w:tcPr>
            <w:tcW w:w="3870" w:type="dxa"/>
            <w:shd w:val="clear" w:color="auto" w:fill="auto"/>
          </w:tcPr>
          <w:p w14:paraId="11727B7D" w14:textId="77777777" w:rsidR="00524551" w:rsidRPr="00AB33FD" w:rsidRDefault="00524551" w:rsidP="00524551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6FF82C32" w14:textId="27EE0DC0" w:rsidR="00524551" w:rsidRPr="0033434F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2.00</w:t>
            </w:r>
          </w:p>
        </w:tc>
        <w:tc>
          <w:tcPr>
            <w:tcW w:w="270" w:type="dxa"/>
          </w:tcPr>
          <w:p w14:paraId="1EC46670" w14:textId="77777777" w:rsidR="00524551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9A9C4B" w14:textId="4413471E" w:rsidR="00524551" w:rsidRPr="0033434F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196ADFA3" w14:textId="77777777" w:rsidR="00524551" w:rsidRPr="00BE704B" w:rsidRDefault="00524551" w:rsidP="005245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122364" w14:textId="391C7363" w:rsidR="00524551" w:rsidRPr="0033434F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2.00</w:t>
            </w:r>
          </w:p>
        </w:tc>
        <w:tc>
          <w:tcPr>
            <w:tcW w:w="265" w:type="dxa"/>
            <w:shd w:val="clear" w:color="auto" w:fill="auto"/>
          </w:tcPr>
          <w:p w14:paraId="36E48F7E" w14:textId="77777777" w:rsidR="00524551" w:rsidRPr="00BE704B" w:rsidRDefault="00524551" w:rsidP="005245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619848" w14:textId="28D7EC13" w:rsidR="00524551" w:rsidRPr="0033434F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524551" w:rsidRPr="00B73E7A" w14:paraId="5B94E111" w14:textId="77777777" w:rsidTr="008015DA">
        <w:tc>
          <w:tcPr>
            <w:tcW w:w="3870" w:type="dxa"/>
            <w:shd w:val="clear" w:color="auto" w:fill="auto"/>
          </w:tcPr>
          <w:p w14:paraId="3B9C4BBA" w14:textId="77777777" w:rsidR="00524551" w:rsidRPr="00AB33FD" w:rsidRDefault="00524551" w:rsidP="00524551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7611F03D" w14:textId="00169697" w:rsidR="00524551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2.46</w:t>
            </w:r>
          </w:p>
        </w:tc>
        <w:tc>
          <w:tcPr>
            <w:tcW w:w="270" w:type="dxa"/>
          </w:tcPr>
          <w:p w14:paraId="293A53EA" w14:textId="77777777" w:rsidR="00524551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B2064F" w14:textId="01FB52EB" w:rsidR="00524551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71A8D76B" w14:textId="77777777" w:rsidR="00524551" w:rsidRPr="00BE704B" w:rsidRDefault="00524551" w:rsidP="005245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55D1216" w14:textId="138375C2" w:rsidR="00524551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2.46</w:t>
            </w:r>
          </w:p>
        </w:tc>
        <w:tc>
          <w:tcPr>
            <w:tcW w:w="265" w:type="dxa"/>
            <w:shd w:val="clear" w:color="auto" w:fill="auto"/>
          </w:tcPr>
          <w:p w14:paraId="0E8BDDB1" w14:textId="77777777" w:rsidR="00524551" w:rsidRPr="00BE704B" w:rsidRDefault="00524551" w:rsidP="005245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C480FB" w14:textId="4DE81A6B" w:rsidR="00524551" w:rsidRDefault="00524551" w:rsidP="0052455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</w:tbl>
    <w:p w14:paraId="798B38BE" w14:textId="77777777" w:rsidR="000C7AE2" w:rsidRDefault="000C7AE2" w:rsidP="000C7AE2">
      <w:pPr>
        <w:pStyle w:val="Bo-Blankline"/>
      </w:pPr>
    </w:p>
    <w:p w14:paraId="6D0CBC9E" w14:textId="77777777"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14:paraId="1CACF34F" w14:textId="77777777" w:rsidR="00DA6F99" w:rsidRPr="00A55FFB" w:rsidRDefault="00DA6F99" w:rsidP="00322145">
      <w:pPr>
        <w:pStyle w:val="Bo-Blankline"/>
      </w:pPr>
    </w:p>
    <w:p w14:paraId="31FEE58E" w14:textId="276967B7" w:rsidR="0005012E" w:rsidRDefault="002412D2" w:rsidP="001A5EA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2563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C3BEB">
        <w:rPr>
          <w:rFonts w:ascii="Angsana New" w:hAnsi="Angsana New"/>
          <w:sz w:val="30"/>
          <w:szCs w:val="30"/>
        </w:rPr>
        <w:t xml:space="preserve"> </w:t>
      </w:r>
      <w:r w:rsidR="00524551">
        <w:rPr>
          <w:rFonts w:ascii="Angsana New" w:hAnsi="Angsana New"/>
          <w:sz w:val="30"/>
          <w:szCs w:val="30"/>
        </w:rPr>
        <w:t>27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27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AB959D8" w14:textId="77777777" w:rsidR="0005012E" w:rsidRDefault="0005012E" w:rsidP="003E0E05">
      <w:pPr>
        <w:pStyle w:val="Bo-Blankline"/>
        <w:rPr>
          <w:rFonts w:eastAsia="Calibri"/>
        </w:rPr>
      </w:pPr>
    </w:p>
    <w:p w14:paraId="53B88477" w14:textId="77777777" w:rsidR="003A74F8" w:rsidRPr="00AB33FD" w:rsidRDefault="003A74F8" w:rsidP="001A5EAE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="00691214"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8BEB0A1" w14:textId="77777777" w:rsidR="00804837" w:rsidRPr="00B2441D" w:rsidRDefault="00804837" w:rsidP="00B2441D">
      <w:pPr>
        <w:pStyle w:val="Bo-Blankline"/>
      </w:pPr>
    </w:p>
    <w:p w14:paraId="768B03CD" w14:textId="77777777" w:rsidR="00233CEA" w:rsidRPr="00AB33FD" w:rsidRDefault="00D922BC" w:rsidP="00F108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052375">
        <w:rPr>
          <w:rFonts w:ascii="Angsana New" w:hAnsi="Angsana New" w:hint="cs"/>
          <w:sz w:val="30"/>
          <w:szCs w:val="30"/>
          <w:cs/>
        </w:rPr>
        <w:t>ของโครงการ</w:t>
      </w:r>
      <w:r w:rsidR="003A74F8" w:rsidRPr="00AB33FD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4E1DBE37" w14:textId="77777777" w:rsidR="00233CEA" w:rsidRDefault="00233CEA" w:rsidP="00804837">
      <w:pPr>
        <w:pStyle w:val="Bo-Blankline"/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553"/>
        <w:gridCol w:w="1214"/>
        <w:gridCol w:w="246"/>
        <w:gridCol w:w="1214"/>
        <w:gridCol w:w="246"/>
        <w:gridCol w:w="1215"/>
        <w:gridCol w:w="246"/>
        <w:gridCol w:w="1228"/>
      </w:tblGrid>
      <w:tr w:rsidR="00B2441D" w:rsidRPr="00AB33FD" w14:paraId="503D0DB4" w14:textId="77777777" w:rsidTr="00B2441D">
        <w:tc>
          <w:tcPr>
            <w:tcW w:w="3553" w:type="dxa"/>
          </w:tcPr>
          <w:p w14:paraId="66172FCD" w14:textId="77777777"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4" w:type="dxa"/>
            <w:gridSpan w:val="3"/>
          </w:tcPr>
          <w:p w14:paraId="2291B3ED" w14:textId="77777777"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6" w:type="dxa"/>
          </w:tcPr>
          <w:p w14:paraId="4AB04684" w14:textId="77777777"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678E115D" w14:textId="77777777"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41D" w:rsidRPr="00AB33FD" w14:paraId="45BB8B2D" w14:textId="77777777" w:rsidTr="00B2441D">
        <w:tc>
          <w:tcPr>
            <w:tcW w:w="3553" w:type="dxa"/>
          </w:tcPr>
          <w:p w14:paraId="514381F7" w14:textId="77777777"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14:paraId="25DDB6D3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2441D" w:rsidRPr="00AB33FD" w14:paraId="5CA2549D" w14:textId="77777777" w:rsidTr="00B2441D">
        <w:tc>
          <w:tcPr>
            <w:tcW w:w="3553" w:type="dxa"/>
          </w:tcPr>
          <w:p w14:paraId="46D724F9" w14:textId="77777777"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6B24650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46" w:type="dxa"/>
          </w:tcPr>
          <w:p w14:paraId="40404D72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DE7D4D8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6" w:type="dxa"/>
          </w:tcPr>
          <w:p w14:paraId="41DD58C8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A3C34D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46" w:type="dxa"/>
          </w:tcPr>
          <w:p w14:paraId="1C88483A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3479816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B2441D" w:rsidRPr="00AB33FD" w14:paraId="1822A567" w14:textId="77777777" w:rsidTr="00B2441D">
        <w:tc>
          <w:tcPr>
            <w:tcW w:w="3553" w:type="dxa"/>
          </w:tcPr>
          <w:p w14:paraId="5A94F5F5" w14:textId="4676C0A9" w:rsidR="00B2441D" w:rsidRPr="00AB33FD" w:rsidRDefault="00B2441D" w:rsidP="00B2441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6145CD"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14" w:type="dxa"/>
            <w:vAlign w:val="bottom"/>
          </w:tcPr>
          <w:p w14:paraId="1FAC9990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3B8BEFD2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27C2236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F3919B4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9BEF0C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052E9C6B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14:paraId="68336E7D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4551" w:rsidRPr="00AB33FD" w14:paraId="081014D9" w14:textId="77777777" w:rsidTr="00F732C9">
        <w:tc>
          <w:tcPr>
            <w:tcW w:w="3553" w:type="dxa"/>
          </w:tcPr>
          <w:p w14:paraId="04301ACB" w14:textId="4711C898" w:rsidR="00524551" w:rsidRPr="00AB33FD" w:rsidRDefault="00524551" w:rsidP="0052455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44807DF7" w14:textId="74BEE546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(12,218)</w:t>
            </w:r>
          </w:p>
        </w:tc>
        <w:tc>
          <w:tcPr>
            <w:tcW w:w="246" w:type="dxa"/>
            <w:vAlign w:val="bottom"/>
          </w:tcPr>
          <w:p w14:paraId="106D4A9E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BD459BA" w14:textId="3B364258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14,367</w:t>
            </w:r>
          </w:p>
        </w:tc>
        <w:tc>
          <w:tcPr>
            <w:tcW w:w="246" w:type="dxa"/>
            <w:vAlign w:val="bottom"/>
          </w:tcPr>
          <w:p w14:paraId="2C83159B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BE09767" w14:textId="33BF3EE5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(12,218)</w:t>
            </w:r>
          </w:p>
        </w:tc>
        <w:tc>
          <w:tcPr>
            <w:tcW w:w="246" w:type="dxa"/>
            <w:vAlign w:val="bottom"/>
          </w:tcPr>
          <w:p w14:paraId="321D17D2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14:paraId="21279F1E" w14:textId="4ADCB0BB" w:rsidR="00524551" w:rsidRPr="00AB33FD" w:rsidRDefault="00524551" w:rsidP="00524551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14,367</w:t>
            </w:r>
          </w:p>
        </w:tc>
      </w:tr>
      <w:tr w:rsidR="00524551" w:rsidRPr="00AB33FD" w14:paraId="5A6A5C60" w14:textId="77777777" w:rsidTr="00F732C9">
        <w:tc>
          <w:tcPr>
            <w:tcW w:w="3553" w:type="dxa"/>
          </w:tcPr>
          <w:p w14:paraId="6BFC7F3A" w14:textId="64AA4B75" w:rsidR="00524551" w:rsidRPr="00AB33FD" w:rsidRDefault="00524551" w:rsidP="0052455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50A9CF54" w14:textId="06963CDB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11,814</w:t>
            </w:r>
          </w:p>
        </w:tc>
        <w:tc>
          <w:tcPr>
            <w:tcW w:w="246" w:type="dxa"/>
            <w:vAlign w:val="bottom"/>
          </w:tcPr>
          <w:p w14:paraId="1D839BB7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CF978EC" w14:textId="640A78ED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(10,191)</w:t>
            </w:r>
          </w:p>
        </w:tc>
        <w:tc>
          <w:tcPr>
            <w:tcW w:w="246" w:type="dxa"/>
            <w:vAlign w:val="bottom"/>
          </w:tcPr>
          <w:p w14:paraId="69A0CD79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8F78FB2" w14:textId="0F74D219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11,814</w:t>
            </w:r>
          </w:p>
        </w:tc>
        <w:tc>
          <w:tcPr>
            <w:tcW w:w="246" w:type="dxa"/>
            <w:vAlign w:val="bottom"/>
          </w:tcPr>
          <w:p w14:paraId="2C50795B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264C5BCC" w14:textId="0FACCC98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(10,191)</w:t>
            </w:r>
          </w:p>
        </w:tc>
      </w:tr>
      <w:tr w:rsidR="00524551" w:rsidRPr="00AB33FD" w14:paraId="007FC35D" w14:textId="77777777" w:rsidTr="00B2441D">
        <w:tc>
          <w:tcPr>
            <w:tcW w:w="3553" w:type="dxa"/>
          </w:tcPr>
          <w:p w14:paraId="3D66C2B7" w14:textId="77777777" w:rsidR="00524551" w:rsidRPr="00B2441D" w:rsidRDefault="00524551" w:rsidP="00524551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2A48B947" w14:textId="77777777" w:rsidR="00524551" w:rsidRPr="00B2441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42F8A79E" w14:textId="77777777" w:rsidR="00524551" w:rsidRPr="00B2441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14:paraId="58433588" w14:textId="77777777" w:rsidR="00524551" w:rsidRPr="00B2441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5699A25" w14:textId="77777777" w:rsidR="00524551" w:rsidRPr="00B2441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F4B3AF5" w14:textId="77777777" w:rsidR="00524551" w:rsidRPr="00B2441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421A7B6" w14:textId="77777777" w:rsidR="00524551" w:rsidRPr="00B2441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14:paraId="7A2BE1BB" w14:textId="77777777" w:rsidR="00524551" w:rsidRPr="00B2441D" w:rsidRDefault="00524551" w:rsidP="00524551">
            <w:pPr>
              <w:tabs>
                <w:tab w:val="decimal" w:pos="946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24551" w:rsidRPr="00AB33FD" w14:paraId="6A18D74F" w14:textId="77777777" w:rsidTr="00B2441D">
        <w:tc>
          <w:tcPr>
            <w:tcW w:w="3553" w:type="dxa"/>
          </w:tcPr>
          <w:p w14:paraId="40768726" w14:textId="62B2DC0D" w:rsidR="00524551" w:rsidRPr="001645BA" w:rsidRDefault="00524551" w:rsidP="00524551">
            <w:pPr>
              <w:ind w:left="234" w:hanging="2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14" w:type="dxa"/>
            <w:vAlign w:val="bottom"/>
          </w:tcPr>
          <w:p w14:paraId="1E2B97C5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096A3324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A38A5FF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7A451122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AF3BF7" w14:textId="77777777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4B9C3AE3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14:paraId="438BED3B" w14:textId="77777777" w:rsidR="00524551" w:rsidRDefault="00524551" w:rsidP="00524551">
            <w:pPr>
              <w:tabs>
                <w:tab w:val="decimal" w:pos="946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4551" w:rsidRPr="00AB33FD" w14:paraId="0F39A395" w14:textId="77777777" w:rsidTr="008015DA">
        <w:tc>
          <w:tcPr>
            <w:tcW w:w="3553" w:type="dxa"/>
          </w:tcPr>
          <w:p w14:paraId="5608DA99" w14:textId="10275C34" w:rsidR="00524551" w:rsidRPr="00AB33FD" w:rsidRDefault="00524551" w:rsidP="0052455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2CB704D0" w14:textId="417948DD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6" w:type="dxa"/>
            <w:vAlign w:val="bottom"/>
          </w:tcPr>
          <w:p w14:paraId="04406241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505FE0D" w14:textId="3E6CA7B6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46" w:type="dxa"/>
            <w:vAlign w:val="bottom"/>
          </w:tcPr>
          <w:p w14:paraId="41F01988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331043F5" w14:textId="41970390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6" w:type="dxa"/>
            <w:vAlign w:val="bottom"/>
          </w:tcPr>
          <w:p w14:paraId="120BE7C5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center"/>
          </w:tcPr>
          <w:p w14:paraId="6DC73B44" w14:textId="17C425AE" w:rsidR="00524551" w:rsidRPr="00AB33FD" w:rsidRDefault="00524551" w:rsidP="00524551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</w:tr>
      <w:tr w:rsidR="00524551" w:rsidRPr="00AB33FD" w14:paraId="26402C20" w14:textId="77777777" w:rsidTr="008015DA">
        <w:tc>
          <w:tcPr>
            <w:tcW w:w="3553" w:type="dxa"/>
          </w:tcPr>
          <w:p w14:paraId="3145329E" w14:textId="5E30A887" w:rsidR="00524551" w:rsidRPr="00AB33FD" w:rsidRDefault="00524551" w:rsidP="0052455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46B3A6AC" w14:textId="259F0CE0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</w:p>
        </w:tc>
        <w:tc>
          <w:tcPr>
            <w:tcW w:w="246" w:type="dxa"/>
            <w:vAlign w:val="bottom"/>
          </w:tcPr>
          <w:p w14:paraId="750DF510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37F6C30" w14:textId="793563D2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6" w:type="dxa"/>
            <w:vAlign w:val="bottom"/>
          </w:tcPr>
          <w:p w14:paraId="3A662D34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E0ED78" w14:textId="125100B0" w:rsidR="00524551" w:rsidRPr="00AB33FD" w:rsidRDefault="00524551" w:rsidP="00524551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</w:p>
        </w:tc>
        <w:tc>
          <w:tcPr>
            <w:tcW w:w="246" w:type="dxa"/>
            <w:vAlign w:val="bottom"/>
          </w:tcPr>
          <w:p w14:paraId="5C02FCAB" w14:textId="77777777" w:rsidR="00524551" w:rsidRPr="00AB33FD" w:rsidRDefault="00524551" w:rsidP="005245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9A4117F" w14:textId="05FF27C3" w:rsidR="00524551" w:rsidRPr="00AB33FD" w:rsidRDefault="00524551" w:rsidP="00524551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50C803D5" w14:textId="77777777" w:rsidR="00493C48" w:rsidRPr="00493C48" w:rsidRDefault="00493C48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48B3C8A1" w14:textId="64B00BF8" w:rsidR="003A74F8" w:rsidRDefault="003A74F8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AB33FD">
        <w:rPr>
          <w:rFonts w:ascii="Angsana New" w:hAnsi="Angsana New" w:hint="cs"/>
          <w:sz w:val="30"/>
          <w:szCs w:val="30"/>
          <w:cs/>
        </w:rPr>
        <w:t>แสดง</w:t>
      </w:r>
      <w:r w:rsidR="00580D84" w:rsidRPr="00AB33FD">
        <w:rPr>
          <w:rFonts w:ascii="Angsana New" w:hAnsi="Angsana New"/>
          <w:sz w:val="30"/>
          <w:szCs w:val="30"/>
          <w:cs/>
        </w:rPr>
        <w:t>ประมาณการความอ่อนไหวของ</w:t>
      </w:r>
      <w:r w:rsidR="000D7F44" w:rsidRPr="00AB33FD">
        <w:rPr>
          <w:rFonts w:ascii="Angsana New" w:hAnsi="Angsana New" w:hint="cs"/>
          <w:sz w:val="30"/>
          <w:szCs w:val="30"/>
          <w:cs/>
        </w:rPr>
        <w:t>ข้อสมมติ</w:t>
      </w:r>
      <w:r w:rsidR="00580D84" w:rsidRPr="00AB33FD">
        <w:rPr>
          <w:rFonts w:ascii="Angsana New" w:hAnsi="Angsana New" w:hint="cs"/>
          <w:sz w:val="30"/>
          <w:szCs w:val="30"/>
          <w:cs/>
        </w:rPr>
        <w:t>ต่าง</w:t>
      </w:r>
      <w:r w:rsidR="00667B47">
        <w:rPr>
          <w:rFonts w:ascii="Angsana New" w:hAnsi="Angsana New" w:hint="cs"/>
          <w:sz w:val="30"/>
          <w:szCs w:val="30"/>
          <w:cs/>
        </w:rPr>
        <w:t xml:space="preserve"> </w:t>
      </w:r>
      <w:r w:rsidR="00580D84" w:rsidRPr="00AB33FD">
        <w:rPr>
          <w:rFonts w:ascii="Angsana New" w:hAnsi="Angsana New" w:hint="cs"/>
          <w:sz w:val="30"/>
          <w:szCs w:val="30"/>
          <w:cs/>
        </w:rPr>
        <w:t>ๆ</w:t>
      </w:r>
    </w:p>
    <w:p w14:paraId="3424B55C" w14:textId="73822A3D" w:rsidR="00BB283D" w:rsidRDefault="00BB28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CF9150D" w14:textId="77777777" w:rsidR="00BB7A6E" w:rsidRPr="00AB33FD" w:rsidRDefault="00FE1189" w:rsidP="00696AF8">
      <w:pPr>
        <w:pStyle w:val="Caption"/>
        <w:tabs>
          <w:tab w:val="clear" w:pos="540"/>
        </w:tabs>
        <w:ind w:left="567" w:hanging="567"/>
      </w:pPr>
      <w:r w:rsidRPr="00AB33FD">
        <w:rPr>
          <w:cs/>
        </w:rPr>
        <w:lastRenderedPageBreak/>
        <w:t>ประมาณการหนี้สิน</w:t>
      </w:r>
      <w:r w:rsidR="006158DF" w:rsidRPr="00AB33FD">
        <w:rPr>
          <w:rFonts w:hint="cs"/>
          <w:cs/>
        </w:rPr>
        <w:t>สำหรับต้นทุนในการรื้อถอน</w:t>
      </w:r>
    </w:p>
    <w:p w14:paraId="7AA99AD1" w14:textId="77777777" w:rsidR="00FE1189" w:rsidRPr="003E0E05" w:rsidRDefault="00FE1189" w:rsidP="00FE1189">
      <w:pPr>
        <w:pStyle w:val="Bo-Blankline"/>
        <w:rPr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88"/>
        <w:gridCol w:w="252"/>
        <w:gridCol w:w="1890"/>
        <w:gridCol w:w="2160"/>
      </w:tblGrid>
      <w:tr w:rsidR="005C7C58" w:rsidRPr="00AB33FD" w14:paraId="0BBD06CF" w14:textId="77777777" w:rsidTr="0014560B">
        <w:tc>
          <w:tcPr>
            <w:tcW w:w="4590" w:type="dxa"/>
            <w:shd w:val="clear" w:color="auto" w:fill="auto"/>
          </w:tcPr>
          <w:p w14:paraId="57A530F2" w14:textId="77777777"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75398D7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5D1B63A5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CA8E60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BC4E61F" w14:textId="77777777" w:rsidR="005C7C58" w:rsidRPr="00BB283D" w:rsidRDefault="005C7C58" w:rsidP="0014560B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BB283D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="0014560B" w:rsidRPr="00BB283D">
              <w:rPr>
                <w:rFonts w:ascii="Angsana New" w:hAnsi="Angsana New"/>
                <w:bCs/>
                <w:sz w:val="30"/>
                <w:szCs w:val="30"/>
                <w:lang w:val="en-US"/>
              </w:rPr>
              <w:br/>
            </w:r>
            <w:r w:rsidRPr="00BB283D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7C58" w:rsidRPr="00AB33FD" w14:paraId="12EDB304" w14:textId="77777777" w:rsidTr="003E0E05">
        <w:trPr>
          <w:trHeight w:val="182"/>
        </w:trPr>
        <w:tc>
          <w:tcPr>
            <w:tcW w:w="4590" w:type="dxa"/>
            <w:shd w:val="clear" w:color="auto" w:fill="auto"/>
          </w:tcPr>
          <w:p w14:paraId="6DBAFAFA" w14:textId="77777777"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93B4979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327E7C27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96DABCD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F64A3D3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8AF" w:rsidRPr="00AB33FD" w14:paraId="50E4D2E2" w14:textId="77777777" w:rsidTr="0014560B">
        <w:tc>
          <w:tcPr>
            <w:tcW w:w="4590" w:type="dxa"/>
            <w:shd w:val="clear" w:color="auto" w:fill="auto"/>
            <w:vAlign w:val="bottom"/>
          </w:tcPr>
          <w:p w14:paraId="43F9605E" w14:textId="3D0ADC40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745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8" w:type="dxa"/>
            <w:vAlign w:val="bottom"/>
          </w:tcPr>
          <w:p w14:paraId="50F2CDAA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DC8D298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C43D0E8" w14:textId="77777777" w:rsidR="00F108AF" w:rsidRPr="00E041F2" w:rsidRDefault="00F108AF" w:rsidP="00F108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0B23D43" w14:textId="4C329546" w:rsidR="00F108AF" w:rsidRPr="00F108AF" w:rsidRDefault="006145CD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F108AF" w:rsidRPr="00F108AF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</w:p>
        </w:tc>
      </w:tr>
      <w:tr w:rsidR="00F108AF" w:rsidRPr="00AB33FD" w14:paraId="16DD7108" w14:textId="77777777" w:rsidTr="0014560B">
        <w:tc>
          <w:tcPr>
            <w:tcW w:w="4590" w:type="dxa"/>
            <w:shd w:val="clear" w:color="auto" w:fill="auto"/>
            <w:vAlign w:val="bottom"/>
          </w:tcPr>
          <w:p w14:paraId="757B13FF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14:paraId="0DBB1886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DA87BF5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3A85773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C2F8A68" w14:textId="4144D474" w:rsidR="00F108AF" w:rsidRPr="00A94E5D" w:rsidRDefault="006145CD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F108AF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F108AF" w:rsidRPr="00AB33FD" w14:paraId="251FED96" w14:textId="77777777" w:rsidTr="0014560B">
        <w:tc>
          <w:tcPr>
            <w:tcW w:w="4590" w:type="dxa"/>
            <w:shd w:val="clear" w:color="auto" w:fill="auto"/>
            <w:vAlign w:val="bottom"/>
          </w:tcPr>
          <w:p w14:paraId="4845EAB1" w14:textId="2F3CD8CC" w:rsidR="00F108AF" w:rsidRPr="00AB33FD" w:rsidRDefault="00F108AF" w:rsidP="00F108AF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8" w:type="dxa"/>
            <w:vAlign w:val="bottom"/>
          </w:tcPr>
          <w:p w14:paraId="3D495747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1A60381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8E134FF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2BAD8E8" w14:textId="67C100B7" w:rsidR="00F108AF" w:rsidRPr="00A94E5D" w:rsidRDefault="006145CD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108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F108AF" w:rsidRPr="00AB33FD" w14:paraId="752F4DB5" w14:textId="77777777" w:rsidTr="0014560B">
        <w:tc>
          <w:tcPr>
            <w:tcW w:w="4590" w:type="dxa"/>
            <w:shd w:val="clear" w:color="auto" w:fill="auto"/>
            <w:vAlign w:val="bottom"/>
          </w:tcPr>
          <w:p w14:paraId="54EA5AE6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14:paraId="3DAE075E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5D6482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E5B462" w14:textId="77777777" w:rsidR="00F108AF" w:rsidRPr="00AB33FD" w:rsidRDefault="00F108AF" w:rsidP="00F108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445CF52" w14:textId="381569C2" w:rsidR="00F108AF" w:rsidRPr="00974EF0" w:rsidRDefault="00974EF0" w:rsidP="00974EF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4EF0">
              <w:rPr>
                <w:rFonts w:ascii="Angsana New" w:hAnsi="Angsana New"/>
                <w:sz w:val="30"/>
                <w:szCs w:val="30"/>
                <w:lang w:val="en-US"/>
              </w:rPr>
              <w:t>8,079</w:t>
            </w:r>
          </w:p>
        </w:tc>
      </w:tr>
      <w:tr w:rsidR="00F108AF" w:rsidRPr="00AB33FD" w14:paraId="3175D2F5" w14:textId="77777777" w:rsidTr="0014560B">
        <w:tc>
          <w:tcPr>
            <w:tcW w:w="4590" w:type="dxa"/>
            <w:shd w:val="clear" w:color="auto" w:fill="auto"/>
          </w:tcPr>
          <w:p w14:paraId="32C51F8D" w14:textId="4201A94D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6145CD"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4F58355F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6044C7D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F71C1E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E9A64" w14:textId="02F9D06B" w:rsidR="00F108AF" w:rsidRPr="00974EF0" w:rsidRDefault="00974EF0" w:rsidP="00974EF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4E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264,934</w:t>
            </w:r>
          </w:p>
        </w:tc>
      </w:tr>
      <w:tr w:rsidR="00F108AF" w:rsidRPr="00AB33FD" w14:paraId="30F99AB0" w14:textId="77777777" w:rsidTr="003E0E05">
        <w:trPr>
          <w:trHeight w:val="161"/>
        </w:trPr>
        <w:tc>
          <w:tcPr>
            <w:tcW w:w="4590" w:type="dxa"/>
            <w:shd w:val="clear" w:color="auto" w:fill="auto"/>
          </w:tcPr>
          <w:p w14:paraId="102AD8AC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56C705E4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2C39D9A4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425F2BF0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8257B57" w14:textId="77777777" w:rsidR="00F108AF" w:rsidRPr="00AB33FD" w:rsidRDefault="00F108AF" w:rsidP="002048A3">
            <w:pPr>
              <w:pStyle w:val="acctfourfigures"/>
              <w:tabs>
                <w:tab w:val="clear" w:pos="765"/>
                <w:tab w:val="decimal" w:pos="1152"/>
                <w:tab w:val="decimal" w:pos="1870"/>
                <w:tab w:val="decimal" w:pos="1962"/>
              </w:tabs>
              <w:spacing w:line="24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108AF" w:rsidRPr="00AB33FD" w14:paraId="0E9FD693" w14:textId="77777777" w:rsidTr="0014560B">
        <w:tc>
          <w:tcPr>
            <w:tcW w:w="4590" w:type="dxa"/>
            <w:shd w:val="clear" w:color="auto" w:fill="auto"/>
          </w:tcPr>
          <w:p w14:paraId="72B022DB" w14:textId="4A172ADF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8" w:type="dxa"/>
          </w:tcPr>
          <w:p w14:paraId="6A36325A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C369E35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60263B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1A76A26" w14:textId="77777777" w:rsidR="00F108AF" w:rsidRPr="00AB33FD" w:rsidRDefault="00F108AF" w:rsidP="002048A3">
            <w:pPr>
              <w:pStyle w:val="acctfourfigures"/>
              <w:tabs>
                <w:tab w:val="clear" w:pos="765"/>
                <w:tab w:val="decimal" w:pos="1152"/>
                <w:tab w:val="decimal" w:pos="1870"/>
                <w:tab w:val="decimal" w:pos="1962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8AF" w:rsidRPr="003739AB" w14:paraId="074413EC" w14:textId="77777777" w:rsidTr="0014560B">
        <w:tc>
          <w:tcPr>
            <w:tcW w:w="4590" w:type="dxa"/>
            <w:shd w:val="clear" w:color="auto" w:fill="auto"/>
          </w:tcPr>
          <w:p w14:paraId="24F783AC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46831A4A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E945EF0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0AFB73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795D3195" w14:textId="6C02ABC5" w:rsidR="00F108AF" w:rsidRPr="00A94E5D" w:rsidRDefault="006145CD" w:rsidP="002048A3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108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F108AF" w:rsidRPr="00A94E5D" w14:paraId="3A35FDE6" w14:textId="77777777" w:rsidTr="0014560B">
        <w:tc>
          <w:tcPr>
            <w:tcW w:w="4590" w:type="dxa"/>
            <w:shd w:val="clear" w:color="auto" w:fill="auto"/>
          </w:tcPr>
          <w:p w14:paraId="59BD02B3" w14:textId="77777777" w:rsidR="00F108AF" w:rsidRPr="00A94E5D" w:rsidRDefault="00F108AF" w:rsidP="00F108A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431D6F2F" w14:textId="77777777" w:rsidR="00F108AF" w:rsidRPr="00A94E5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5B3F35F7" w14:textId="77777777" w:rsidR="00F108AF" w:rsidRPr="00A94E5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2306210B" w14:textId="77777777" w:rsidR="00F108AF" w:rsidRPr="00A94E5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14:paraId="3D2E7472" w14:textId="77777777" w:rsidR="00F108AF" w:rsidRPr="00A94E5D" w:rsidRDefault="00F108AF" w:rsidP="00F108A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08AF" w:rsidRPr="00AB33FD" w14:paraId="11708D51" w14:textId="77777777" w:rsidTr="0014560B">
        <w:tc>
          <w:tcPr>
            <w:tcW w:w="4590" w:type="dxa"/>
            <w:shd w:val="clear" w:color="auto" w:fill="auto"/>
          </w:tcPr>
          <w:p w14:paraId="445A3B25" w14:textId="59AEEB76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8" w:type="dxa"/>
          </w:tcPr>
          <w:p w14:paraId="549BC512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6E41A14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C9699A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4E507FE" w14:textId="77777777" w:rsidR="00F108AF" w:rsidRPr="00AB33FD" w:rsidRDefault="00F108AF" w:rsidP="00F108A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8AF" w:rsidRPr="00AB33FD" w14:paraId="0F01FFC9" w14:textId="77777777" w:rsidTr="0014560B">
        <w:tc>
          <w:tcPr>
            <w:tcW w:w="4590" w:type="dxa"/>
            <w:shd w:val="clear" w:color="auto" w:fill="auto"/>
          </w:tcPr>
          <w:p w14:paraId="25EA2196" w14:textId="77777777" w:rsidR="00F108AF" w:rsidRPr="00AB33FD" w:rsidRDefault="00F108AF" w:rsidP="00F108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22174412" w14:textId="77777777" w:rsidR="00F108AF" w:rsidRPr="00AB33FD" w:rsidRDefault="00F108AF" w:rsidP="00F108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9B3270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EAF2F6" w14:textId="77777777" w:rsidR="00F108AF" w:rsidRPr="00AB33FD" w:rsidRDefault="00F108AF" w:rsidP="00F108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7577C65E" w14:textId="61762A14" w:rsidR="00F108AF" w:rsidRPr="00A94E5D" w:rsidRDefault="00974EF0" w:rsidP="00974EF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264,934</w:t>
            </w:r>
          </w:p>
        </w:tc>
      </w:tr>
    </w:tbl>
    <w:p w14:paraId="5ABE6A68" w14:textId="77777777" w:rsidR="005C7C58" w:rsidRPr="00BB283D" w:rsidRDefault="005C7C58" w:rsidP="003E0E05">
      <w:pPr>
        <w:pStyle w:val="Bo-Blankline"/>
      </w:pPr>
    </w:p>
    <w:p w14:paraId="5604EDF3" w14:textId="77777777" w:rsidR="00FE1189" w:rsidRPr="00AB33FD" w:rsidRDefault="00FE1189" w:rsidP="008C681F">
      <w:pPr>
        <w:pStyle w:val="Caption"/>
      </w:pPr>
      <w:r w:rsidRPr="00AB33FD">
        <w:rPr>
          <w:rFonts w:hint="cs"/>
          <w:cs/>
        </w:rPr>
        <w:t>ทุนเรือนหุ้น</w:t>
      </w:r>
    </w:p>
    <w:p w14:paraId="162958C6" w14:textId="77777777" w:rsidR="00FB23C6" w:rsidRPr="00BB283D" w:rsidRDefault="00FB23C6" w:rsidP="0020685F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FB23C6" w:rsidRPr="002C3982" w14:paraId="576AD716" w14:textId="77777777" w:rsidTr="002C3982">
        <w:trPr>
          <w:tblHeader/>
        </w:trPr>
        <w:tc>
          <w:tcPr>
            <w:tcW w:w="3150" w:type="dxa"/>
          </w:tcPr>
          <w:p w14:paraId="4B3F6112" w14:textId="77777777" w:rsidR="00FB23C6" w:rsidRPr="002C3982" w:rsidRDefault="00FB23C6" w:rsidP="005F4C4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7BD1C5" w14:textId="77777777"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14:paraId="7E2B516C" w14:textId="62AEE09E" w:rsidR="00FB23C6" w:rsidRPr="002C3982" w:rsidRDefault="006145CD" w:rsidP="00E041F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EDF9AC9" w14:textId="77777777" w:rsidR="00FB23C6" w:rsidRPr="002C3982" w:rsidRDefault="00FB23C6" w:rsidP="005F4C44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3420948" w14:textId="1F3485BB" w:rsidR="00FB23C6" w:rsidRPr="002C3982" w:rsidRDefault="006145CD" w:rsidP="00E041F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FB23C6" w:rsidRPr="002C3982" w14:paraId="3A1ECFF6" w14:textId="77777777" w:rsidTr="002C3982">
        <w:trPr>
          <w:tblHeader/>
        </w:trPr>
        <w:tc>
          <w:tcPr>
            <w:tcW w:w="3150" w:type="dxa"/>
          </w:tcPr>
          <w:p w14:paraId="38CA4F38" w14:textId="77777777"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4DE438" w14:textId="77777777"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9201E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14:paraId="59920EB1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34A7670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6AAE943B" w14:textId="77777777" w:rsidR="00FB23C6" w:rsidRPr="002C3982" w:rsidRDefault="00FB23C6" w:rsidP="005F4C44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798AB4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AEB1D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AA9B90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FB23C6" w:rsidRPr="002C3982" w14:paraId="519A9628" w14:textId="77777777" w:rsidTr="006A3894">
        <w:trPr>
          <w:tblHeader/>
        </w:trPr>
        <w:tc>
          <w:tcPr>
            <w:tcW w:w="3150" w:type="dxa"/>
          </w:tcPr>
          <w:p w14:paraId="4B1CD261" w14:textId="77777777"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BFAE0E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14:paraId="73850841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B23C6" w:rsidRPr="002C3982" w14:paraId="425A9F3A" w14:textId="77777777" w:rsidTr="002C3982">
        <w:tc>
          <w:tcPr>
            <w:tcW w:w="3150" w:type="dxa"/>
          </w:tcPr>
          <w:p w14:paraId="327F4FC7" w14:textId="77777777"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9245790" w14:textId="77777777" w:rsidR="00FB23C6" w:rsidRPr="002C3982" w:rsidRDefault="00FB23C6" w:rsidP="005F4C44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14:paraId="62401A15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14:paraId="5035919D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14:paraId="322002C9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14:paraId="1117AF31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14:paraId="54A899EE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14:paraId="632622F7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49183FF6" w14:textId="77777777" w:rsidR="00FB23C6" w:rsidRPr="002C3982" w:rsidRDefault="00FB23C6" w:rsidP="005F4C44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</w:p>
        </w:tc>
      </w:tr>
      <w:tr w:rsidR="00E041F2" w:rsidRPr="002C3982" w14:paraId="57789C8E" w14:textId="77777777" w:rsidTr="006A3894">
        <w:tc>
          <w:tcPr>
            <w:tcW w:w="3960" w:type="dxa"/>
            <w:gridSpan w:val="2"/>
          </w:tcPr>
          <w:p w14:paraId="299B4C43" w14:textId="509F590F" w:rsidR="00E041F2" w:rsidRPr="002C3982" w:rsidRDefault="00E041F2" w:rsidP="00E041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5C97829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D13A438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58FE4B0" w14:textId="77777777"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526CE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E71C5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8F7099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F9C37" w14:textId="77777777"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83D" w:rsidRPr="002C3982" w14:paraId="2A4FC094" w14:textId="77777777" w:rsidTr="002C3982">
        <w:tc>
          <w:tcPr>
            <w:tcW w:w="3150" w:type="dxa"/>
          </w:tcPr>
          <w:p w14:paraId="491AE4BB" w14:textId="77777777" w:rsidR="00BB283D" w:rsidRPr="002C3982" w:rsidRDefault="00BB283D" w:rsidP="00BB283D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27C5AF0E" w14:textId="3007734F" w:rsidR="00BB283D" w:rsidRPr="002C3982" w:rsidRDefault="006145CD" w:rsidP="00BB283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D96CBF" w14:textId="2341FBDE" w:rsidR="00BB283D" w:rsidRPr="002C3982" w:rsidRDefault="006145C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  <w:gridSpan w:val="2"/>
          </w:tcPr>
          <w:p w14:paraId="612DD239" w14:textId="77777777" w:rsidR="00BB283D" w:rsidRPr="00BB283D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5E6B1B2" w14:textId="7CFBAB62" w:rsidR="00BB283D" w:rsidRPr="00BB283D" w:rsidRDefault="006145C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BB283D" w:rsidRPr="00BB283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BB283D" w:rsidRPr="00BB283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14:paraId="6E3BBD19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D25435" w14:textId="108E8EBB" w:rsidR="00BB283D" w:rsidRPr="002C3982" w:rsidRDefault="006145C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3F52CEE" w14:textId="77777777" w:rsidR="00BB283D" w:rsidRPr="002C3982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C9585D" w14:textId="3768C690" w:rsidR="00BB283D" w:rsidRPr="002C3982" w:rsidRDefault="006145CD" w:rsidP="002048A3">
            <w:pPr>
              <w:pStyle w:val="ASSETS"/>
              <w:tabs>
                <w:tab w:val="decimal" w:pos="97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BB283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BB283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BB283D" w:rsidRPr="002C3982" w14:paraId="147F37B0" w14:textId="77777777" w:rsidTr="002C3982">
        <w:tc>
          <w:tcPr>
            <w:tcW w:w="3150" w:type="dxa"/>
          </w:tcPr>
          <w:p w14:paraId="509BAA9B" w14:textId="77777777" w:rsidR="00BB283D" w:rsidRPr="002C3982" w:rsidRDefault="00BB283D" w:rsidP="00BB283D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EECE907" w14:textId="77777777" w:rsidR="00BB283D" w:rsidRPr="002C3982" w:rsidRDefault="00BB283D" w:rsidP="00BB283D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1B4A0E2" w14:textId="77777777" w:rsidR="00BB283D" w:rsidRPr="00BB283D" w:rsidRDefault="00BB283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8CFB4E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6091CD2E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79427D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AF89B03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5FA79E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AE36F4" w14:textId="77777777" w:rsidR="00BB283D" w:rsidRPr="002C3982" w:rsidRDefault="00BB283D" w:rsidP="002048A3">
            <w:pPr>
              <w:tabs>
                <w:tab w:val="decimal" w:pos="806"/>
                <w:tab w:val="decimal" w:pos="970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283D" w:rsidRPr="002C3982" w14:paraId="5A51C685" w14:textId="77777777" w:rsidTr="002C3982">
        <w:tc>
          <w:tcPr>
            <w:tcW w:w="3150" w:type="dxa"/>
          </w:tcPr>
          <w:p w14:paraId="6F8816F4" w14:textId="77777777" w:rsidR="00BB283D" w:rsidRPr="002C3982" w:rsidRDefault="00BB283D" w:rsidP="00BB283D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52E57B70" w14:textId="77777777" w:rsidR="00BB283D" w:rsidRPr="002C3982" w:rsidRDefault="00BB283D" w:rsidP="00BB283D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D47A3" w14:textId="77777777" w:rsidR="00BB283D" w:rsidRPr="00BB283D" w:rsidRDefault="00BB283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720ACA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5214A14D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7CF078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22234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7136A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079EA" w14:textId="77777777" w:rsidR="00BB283D" w:rsidRPr="002C3982" w:rsidRDefault="00BB283D" w:rsidP="002048A3">
            <w:pPr>
              <w:tabs>
                <w:tab w:val="decimal" w:pos="806"/>
                <w:tab w:val="decimal" w:pos="970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83D" w:rsidRPr="002C3982" w14:paraId="65BF91C3" w14:textId="77777777" w:rsidTr="00EC5D47">
        <w:tc>
          <w:tcPr>
            <w:tcW w:w="3150" w:type="dxa"/>
          </w:tcPr>
          <w:p w14:paraId="0E39C538" w14:textId="1BCF4AC9" w:rsidR="00BB283D" w:rsidRPr="002C3982" w:rsidRDefault="00BB283D" w:rsidP="00BB283D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C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94FB435" w14:textId="77777777" w:rsidR="00BB283D" w:rsidRPr="002C3982" w:rsidRDefault="00BB283D" w:rsidP="00BB283D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13E4D" w14:textId="77777777" w:rsidR="00BB283D" w:rsidRPr="002C3982" w:rsidRDefault="00BB283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800323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43053686" w14:textId="77777777" w:rsidR="00BB283D" w:rsidRPr="002C3982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09803B" w14:textId="77777777" w:rsidR="00BB283D" w:rsidRPr="002C3982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14:paraId="19893133" w14:textId="77777777" w:rsidR="00BB283D" w:rsidRPr="002C3982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14:paraId="3F313C3B" w14:textId="77777777" w:rsidR="00BB283D" w:rsidRPr="002C3982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5EE080F1" w14:textId="77777777" w:rsidR="00BB283D" w:rsidRPr="002C3982" w:rsidRDefault="00BB283D" w:rsidP="002048A3">
            <w:pPr>
              <w:pStyle w:val="ASSETS"/>
              <w:tabs>
                <w:tab w:val="decimal" w:pos="806"/>
                <w:tab w:val="decimal" w:pos="970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BB283D" w:rsidRPr="002C3982" w14:paraId="2BE068A6" w14:textId="77777777" w:rsidTr="00EC5D47">
        <w:tc>
          <w:tcPr>
            <w:tcW w:w="3150" w:type="dxa"/>
          </w:tcPr>
          <w:p w14:paraId="0147DB7B" w14:textId="77777777" w:rsidR="00BB283D" w:rsidRPr="002C3982" w:rsidRDefault="00BB283D" w:rsidP="00BB283D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3CBBB7E7" w14:textId="6F142611" w:rsidR="00BB283D" w:rsidRPr="002C3982" w:rsidRDefault="006145CD" w:rsidP="00BB283D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6145CD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AF7EF" w14:textId="296569D0" w:rsidR="00BB283D" w:rsidRPr="00BB283D" w:rsidRDefault="006145C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B283D" w:rsidRPr="00BB28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 w:rsidR="00BB283D" w:rsidRPr="00BB28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65630B0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396B7DD" w14:textId="38F9A338" w:rsidR="00BB283D" w:rsidRPr="00BB283D" w:rsidRDefault="006145C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B283D" w:rsidRPr="00BB28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 w:rsidR="00BB283D" w:rsidRPr="00BB28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81870A8" w14:textId="77777777" w:rsidR="00BB283D" w:rsidRPr="00BB283D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A68891" w14:textId="3FE43769" w:rsidR="00BB283D" w:rsidRPr="00BB283D" w:rsidRDefault="006145CD" w:rsidP="00455B55">
            <w:pPr>
              <w:pStyle w:val="ASSETS"/>
              <w:tabs>
                <w:tab w:val="decimal" w:pos="860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6145C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  <w:r w:rsidR="00BB283D" w:rsidRPr="00BB283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400</w:t>
            </w:r>
            <w:r w:rsidR="00BB283D" w:rsidRPr="00BB283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14:paraId="0BD1EA9C" w14:textId="77777777" w:rsidR="00BB283D" w:rsidRPr="002C3982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22248A" w14:textId="60E79774" w:rsidR="00BB283D" w:rsidRPr="002C3982" w:rsidRDefault="006145CD" w:rsidP="002048A3">
            <w:pPr>
              <w:pStyle w:val="3"/>
              <w:tabs>
                <w:tab w:val="clear" w:pos="360"/>
                <w:tab w:val="clear" w:pos="720"/>
                <w:tab w:val="decimal" w:pos="970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B28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 w:rsidR="00BB28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B283D" w:rsidRPr="002C3982" w14:paraId="23B7339B" w14:textId="77777777" w:rsidTr="00EC5D47">
        <w:tc>
          <w:tcPr>
            <w:tcW w:w="3960" w:type="dxa"/>
            <w:gridSpan w:val="2"/>
          </w:tcPr>
          <w:p w14:paraId="5B1B69B7" w14:textId="0524A9AE" w:rsidR="00BB283D" w:rsidRPr="002C3982" w:rsidRDefault="00BB283D" w:rsidP="00BB283D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31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B38146" w14:textId="77777777" w:rsidR="00BB283D" w:rsidRPr="00BB283D" w:rsidRDefault="00BB283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2733492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68B48C38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06"/>
                <w:tab w:val="decimal" w:pos="882"/>
              </w:tabs>
              <w:ind w:left="-108" w:right="-10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742F9C" w14:textId="77777777" w:rsidR="00BB283D" w:rsidRPr="002C3982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5369C3" w14:textId="77777777" w:rsidR="00BB283D" w:rsidRPr="002C3982" w:rsidRDefault="00BB283D" w:rsidP="00455B55">
            <w:pPr>
              <w:pStyle w:val="3"/>
              <w:tabs>
                <w:tab w:val="clear" w:pos="360"/>
                <w:tab w:val="clear" w:pos="720"/>
                <w:tab w:val="decimal" w:pos="612"/>
                <w:tab w:val="decimal" w:pos="860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0D1B81" w14:textId="77777777" w:rsidR="00BB283D" w:rsidRPr="002C3982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E51083" w14:textId="77777777" w:rsidR="00BB283D" w:rsidRPr="002C3982" w:rsidRDefault="00BB283D" w:rsidP="002048A3">
            <w:pPr>
              <w:pStyle w:val="3"/>
              <w:tabs>
                <w:tab w:val="clear" w:pos="360"/>
                <w:tab w:val="clear" w:pos="720"/>
                <w:tab w:val="decimal" w:pos="806"/>
                <w:tab w:val="decimal" w:pos="970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283D" w:rsidRPr="002C3982" w14:paraId="015857E9" w14:textId="77777777" w:rsidTr="002C3982">
        <w:tc>
          <w:tcPr>
            <w:tcW w:w="3150" w:type="dxa"/>
          </w:tcPr>
          <w:p w14:paraId="464375C2" w14:textId="77777777" w:rsidR="00BB283D" w:rsidRPr="002C3982" w:rsidRDefault="00BB283D" w:rsidP="00BB283D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25097303" w14:textId="33069138" w:rsidR="00BB283D" w:rsidRPr="002C3982" w:rsidRDefault="006145CD" w:rsidP="00BB283D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6145CD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8E0444" w14:textId="2C06C3EF" w:rsidR="00BB283D" w:rsidRPr="00BB283D" w:rsidRDefault="006145CD" w:rsidP="00455B55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B283D" w:rsidRP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BB283D" w:rsidRP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1469E2A" w14:textId="77777777" w:rsidR="00BB283D" w:rsidRPr="00BB283D" w:rsidRDefault="00BB283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14:paraId="4D2E75AB" w14:textId="3EE6647E" w:rsidR="00BB283D" w:rsidRPr="002C3982" w:rsidRDefault="006145CD" w:rsidP="00BB283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B283D" w:rsidRP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BB283D" w:rsidRP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A64F4BF" w14:textId="77777777" w:rsidR="00BB283D" w:rsidRPr="002C3982" w:rsidRDefault="00BB283D" w:rsidP="00BB283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0DEBC6" w14:textId="43DD97EC" w:rsidR="00BB283D" w:rsidRPr="002C3982" w:rsidRDefault="006145CD" w:rsidP="00455B55">
            <w:pPr>
              <w:pStyle w:val="ASSETS"/>
              <w:tabs>
                <w:tab w:val="decimal" w:pos="86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BB283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BB283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14:paraId="571AE119" w14:textId="77777777" w:rsidR="00BB283D" w:rsidRPr="002C3982" w:rsidRDefault="00BB283D" w:rsidP="00BB283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3A5193" w14:textId="2BB520B1" w:rsidR="00BB283D" w:rsidRPr="002C3982" w:rsidRDefault="006145CD" w:rsidP="002048A3">
            <w:pPr>
              <w:pStyle w:val="3"/>
              <w:tabs>
                <w:tab w:val="clear" w:pos="360"/>
                <w:tab w:val="clear" w:pos="720"/>
                <w:tab w:val="decimal" w:pos="97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BB2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BA768C0" w14:textId="66F72881" w:rsidR="00BB283D" w:rsidRDefault="00BB283D" w:rsidP="00527C84">
      <w:pPr>
        <w:pStyle w:val="Caption"/>
        <w:numPr>
          <w:ilvl w:val="0"/>
          <w:numId w:val="0"/>
        </w:numPr>
        <w:spacing w:line="240" w:lineRule="atLeast"/>
        <w:ind w:left="547"/>
        <w:rPr>
          <w:sz w:val="20"/>
          <w:szCs w:val="20"/>
        </w:rPr>
      </w:pPr>
    </w:p>
    <w:p w14:paraId="32D9D2CD" w14:textId="77777777" w:rsidR="00BB283D" w:rsidRDefault="00BB283D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sz w:val="20"/>
          <w:szCs w:val="20"/>
        </w:rPr>
        <w:br w:type="page"/>
      </w:r>
    </w:p>
    <w:p w14:paraId="6895A878" w14:textId="5572AEC4" w:rsidR="0046250C" w:rsidRPr="0078123E" w:rsidRDefault="0046250C" w:rsidP="00164618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lastRenderedPageBreak/>
        <w:t>สำรอง</w:t>
      </w:r>
    </w:p>
    <w:p w14:paraId="506CE41A" w14:textId="77777777" w:rsidR="0046250C" w:rsidRDefault="0046250C" w:rsidP="00091910">
      <w:pPr>
        <w:pStyle w:val="Bo-Blankline"/>
      </w:pPr>
    </w:p>
    <w:p w14:paraId="7C77917C" w14:textId="77777777" w:rsidR="00091910" w:rsidRPr="00B85E74" w:rsidRDefault="00091910" w:rsidP="00091910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สำรองประกอบด้วย</w:t>
      </w:r>
    </w:p>
    <w:p w14:paraId="12152C4C" w14:textId="77777777" w:rsidR="00091910" w:rsidRDefault="00091910" w:rsidP="00091910">
      <w:pPr>
        <w:pStyle w:val="Bo-Blankline"/>
      </w:pPr>
    </w:p>
    <w:p w14:paraId="515128F7" w14:textId="77777777" w:rsidR="00091910" w:rsidRPr="00B85E74" w:rsidRDefault="00091910" w:rsidP="00091910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</w:t>
      </w:r>
    </w:p>
    <w:p w14:paraId="319D5EE7" w14:textId="77777777" w:rsidR="00091910" w:rsidRPr="00091910" w:rsidRDefault="00091910" w:rsidP="00091910">
      <w:pPr>
        <w:pStyle w:val="Bo-Blankline"/>
      </w:pPr>
    </w:p>
    <w:p w14:paraId="7D4E8F38" w14:textId="77777777" w:rsidR="00B71D21" w:rsidRPr="0078123E" w:rsidRDefault="00B71D21" w:rsidP="0078123E">
      <w:pPr>
        <w:pStyle w:val="BodyText"/>
        <w:spacing w:after="0" w:line="240" w:lineRule="auto"/>
        <w:ind w:left="547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49D9463D" w14:textId="77777777" w:rsidR="00B71D21" w:rsidRPr="00091910" w:rsidRDefault="00B71D21" w:rsidP="00091910">
      <w:pPr>
        <w:pStyle w:val="Bo-Blankline"/>
        <w:rPr>
          <w:cs/>
        </w:rPr>
      </w:pPr>
    </w:p>
    <w:p w14:paraId="2F686568" w14:textId="0AF29476" w:rsidR="00EE34D8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6145CD" w:rsidRPr="006145CD">
        <w:rPr>
          <w:sz w:val="30"/>
          <w:szCs w:val="30"/>
          <w:lang w:val="en-US" w:eastAsia="en-US"/>
        </w:rPr>
        <w:t>2535</w:t>
      </w:r>
      <w:r w:rsidR="00021658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 xml:space="preserve">มาตรา </w:t>
      </w:r>
      <w:r w:rsidR="006145CD" w:rsidRPr="006145CD">
        <w:rPr>
          <w:sz w:val="30"/>
          <w:szCs w:val="30"/>
          <w:lang w:val="en-US" w:eastAsia="en-US"/>
        </w:rPr>
        <w:t>116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>อย่างน้อยร้อยละ</w:t>
      </w:r>
      <w:r w:rsidR="00021658">
        <w:rPr>
          <w:sz w:val="30"/>
          <w:szCs w:val="30"/>
          <w:lang w:eastAsia="en-US"/>
        </w:rPr>
        <w:t xml:space="preserve"> </w:t>
      </w:r>
      <w:r w:rsidR="006145CD" w:rsidRPr="006145CD">
        <w:rPr>
          <w:sz w:val="30"/>
          <w:szCs w:val="30"/>
          <w:lang w:val="en-US" w:eastAsia="en-US"/>
        </w:rPr>
        <w:t>5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6145CD" w:rsidRPr="006145CD">
        <w:rPr>
          <w:sz w:val="30"/>
          <w:szCs w:val="30"/>
          <w:lang w:val="en-US"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14:paraId="5307190D" w14:textId="479BB24F" w:rsidR="00527C84" w:rsidRPr="005A1D9A" w:rsidRDefault="00527C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32BE0B11" w14:textId="09EB7CC4" w:rsidR="004A70BB" w:rsidRPr="006A429B" w:rsidRDefault="004A70BB" w:rsidP="004A70BB">
      <w:pPr>
        <w:pStyle w:val="Bo-Blankline"/>
        <w:jc w:val="thaiDistribute"/>
        <w:rPr>
          <w:sz w:val="30"/>
          <w:szCs w:val="30"/>
          <w:lang w:val="en-US"/>
        </w:rPr>
      </w:pPr>
      <w:r w:rsidRPr="00B4097B">
        <w:rPr>
          <w:rFonts w:hint="cs"/>
          <w:sz w:val="30"/>
          <w:szCs w:val="30"/>
          <w:cs/>
        </w:rPr>
        <w:t xml:space="preserve">เมื่อวันที่ </w:t>
      </w:r>
      <w:r w:rsidR="006145CD" w:rsidRPr="006145CD">
        <w:rPr>
          <w:sz w:val="30"/>
          <w:szCs w:val="30"/>
          <w:lang w:val="en-US"/>
        </w:rPr>
        <w:t>31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6145CD" w:rsidRPr="006145CD">
        <w:rPr>
          <w:sz w:val="30"/>
          <w:szCs w:val="30"/>
          <w:lang w:val="en-US"/>
        </w:rPr>
        <w:t>2563</w:t>
      </w:r>
      <w:r w:rsidRPr="00B4097B">
        <w:rPr>
          <w:rFonts w:hint="cs"/>
          <w:sz w:val="30"/>
          <w:szCs w:val="30"/>
          <w:cs/>
          <w:lang w:val="en-US"/>
        </w:rPr>
        <w:t xml:space="preserve"> </w:t>
      </w:r>
      <w:r w:rsidRPr="00B4097B">
        <w:rPr>
          <w:sz w:val="30"/>
          <w:szCs w:val="30"/>
          <w:cs/>
        </w:rPr>
        <w:t>บริษัทจัดสรรกำไรจากผลการดำเนินงานของบริษัทเป็นทุนสำรองตามกฎหมาย</w:t>
      </w:r>
      <w:r w:rsidRPr="00B4097B">
        <w:rPr>
          <w:rFonts w:hint="cs"/>
          <w:sz w:val="30"/>
          <w:szCs w:val="30"/>
          <w:cs/>
        </w:rPr>
        <w:t>เพิ่มเติม</w:t>
      </w:r>
      <w:r w:rsidRPr="00B4097B">
        <w:rPr>
          <w:sz w:val="30"/>
          <w:szCs w:val="30"/>
          <w:cs/>
        </w:rPr>
        <w:t xml:space="preserve">จำนวน </w:t>
      </w:r>
      <w:r w:rsidR="004234E8">
        <w:rPr>
          <w:sz w:val="30"/>
          <w:szCs w:val="30"/>
        </w:rPr>
        <w:t>76</w:t>
      </w:r>
      <w:r w:rsidR="00021658">
        <w:rPr>
          <w:sz w:val="30"/>
          <w:szCs w:val="30"/>
        </w:rPr>
        <w:t xml:space="preserve"> </w:t>
      </w:r>
      <w:r w:rsidRPr="00B4097B">
        <w:rPr>
          <w:sz w:val="30"/>
          <w:szCs w:val="30"/>
          <w:cs/>
        </w:rPr>
        <w:t>ล้านบาท</w:t>
      </w:r>
      <w:r w:rsidRPr="00B4097B">
        <w:rPr>
          <w:sz w:val="30"/>
          <w:szCs w:val="30"/>
        </w:rPr>
        <w:t xml:space="preserve"> </w:t>
      </w:r>
      <w:r w:rsidRPr="00B4097B">
        <w:rPr>
          <w:rFonts w:hint="cs"/>
          <w:sz w:val="30"/>
          <w:szCs w:val="30"/>
          <w:cs/>
        </w:rPr>
        <w:t xml:space="preserve">รวมเป็นเงินสำรองตามกฎหมายทั้งสิ้น </w:t>
      </w:r>
      <w:r w:rsidR="004234E8">
        <w:rPr>
          <w:sz w:val="30"/>
          <w:szCs w:val="30"/>
        </w:rPr>
        <w:t>840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>ล้านบาท</w:t>
      </w:r>
      <w:r>
        <w:rPr>
          <w:sz w:val="30"/>
          <w:szCs w:val="30"/>
          <w:lang w:val="en-US"/>
        </w:rPr>
        <w:t xml:space="preserve"> </w:t>
      </w:r>
      <w:r w:rsidRPr="006A429B">
        <w:rPr>
          <w:rFonts w:hint="cs"/>
          <w:i/>
          <w:iCs/>
          <w:sz w:val="30"/>
          <w:szCs w:val="30"/>
          <w:cs/>
          <w:lang w:val="en-US"/>
        </w:rPr>
        <w:t>(</w:t>
      </w:r>
      <w:r w:rsidR="006145CD" w:rsidRPr="006145CD">
        <w:rPr>
          <w:i/>
          <w:iCs/>
          <w:sz w:val="30"/>
          <w:szCs w:val="30"/>
          <w:lang w:val="en-US"/>
        </w:rPr>
        <w:t>2562</w:t>
      </w:r>
      <w:r w:rsidRPr="006A429B">
        <w:rPr>
          <w:i/>
          <w:iCs/>
          <w:sz w:val="30"/>
          <w:szCs w:val="30"/>
          <w:lang w:val="en-US"/>
        </w:rPr>
        <w:t xml:space="preserve">: </w:t>
      </w:r>
      <w:r w:rsidRPr="006A429B">
        <w:rPr>
          <w:i/>
          <w:iCs/>
          <w:sz w:val="30"/>
          <w:szCs w:val="30"/>
          <w:cs/>
          <w:lang w:val="en-US"/>
        </w:rPr>
        <w:t xml:space="preserve">บริษัทได้จัดสรรกำไรจากผลการดำเนินงานของบริษัทเป็นทุนสำรองตามกฎหมายเป็นจำนวน </w:t>
      </w:r>
      <w:r w:rsidR="006145CD" w:rsidRPr="006145CD">
        <w:rPr>
          <w:i/>
          <w:iCs/>
          <w:sz w:val="30"/>
          <w:szCs w:val="30"/>
          <w:lang w:val="en-US"/>
        </w:rPr>
        <w:t>230</w:t>
      </w:r>
      <w:r w:rsidRPr="000670E4">
        <w:rPr>
          <w:i/>
          <w:iCs/>
          <w:sz w:val="30"/>
          <w:szCs w:val="30"/>
          <w:lang w:val="en-US"/>
        </w:rPr>
        <w:t xml:space="preserve"> </w:t>
      </w:r>
      <w:r w:rsidRPr="000670E4">
        <w:rPr>
          <w:i/>
          <w:iCs/>
          <w:sz w:val="30"/>
          <w:szCs w:val="30"/>
          <w:cs/>
          <w:lang w:val="en-US"/>
        </w:rPr>
        <w:t>ล้า</w:t>
      </w:r>
      <w:r w:rsidRPr="006A429B">
        <w:rPr>
          <w:i/>
          <w:iCs/>
          <w:sz w:val="30"/>
          <w:szCs w:val="30"/>
          <w:cs/>
          <w:lang w:val="en-US"/>
        </w:rPr>
        <w:t>นบาท</w:t>
      </w:r>
      <w:r w:rsidRPr="006A429B">
        <w:rPr>
          <w:i/>
          <w:iCs/>
          <w:sz w:val="30"/>
          <w:szCs w:val="30"/>
          <w:lang w:val="en-US"/>
        </w:rPr>
        <w:t xml:space="preserve"> </w:t>
      </w:r>
      <w:r w:rsidRPr="006A429B">
        <w:rPr>
          <w:i/>
          <w:iCs/>
          <w:sz w:val="30"/>
          <w:szCs w:val="30"/>
          <w:cs/>
          <w:lang w:val="en-US"/>
        </w:rPr>
        <w:t>รวมเป็นเงินสำรองตามกฎหมายทั้งสิ้</w:t>
      </w:r>
      <w:r w:rsidRPr="000670E4">
        <w:rPr>
          <w:i/>
          <w:iCs/>
          <w:sz w:val="30"/>
          <w:szCs w:val="30"/>
          <w:cs/>
          <w:lang w:val="en-US"/>
        </w:rPr>
        <w:t xml:space="preserve">น </w:t>
      </w:r>
      <w:r w:rsidR="006145CD" w:rsidRPr="006145CD">
        <w:rPr>
          <w:i/>
          <w:iCs/>
          <w:sz w:val="30"/>
          <w:szCs w:val="30"/>
          <w:lang w:val="en-US"/>
        </w:rPr>
        <w:t>764</w:t>
      </w:r>
      <w:r w:rsidRPr="000670E4">
        <w:rPr>
          <w:i/>
          <w:iCs/>
          <w:sz w:val="30"/>
          <w:szCs w:val="30"/>
          <w:lang w:val="en-US"/>
        </w:rPr>
        <w:t xml:space="preserve"> </w:t>
      </w:r>
      <w:r w:rsidRPr="000670E4">
        <w:rPr>
          <w:i/>
          <w:iCs/>
          <w:sz w:val="30"/>
          <w:szCs w:val="30"/>
          <w:cs/>
          <w:lang w:val="en-US"/>
        </w:rPr>
        <w:t>ล้านบ</w:t>
      </w:r>
      <w:r w:rsidRPr="006A429B">
        <w:rPr>
          <w:i/>
          <w:iCs/>
          <w:sz w:val="30"/>
          <w:szCs w:val="30"/>
          <w:cs/>
          <w:lang w:val="en-US"/>
        </w:rPr>
        <w:t>าท</w:t>
      </w:r>
      <w:r w:rsidRPr="006A429B">
        <w:rPr>
          <w:rFonts w:hint="cs"/>
          <w:i/>
          <w:iCs/>
          <w:sz w:val="30"/>
          <w:szCs w:val="30"/>
          <w:cs/>
          <w:lang w:val="en-US"/>
        </w:rPr>
        <w:t>)</w:t>
      </w:r>
    </w:p>
    <w:p w14:paraId="0652D4E5" w14:textId="77777777" w:rsidR="004A70BB" w:rsidRPr="00AC7776" w:rsidRDefault="004A70BB" w:rsidP="00AC7776">
      <w:pPr>
        <w:pStyle w:val="Bo-Blankline"/>
      </w:pPr>
    </w:p>
    <w:p w14:paraId="5258F27F" w14:textId="77777777" w:rsidR="00AC7776" w:rsidRPr="00B85E74" w:rsidRDefault="00AC7776" w:rsidP="00AC7776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95BC5C2" w14:textId="77777777" w:rsidR="00AC7776" w:rsidRPr="00AC7776" w:rsidRDefault="00AC7776" w:rsidP="00AC7776">
      <w:pPr>
        <w:pStyle w:val="Bo-Blankline"/>
      </w:pPr>
    </w:p>
    <w:p w14:paraId="7530F13C" w14:textId="12DE912A" w:rsidR="00AC7776" w:rsidRDefault="00A671D2" w:rsidP="00AC7776">
      <w:pPr>
        <w:pStyle w:val="Bo-Blankline"/>
        <w:rPr>
          <w:rFonts w:asciiTheme="majorBidi" w:hAnsiTheme="majorBidi"/>
          <w:b/>
          <w:bCs/>
          <w:sz w:val="30"/>
          <w:szCs w:val="30"/>
          <w:lang w:eastAsia="en-US"/>
        </w:rPr>
      </w:pPr>
      <w:r w:rsidRPr="00A671D2">
        <w:rPr>
          <w:rFonts w:asciiTheme="majorBidi" w:hAnsiTheme="majorBidi"/>
          <w:b/>
          <w:bCs/>
          <w:sz w:val="30"/>
          <w:szCs w:val="30"/>
          <w:cs/>
          <w:lang w:eastAsia="en-US"/>
        </w:rPr>
        <w:t>สำรองการแปลงค่างบการเงิน</w:t>
      </w:r>
    </w:p>
    <w:p w14:paraId="7F73A8A8" w14:textId="77777777" w:rsidR="00A671D2" w:rsidRPr="00AC7776" w:rsidRDefault="00A671D2" w:rsidP="00AC7776">
      <w:pPr>
        <w:pStyle w:val="Bo-Blankline"/>
      </w:pPr>
    </w:p>
    <w:p w14:paraId="29719840" w14:textId="1BDBD37F" w:rsidR="00B800A4" w:rsidRDefault="00A671D2" w:rsidP="00B800A4">
      <w:pPr>
        <w:pStyle w:val="Bo-Blankline"/>
        <w:rPr>
          <w:sz w:val="30"/>
          <w:szCs w:val="30"/>
        </w:rPr>
      </w:pPr>
      <w:r w:rsidRPr="00A671D2">
        <w:rPr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B4D5FFD" w14:textId="77777777" w:rsidR="00A671D2" w:rsidRPr="00B800A4" w:rsidRDefault="00A671D2" w:rsidP="00B800A4">
      <w:pPr>
        <w:pStyle w:val="Bo-Blankline"/>
      </w:pPr>
    </w:p>
    <w:p w14:paraId="05EA922A" w14:textId="77777777" w:rsidR="00AC7776" w:rsidRPr="00991A76" w:rsidRDefault="00AC7776" w:rsidP="00AC7776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1A76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14:paraId="12F6109B" w14:textId="77777777" w:rsidR="00AC7776" w:rsidRPr="00AC7776" w:rsidRDefault="00AC7776" w:rsidP="00AC7776">
      <w:pPr>
        <w:pStyle w:val="Bo-Blankline"/>
      </w:pPr>
    </w:p>
    <w:p w14:paraId="04E7B865" w14:textId="4817E6D4" w:rsidR="00AC7776" w:rsidRDefault="00AC7776" w:rsidP="00AC77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57FF3ACA" w14:textId="7857FDF2" w:rsidR="00F57075" w:rsidRDefault="00F57075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90F2C90" w14:textId="77777777" w:rsidR="00C21040" w:rsidRPr="004C0EF9" w:rsidRDefault="00C21040" w:rsidP="00E43453">
      <w:pPr>
        <w:pStyle w:val="Caption"/>
        <w:spacing w:line="240" w:lineRule="atLeast"/>
        <w:ind w:left="547"/>
      </w:pPr>
      <w:r w:rsidRPr="004C0EF9">
        <w:rPr>
          <w:rFonts w:hint="cs"/>
          <w:cs/>
        </w:rPr>
        <w:lastRenderedPageBreak/>
        <w:t>ส่วนงานดำเนินงาน</w:t>
      </w:r>
      <w:r w:rsidR="002E37B0" w:rsidRPr="004C0EF9">
        <w:rPr>
          <w:rFonts w:hint="cs"/>
          <w:cs/>
        </w:rPr>
        <w:t>และการจำแนกรายได้</w:t>
      </w:r>
    </w:p>
    <w:p w14:paraId="662D69ED" w14:textId="77777777" w:rsidR="00C21040" w:rsidRPr="00091910" w:rsidRDefault="00C21040" w:rsidP="00091910">
      <w:pPr>
        <w:pStyle w:val="Bo-Blankline"/>
      </w:pPr>
    </w:p>
    <w:p w14:paraId="77458C3A" w14:textId="77777777" w:rsidR="00921BD1" w:rsidRPr="0078123E" w:rsidRDefault="00A44F76" w:rsidP="00921BD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21BD1" w:rsidRPr="0078123E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422172D3" w14:textId="77777777" w:rsidR="00921BD1" w:rsidRPr="00091910" w:rsidRDefault="00921BD1" w:rsidP="00091910">
      <w:pPr>
        <w:pStyle w:val="Bo-Blankline"/>
      </w:pPr>
    </w:p>
    <w:p w14:paraId="183ED5E8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3DA0E32C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6037EA2C" w14:textId="02F61DC0" w:rsidR="005A1D9A" w:rsidRDefault="005A1D9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C1F75FF" w14:textId="32BABE7C" w:rsidR="00C21040" w:rsidRDefault="00921BD1" w:rsidP="00143DD2">
      <w:pPr>
        <w:pStyle w:val="Bo-Blankline"/>
        <w:jc w:val="thaiDistribute"/>
        <w:rPr>
          <w:sz w:val="30"/>
          <w:szCs w:val="30"/>
        </w:rPr>
      </w:pPr>
      <w:r w:rsidRPr="0078123E">
        <w:rPr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ผลการดำเนินงานวัดโดยใช้กำไรก่อนภาษีเงินได้ของส่วนงาน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A44F76">
        <w:rPr>
          <w:rFonts w:hint="cs"/>
          <w:sz w:val="30"/>
          <w:szCs w:val="30"/>
          <w:cs/>
        </w:rPr>
        <w:t>กลุ่ม</w:t>
      </w:r>
      <w:r w:rsidRPr="0078123E">
        <w:rPr>
          <w:sz w:val="30"/>
          <w:szCs w:val="30"/>
          <w:cs/>
        </w:rPr>
        <w:t>บริษัท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DFE9393" w14:textId="77777777"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6A70435E" w14:textId="77777777" w:rsidR="00C21040" w:rsidRDefault="00C21040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FD56C99" w14:textId="77777777"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C5069" w:rsidRPr="00F84191" w14:paraId="0BF86D45" w14:textId="77777777" w:rsidTr="00F10CA4">
        <w:tc>
          <w:tcPr>
            <w:tcW w:w="2862" w:type="dxa"/>
            <w:shd w:val="clear" w:color="auto" w:fill="auto"/>
            <w:vAlign w:val="bottom"/>
          </w:tcPr>
          <w:p w14:paraId="48323207" w14:textId="77777777" w:rsidR="005C5069" w:rsidRPr="00F84191" w:rsidRDefault="005C5069" w:rsidP="00F10CA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8B612B4" w14:textId="77777777" w:rsidR="005C5069" w:rsidRPr="00A5103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0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C5069" w:rsidRPr="00F84191" w14:paraId="5F437596" w14:textId="77777777" w:rsidTr="00F10CA4">
        <w:tc>
          <w:tcPr>
            <w:tcW w:w="2862" w:type="dxa"/>
            <w:shd w:val="clear" w:color="auto" w:fill="auto"/>
            <w:vAlign w:val="bottom"/>
          </w:tcPr>
          <w:p w14:paraId="5484966E" w14:textId="45BEFA54" w:rsidR="005C5069" w:rsidRPr="00F84191" w:rsidRDefault="005C5069" w:rsidP="00F10C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D8BD3CC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93124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2AEF31FB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D466C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66367B6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EA016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0A04636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1FB22D68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2AE99D47" w14:textId="07C1B608" w:rsidR="005C5069" w:rsidRPr="00477BE7" w:rsidRDefault="005C5069" w:rsidP="005A528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5A52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5C5069" w:rsidRPr="00F84191" w14:paraId="3CF02316" w14:textId="77777777" w:rsidTr="00F10CA4">
        <w:tc>
          <w:tcPr>
            <w:tcW w:w="2862" w:type="dxa"/>
            <w:shd w:val="clear" w:color="auto" w:fill="auto"/>
            <w:vAlign w:val="bottom"/>
          </w:tcPr>
          <w:p w14:paraId="3A02D3F2" w14:textId="771DD3D2" w:rsidR="005C5069" w:rsidRPr="005C5069" w:rsidRDefault="005C5069" w:rsidP="00F10CA4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</w:t>
            </w:r>
            <w:r w:rsidRPr="005C50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89C1FC" w14:textId="703B604E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E39692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43775" w14:textId="31B4F016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043DE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58769E" w14:textId="7EAC61DF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B2C24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4694961" w14:textId="75508897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0E215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5E2348" w14:textId="49E27243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C7153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453D8" w14:textId="1751AAF7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16561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FB00E6" w14:textId="4BD224BB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E360B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4C3092" w14:textId="1084FD91" w:rsidR="005C5069" w:rsidRPr="00F84191" w:rsidRDefault="006145CD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5C5069" w:rsidRPr="00F84191" w14:paraId="34D044E8" w14:textId="77777777" w:rsidTr="00F10CA4">
        <w:tc>
          <w:tcPr>
            <w:tcW w:w="2862" w:type="dxa"/>
            <w:shd w:val="clear" w:color="auto" w:fill="auto"/>
          </w:tcPr>
          <w:p w14:paraId="637ED8DC" w14:textId="77777777" w:rsidR="005C5069" w:rsidRPr="00F84191" w:rsidRDefault="005C5069" w:rsidP="00F10C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4524FE8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295C5B" w:rsidRPr="00F84191" w14:paraId="34431073" w14:textId="77777777" w:rsidTr="00F10CA4">
        <w:tc>
          <w:tcPr>
            <w:tcW w:w="2862" w:type="dxa"/>
            <w:shd w:val="clear" w:color="auto" w:fill="auto"/>
            <w:vAlign w:val="center"/>
          </w:tcPr>
          <w:p w14:paraId="34F05904" w14:textId="77777777" w:rsidR="00295C5B" w:rsidRPr="00F84191" w:rsidRDefault="00295C5B" w:rsidP="00295C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93B50A" w14:textId="11BDBFAD" w:rsidR="00295C5B" w:rsidRPr="00F84191" w:rsidRDefault="00295C5B" w:rsidP="00295C5B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10,586,783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94F82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00E0DB" w14:textId="3CE7CCFF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F38F5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F8CB2D" w14:textId="698658B6" w:rsidR="00295C5B" w:rsidRPr="00F84191" w:rsidRDefault="00295C5B" w:rsidP="00295C5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3972B5B" w14:textId="77777777" w:rsidR="00295C5B" w:rsidRPr="00F84191" w:rsidRDefault="00295C5B" w:rsidP="00295C5B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96709C4" w14:textId="03185244" w:rsidR="00295C5B" w:rsidRPr="00F84191" w:rsidRDefault="00295C5B" w:rsidP="00295C5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EE778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6C28EC" w14:textId="0EF39B7D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10,586,783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6AA605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70082D" w14:textId="5FCAE788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F671A6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72DC34" w14:textId="3E2CDBEF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5,695,331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7663C5" w14:textId="77777777" w:rsidR="00295C5B" w:rsidRPr="00F84191" w:rsidRDefault="00295C5B" w:rsidP="00295C5B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DE7534" w14:textId="482CE926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5,562,808</w:t>
            </w:r>
          </w:p>
        </w:tc>
      </w:tr>
      <w:tr w:rsidR="00295C5B" w:rsidRPr="00F84191" w14:paraId="41F86965" w14:textId="77777777" w:rsidTr="00F10CA4">
        <w:tc>
          <w:tcPr>
            <w:tcW w:w="2862" w:type="dxa"/>
            <w:shd w:val="clear" w:color="auto" w:fill="auto"/>
            <w:vAlign w:val="center"/>
          </w:tcPr>
          <w:p w14:paraId="0BDAED56" w14:textId="77777777" w:rsidR="00295C5B" w:rsidRPr="00F84191" w:rsidRDefault="00295C5B" w:rsidP="00295C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CFC2BF" w14:textId="72547652" w:rsidR="00295C5B" w:rsidRPr="00F84191" w:rsidRDefault="00295C5B" w:rsidP="00295C5B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F16AC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C56C93" w14:textId="40B0F1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2FDB2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2B7BA4" w14:textId="62063853" w:rsidR="00295C5B" w:rsidRPr="00F84191" w:rsidRDefault="00295C5B" w:rsidP="00295C5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7332495" w14:textId="77777777" w:rsidR="00295C5B" w:rsidRPr="00F84191" w:rsidRDefault="00295C5B" w:rsidP="00295C5B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0F5873" w14:textId="5718B5D2" w:rsidR="00295C5B" w:rsidRPr="00F84191" w:rsidRDefault="00295C5B" w:rsidP="00295C5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F1F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0F87CB" w14:textId="32A0C9A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9424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D054DE" w14:textId="3D8B0169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548F88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1327CD" w14:textId="0E2A7C9F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(1,814)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EAC3AF" w14:textId="77777777" w:rsidR="00295C5B" w:rsidRPr="00F84191" w:rsidRDefault="00295C5B" w:rsidP="00295C5B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61CCBF" w14:textId="13EF7D0C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2,976</w:t>
            </w:r>
          </w:p>
        </w:tc>
      </w:tr>
      <w:tr w:rsidR="00295C5B" w:rsidRPr="00F84191" w14:paraId="1E910D54" w14:textId="77777777" w:rsidTr="00F10CA4">
        <w:tc>
          <w:tcPr>
            <w:tcW w:w="2862" w:type="dxa"/>
            <w:shd w:val="clear" w:color="auto" w:fill="auto"/>
            <w:vAlign w:val="center"/>
          </w:tcPr>
          <w:p w14:paraId="71F00F65" w14:textId="77777777" w:rsidR="00295C5B" w:rsidRPr="00F84191" w:rsidRDefault="00295C5B" w:rsidP="00295C5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B8F61" w14:textId="4535E481" w:rsidR="00295C5B" w:rsidRPr="009416AF" w:rsidRDefault="00295C5B" w:rsidP="00295C5B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11,119,350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82F1E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5231" w14:textId="6703EEF9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D1CF6F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FB78F" w14:textId="23ABABCF" w:rsidR="00295C5B" w:rsidRPr="00CD3648" w:rsidRDefault="00295C5B" w:rsidP="00295C5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D01A172" w14:textId="77777777" w:rsidR="00295C5B" w:rsidRPr="00F84191" w:rsidRDefault="00295C5B" w:rsidP="00295C5B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6A9B" w14:textId="6A041F31" w:rsidR="00295C5B" w:rsidRPr="00F84191" w:rsidRDefault="00295C5B" w:rsidP="00295C5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558E21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6F50" w14:textId="5D64CAD5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11,119,350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CD3C68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354A6" w14:textId="49EECE8E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232950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4C711" w14:textId="5BA0D109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5,693,517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85AB52" w14:textId="77777777" w:rsidR="00295C5B" w:rsidRPr="00F84191" w:rsidRDefault="00295C5B" w:rsidP="00295C5B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A41F4" w14:textId="13296AE1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5,565,784</w:t>
            </w:r>
          </w:p>
        </w:tc>
      </w:tr>
      <w:tr w:rsidR="00295C5B" w:rsidRPr="00F84191" w14:paraId="6D98912C" w14:textId="77777777" w:rsidTr="00F10CA4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3DB90145" w14:textId="77777777" w:rsidR="00295C5B" w:rsidRPr="00F84191" w:rsidRDefault="00295C5B" w:rsidP="00295C5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27EEB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7BE8D2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860D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E65853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71316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3040FE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F3BF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ADD6B5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29C05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437C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1B375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8E46F3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4C200" w14:textId="77777777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D35F28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3D3F" w14:textId="77777777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5C5B" w:rsidRPr="00F84191" w14:paraId="21673982" w14:textId="77777777" w:rsidTr="00F10CA4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106256C" w14:textId="77777777" w:rsidR="00295C5B" w:rsidRPr="00F84191" w:rsidRDefault="00295C5B" w:rsidP="00295C5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D64B05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08CDCB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CBA974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30B6A2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B497C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D9ECB5A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FEC031B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3FDA42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A4D955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329D65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CD0DED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9BF598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29A06A" w14:textId="634D99D5" w:rsidR="00295C5B" w:rsidRPr="00D17C1C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(285,182)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FBADF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4DC40E" w14:textId="77E3F620" w:rsidR="00295C5B" w:rsidRPr="00D17C1C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(159,476)</w:t>
            </w:r>
          </w:p>
        </w:tc>
      </w:tr>
      <w:tr w:rsidR="00295C5B" w:rsidRPr="00F84191" w14:paraId="3391D151" w14:textId="77777777" w:rsidTr="00F10CA4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01603C6" w14:textId="60E5EEDF" w:rsidR="00295C5B" w:rsidRPr="00F84191" w:rsidRDefault="00295C5B" w:rsidP="00295C5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9B8AB6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25426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7164E6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38B294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27CE9A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A2DC6EF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9358243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D30A19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73F0B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A5A4C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E6CC28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32FD5C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2EA2AA" w14:textId="58D920D9" w:rsidR="00295C5B" w:rsidRPr="00D17C1C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(875,925)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317E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E9188" w14:textId="7A285264" w:rsidR="00295C5B" w:rsidRPr="00D17C1C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(806,873)</w:t>
            </w:r>
          </w:p>
        </w:tc>
      </w:tr>
      <w:tr w:rsidR="00295C5B" w:rsidRPr="00F84191" w14:paraId="6AAB32BB" w14:textId="77777777" w:rsidTr="00F10CA4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7C17F221" w14:textId="77777777" w:rsidR="00295C5B" w:rsidRPr="00F84191" w:rsidRDefault="00295C5B" w:rsidP="00295C5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B0D6CC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2D1EDC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205B418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DAABD8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FF8757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FF7D07A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10590D3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91911E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791B04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0E5C12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EEDC6E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8B4327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BE4D0" w14:textId="6E61D5CE" w:rsidR="00295C5B" w:rsidRPr="00D17C1C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95,596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A601DD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5BDE" w14:textId="69CBC1EC" w:rsidR="00295C5B" w:rsidRPr="00D17C1C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109,355</w:t>
            </w:r>
          </w:p>
        </w:tc>
      </w:tr>
      <w:tr w:rsidR="00295C5B" w:rsidRPr="00F84191" w14:paraId="6DF6FB33" w14:textId="77777777" w:rsidTr="00F10CA4">
        <w:tc>
          <w:tcPr>
            <w:tcW w:w="4014" w:type="dxa"/>
            <w:gridSpan w:val="2"/>
            <w:shd w:val="clear" w:color="auto" w:fill="auto"/>
            <w:vAlign w:val="center"/>
          </w:tcPr>
          <w:p w14:paraId="44C61D07" w14:textId="6461D6D4" w:rsidR="00295C5B" w:rsidRPr="00F84191" w:rsidRDefault="00295C5B" w:rsidP="00295C5B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="00457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54815C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F3B53C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CA0BB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EE8EB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DAA680B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D6664AF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315CA0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BB31CE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7270D9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5FF379" w14:textId="77777777" w:rsidR="00295C5B" w:rsidRPr="00F84191" w:rsidRDefault="00295C5B" w:rsidP="00295C5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0C3D1A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0E79C" w14:textId="51FDD03E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4,628,006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122B5C" w14:textId="77777777" w:rsidR="00295C5B" w:rsidRPr="00F84191" w:rsidRDefault="00295C5B" w:rsidP="00295C5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161A2C" w14:textId="471A8ED2" w:rsidR="00295C5B" w:rsidRPr="009416AF" w:rsidRDefault="00295C5B" w:rsidP="00295C5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4,708,790</w:t>
            </w:r>
          </w:p>
        </w:tc>
      </w:tr>
    </w:tbl>
    <w:p w14:paraId="18FC9E5F" w14:textId="77777777" w:rsidR="00B36DB8" w:rsidRDefault="00B36DB8" w:rsidP="00B36DB8">
      <w:pPr>
        <w:pStyle w:val="Bo-Blankline"/>
        <w:rPr>
          <w:lang w:val="en-US"/>
        </w:rPr>
      </w:pPr>
    </w:p>
    <w:p w14:paraId="23A7184F" w14:textId="0DED05BB" w:rsidR="00C21040" w:rsidRPr="005C5069" w:rsidRDefault="002A76AA" w:rsidP="005C5069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5C5C58F4" w14:textId="77777777" w:rsidR="00C21040" w:rsidRDefault="00C21040" w:rsidP="00C21040">
      <w:pPr>
        <w:rPr>
          <w:lang w:val="en-US"/>
        </w:rPr>
        <w:sectPr w:rsidR="00C21040" w:rsidSect="0091202C">
          <w:footerReference w:type="default" r:id="rId12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0F4B4C" w:rsidRPr="0027504C" w14:paraId="5313C8A3" w14:textId="77777777" w:rsidTr="00F10CA4">
        <w:tc>
          <w:tcPr>
            <w:tcW w:w="4842" w:type="dxa"/>
            <w:shd w:val="clear" w:color="auto" w:fill="auto"/>
          </w:tcPr>
          <w:p w14:paraId="2B421DAF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279961F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D80EB0B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5C5DF49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4B4C" w:rsidRPr="0027504C" w14:paraId="70DE2C11" w14:textId="77777777" w:rsidTr="00F10CA4">
        <w:tc>
          <w:tcPr>
            <w:tcW w:w="4842" w:type="dxa"/>
            <w:shd w:val="clear" w:color="auto" w:fill="auto"/>
          </w:tcPr>
          <w:p w14:paraId="3904FC3E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0F4DA700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0C61A0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309FA90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0F4B4C" w:rsidRPr="0027504C" w14:paraId="6F2161EA" w14:textId="77777777" w:rsidTr="00F10CA4">
        <w:tc>
          <w:tcPr>
            <w:tcW w:w="4842" w:type="dxa"/>
            <w:shd w:val="clear" w:color="auto" w:fill="auto"/>
          </w:tcPr>
          <w:p w14:paraId="164D8C81" w14:textId="4BB752D8" w:rsidR="000F4B4C" w:rsidRPr="000F4B4C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6145CD"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  <w:shd w:val="clear" w:color="auto" w:fill="auto"/>
          </w:tcPr>
          <w:p w14:paraId="3813DBF3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CE9BDC2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21BC6D" w14:textId="7B813755" w:rsidR="000F4B4C" w:rsidRPr="00FB34CF" w:rsidRDefault="006145CD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4F4692AA" w14:textId="77777777" w:rsidR="000F4B4C" w:rsidRPr="00FB34CF" w:rsidRDefault="000F4B4C" w:rsidP="00F10CA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1756144" w14:textId="28C99A85" w:rsidR="000F4B4C" w:rsidRPr="00FB34CF" w:rsidRDefault="006145CD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0F4B4C" w:rsidRPr="0027504C" w14:paraId="1CAA4E0E" w14:textId="77777777" w:rsidTr="00F10CA4">
        <w:tc>
          <w:tcPr>
            <w:tcW w:w="4842" w:type="dxa"/>
            <w:shd w:val="clear" w:color="auto" w:fill="auto"/>
          </w:tcPr>
          <w:p w14:paraId="6EB643A5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14DF1AC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63D4082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6E079B7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F4B4C" w:rsidRPr="0027504C" w14:paraId="4F98F810" w14:textId="77777777" w:rsidTr="00F10CA4">
        <w:tc>
          <w:tcPr>
            <w:tcW w:w="4842" w:type="dxa"/>
            <w:shd w:val="clear" w:color="auto" w:fill="auto"/>
            <w:vAlign w:val="center"/>
          </w:tcPr>
          <w:p w14:paraId="4C812A34" w14:textId="77777777" w:rsidR="000F4B4C" w:rsidRPr="00FB34CF" w:rsidRDefault="000F4B4C" w:rsidP="00F10C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123CF2CC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73B30C9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CB5D18" w14:textId="68266859" w:rsidR="000F4B4C" w:rsidRPr="00FB34CF" w:rsidRDefault="002E303D" w:rsidP="00F10CA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4,655,122</w:t>
            </w:r>
          </w:p>
        </w:tc>
        <w:tc>
          <w:tcPr>
            <w:tcW w:w="268" w:type="dxa"/>
            <w:shd w:val="clear" w:color="auto" w:fill="auto"/>
          </w:tcPr>
          <w:p w14:paraId="48BF45E6" w14:textId="77777777" w:rsidR="000F4B4C" w:rsidRPr="00FB34CF" w:rsidRDefault="000F4B4C" w:rsidP="00F10CA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6CE95CC6" w14:textId="164F07A2" w:rsidR="000F4B4C" w:rsidRPr="00FB34CF" w:rsidRDefault="006145CD" w:rsidP="00F10CA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908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  <w:r w:rsidR="000908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</w:tr>
      <w:tr w:rsidR="000F4B4C" w:rsidRPr="0027504C" w14:paraId="1FD14B44" w14:textId="77777777" w:rsidTr="00F10CA4">
        <w:tc>
          <w:tcPr>
            <w:tcW w:w="4842" w:type="dxa"/>
            <w:shd w:val="clear" w:color="auto" w:fill="auto"/>
            <w:vAlign w:val="center"/>
          </w:tcPr>
          <w:p w14:paraId="3A715973" w14:textId="77777777" w:rsidR="000F4B4C" w:rsidRPr="00FB34CF" w:rsidRDefault="000F4B4C" w:rsidP="00F10C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2981703D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5BB975E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AAEEBA" w14:textId="698DC912" w:rsidR="000F4B4C" w:rsidRPr="00FB34CF" w:rsidRDefault="002E303D" w:rsidP="002E303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(27,125)</w:t>
            </w:r>
          </w:p>
        </w:tc>
        <w:tc>
          <w:tcPr>
            <w:tcW w:w="268" w:type="dxa"/>
            <w:shd w:val="clear" w:color="auto" w:fill="auto"/>
          </w:tcPr>
          <w:p w14:paraId="00953FE6" w14:textId="77777777" w:rsidR="000F4B4C" w:rsidRPr="00FB34CF" w:rsidRDefault="000F4B4C" w:rsidP="00F10CA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8C1045D" w14:textId="119CBC46" w:rsidR="000F4B4C" w:rsidRPr="00090831" w:rsidRDefault="00090831" w:rsidP="00F10CA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F4B4C" w:rsidRPr="0027504C" w14:paraId="5AD3E3A0" w14:textId="77777777" w:rsidTr="00F10CA4">
        <w:tc>
          <w:tcPr>
            <w:tcW w:w="4842" w:type="dxa"/>
            <w:shd w:val="clear" w:color="auto" w:fill="auto"/>
          </w:tcPr>
          <w:p w14:paraId="3B4128E0" w14:textId="77777777" w:rsidR="000F4B4C" w:rsidRPr="00BB268C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DC9E38E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B91AE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380AAEA" w14:textId="587A82F8" w:rsidR="000F4B4C" w:rsidRPr="00FB34CF" w:rsidRDefault="002E303D" w:rsidP="00F10CA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4,627,997</w:t>
            </w:r>
          </w:p>
        </w:tc>
        <w:tc>
          <w:tcPr>
            <w:tcW w:w="268" w:type="dxa"/>
            <w:shd w:val="clear" w:color="auto" w:fill="auto"/>
          </w:tcPr>
          <w:p w14:paraId="7A29794B" w14:textId="77777777" w:rsidR="000F4B4C" w:rsidRPr="00FB34CF" w:rsidRDefault="000F4B4C" w:rsidP="00F10CA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F2B7B" w14:textId="14D63AF9" w:rsidR="000F4B4C" w:rsidRPr="00090831" w:rsidRDefault="006145CD" w:rsidP="00F10CA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90831" w:rsidRPr="000908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  <w:r w:rsidR="00090831" w:rsidRPr="000908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</w:t>
            </w:r>
          </w:p>
        </w:tc>
      </w:tr>
      <w:tr w:rsidR="000F4B4C" w:rsidRPr="0027504C" w14:paraId="2B9B2524" w14:textId="77777777" w:rsidTr="00F10CA4">
        <w:tc>
          <w:tcPr>
            <w:tcW w:w="4842" w:type="dxa"/>
            <w:shd w:val="clear" w:color="auto" w:fill="auto"/>
            <w:vAlign w:val="center"/>
          </w:tcPr>
          <w:p w14:paraId="0DD05814" w14:textId="77777777" w:rsidR="000F4B4C" w:rsidRPr="00BB268C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0CCFC0C6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92326AD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48F7DE8" w14:textId="6EFF51A3" w:rsidR="000F4B4C" w:rsidRPr="00FB34CF" w:rsidRDefault="002E303D" w:rsidP="002E303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3FDE1CED" w14:textId="77777777" w:rsidR="000F4B4C" w:rsidRPr="00FB34CF" w:rsidRDefault="000F4B4C" w:rsidP="00F10CA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47087C73" w14:textId="26A27EE3" w:rsidR="000F4B4C" w:rsidRPr="00090831" w:rsidRDefault="006145CD" w:rsidP="0009083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0F4B4C" w:rsidRPr="0027504C" w14:paraId="31EA70C1" w14:textId="77777777" w:rsidTr="00F10CA4">
        <w:trPr>
          <w:trHeight w:val="415"/>
        </w:trPr>
        <w:tc>
          <w:tcPr>
            <w:tcW w:w="4842" w:type="dxa"/>
            <w:shd w:val="clear" w:color="auto" w:fill="auto"/>
          </w:tcPr>
          <w:p w14:paraId="79EC95FD" w14:textId="0B312B08" w:rsidR="000F4B4C" w:rsidRPr="0027504C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</w:t>
            </w:r>
            <w:r w:rsidR="0045767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06" w:type="dxa"/>
            <w:shd w:val="clear" w:color="auto" w:fill="auto"/>
          </w:tcPr>
          <w:p w14:paraId="044308CB" w14:textId="77777777" w:rsidR="000F4B4C" w:rsidRPr="0027504C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AB50D38" w14:textId="77777777" w:rsidR="000F4B4C" w:rsidRPr="0027504C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8DD09" w14:textId="62E93854" w:rsidR="000F4B4C" w:rsidRPr="0027504C" w:rsidRDefault="002E303D" w:rsidP="00F10CA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4,628,006</w:t>
            </w:r>
          </w:p>
        </w:tc>
        <w:tc>
          <w:tcPr>
            <w:tcW w:w="268" w:type="dxa"/>
            <w:shd w:val="clear" w:color="auto" w:fill="auto"/>
          </w:tcPr>
          <w:p w14:paraId="6AD464E1" w14:textId="77777777" w:rsidR="000F4B4C" w:rsidRPr="0027504C" w:rsidRDefault="000F4B4C" w:rsidP="00F10CA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2EF7EF" w14:textId="6528CCFB" w:rsidR="000F4B4C" w:rsidRPr="00090831" w:rsidRDefault="006145CD" w:rsidP="00F10CA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90831" w:rsidRPr="000908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  <w:r w:rsidR="00090831" w:rsidRPr="000908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</w:t>
            </w:r>
          </w:p>
        </w:tc>
      </w:tr>
    </w:tbl>
    <w:p w14:paraId="0E0036B7" w14:textId="77777777" w:rsidR="000F4B4C" w:rsidRPr="000F4B4C" w:rsidRDefault="000F4B4C" w:rsidP="000F4B4C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="Angsana New" w:hAnsi="Angsana New"/>
          <w:b w:val="0"/>
          <w:bCs w:val="0"/>
          <w:i w:val="0"/>
          <w:iCs w:val="0"/>
          <w:sz w:val="20"/>
          <w:szCs w:val="20"/>
        </w:rPr>
      </w:pPr>
    </w:p>
    <w:p w14:paraId="5DCD62B4" w14:textId="21BDEB7F" w:rsidR="005A69E3" w:rsidRPr="0078123E" w:rsidRDefault="005A69E3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clear" w:pos="504"/>
          <w:tab w:val="num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2B5079F8" w14:textId="77777777" w:rsidR="005A69E3" w:rsidRPr="0078123E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5A69E3" w:rsidRPr="0078123E" w14:paraId="540AD6B9" w14:textId="77777777" w:rsidTr="00E7659B">
        <w:tc>
          <w:tcPr>
            <w:tcW w:w="4860" w:type="dxa"/>
            <w:shd w:val="clear" w:color="auto" w:fill="auto"/>
          </w:tcPr>
          <w:p w14:paraId="4963EC1F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6309D" w14:textId="77777777"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063B83A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0C9F3D99" w14:textId="77777777"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8123E" w:rsidRPr="0078123E" w14:paraId="140DB631" w14:textId="77777777" w:rsidTr="00E7659B">
        <w:trPr>
          <w:trHeight w:val="317"/>
        </w:trPr>
        <w:tc>
          <w:tcPr>
            <w:tcW w:w="4860" w:type="dxa"/>
            <w:shd w:val="clear" w:color="auto" w:fill="auto"/>
          </w:tcPr>
          <w:p w14:paraId="3EDC4BA4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244EB855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B0261FA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75B081" w14:textId="1057530C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2F0101EE" w14:textId="77777777" w:rsidR="0078123E" w:rsidRPr="0078123E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4B3E2B9" w14:textId="51A08037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8123E" w:rsidRPr="0078123E" w14:paraId="12444598" w14:textId="77777777" w:rsidTr="00E7659B">
        <w:tc>
          <w:tcPr>
            <w:tcW w:w="4860" w:type="dxa"/>
            <w:shd w:val="clear" w:color="auto" w:fill="auto"/>
          </w:tcPr>
          <w:p w14:paraId="6D132740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2D5BDF6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CE535A6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047EC61" w14:textId="77777777"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E3EE4" w:rsidRPr="0078123E" w14:paraId="50F828E1" w14:textId="77777777" w:rsidTr="00E7659B">
        <w:tc>
          <w:tcPr>
            <w:tcW w:w="4860" w:type="dxa"/>
            <w:shd w:val="clear" w:color="auto" w:fill="auto"/>
            <w:vAlign w:val="center"/>
          </w:tcPr>
          <w:p w14:paraId="602E918A" w14:textId="77777777" w:rsidR="00DE3EE4" w:rsidRPr="0078123E" w:rsidRDefault="00DE3EE4" w:rsidP="00DE3E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7592333F" w14:textId="77777777" w:rsidR="00DE3EE4" w:rsidRPr="0078123E" w:rsidRDefault="00DE3EE4" w:rsidP="00DE3E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C4E91B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F75F8" w14:textId="4C35F5F8" w:rsidR="00DE3EE4" w:rsidRPr="00E7659B" w:rsidRDefault="002E303D" w:rsidP="00E7659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40,146,047</w:t>
            </w:r>
          </w:p>
        </w:tc>
        <w:tc>
          <w:tcPr>
            <w:tcW w:w="234" w:type="dxa"/>
            <w:shd w:val="clear" w:color="auto" w:fill="auto"/>
          </w:tcPr>
          <w:p w14:paraId="64CD77AB" w14:textId="77777777" w:rsidR="00DE3EE4" w:rsidRPr="0078123E" w:rsidRDefault="00DE3EE4" w:rsidP="00DE3E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974CD63" w14:textId="3E88071D" w:rsidR="00DE3EE4" w:rsidRPr="00C30615" w:rsidRDefault="006145CD" w:rsidP="00E7659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DE3EE4" w:rsidRPr="0078123E" w14:paraId="42F2C53A" w14:textId="77777777" w:rsidTr="00E7659B">
        <w:tc>
          <w:tcPr>
            <w:tcW w:w="4860" w:type="dxa"/>
            <w:shd w:val="clear" w:color="auto" w:fill="auto"/>
            <w:vAlign w:val="center"/>
          </w:tcPr>
          <w:p w14:paraId="5B451861" w14:textId="77777777" w:rsidR="00DE3EE4" w:rsidRPr="0078123E" w:rsidRDefault="00DE3EE4" w:rsidP="00DE3E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4C51683" w14:textId="77777777" w:rsidR="00DE3EE4" w:rsidRPr="0078123E" w:rsidRDefault="00DE3EE4" w:rsidP="00DE3E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7FD47D4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9583F" w14:textId="2BEFDBC4" w:rsidR="00DE3EE4" w:rsidRPr="00E7659B" w:rsidRDefault="002E303D" w:rsidP="00E7659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72,703</w:t>
            </w:r>
          </w:p>
        </w:tc>
        <w:tc>
          <w:tcPr>
            <w:tcW w:w="234" w:type="dxa"/>
            <w:shd w:val="clear" w:color="auto" w:fill="auto"/>
          </w:tcPr>
          <w:p w14:paraId="637B469F" w14:textId="77777777" w:rsidR="00DE3EE4" w:rsidRPr="0078123E" w:rsidRDefault="00DE3EE4" w:rsidP="00DE3E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B512485" w14:textId="3AF5D21C" w:rsidR="00DE3EE4" w:rsidRPr="00E7659B" w:rsidRDefault="006145CD" w:rsidP="00E7659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DE3EE4" w:rsidRPr="00E765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DE3EE4" w:rsidRPr="0078123E" w14:paraId="1702C989" w14:textId="77777777" w:rsidTr="00E7659B">
        <w:tc>
          <w:tcPr>
            <w:tcW w:w="4860" w:type="dxa"/>
            <w:shd w:val="clear" w:color="auto" w:fill="auto"/>
          </w:tcPr>
          <w:p w14:paraId="768523C6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CBA5DBC" w14:textId="77777777" w:rsidR="00DE3EE4" w:rsidRPr="0078123E" w:rsidRDefault="00DE3EE4" w:rsidP="00DE3E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4AAEA69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F9462" w14:textId="7E218A75" w:rsidR="00DE3EE4" w:rsidRPr="00E7659B" w:rsidRDefault="002E303D" w:rsidP="00E7659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40,218,750</w:t>
            </w:r>
          </w:p>
        </w:tc>
        <w:tc>
          <w:tcPr>
            <w:tcW w:w="234" w:type="dxa"/>
            <w:shd w:val="clear" w:color="auto" w:fill="auto"/>
          </w:tcPr>
          <w:p w14:paraId="611C766D" w14:textId="77777777" w:rsidR="00DE3EE4" w:rsidRPr="0078123E" w:rsidRDefault="00DE3EE4" w:rsidP="00DE3E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1322" w14:textId="6F72B4C6" w:rsidR="00DE3EE4" w:rsidRPr="00E7659B" w:rsidRDefault="006145CD" w:rsidP="00E7659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DE3EE4"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  <w:r w:rsidR="00DE3EE4"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</w:p>
        </w:tc>
      </w:tr>
      <w:tr w:rsidR="00DE3EE4" w:rsidRPr="0078123E" w14:paraId="4B380071" w14:textId="77777777" w:rsidTr="00E7659B">
        <w:tc>
          <w:tcPr>
            <w:tcW w:w="4860" w:type="dxa"/>
            <w:shd w:val="clear" w:color="auto" w:fill="auto"/>
          </w:tcPr>
          <w:p w14:paraId="60FA3980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7A7CCE32" w14:textId="77777777" w:rsidR="00DE3EE4" w:rsidRPr="0078123E" w:rsidRDefault="00DE3EE4" w:rsidP="00DE3E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0FF472E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A82A7" w14:textId="77895BE3" w:rsidR="00DE3EE4" w:rsidRPr="00E7659B" w:rsidRDefault="002E303D" w:rsidP="00E7659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3,556,402</w:t>
            </w:r>
          </w:p>
        </w:tc>
        <w:tc>
          <w:tcPr>
            <w:tcW w:w="234" w:type="dxa"/>
            <w:shd w:val="clear" w:color="auto" w:fill="auto"/>
          </w:tcPr>
          <w:p w14:paraId="375343CB" w14:textId="77777777" w:rsidR="00DE3EE4" w:rsidRPr="0078123E" w:rsidRDefault="00DE3EE4" w:rsidP="00DE3E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97CB" w14:textId="6D771E3C" w:rsidR="00DE3EE4" w:rsidRPr="00E7659B" w:rsidRDefault="006145CD" w:rsidP="00E7659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E3EE4" w:rsidRPr="00E765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  <w:r w:rsidR="00DE3EE4" w:rsidRPr="00E765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DE3EE4" w:rsidRPr="0078123E" w14:paraId="5F573B91" w14:textId="77777777" w:rsidTr="00E7659B">
        <w:tc>
          <w:tcPr>
            <w:tcW w:w="4860" w:type="dxa"/>
            <w:shd w:val="clear" w:color="auto" w:fill="auto"/>
          </w:tcPr>
          <w:p w14:paraId="3E75C3A5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46DF6D8D" w14:textId="77777777" w:rsidR="00DE3EE4" w:rsidRPr="0078123E" w:rsidRDefault="00DE3EE4" w:rsidP="00DE3E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7AA78C" w14:textId="77777777" w:rsidR="00DE3EE4" w:rsidRPr="0078123E" w:rsidRDefault="00DE3EE4" w:rsidP="00DE3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9DB" w14:textId="453BB201" w:rsidR="00DE3EE4" w:rsidRPr="00E7659B" w:rsidRDefault="002E303D" w:rsidP="00E7659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43,775,152</w:t>
            </w:r>
          </w:p>
        </w:tc>
        <w:tc>
          <w:tcPr>
            <w:tcW w:w="234" w:type="dxa"/>
            <w:shd w:val="clear" w:color="auto" w:fill="auto"/>
          </w:tcPr>
          <w:p w14:paraId="20D62903" w14:textId="77777777" w:rsidR="00DE3EE4" w:rsidRPr="0078123E" w:rsidRDefault="00DE3EE4" w:rsidP="00DE3E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14B5" w14:textId="4BEDF003" w:rsidR="00DE3EE4" w:rsidRPr="00E7659B" w:rsidRDefault="006145CD" w:rsidP="00E7659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DE3EE4"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  <w:r w:rsidR="00DE3EE4"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76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</w:tr>
    </w:tbl>
    <w:p w14:paraId="30952562" w14:textId="77777777"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14:paraId="64C7F62B" w14:textId="77777777" w:rsidR="005A69E3" w:rsidRPr="00693434" w:rsidRDefault="005A69E3" w:rsidP="005A69E3">
      <w:pPr>
        <w:pStyle w:val="Bo-C1Content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14:paraId="663BBA18" w14:textId="77777777" w:rsidR="005A69E3" w:rsidRPr="00EA5B1C" w:rsidRDefault="005A69E3" w:rsidP="005A69E3">
      <w:pPr>
        <w:pStyle w:val="Bo-Blankline"/>
      </w:pPr>
    </w:p>
    <w:p w14:paraId="1C5F08D5" w14:textId="77777777" w:rsidR="005A69E3" w:rsidRPr="00693434" w:rsidRDefault="00A44F76" w:rsidP="00AA5767">
      <w:pPr>
        <w:pStyle w:val="Bo-C1Content"/>
        <w:rPr>
          <w:rFonts w:eastAsia="Calibri"/>
        </w:rPr>
      </w:pPr>
      <w:r>
        <w:rPr>
          <w:rFonts w:eastAsia="Calibri" w:hint="cs"/>
          <w:cs/>
        </w:rPr>
        <w:t>กลุ่ม</w:t>
      </w:r>
      <w:r w:rsidR="005A69E3" w:rsidRPr="00693434">
        <w:rPr>
          <w:rFonts w:eastAsia="Calibri"/>
          <w:cs/>
        </w:rPr>
        <w:t>บ</w:t>
      </w:r>
      <w:r>
        <w:rPr>
          <w:rFonts w:eastAsia="Calibri"/>
          <w:cs/>
        </w:rPr>
        <w:t>ริษัทดำเนินธุรกิจทั้ง</w:t>
      </w:r>
      <w:r w:rsidR="008E1464" w:rsidRPr="00693434">
        <w:rPr>
          <w:rFonts w:eastAsia="Calibri"/>
          <w:cs/>
        </w:rPr>
        <w:t>ในประเทศ</w:t>
      </w:r>
      <w:r>
        <w:rPr>
          <w:rFonts w:eastAsia="Calibri" w:hint="cs"/>
          <w:cs/>
        </w:rPr>
        <w:t>และต่างประเทศ</w:t>
      </w:r>
      <w:r w:rsidR="00944713" w:rsidRPr="00693434">
        <w:rPr>
          <w:rFonts w:eastAsia="Calibri" w:hint="cs"/>
          <w:cs/>
        </w:rPr>
        <w:t xml:space="preserve"> </w:t>
      </w:r>
      <w:r>
        <w:rPr>
          <w:rFonts w:eastAsia="Calibri" w:hint="cs"/>
          <w:cs/>
        </w:rPr>
        <w:t>ทั้งนี้กลุ่มบริษัท</w:t>
      </w:r>
      <w:r w:rsidR="00944713" w:rsidRPr="00693434">
        <w:rPr>
          <w:rFonts w:eastAsia="Calibri" w:hint="cs"/>
          <w:cs/>
        </w:rPr>
        <w:t>ไม่มีรายได้จากต่างประเทศหรือ</w:t>
      </w:r>
      <w:r w:rsidR="005A69E3" w:rsidRPr="00693434">
        <w:rPr>
          <w:rFonts w:eastAsia="Calibri"/>
          <w:cs/>
        </w:rPr>
        <w:t>สินทรัพย์ในต่างประเทศที่มีสาระสำคัญ</w:t>
      </w:r>
    </w:p>
    <w:p w14:paraId="04E28C41" w14:textId="77777777" w:rsidR="00860B68" w:rsidRPr="00EA5B1C" w:rsidRDefault="00860B68" w:rsidP="00860B68">
      <w:pPr>
        <w:pStyle w:val="Bo-Blankline"/>
        <w:rPr>
          <w:rFonts w:eastAsia="Calibri"/>
        </w:rPr>
      </w:pPr>
    </w:p>
    <w:p w14:paraId="022B47EC" w14:textId="77777777" w:rsidR="00860B68" w:rsidRPr="00693434" w:rsidRDefault="00860B68" w:rsidP="00860B68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693434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14:paraId="5172E5F3" w14:textId="77777777" w:rsidR="00860B68" w:rsidRPr="00EA5B1C" w:rsidRDefault="00860B68" w:rsidP="00860B68">
      <w:pPr>
        <w:pStyle w:val="Bo-Blankline"/>
        <w:rPr>
          <w:lang w:val="en-US"/>
        </w:rPr>
      </w:pPr>
    </w:p>
    <w:p w14:paraId="3FEC847B" w14:textId="4752D103" w:rsidR="00860B68" w:rsidRDefault="00860B68" w:rsidP="00860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2E37B0">
        <w:rPr>
          <w:rFonts w:ascii="Angsana New" w:hAnsi="Angsana New"/>
          <w:sz w:val="30"/>
          <w:szCs w:val="30"/>
        </w:rPr>
        <w:t xml:space="preserve"> </w:t>
      </w:r>
      <w:r w:rsidR="002E303D">
        <w:rPr>
          <w:rFonts w:ascii="Angsana New" w:hAnsi="Angsana New"/>
          <w:sz w:val="30"/>
          <w:szCs w:val="30"/>
        </w:rPr>
        <w:t>10,611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DE3EE4">
        <w:rPr>
          <w:rFonts w:ascii="Angsana New" w:hAnsi="Angsana New"/>
          <w:i/>
          <w:iCs/>
          <w:sz w:val="30"/>
          <w:szCs w:val="30"/>
        </w:rPr>
        <w:t>,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882</w:t>
      </w:r>
      <w:r w:rsidR="00DE3EE4">
        <w:rPr>
          <w:rFonts w:ascii="Angsana New" w:hAnsi="Angsana New"/>
          <w:i/>
          <w:iCs/>
          <w:sz w:val="30"/>
          <w:szCs w:val="30"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</w:t>
      </w:r>
    </w:p>
    <w:p w14:paraId="6FA32E0F" w14:textId="3EA931F0" w:rsidR="00684138" w:rsidRDefault="0068413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622AEB4F" w14:textId="77777777" w:rsidR="00E26D00" w:rsidRDefault="00E26D00" w:rsidP="000A2581">
      <w:pPr>
        <w:pStyle w:val="Caption"/>
        <w:ind w:left="567" w:hanging="567"/>
      </w:pPr>
      <w:r w:rsidRPr="00693434">
        <w:rPr>
          <w:rFonts w:hint="cs"/>
          <w:cs/>
        </w:rPr>
        <w:t>รายได้จากการลงทุน</w:t>
      </w:r>
    </w:p>
    <w:p w14:paraId="23922B44" w14:textId="77777777" w:rsidR="009406FF" w:rsidRDefault="009406FF" w:rsidP="009406FF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BF03E2" w:rsidRPr="00EB7266" w14:paraId="4C966325" w14:textId="77777777" w:rsidTr="008015DA">
        <w:trPr>
          <w:tblHeader/>
        </w:trPr>
        <w:tc>
          <w:tcPr>
            <w:tcW w:w="3690" w:type="dxa"/>
            <w:shd w:val="clear" w:color="auto" w:fill="auto"/>
          </w:tcPr>
          <w:p w14:paraId="399282F4" w14:textId="77777777" w:rsidR="00BF03E2" w:rsidRPr="00EB7266" w:rsidRDefault="00BF0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4B6ADC5" w14:textId="77777777" w:rsidR="00BF03E2" w:rsidRPr="00EB726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354452" w14:textId="77777777" w:rsidR="00BF03E2" w:rsidRPr="00EB7266" w:rsidRDefault="00BF0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98ACAE4" w14:textId="77777777" w:rsidR="00BF03E2" w:rsidRPr="00EB726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03E2" w:rsidRPr="00B73E7A" w14:paraId="47C273D4" w14:textId="77777777" w:rsidTr="00BF03E2">
        <w:trPr>
          <w:tblHeader/>
        </w:trPr>
        <w:tc>
          <w:tcPr>
            <w:tcW w:w="3690" w:type="dxa"/>
            <w:shd w:val="clear" w:color="auto" w:fill="auto"/>
          </w:tcPr>
          <w:p w14:paraId="406665DF" w14:textId="77777777" w:rsidR="00BF03E2" w:rsidRPr="00744476" w:rsidRDefault="00BF0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5EF747" w14:textId="01CC7545" w:rsidR="00BF0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D411B69" w14:textId="77777777" w:rsidR="00BF03E2" w:rsidRPr="0074447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C562F6" w14:textId="034457ED" w:rsidR="00BF0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0724CB6" w14:textId="77777777" w:rsidR="00BF03E2" w:rsidRPr="00BE704B" w:rsidRDefault="00BF0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F5B7AF" w14:textId="12A59837" w:rsidR="00BF0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949F0B" w14:textId="77777777" w:rsidR="00BF03E2" w:rsidRPr="00BE704B" w:rsidRDefault="00BF0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66D78" w14:textId="5DFDD9AB" w:rsidR="00BF03E2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3E3F87" w:rsidRPr="00B73E7A" w14:paraId="387A1442" w14:textId="77777777" w:rsidTr="006257C0">
        <w:tc>
          <w:tcPr>
            <w:tcW w:w="3690" w:type="dxa"/>
            <w:shd w:val="clear" w:color="auto" w:fill="auto"/>
          </w:tcPr>
          <w:p w14:paraId="09E260C3" w14:textId="77777777" w:rsidR="003E3F87" w:rsidRPr="000E7CEE" w:rsidRDefault="003E3F87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CA6DD06" w14:textId="77777777" w:rsidR="003E3F87" w:rsidRDefault="003E3F87" w:rsidP="00E2039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E3EE4" w:rsidRPr="00B73E7A" w14:paraId="7DD08380" w14:textId="77777777" w:rsidTr="00BF03E2">
        <w:tc>
          <w:tcPr>
            <w:tcW w:w="3690" w:type="dxa"/>
            <w:shd w:val="clear" w:color="auto" w:fill="auto"/>
          </w:tcPr>
          <w:p w14:paraId="3E680317" w14:textId="77777777" w:rsidR="00DE3EE4" w:rsidRPr="00EA5B1C" w:rsidRDefault="00DE3EE4" w:rsidP="00DE3EE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5B1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74B5E66" w14:textId="6819A182" w:rsidR="00DE3EE4" w:rsidRPr="0033434F" w:rsidRDefault="00B010E2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28,819</w:t>
            </w:r>
          </w:p>
        </w:tc>
        <w:tc>
          <w:tcPr>
            <w:tcW w:w="270" w:type="dxa"/>
          </w:tcPr>
          <w:p w14:paraId="61714F1C" w14:textId="77777777" w:rsidR="00DE3EE4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F4E021" w14:textId="40C34206" w:rsidR="00DE3EE4" w:rsidRPr="0033434F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17472E9A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D390E8" w14:textId="003B40AA" w:rsidR="00DE3EE4" w:rsidRPr="0033434F" w:rsidRDefault="00B010E2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21,386</w:t>
            </w:r>
          </w:p>
        </w:tc>
        <w:tc>
          <w:tcPr>
            <w:tcW w:w="270" w:type="dxa"/>
            <w:shd w:val="clear" w:color="auto" w:fill="auto"/>
          </w:tcPr>
          <w:p w14:paraId="6F6AC847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924E3E" w14:textId="7D20CCED" w:rsidR="00DE3EE4" w:rsidRPr="0033434F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</w:p>
        </w:tc>
      </w:tr>
      <w:tr w:rsidR="00DE3EE4" w:rsidRPr="00B73E7A" w14:paraId="1C7C50CF" w14:textId="77777777" w:rsidTr="00BF03E2">
        <w:tc>
          <w:tcPr>
            <w:tcW w:w="3690" w:type="dxa"/>
            <w:shd w:val="clear" w:color="auto" w:fill="auto"/>
          </w:tcPr>
          <w:p w14:paraId="4351C3C1" w14:textId="77777777" w:rsidR="00DE3EE4" w:rsidRPr="00693434" w:rsidRDefault="00DE3EE4" w:rsidP="00DE3EE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CF9F80" w14:textId="71DD32CB" w:rsidR="00DE3EE4" w:rsidRDefault="00B010E2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14,041</w:t>
            </w:r>
          </w:p>
        </w:tc>
        <w:tc>
          <w:tcPr>
            <w:tcW w:w="270" w:type="dxa"/>
          </w:tcPr>
          <w:p w14:paraId="6226C9EA" w14:textId="77777777" w:rsidR="00DE3EE4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1CFCBD" w14:textId="1C7C37FF" w:rsidR="00DE3EE4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44189343" w14:textId="77777777" w:rsidR="00DE3EE4" w:rsidRPr="00E6224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115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D63871" w14:textId="265F73A2" w:rsidR="00DE3EE4" w:rsidRDefault="00B010E2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14,041</w:t>
            </w:r>
          </w:p>
        </w:tc>
        <w:tc>
          <w:tcPr>
            <w:tcW w:w="270" w:type="dxa"/>
            <w:shd w:val="clear" w:color="auto" w:fill="auto"/>
          </w:tcPr>
          <w:p w14:paraId="1E4055B7" w14:textId="77777777" w:rsidR="00DE3EE4" w:rsidRPr="00E6224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115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252154" w14:textId="4DDE6AC9" w:rsidR="00DE3EE4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DE3EE4" w:rsidRPr="00B73E7A" w14:paraId="1723C12F" w14:textId="77777777" w:rsidTr="00BF03E2">
        <w:tc>
          <w:tcPr>
            <w:tcW w:w="3690" w:type="dxa"/>
            <w:shd w:val="clear" w:color="auto" w:fill="auto"/>
          </w:tcPr>
          <w:p w14:paraId="6834DF00" w14:textId="77777777" w:rsidR="00DE3EE4" w:rsidRPr="00693434" w:rsidRDefault="00DE3EE4" w:rsidP="00DE3EE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BFFFB" w14:textId="764DEF74" w:rsidR="00DE3EE4" w:rsidRPr="00AA6293" w:rsidRDefault="00B010E2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42,860</w:t>
            </w:r>
          </w:p>
        </w:tc>
        <w:tc>
          <w:tcPr>
            <w:tcW w:w="270" w:type="dxa"/>
          </w:tcPr>
          <w:p w14:paraId="17781920" w14:textId="77777777" w:rsidR="00DE3EE4" w:rsidRPr="00AA62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8AB67" w14:textId="5A9CEFA8" w:rsidR="00DE3EE4" w:rsidRPr="00AA62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DE3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</w:t>
            </w:r>
          </w:p>
        </w:tc>
        <w:tc>
          <w:tcPr>
            <w:tcW w:w="270" w:type="dxa"/>
          </w:tcPr>
          <w:p w14:paraId="4B8472E5" w14:textId="77777777" w:rsidR="00DE3EE4" w:rsidRPr="00AA62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8AB5C" w14:textId="3B730E82" w:rsidR="00B010E2" w:rsidRPr="00AA6293" w:rsidRDefault="00B010E2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35,427</w:t>
            </w:r>
          </w:p>
        </w:tc>
        <w:tc>
          <w:tcPr>
            <w:tcW w:w="270" w:type="dxa"/>
            <w:shd w:val="clear" w:color="auto" w:fill="auto"/>
          </w:tcPr>
          <w:p w14:paraId="2012BF0B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7BB94" w14:textId="34BAF180" w:rsidR="00DE3EE4" w:rsidRPr="00AA62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DE3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</w:tr>
    </w:tbl>
    <w:p w14:paraId="328A94E9" w14:textId="77777777" w:rsidR="00436E3E" w:rsidRPr="00436E3E" w:rsidRDefault="00436E3E">
      <w:pPr>
        <w:spacing w:line="240" w:lineRule="auto"/>
        <w:rPr>
          <w:sz w:val="20"/>
          <w:szCs w:val="20"/>
        </w:rPr>
      </w:pPr>
    </w:p>
    <w:p w14:paraId="70A9AF87" w14:textId="77777777" w:rsidR="00375FEB" w:rsidRDefault="00375FEB" w:rsidP="00DE3EE4">
      <w:pPr>
        <w:pStyle w:val="Caption"/>
        <w:tabs>
          <w:tab w:val="clear" w:pos="540"/>
        </w:tabs>
        <w:ind w:left="567" w:hanging="567"/>
      </w:pPr>
      <w:r w:rsidRPr="00693434">
        <w:rPr>
          <w:rFonts w:hint="cs"/>
          <w:cs/>
        </w:rPr>
        <w:t>รายได้</w:t>
      </w:r>
      <w:r>
        <w:rPr>
          <w:rFonts w:hint="cs"/>
          <w:cs/>
        </w:rPr>
        <w:t>อื่น</w:t>
      </w:r>
    </w:p>
    <w:p w14:paraId="38BFC40E" w14:textId="77777777" w:rsidR="00375FEB" w:rsidRDefault="00375FEB" w:rsidP="00375FEB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51545A" w:rsidRPr="00EB7266" w14:paraId="0083756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FD12A39" w14:textId="77777777" w:rsidR="0051545A" w:rsidRPr="00EB726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4D9E15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B64925" w14:textId="77777777" w:rsidR="0051545A" w:rsidRPr="00EB7266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6E20EF26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45A" w:rsidRPr="00B73E7A" w14:paraId="63597B16" w14:textId="77777777" w:rsidTr="0051545A">
        <w:trPr>
          <w:tblHeader/>
        </w:trPr>
        <w:tc>
          <w:tcPr>
            <w:tcW w:w="3690" w:type="dxa"/>
            <w:shd w:val="clear" w:color="auto" w:fill="auto"/>
          </w:tcPr>
          <w:p w14:paraId="4E3C8A5F" w14:textId="77777777" w:rsidR="0051545A" w:rsidRPr="0074447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54C10" w14:textId="32034FB0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193AFD2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CD2FE" w14:textId="708A6E72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1C753F4" w14:textId="77777777" w:rsidR="0051545A" w:rsidRPr="00BE704B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CB73F" w14:textId="0E333CDB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23EAC40" w14:textId="77777777" w:rsidR="0051545A" w:rsidRPr="00BE704B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62EE36" w14:textId="7A68719A" w:rsidR="0051545A" w:rsidRPr="00744476" w:rsidRDefault="006145CD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1545A" w:rsidRPr="00B73E7A" w14:paraId="2F8F27E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AD3E35D" w14:textId="77777777" w:rsidR="0051545A" w:rsidRPr="0074447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2DC667F7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010E2" w:rsidRPr="00B73E7A" w14:paraId="759934AF" w14:textId="77777777" w:rsidTr="004E0A2F">
        <w:tc>
          <w:tcPr>
            <w:tcW w:w="3690" w:type="dxa"/>
            <w:shd w:val="clear" w:color="auto" w:fill="auto"/>
          </w:tcPr>
          <w:p w14:paraId="21FA9319" w14:textId="77777777" w:rsidR="00B010E2" w:rsidRPr="00EA5B1C" w:rsidRDefault="00B010E2" w:rsidP="00B010E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170" w:type="dxa"/>
            <w:shd w:val="clear" w:color="auto" w:fill="auto"/>
          </w:tcPr>
          <w:p w14:paraId="24E9F92E" w14:textId="3D004760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99,587</w:t>
            </w:r>
          </w:p>
        </w:tc>
        <w:tc>
          <w:tcPr>
            <w:tcW w:w="270" w:type="dxa"/>
          </w:tcPr>
          <w:p w14:paraId="3F091E0C" w14:textId="77777777" w:rsidR="00B010E2" w:rsidRDefault="00B010E2" w:rsidP="00B010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D27F02" w14:textId="646F9D6F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355F68F6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4A7B29" w14:textId="3ED2E6AA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99,587</w:t>
            </w:r>
          </w:p>
        </w:tc>
        <w:tc>
          <w:tcPr>
            <w:tcW w:w="270" w:type="dxa"/>
            <w:shd w:val="clear" w:color="auto" w:fill="auto"/>
          </w:tcPr>
          <w:p w14:paraId="4C63ACE9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6ED3865" w14:textId="3E7C82BC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048</w:t>
            </w:r>
          </w:p>
        </w:tc>
      </w:tr>
      <w:tr w:rsidR="00B010E2" w:rsidRPr="00B73E7A" w14:paraId="3DCF6953" w14:textId="77777777" w:rsidTr="004E0A2F">
        <w:tc>
          <w:tcPr>
            <w:tcW w:w="3690" w:type="dxa"/>
            <w:shd w:val="clear" w:color="auto" w:fill="auto"/>
          </w:tcPr>
          <w:p w14:paraId="11870E0B" w14:textId="77777777" w:rsidR="00B010E2" w:rsidRPr="00375FEB" w:rsidRDefault="00B010E2" w:rsidP="00B010E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5328834" w14:textId="5D213FC4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141,363</w:t>
            </w:r>
          </w:p>
        </w:tc>
        <w:tc>
          <w:tcPr>
            <w:tcW w:w="270" w:type="dxa"/>
          </w:tcPr>
          <w:p w14:paraId="7E9FDBF3" w14:textId="77777777" w:rsidR="00B010E2" w:rsidRDefault="00B010E2" w:rsidP="00B010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C5E7CC" w14:textId="7105A0BD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245A53F4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537F1F" w14:textId="3BE7D349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141,363</w:t>
            </w:r>
          </w:p>
        </w:tc>
        <w:tc>
          <w:tcPr>
            <w:tcW w:w="270" w:type="dxa"/>
            <w:shd w:val="clear" w:color="auto" w:fill="auto"/>
          </w:tcPr>
          <w:p w14:paraId="7640AD0A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3B3E3D" w14:textId="5F6BBF84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</w:tr>
      <w:tr w:rsidR="00B010E2" w:rsidRPr="00B73E7A" w14:paraId="61296F6E" w14:textId="77777777" w:rsidTr="004E0A2F">
        <w:tc>
          <w:tcPr>
            <w:tcW w:w="3690" w:type="dxa"/>
            <w:shd w:val="clear" w:color="auto" w:fill="auto"/>
          </w:tcPr>
          <w:p w14:paraId="590873B6" w14:textId="77777777" w:rsidR="00B010E2" w:rsidRPr="00693434" w:rsidRDefault="00B010E2" w:rsidP="00B010E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BEFCC" w14:textId="5DC80600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40,84</w:t>
            </w:r>
            <w:r w:rsidR="00591A0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03B476A" w14:textId="77777777" w:rsidR="00B010E2" w:rsidRDefault="00B010E2" w:rsidP="00B010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2F9355" w14:textId="4A088911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05341E51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BB542" w14:textId="38C602B0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40,815</w:t>
            </w:r>
          </w:p>
        </w:tc>
        <w:tc>
          <w:tcPr>
            <w:tcW w:w="270" w:type="dxa"/>
            <w:shd w:val="clear" w:color="auto" w:fill="auto"/>
          </w:tcPr>
          <w:p w14:paraId="13E588C9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7BD3865" w14:textId="6059AAD4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</w:tr>
      <w:tr w:rsidR="00B010E2" w:rsidRPr="00B73E7A" w14:paraId="00F4B534" w14:textId="77777777" w:rsidTr="004E0A2F">
        <w:tc>
          <w:tcPr>
            <w:tcW w:w="3690" w:type="dxa"/>
            <w:shd w:val="clear" w:color="auto" w:fill="auto"/>
          </w:tcPr>
          <w:p w14:paraId="0DA4A8A7" w14:textId="77777777" w:rsidR="00B010E2" w:rsidRPr="00693434" w:rsidRDefault="00B010E2" w:rsidP="00B010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6D268" w14:textId="42EE7FBD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281,792</w:t>
            </w:r>
          </w:p>
        </w:tc>
        <w:tc>
          <w:tcPr>
            <w:tcW w:w="270" w:type="dxa"/>
          </w:tcPr>
          <w:p w14:paraId="32229B0D" w14:textId="77777777" w:rsidR="00B010E2" w:rsidRDefault="00B010E2" w:rsidP="00B010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30F32" w14:textId="48B403BF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2E8AF5D3" w14:textId="77777777" w:rsidR="00B010E2" w:rsidRPr="00AA6293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57D3D" w14:textId="1C6BA56B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281,765</w:t>
            </w:r>
          </w:p>
        </w:tc>
        <w:tc>
          <w:tcPr>
            <w:tcW w:w="270" w:type="dxa"/>
            <w:shd w:val="clear" w:color="auto" w:fill="auto"/>
          </w:tcPr>
          <w:p w14:paraId="01A261FC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5A556" w14:textId="54DBB827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</w:tr>
    </w:tbl>
    <w:p w14:paraId="46D84C7B" w14:textId="77777777" w:rsidR="00375FEB" w:rsidRDefault="00375FEB" w:rsidP="00375FEB">
      <w:pPr>
        <w:pStyle w:val="Bo-Blankline"/>
      </w:pPr>
    </w:p>
    <w:p w14:paraId="72FAD430" w14:textId="77777777" w:rsidR="00583ACF" w:rsidRPr="00693434" w:rsidRDefault="00AA6293" w:rsidP="00696AF8">
      <w:pPr>
        <w:pStyle w:val="Caption"/>
        <w:ind w:left="567" w:hanging="567"/>
      </w:pPr>
      <w:r>
        <w:rPr>
          <w:rFonts w:hint="cs"/>
          <w:cs/>
        </w:rPr>
        <w:t>ต้นทุนในการจัดจำหน่าย</w:t>
      </w:r>
    </w:p>
    <w:p w14:paraId="1BAB2203" w14:textId="77777777" w:rsidR="00583ACF" w:rsidRDefault="00583ACF" w:rsidP="00B213E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157E5" w:rsidRPr="00EB7266" w14:paraId="3DB16BB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0F448836" w14:textId="77777777" w:rsidR="005157E5" w:rsidRPr="00EB726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32A3F28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C5BC92" w14:textId="77777777" w:rsidR="005157E5" w:rsidRPr="00EB7266" w:rsidRDefault="005157E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ADFFB1D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EE4" w:rsidRPr="00B73E7A" w14:paraId="0B281A29" w14:textId="77777777" w:rsidTr="005157E5">
        <w:trPr>
          <w:tblHeader/>
        </w:trPr>
        <w:tc>
          <w:tcPr>
            <w:tcW w:w="3690" w:type="dxa"/>
            <w:shd w:val="clear" w:color="auto" w:fill="auto"/>
          </w:tcPr>
          <w:p w14:paraId="5A7E1FB3" w14:textId="77777777" w:rsidR="00DE3EE4" w:rsidRPr="00744476" w:rsidRDefault="00DE3EE4" w:rsidP="00DE3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92F629" w14:textId="73FE83B2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7FA5E75" w14:textId="77777777" w:rsidR="00DE3EE4" w:rsidRPr="00744476" w:rsidRDefault="00DE3EE4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686FE" w14:textId="1363651F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475ABF8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31FF0" w14:textId="7AD375CD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CFD01AC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5E1E7" w14:textId="4E6A62E9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157E5" w:rsidRPr="00B73E7A" w14:paraId="79F9D78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1C805610" w14:textId="77777777" w:rsidR="005157E5" w:rsidRPr="0074447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2726784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010E2" w:rsidRPr="00B73E7A" w14:paraId="568CF282" w14:textId="77777777" w:rsidTr="004E0A2F">
        <w:tc>
          <w:tcPr>
            <w:tcW w:w="3690" w:type="dxa"/>
            <w:shd w:val="clear" w:color="auto" w:fill="auto"/>
          </w:tcPr>
          <w:p w14:paraId="00CF454F" w14:textId="77777777" w:rsidR="00B010E2" w:rsidRPr="00693434" w:rsidRDefault="00B010E2" w:rsidP="00B010E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A2AB10" w14:textId="61B639DE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  <w:tc>
          <w:tcPr>
            <w:tcW w:w="270" w:type="dxa"/>
          </w:tcPr>
          <w:p w14:paraId="3D89439B" w14:textId="77777777" w:rsidR="00B010E2" w:rsidRDefault="00B010E2" w:rsidP="00B010E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F35887" w14:textId="42F4BC21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739812A6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061D1" w14:textId="71248CE7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  <w:tc>
          <w:tcPr>
            <w:tcW w:w="270" w:type="dxa"/>
            <w:shd w:val="clear" w:color="auto" w:fill="auto"/>
          </w:tcPr>
          <w:p w14:paraId="0B855DFB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730B80" w14:textId="1723CF6F" w:rsidR="00B010E2" w:rsidRPr="0033434F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B010E2" w:rsidRPr="00B73E7A" w14:paraId="68B84625" w14:textId="77777777" w:rsidTr="004E0A2F">
        <w:tc>
          <w:tcPr>
            <w:tcW w:w="3690" w:type="dxa"/>
            <w:shd w:val="clear" w:color="auto" w:fill="auto"/>
          </w:tcPr>
          <w:p w14:paraId="78404A3A" w14:textId="77777777" w:rsidR="00B010E2" w:rsidRPr="00693434" w:rsidRDefault="00B010E2" w:rsidP="00B010E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556C8D94" w14:textId="0BFE06FE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8,355</w:t>
            </w:r>
          </w:p>
        </w:tc>
        <w:tc>
          <w:tcPr>
            <w:tcW w:w="270" w:type="dxa"/>
          </w:tcPr>
          <w:p w14:paraId="40804001" w14:textId="77777777" w:rsidR="00B010E2" w:rsidRDefault="00B010E2" w:rsidP="00B010E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244D05" w14:textId="5C16B6CE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72AB6672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861502" w14:textId="223E6EA9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8,355</w:t>
            </w:r>
          </w:p>
        </w:tc>
        <w:tc>
          <w:tcPr>
            <w:tcW w:w="270" w:type="dxa"/>
            <w:shd w:val="clear" w:color="auto" w:fill="auto"/>
          </w:tcPr>
          <w:p w14:paraId="16E0AF4B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18140" w14:textId="580F0888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B010E2" w:rsidRPr="00B73E7A" w14:paraId="4753C91F" w14:textId="77777777" w:rsidTr="004E0A2F">
        <w:tc>
          <w:tcPr>
            <w:tcW w:w="3690" w:type="dxa"/>
            <w:shd w:val="clear" w:color="auto" w:fill="auto"/>
          </w:tcPr>
          <w:p w14:paraId="0067E7BD" w14:textId="77777777" w:rsidR="00B010E2" w:rsidRPr="00693434" w:rsidRDefault="00B010E2" w:rsidP="00B010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  <w:shd w:val="clear" w:color="auto" w:fill="auto"/>
          </w:tcPr>
          <w:p w14:paraId="2D31FF86" w14:textId="6FD376D9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1,455</w:t>
            </w:r>
          </w:p>
        </w:tc>
        <w:tc>
          <w:tcPr>
            <w:tcW w:w="270" w:type="dxa"/>
          </w:tcPr>
          <w:p w14:paraId="7224848E" w14:textId="77777777" w:rsidR="00B010E2" w:rsidRDefault="00B010E2" w:rsidP="00B010E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FE31BF" w14:textId="1880867E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14:paraId="1BC75776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731312" w14:textId="5027FCDF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1,455</w:t>
            </w:r>
          </w:p>
        </w:tc>
        <w:tc>
          <w:tcPr>
            <w:tcW w:w="270" w:type="dxa"/>
            <w:shd w:val="clear" w:color="auto" w:fill="auto"/>
          </w:tcPr>
          <w:p w14:paraId="5EAF8522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936343" w14:textId="43B7CF8E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B010E2" w:rsidRPr="00B73E7A" w14:paraId="7F938DF3" w14:textId="77777777" w:rsidTr="004E0A2F">
        <w:tc>
          <w:tcPr>
            <w:tcW w:w="3690" w:type="dxa"/>
            <w:shd w:val="clear" w:color="auto" w:fill="auto"/>
          </w:tcPr>
          <w:p w14:paraId="7457848C" w14:textId="2BB81C56" w:rsidR="00B010E2" w:rsidRPr="00693434" w:rsidRDefault="00B010E2" w:rsidP="00B010E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5C84EA57" w14:textId="5B823C65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  <w:tc>
          <w:tcPr>
            <w:tcW w:w="270" w:type="dxa"/>
          </w:tcPr>
          <w:p w14:paraId="721EF2A1" w14:textId="77777777" w:rsidR="00B010E2" w:rsidRDefault="00B010E2" w:rsidP="00B010E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4F0154" w14:textId="5679B7AF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</w:tcPr>
          <w:p w14:paraId="79F2AA49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BAA41" w14:textId="291CC8AF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  <w:tc>
          <w:tcPr>
            <w:tcW w:w="270" w:type="dxa"/>
            <w:shd w:val="clear" w:color="auto" w:fill="auto"/>
          </w:tcPr>
          <w:p w14:paraId="3C3F63A5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774C" w14:textId="118CB602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</w:tr>
      <w:tr w:rsidR="00B010E2" w:rsidRPr="00B73E7A" w14:paraId="254F5632" w14:textId="77777777" w:rsidTr="004E0A2F">
        <w:tc>
          <w:tcPr>
            <w:tcW w:w="3690" w:type="dxa"/>
            <w:shd w:val="clear" w:color="auto" w:fill="auto"/>
          </w:tcPr>
          <w:p w14:paraId="5AB9A055" w14:textId="77777777" w:rsidR="00B010E2" w:rsidRPr="00693434" w:rsidRDefault="00B010E2" w:rsidP="00B010E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8BCDD" w14:textId="6E12B457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18,779</w:t>
            </w:r>
          </w:p>
        </w:tc>
        <w:tc>
          <w:tcPr>
            <w:tcW w:w="270" w:type="dxa"/>
          </w:tcPr>
          <w:p w14:paraId="678237E9" w14:textId="77777777" w:rsidR="00B010E2" w:rsidRDefault="00B010E2" w:rsidP="00B010E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7C661" w14:textId="34E00D45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04723DD3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BA7F2D" w14:textId="504BBAF7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18,779</w:t>
            </w:r>
          </w:p>
        </w:tc>
        <w:tc>
          <w:tcPr>
            <w:tcW w:w="270" w:type="dxa"/>
            <w:shd w:val="clear" w:color="auto" w:fill="auto"/>
          </w:tcPr>
          <w:p w14:paraId="66ADABAD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9FECE2" w14:textId="056A2D82" w:rsidR="00B010E2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</w:p>
        </w:tc>
      </w:tr>
      <w:tr w:rsidR="00B010E2" w:rsidRPr="00B73E7A" w14:paraId="46AC9D69" w14:textId="77777777" w:rsidTr="004E0A2F">
        <w:tc>
          <w:tcPr>
            <w:tcW w:w="3690" w:type="dxa"/>
            <w:shd w:val="clear" w:color="auto" w:fill="auto"/>
          </w:tcPr>
          <w:p w14:paraId="6FAA8990" w14:textId="77777777" w:rsidR="00B010E2" w:rsidRPr="00693434" w:rsidRDefault="00B010E2" w:rsidP="00B010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C4B80" w14:textId="23EFD964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66,437</w:t>
            </w:r>
          </w:p>
        </w:tc>
        <w:tc>
          <w:tcPr>
            <w:tcW w:w="270" w:type="dxa"/>
          </w:tcPr>
          <w:p w14:paraId="619966CF" w14:textId="77777777" w:rsidR="00B010E2" w:rsidRPr="00AA6293" w:rsidRDefault="00B010E2" w:rsidP="00B010E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9F009" w14:textId="51F9B34D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</w:tcPr>
          <w:p w14:paraId="794A6521" w14:textId="77777777" w:rsidR="00B010E2" w:rsidRPr="00AA6293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6975A" w14:textId="045063F6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66,437</w:t>
            </w:r>
          </w:p>
        </w:tc>
        <w:tc>
          <w:tcPr>
            <w:tcW w:w="270" w:type="dxa"/>
            <w:shd w:val="clear" w:color="auto" w:fill="auto"/>
          </w:tcPr>
          <w:p w14:paraId="1BB934FC" w14:textId="77777777" w:rsidR="00B010E2" w:rsidRPr="00BE704B" w:rsidRDefault="00B010E2" w:rsidP="00B010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2607E" w14:textId="56BA6A8B" w:rsidR="00B010E2" w:rsidRPr="00AA6293" w:rsidRDefault="00B010E2" w:rsidP="00B010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679</w:t>
            </w:r>
          </w:p>
        </w:tc>
      </w:tr>
    </w:tbl>
    <w:p w14:paraId="671FA49A" w14:textId="77777777" w:rsidR="00375FEB" w:rsidRDefault="00375FEB" w:rsidP="00B213EB">
      <w:pPr>
        <w:pStyle w:val="Bo-Blankline"/>
        <w:rPr>
          <w:lang w:val="en-US"/>
        </w:rPr>
      </w:pPr>
    </w:p>
    <w:p w14:paraId="43FA9185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7EAD7288" w14:textId="77777777" w:rsidR="00757C00" w:rsidRPr="004C0EF9" w:rsidRDefault="003739AB" w:rsidP="00693434">
      <w:pPr>
        <w:pStyle w:val="Caption"/>
        <w:tabs>
          <w:tab w:val="clear" w:pos="540"/>
        </w:tabs>
      </w:pPr>
      <w:r w:rsidRPr="004C0EF9">
        <w:rPr>
          <w:cs/>
        </w:rPr>
        <w:t>ค่าใช้จ่ายในการ</w:t>
      </w:r>
      <w:r w:rsidRPr="004C0EF9">
        <w:rPr>
          <w:rFonts w:hint="cs"/>
          <w:cs/>
        </w:rPr>
        <w:t>บริหาร</w:t>
      </w:r>
    </w:p>
    <w:p w14:paraId="5F0FB5BA" w14:textId="77777777" w:rsidR="00CA0314" w:rsidRDefault="00CA0314" w:rsidP="0063794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F2B0F" w:rsidRPr="00EB7266" w14:paraId="47135EE5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8BB972E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A3AE28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D047B" w14:textId="77777777" w:rsidR="003F2B0F" w:rsidRPr="003E3F87" w:rsidRDefault="003F2B0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81B541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EE4" w:rsidRPr="00B73E7A" w14:paraId="7B44FBFF" w14:textId="77777777" w:rsidTr="003F2B0F">
        <w:trPr>
          <w:tblHeader/>
        </w:trPr>
        <w:tc>
          <w:tcPr>
            <w:tcW w:w="3690" w:type="dxa"/>
            <w:shd w:val="clear" w:color="auto" w:fill="auto"/>
          </w:tcPr>
          <w:p w14:paraId="4D2C60C4" w14:textId="77777777" w:rsidR="00DE3EE4" w:rsidRPr="003E3F87" w:rsidRDefault="00DE3EE4" w:rsidP="00DE3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89166C" w14:textId="698FF4A0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82DF132" w14:textId="77777777" w:rsidR="00DE3EE4" w:rsidRPr="003E3F87" w:rsidRDefault="00DE3EE4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8ADB56" w14:textId="25A17E4C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B0D59B8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37BBC3" w14:textId="538167D0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2B1277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7024EA" w14:textId="743AFF92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3F2B0F" w:rsidRPr="00B73E7A" w14:paraId="6126D622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084616C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19A2269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E3EE4" w:rsidRPr="00B73E7A" w14:paraId="523C92B5" w14:textId="77777777" w:rsidTr="00BC3E93">
        <w:tc>
          <w:tcPr>
            <w:tcW w:w="3690" w:type="dxa"/>
            <w:shd w:val="clear" w:color="auto" w:fill="auto"/>
          </w:tcPr>
          <w:p w14:paraId="29F1B4D6" w14:textId="77777777" w:rsidR="00DE3EE4" w:rsidRPr="003E3F87" w:rsidRDefault="00DE3EE4" w:rsidP="00DE3EE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8B35175" w14:textId="15E85C3C" w:rsidR="00DE3EE4" w:rsidRPr="00BC3E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69,430</w:t>
            </w:r>
          </w:p>
        </w:tc>
        <w:tc>
          <w:tcPr>
            <w:tcW w:w="270" w:type="dxa"/>
            <w:shd w:val="clear" w:color="auto" w:fill="auto"/>
          </w:tcPr>
          <w:p w14:paraId="5248B591" w14:textId="77777777" w:rsidR="00DE3EE4" w:rsidRPr="00BC3E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6A6121" w14:textId="43A9B1D9" w:rsidR="00DE3EE4" w:rsidRPr="00BC3E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6E1D0694" w14:textId="77777777" w:rsidR="00DE3EE4" w:rsidRPr="00BC3E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24291" w14:textId="1FDF29CE" w:rsidR="00DE3EE4" w:rsidRPr="00BC3E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69,429</w:t>
            </w:r>
          </w:p>
        </w:tc>
        <w:tc>
          <w:tcPr>
            <w:tcW w:w="270" w:type="dxa"/>
            <w:shd w:val="clear" w:color="auto" w:fill="auto"/>
          </w:tcPr>
          <w:p w14:paraId="0810969C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EA1A7" w14:textId="2BF20901" w:rsidR="00DE3EE4" w:rsidRPr="003E3F87" w:rsidRDefault="006145C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</w:tr>
      <w:tr w:rsidR="00DE3EE4" w:rsidRPr="00B73E7A" w14:paraId="51292CA4" w14:textId="77777777" w:rsidTr="00BC3E93">
        <w:tc>
          <w:tcPr>
            <w:tcW w:w="3690" w:type="dxa"/>
            <w:shd w:val="clear" w:color="auto" w:fill="auto"/>
          </w:tcPr>
          <w:p w14:paraId="78D4FA26" w14:textId="77777777" w:rsidR="00DE3EE4" w:rsidRPr="003E3F87" w:rsidRDefault="00DE3EE4" w:rsidP="00DE3EE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1D8D8030" w14:textId="46EC87BD" w:rsidR="00DE3EE4" w:rsidRPr="00BC3E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41,884</w:t>
            </w:r>
          </w:p>
        </w:tc>
        <w:tc>
          <w:tcPr>
            <w:tcW w:w="270" w:type="dxa"/>
            <w:shd w:val="clear" w:color="auto" w:fill="auto"/>
          </w:tcPr>
          <w:p w14:paraId="587B78FE" w14:textId="77777777" w:rsidR="00DE3EE4" w:rsidRPr="00BC3E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DD9406" w14:textId="35D9CEFA" w:rsidR="00DE3EE4" w:rsidRPr="00BC3E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3684654D" w14:textId="77777777" w:rsidR="00DE3EE4" w:rsidRPr="00BC3E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2EFA84" w14:textId="1ED4ADC8" w:rsidR="00DE3EE4" w:rsidRPr="00BC3E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41,760</w:t>
            </w:r>
          </w:p>
        </w:tc>
        <w:tc>
          <w:tcPr>
            <w:tcW w:w="270" w:type="dxa"/>
            <w:shd w:val="clear" w:color="auto" w:fill="auto"/>
          </w:tcPr>
          <w:p w14:paraId="754D4EA0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E4491" w14:textId="21081D27" w:rsidR="00DE3EE4" w:rsidRPr="003E3F87" w:rsidRDefault="006145C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</w:tr>
      <w:tr w:rsidR="00DE3EE4" w:rsidRPr="00B73E7A" w14:paraId="09E2662C" w14:textId="77777777" w:rsidTr="00BC3E93">
        <w:tc>
          <w:tcPr>
            <w:tcW w:w="3690" w:type="dxa"/>
            <w:shd w:val="clear" w:color="auto" w:fill="auto"/>
          </w:tcPr>
          <w:p w14:paraId="33A271BC" w14:textId="77777777" w:rsidR="00DE3EE4" w:rsidRPr="003E3F87" w:rsidRDefault="00DE3EE4" w:rsidP="00DE3EE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79F2112F" w14:textId="39215188" w:rsidR="00DE3EE4" w:rsidRPr="00BC3E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15,076</w:t>
            </w:r>
          </w:p>
        </w:tc>
        <w:tc>
          <w:tcPr>
            <w:tcW w:w="270" w:type="dxa"/>
            <w:shd w:val="clear" w:color="auto" w:fill="auto"/>
          </w:tcPr>
          <w:p w14:paraId="568A3AC0" w14:textId="77777777" w:rsidR="00DE3EE4" w:rsidRPr="00BC3E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FCA933" w14:textId="32445FA4" w:rsidR="00DE3EE4" w:rsidRPr="00BC3E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6AF3CE02" w14:textId="77777777" w:rsidR="00DE3EE4" w:rsidRPr="00BC3E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3323AE" w14:textId="57181237" w:rsidR="00DE3EE4" w:rsidRPr="00BC3E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14,999</w:t>
            </w:r>
          </w:p>
        </w:tc>
        <w:tc>
          <w:tcPr>
            <w:tcW w:w="270" w:type="dxa"/>
            <w:shd w:val="clear" w:color="auto" w:fill="auto"/>
          </w:tcPr>
          <w:p w14:paraId="12EC94EB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19B285" w14:textId="55C9AC2B" w:rsidR="00DE3EE4" w:rsidRPr="003E3F87" w:rsidRDefault="006145C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</w:tr>
      <w:tr w:rsidR="00DE3EE4" w:rsidRPr="00B73E7A" w14:paraId="6BD44452" w14:textId="77777777" w:rsidTr="00BC3E93">
        <w:tc>
          <w:tcPr>
            <w:tcW w:w="3690" w:type="dxa"/>
            <w:shd w:val="clear" w:color="auto" w:fill="auto"/>
          </w:tcPr>
          <w:p w14:paraId="6950DA6F" w14:textId="0522DC44" w:rsidR="00DE3EE4" w:rsidRPr="003E3F87" w:rsidRDefault="00DE3EE4" w:rsidP="00DE3EE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5DD8CBFC" w14:textId="7D61EFF7" w:rsidR="00DE3EE4" w:rsidRPr="00BC3E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</w:t>
            </w:r>
            <w:r w:rsidR="00AC7DC9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1165F75" w14:textId="77777777" w:rsidR="00DE3EE4" w:rsidRPr="00BC3E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258EE56" w14:textId="6199CA92" w:rsidR="00DE3EE4" w:rsidRPr="00BC3E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18BC2320" w14:textId="77777777" w:rsidR="00DE3EE4" w:rsidRPr="00BC3E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C39DA" w14:textId="16F3C932" w:rsidR="00DE3EE4" w:rsidRPr="00BC3E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</w:t>
            </w:r>
            <w:r w:rsidR="00AC7DC9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78640EA6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2E7D2" w14:textId="79D68F8B" w:rsidR="00DE3EE4" w:rsidRPr="003E3F87" w:rsidRDefault="006145C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</w:tr>
      <w:tr w:rsidR="00DE3EE4" w:rsidRPr="00B73E7A" w14:paraId="1ACF058C" w14:textId="77777777" w:rsidTr="00BC3E93">
        <w:tc>
          <w:tcPr>
            <w:tcW w:w="3690" w:type="dxa"/>
            <w:shd w:val="clear" w:color="auto" w:fill="auto"/>
          </w:tcPr>
          <w:p w14:paraId="2D4BE026" w14:textId="2D6078C6" w:rsidR="00DE3EE4" w:rsidRPr="007F7AFF" w:rsidRDefault="00DE3EE4" w:rsidP="00DE3EE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52E2CBE0" w14:textId="25D61C41" w:rsidR="00DE3EE4" w:rsidRPr="00BC3E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61B42172" w14:textId="77777777" w:rsidR="00DE3EE4" w:rsidRPr="00BC3E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7400C8" w14:textId="611E10F8" w:rsidR="00DE3EE4" w:rsidRPr="00BC3E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3B4EE7DA" w14:textId="77777777" w:rsidR="00DE3EE4" w:rsidRPr="00BC3E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215EF3" w14:textId="5D9B15C6" w:rsidR="00DE3EE4" w:rsidRPr="00BC3E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6444786D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CD9DF" w14:textId="4E182863" w:rsidR="00DE3EE4" w:rsidRPr="003E3F87" w:rsidRDefault="006145C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  <w:tr w:rsidR="00DE3EE4" w:rsidRPr="00B73E7A" w14:paraId="79D00623" w14:textId="77777777" w:rsidTr="00BC3E93">
        <w:tc>
          <w:tcPr>
            <w:tcW w:w="3690" w:type="dxa"/>
            <w:shd w:val="clear" w:color="auto" w:fill="auto"/>
          </w:tcPr>
          <w:p w14:paraId="4D764EE5" w14:textId="77777777" w:rsidR="00DE3EE4" w:rsidRPr="003E3F87" w:rsidRDefault="00DE3EE4" w:rsidP="00DE3EE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4EBD87C6" w14:textId="34EFB8CE" w:rsidR="00DE3EE4" w:rsidRPr="00BC3E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auto"/>
          </w:tcPr>
          <w:p w14:paraId="580E95F0" w14:textId="77777777" w:rsidR="00DE3EE4" w:rsidRPr="00BC3E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9AFE51" w14:textId="0CB26AD5" w:rsidR="00DE3EE4" w:rsidRPr="00BC3E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4F1B3301" w14:textId="77777777" w:rsidR="00DE3EE4" w:rsidRPr="00BC3E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09570" w14:textId="18525F0E" w:rsidR="00DE3EE4" w:rsidRPr="00BC3E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auto"/>
          </w:tcPr>
          <w:p w14:paraId="1CF1CEFE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EAFEF" w14:textId="60146465" w:rsidR="00DE3EE4" w:rsidRPr="003E3F87" w:rsidRDefault="006145C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E3EE4" w:rsidRPr="00BC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3E3B3D" w:rsidRPr="00B73E7A" w14:paraId="74AB93A8" w14:textId="77777777" w:rsidTr="00BC3E93">
        <w:tc>
          <w:tcPr>
            <w:tcW w:w="3690" w:type="dxa"/>
            <w:shd w:val="clear" w:color="auto" w:fill="auto"/>
          </w:tcPr>
          <w:p w14:paraId="4DFB0DB4" w14:textId="28FECF59" w:rsidR="003E3B3D" w:rsidRPr="003E3F87" w:rsidRDefault="003E3B3D" w:rsidP="00DE3EE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ค่าบริจาค</w:t>
            </w:r>
          </w:p>
        </w:tc>
        <w:tc>
          <w:tcPr>
            <w:tcW w:w="1170" w:type="dxa"/>
            <w:shd w:val="clear" w:color="auto" w:fill="auto"/>
          </w:tcPr>
          <w:p w14:paraId="33499DC4" w14:textId="4CB6DAC7" w:rsidR="003E3B3D" w:rsidRDefault="003E3B3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65,052</w:t>
            </w:r>
          </w:p>
        </w:tc>
        <w:tc>
          <w:tcPr>
            <w:tcW w:w="270" w:type="dxa"/>
            <w:shd w:val="clear" w:color="auto" w:fill="auto"/>
          </w:tcPr>
          <w:p w14:paraId="2A3626D8" w14:textId="77777777" w:rsidR="003E3B3D" w:rsidRPr="00BC3E93" w:rsidRDefault="003E3B3D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7D009C" w14:textId="47E54969" w:rsidR="003E3B3D" w:rsidRPr="006145CD" w:rsidRDefault="003E3B3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62,901</w:t>
            </w:r>
          </w:p>
        </w:tc>
        <w:tc>
          <w:tcPr>
            <w:tcW w:w="270" w:type="dxa"/>
            <w:shd w:val="clear" w:color="auto" w:fill="auto"/>
          </w:tcPr>
          <w:p w14:paraId="288D6034" w14:textId="77777777" w:rsidR="003E3B3D" w:rsidRPr="00BC3E93" w:rsidRDefault="003E3B3D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B0645C" w14:textId="7A9E8E30" w:rsidR="003E3B3D" w:rsidRDefault="003E3B3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65,052</w:t>
            </w:r>
          </w:p>
        </w:tc>
        <w:tc>
          <w:tcPr>
            <w:tcW w:w="270" w:type="dxa"/>
            <w:shd w:val="clear" w:color="auto" w:fill="auto"/>
          </w:tcPr>
          <w:p w14:paraId="54070379" w14:textId="77777777" w:rsidR="003E3B3D" w:rsidRPr="003E3F87" w:rsidRDefault="003E3B3D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D21EF" w14:textId="11C4E324" w:rsidR="003E3B3D" w:rsidRPr="006145CD" w:rsidRDefault="003E3B3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62,901</w:t>
            </w:r>
          </w:p>
        </w:tc>
      </w:tr>
      <w:tr w:rsidR="00DE3EE4" w:rsidRPr="00B73E7A" w14:paraId="27306F76" w14:textId="77777777" w:rsidTr="00BC3E93">
        <w:tc>
          <w:tcPr>
            <w:tcW w:w="3690" w:type="dxa"/>
            <w:shd w:val="clear" w:color="auto" w:fill="auto"/>
          </w:tcPr>
          <w:p w14:paraId="38EA799B" w14:textId="77777777" w:rsidR="00DE3EE4" w:rsidRPr="003E3F87" w:rsidRDefault="00DE3EE4" w:rsidP="00DE3EE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E3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7EEDA" w14:textId="011A6CE3" w:rsidR="00DE3EE4" w:rsidRPr="00BC3E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E3B3D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E3B3D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60A2D5DE" w14:textId="77777777" w:rsidR="00DE3EE4" w:rsidRPr="00BC3E93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39A16" w14:textId="09DECA36" w:rsidR="00DE3EE4" w:rsidRPr="00BC3E93" w:rsidRDefault="003E3B3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596B222C" w14:textId="77777777" w:rsidR="00DE3EE4" w:rsidRPr="00BC3E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0AC633" w14:textId="2E61550C" w:rsidR="00DE3EE4" w:rsidRPr="00BC3E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E3B3D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E3B3D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7E629905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9556D2" w14:textId="3A664724" w:rsidR="00DE3EE4" w:rsidRPr="003E3F87" w:rsidRDefault="003E3B3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 w:rsidR="00DE3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</w:tr>
      <w:tr w:rsidR="00DE3EE4" w:rsidRPr="00B73E7A" w14:paraId="373B2484" w14:textId="77777777" w:rsidTr="004E0A2F">
        <w:tc>
          <w:tcPr>
            <w:tcW w:w="3690" w:type="dxa"/>
            <w:shd w:val="clear" w:color="auto" w:fill="auto"/>
          </w:tcPr>
          <w:p w14:paraId="0830CC0D" w14:textId="77777777" w:rsidR="00DE3EE4" w:rsidRPr="00693434" w:rsidRDefault="00DE3EE4" w:rsidP="00DE3EE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B74" w14:textId="2079E494" w:rsidR="00DE3EE4" w:rsidRPr="00AA6293" w:rsidRDefault="00DA48D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432,729</w:t>
            </w:r>
          </w:p>
        </w:tc>
        <w:tc>
          <w:tcPr>
            <w:tcW w:w="270" w:type="dxa"/>
          </w:tcPr>
          <w:p w14:paraId="43F43BD7" w14:textId="77777777" w:rsidR="00DE3EE4" w:rsidRDefault="00DE3EE4" w:rsidP="00DE3E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873C3" w14:textId="2552BD93" w:rsidR="00DE3EE4" w:rsidRPr="00AA6293" w:rsidRDefault="006145CD" w:rsidP="00DE3EE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</w:t>
            </w:r>
            <w:r w:rsidR="00DE3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586DAC59" w14:textId="77777777" w:rsidR="00DE3EE4" w:rsidRPr="00AA6293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A821" w14:textId="55F10B6D" w:rsidR="00DE3EE4" w:rsidRPr="00AA6293" w:rsidRDefault="00DA48D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432,477</w:t>
            </w:r>
          </w:p>
        </w:tc>
        <w:tc>
          <w:tcPr>
            <w:tcW w:w="270" w:type="dxa"/>
            <w:shd w:val="clear" w:color="auto" w:fill="auto"/>
          </w:tcPr>
          <w:p w14:paraId="1033ACA5" w14:textId="77777777" w:rsidR="00DE3EE4" w:rsidRPr="00BE704B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2E154" w14:textId="0FE7E29A" w:rsidR="00DE3EE4" w:rsidRPr="00AA6293" w:rsidRDefault="006145CD" w:rsidP="00DE3EE4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</w:t>
            </w:r>
            <w:r w:rsidR="00DE3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</w:tr>
    </w:tbl>
    <w:p w14:paraId="72F49CFD" w14:textId="77777777" w:rsidR="00F218F5" w:rsidRDefault="00F218F5" w:rsidP="00637944">
      <w:pPr>
        <w:pStyle w:val="Bo-Blankline"/>
        <w:rPr>
          <w:lang w:val="en-US"/>
        </w:rPr>
      </w:pPr>
    </w:p>
    <w:p w14:paraId="2D37893A" w14:textId="77777777" w:rsidR="003A5BC0" w:rsidRPr="004C0EF9" w:rsidRDefault="002453D3" w:rsidP="000A2581">
      <w:pPr>
        <w:pStyle w:val="Caption"/>
        <w:ind w:left="567" w:hanging="567"/>
      </w:pPr>
      <w:r w:rsidRPr="004C0EF9">
        <w:rPr>
          <w:cs/>
        </w:rPr>
        <w:t>ค่าใช้จ่ายผลประโยชน์ของพนักงา</w:t>
      </w:r>
      <w:r w:rsidRPr="004C0EF9">
        <w:rPr>
          <w:rFonts w:hint="cs"/>
          <w:cs/>
        </w:rPr>
        <w:t>น</w:t>
      </w:r>
    </w:p>
    <w:p w14:paraId="46983E87" w14:textId="77777777" w:rsidR="00BA4DAF" w:rsidRPr="00BA4DAF" w:rsidRDefault="00BA4DAF" w:rsidP="00BA4DAF">
      <w:pPr>
        <w:pStyle w:val="Bo-Blankline"/>
        <w:rPr>
          <w:lang w:val="en-US"/>
        </w:rPr>
      </w:pP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166"/>
        <w:gridCol w:w="270"/>
        <w:gridCol w:w="1170"/>
        <w:gridCol w:w="270"/>
        <w:gridCol w:w="1170"/>
        <w:gridCol w:w="270"/>
        <w:gridCol w:w="1170"/>
      </w:tblGrid>
      <w:tr w:rsidR="00995CFF" w:rsidRPr="00EB7266" w14:paraId="6FBE696A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9A38D52" w14:textId="77777777" w:rsidR="00995CFF" w:rsidRPr="00EB7266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71592E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77241D" w14:textId="77777777" w:rsidR="00995CFF" w:rsidRPr="00EB7266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B11D50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EE4" w:rsidRPr="00B73E7A" w14:paraId="2CF531EA" w14:textId="77777777" w:rsidTr="00995CFF">
        <w:trPr>
          <w:tblHeader/>
        </w:trPr>
        <w:tc>
          <w:tcPr>
            <w:tcW w:w="3688" w:type="dxa"/>
            <w:shd w:val="clear" w:color="auto" w:fill="auto"/>
          </w:tcPr>
          <w:p w14:paraId="76DF0DA0" w14:textId="77777777" w:rsidR="00DE3EE4" w:rsidRPr="003E3F87" w:rsidRDefault="00DE3EE4" w:rsidP="00DE3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61AB8B8" w14:textId="4A64E34D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A2D65F4" w14:textId="77777777" w:rsidR="00DE3EE4" w:rsidRPr="003E3F87" w:rsidRDefault="00DE3EE4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D05D4" w14:textId="545EC589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AC554BB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0650D" w14:textId="1B1F80DF" w:rsidR="00DE3EE4" w:rsidRPr="003E3F87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A415268" w14:textId="77777777" w:rsidR="00DE3EE4" w:rsidRPr="003E3F87" w:rsidRDefault="00DE3EE4" w:rsidP="00DE3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3197A" w14:textId="64DCE18C" w:rsidR="00DE3EE4" w:rsidRPr="00744476" w:rsidRDefault="006145CD" w:rsidP="00DE3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995CFF" w:rsidRPr="00B73E7A" w14:paraId="45FC6935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588BA9E" w14:textId="77777777" w:rsidR="00995CFF" w:rsidRPr="003E3F87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96C2CB7" w14:textId="77777777" w:rsidR="00995CFF" w:rsidRPr="0074447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5CFF" w:rsidRPr="00B73E7A" w14:paraId="54303D82" w14:textId="77777777" w:rsidTr="00995CFF">
        <w:tc>
          <w:tcPr>
            <w:tcW w:w="3688" w:type="dxa"/>
            <w:shd w:val="clear" w:color="auto" w:fill="auto"/>
          </w:tcPr>
          <w:p w14:paraId="7F5CF27D" w14:textId="77777777" w:rsidR="00995CFF" w:rsidRPr="003E3F87" w:rsidRDefault="00995CFF" w:rsidP="003A5BC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66" w:type="dxa"/>
          </w:tcPr>
          <w:p w14:paraId="2BCF9641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4045E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E8724C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5B9E1" w14:textId="77777777" w:rsidR="00995CFF" w:rsidRPr="00BE704B" w:rsidRDefault="00995CFF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8D8A2" w14:textId="77777777" w:rsidR="00995CFF" w:rsidRPr="0033434F" w:rsidRDefault="00995CFF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4BAE45" w14:textId="77777777" w:rsidR="00995CFF" w:rsidRPr="00BE704B" w:rsidRDefault="00995CFF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696ABA" w14:textId="77777777" w:rsidR="00995CFF" w:rsidRPr="0078123E" w:rsidRDefault="00995CFF" w:rsidP="003A5BC0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48DD" w:rsidRPr="00B73E7A" w14:paraId="5CD7ACA9" w14:textId="77777777" w:rsidTr="00027111">
        <w:tc>
          <w:tcPr>
            <w:tcW w:w="3688" w:type="dxa"/>
            <w:shd w:val="clear" w:color="auto" w:fill="auto"/>
          </w:tcPr>
          <w:p w14:paraId="59B47932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7B9A4C40" w14:textId="50D51A2D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24,498</w:t>
            </w:r>
          </w:p>
        </w:tc>
        <w:tc>
          <w:tcPr>
            <w:tcW w:w="270" w:type="dxa"/>
            <w:shd w:val="clear" w:color="auto" w:fill="auto"/>
          </w:tcPr>
          <w:p w14:paraId="696C3254" w14:textId="77777777" w:rsidR="00DA48DD" w:rsidRDefault="00DA48DD" w:rsidP="00DA48D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D39CC0" w14:textId="40319551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auto"/>
          </w:tcPr>
          <w:p w14:paraId="2F316298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29FA" w14:textId="110F662B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24,498</w:t>
            </w:r>
          </w:p>
        </w:tc>
        <w:tc>
          <w:tcPr>
            <w:tcW w:w="270" w:type="dxa"/>
            <w:shd w:val="clear" w:color="auto" w:fill="auto"/>
          </w:tcPr>
          <w:p w14:paraId="5F771D9B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B7AF94" w14:textId="53D63D53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DA48DD" w:rsidRPr="00B73E7A" w14:paraId="650558EE" w14:textId="77777777" w:rsidTr="00027111">
        <w:tc>
          <w:tcPr>
            <w:tcW w:w="3688" w:type="dxa"/>
            <w:shd w:val="clear" w:color="auto" w:fill="auto"/>
          </w:tcPr>
          <w:p w14:paraId="5907BED0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6" w:type="dxa"/>
            <w:shd w:val="clear" w:color="auto" w:fill="auto"/>
          </w:tcPr>
          <w:p w14:paraId="19300F3A" w14:textId="0D596D30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63C4D97E" w14:textId="77777777" w:rsidR="00DA48DD" w:rsidRDefault="00DA48DD" w:rsidP="00DA48D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1D8A42C" w14:textId="51EF6431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3F1EE6F4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8EF69C" w14:textId="16CF33ED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A977B97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6D1D2F" w14:textId="6816EE24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</w:tr>
      <w:tr w:rsidR="00DA48DD" w:rsidRPr="00B73E7A" w14:paraId="369396E4" w14:textId="77777777" w:rsidTr="00027111">
        <w:tc>
          <w:tcPr>
            <w:tcW w:w="3688" w:type="dxa"/>
            <w:shd w:val="clear" w:color="auto" w:fill="auto"/>
          </w:tcPr>
          <w:p w14:paraId="19319FE5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FCFCA38" w14:textId="58561DFA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20,71</w:t>
            </w:r>
            <w:r w:rsidR="008B01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18D7866" w14:textId="77777777" w:rsidR="00DA48DD" w:rsidRDefault="00DA48DD" w:rsidP="00DA48D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50A16B" w14:textId="234FF9B4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4F4D60D6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8C459" w14:textId="0641BAD9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20,71</w:t>
            </w:r>
            <w:r w:rsidR="008B015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E18152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2AEB5A" w14:textId="6A7993E4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DA48DD" w:rsidRPr="00B73E7A" w14:paraId="3280A221" w14:textId="77777777" w:rsidTr="00027111">
        <w:tc>
          <w:tcPr>
            <w:tcW w:w="3688" w:type="dxa"/>
            <w:shd w:val="clear" w:color="auto" w:fill="auto"/>
          </w:tcPr>
          <w:p w14:paraId="57106F56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0D29" w14:textId="320601C8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45,26</w:t>
            </w:r>
            <w:r w:rsidR="0052073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3E1AC59" w14:textId="77777777" w:rsidR="00DA48DD" w:rsidRDefault="00DA48DD" w:rsidP="00DA48D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8CA0" w14:textId="3548260E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5E28BC1A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51373" w14:textId="47768205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45,26</w:t>
            </w:r>
            <w:r w:rsidR="0052073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2881319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16446" w14:textId="1821D998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</w:tr>
      <w:tr w:rsidR="00DA48DD" w:rsidRPr="00B73E7A" w14:paraId="52A03B1C" w14:textId="77777777" w:rsidTr="00027111">
        <w:tc>
          <w:tcPr>
            <w:tcW w:w="3688" w:type="dxa"/>
            <w:shd w:val="clear" w:color="auto" w:fill="auto"/>
          </w:tcPr>
          <w:p w14:paraId="0BD89785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F398064" w14:textId="77777777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FF4336" w14:textId="77777777" w:rsidR="00DA48DD" w:rsidRDefault="00DA48DD" w:rsidP="00DA48D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C24202" w14:textId="77777777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B4D4D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13F23" w14:textId="77777777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601C73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302FA3" w14:textId="77777777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48DD" w:rsidRPr="00B73E7A" w14:paraId="089DAB53" w14:textId="77777777" w:rsidTr="00027111">
        <w:tc>
          <w:tcPr>
            <w:tcW w:w="3688" w:type="dxa"/>
            <w:shd w:val="clear" w:color="auto" w:fill="auto"/>
          </w:tcPr>
          <w:p w14:paraId="6808722B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2710C306" w14:textId="77E5F4A6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515,544</w:t>
            </w:r>
          </w:p>
        </w:tc>
        <w:tc>
          <w:tcPr>
            <w:tcW w:w="270" w:type="dxa"/>
            <w:shd w:val="clear" w:color="auto" w:fill="auto"/>
          </w:tcPr>
          <w:p w14:paraId="49168A21" w14:textId="77777777" w:rsidR="00DA48DD" w:rsidRDefault="00DA48DD" w:rsidP="00DA48D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BE02BD" w14:textId="4612E1E4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147BAB9C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333D2" w14:textId="6BB3F7B2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515,544</w:t>
            </w:r>
          </w:p>
        </w:tc>
        <w:tc>
          <w:tcPr>
            <w:tcW w:w="270" w:type="dxa"/>
            <w:shd w:val="clear" w:color="auto" w:fill="auto"/>
          </w:tcPr>
          <w:p w14:paraId="4997F4D0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7B8E9" w14:textId="69CC93DD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DA48DD" w:rsidRPr="00B73E7A" w14:paraId="5A4BB451" w14:textId="77777777" w:rsidTr="00027111">
        <w:tc>
          <w:tcPr>
            <w:tcW w:w="3688" w:type="dxa"/>
            <w:shd w:val="clear" w:color="auto" w:fill="auto"/>
          </w:tcPr>
          <w:p w14:paraId="23C2391D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6" w:type="dxa"/>
            <w:shd w:val="clear" w:color="auto" w:fill="auto"/>
          </w:tcPr>
          <w:p w14:paraId="6D15DC95" w14:textId="3DC1B0DA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2,926</w:t>
            </w:r>
          </w:p>
        </w:tc>
        <w:tc>
          <w:tcPr>
            <w:tcW w:w="270" w:type="dxa"/>
            <w:shd w:val="clear" w:color="auto" w:fill="auto"/>
          </w:tcPr>
          <w:p w14:paraId="7ABC322B" w14:textId="77777777" w:rsidR="00DA48DD" w:rsidRDefault="00DA48DD" w:rsidP="00DA48D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DD8725" w14:textId="1955AB47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6D966317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646297" w14:textId="11150FEA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2,926</w:t>
            </w:r>
          </w:p>
        </w:tc>
        <w:tc>
          <w:tcPr>
            <w:tcW w:w="270" w:type="dxa"/>
            <w:shd w:val="clear" w:color="auto" w:fill="auto"/>
          </w:tcPr>
          <w:p w14:paraId="4F2710CC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C4910" w14:textId="21AD8A5D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</w:tr>
      <w:tr w:rsidR="00DA48DD" w:rsidRPr="00B73E7A" w14:paraId="58272252" w14:textId="77777777" w:rsidTr="00027111">
        <w:tc>
          <w:tcPr>
            <w:tcW w:w="3688" w:type="dxa"/>
            <w:shd w:val="clear" w:color="auto" w:fill="auto"/>
          </w:tcPr>
          <w:p w14:paraId="25516889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F2412D5" w14:textId="2D248DCC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43,955</w:t>
            </w:r>
          </w:p>
        </w:tc>
        <w:tc>
          <w:tcPr>
            <w:tcW w:w="270" w:type="dxa"/>
            <w:shd w:val="clear" w:color="auto" w:fill="auto"/>
          </w:tcPr>
          <w:p w14:paraId="65F33EA8" w14:textId="77777777" w:rsidR="00DA48DD" w:rsidRDefault="00DA48DD" w:rsidP="00DA48D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B7A599" w14:textId="5341133A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0358AE03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184AE1" w14:textId="0634DE32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43,955</w:t>
            </w:r>
          </w:p>
        </w:tc>
        <w:tc>
          <w:tcPr>
            <w:tcW w:w="270" w:type="dxa"/>
            <w:shd w:val="clear" w:color="auto" w:fill="auto"/>
          </w:tcPr>
          <w:p w14:paraId="4AFD96DE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1A9AC" w14:textId="3C7AF3D9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</w:tr>
      <w:tr w:rsidR="00DA48DD" w:rsidRPr="00B73E7A" w14:paraId="779BEE4B" w14:textId="77777777" w:rsidTr="00027111">
        <w:tc>
          <w:tcPr>
            <w:tcW w:w="3688" w:type="dxa"/>
            <w:shd w:val="clear" w:color="auto" w:fill="auto"/>
          </w:tcPr>
          <w:p w14:paraId="705C80EC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AD579" w14:textId="0AAA1624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562,425</w:t>
            </w:r>
          </w:p>
        </w:tc>
        <w:tc>
          <w:tcPr>
            <w:tcW w:w="270" w:type="dxa"/>
            <w:shd w:val="clear" w:color="auto" w:fill="auto"/>
          </w:tcPr>
          <w:p w14:paraId="2B6C40A0" w14:textId="77777777" w:rsidR="00DA48DD" w:rsidRDefault="00DA48DD" w:rsidP="00DA48D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0068" w14:textId="5BE5931D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2F347E28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89F6C" w14:textId="58413781" w:rsidR="00DA48DD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562,425</w:t>
            </w:r>
          </w:p>
        </w:tc>
        <w:tc>
          <w:tcPr>
            <w:tcW w:w="270" w:type="dxa"/>
            <w:shd w:val="clear" w:color="auto" w:fill="auto"/>
          </w:tcPr>
          <w:p w14:paraId="1068B260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FD2EF" w14:textId="644C16DC" w:rsidR="00DA48DD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</w:tr>
      <w:tr w:rsidR="00DA48DD" w:rsidRPr="00B73E7A" w14:paraId="6E6C8432" w14:textId="77777777" w:rsidTr="00027111">
        <w:tc>
          <w:tcPr>
            <w:tcW w:w="3688" w:type="dxa"/>
            <w:shd w:val="clear" w:color="auto" w:fill="auto"/>
          </w:tcPr>
          <w:p w14:paraId="34119A6C" w14:textId="77777777" w:rsidR="00DA48DD" w:rsidRPr="003E3F87" w:rsidRDefault="00DA48DD" w:rsidP="00DA48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DFFB9" w14:textId="4ADE0712" w:rsidR="00DA48DD" w:rsidRPr="00194837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607,69</w:t>
            </w:r>
            <w:r w:rsidR="00A031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B28118F" w14:textId="77777777" w:rsidR="00DA48DD" w:rsidRPr="00194837" w:rsidRDefault="00DA48DD" w:rsidP="00DA48D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5B04" w14:textId="6E13AD45" w:rsidR="00DA48DD" w:rsidRPr="00194837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0F4E678C" w14:textId="77777777" w:rsidR="00DA48DD" w:rsidRPr="00194837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1716" w14:textId="2B0A95C8" w:rsidR="00DA48DD" w:rsidRPr="00194837" w:rsidRDefault="00DA48DD" w:rsidP="00DA48D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607,69</w:t>
            </w:r>
            <w:r w:rsidR="00A031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56D8DCB" w14:textId="77777777" w:rsidR="00DA48DD" w:rsidRPr="00BE704B" w:rsidRDefault="00DA48DD" w:rsidP="00DA48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86AD" w14:textId="6C12CD93" w:rsidR="00DA48DD" w:rsidRPr="00194837" w:rsidRDefault="00DA48DD" w:rsidP="00DA48D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14:paraId="54185AD7" w14:textId="77777777" w:rsidR="00375FEB" w:rsidRDefault="00375FEB" w:rsidP="00FB28B9">
      <w:pPr>
        <w:pStyle w:val="Bo-Blankline"/>
      </w:pPr>
    </w:p>
    <w:p w14:paraId="4561BA81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13CBCE1" w14:textId="77777777" w:rsidR="00FB28B9" w:rsidRPr="00866987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226F1A9" w14:textId="77777777" w:rsidR="00FB28B9" w:rsidRPr="00FB28B9" w:rsidRDefault="00FB28B9" w:rsidP="00FB28B9">
      <w:pPr>
        <w:pStyle w:val="Bo-Blankline"/>
      </w:pPr>
    </w:p>
    <w:p w14:paraId="4B11A5C7" w14:textId="7A331191" w:rsidR="001A5EAE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จ่ายสมทบใน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6145CD" w:rsidRPr="006145C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11A4C5" w14:textId="77777777" w:rsidR="00BA4DAF" w:rsidRDefault="00BA4DAF" w:rsidP="00375FEB">
      <w:pPr>
        <w:pStyle w:val="Bo-Blankline"/>
        <w:rPr>
          <w:cs/>
          <w:lang w:val="en-US"/>
        </w:rPr>
      </w:pPr>
    </w:p>
    <w:p w14:paraId="62EB25D5" w14:textId="77777777" w:rsidR="005A2CDC" w:rsidRPr="004C0EF9" w:rsidRDefault="005A2CDC" w:rsidP="000A2581">
      <w:pPr>
        <w:pStyle w:val="Caption"/>
        <w:ind w:left="567" w:hanging="567"/>
      </w:pPr>
      <w:r w:rsidRPr="004C0EF9">
        <w:rPr>
          <w:rFonts w:hint="cs"/>
          <w:cs/>
        </w:rPr>
        <w:t>ค่าใช้จ่ายตามลักษณะ</w:t>
      </w:r>
    </w:p>
    <w:p w14:paraId="7217376A" w14:textId="77777777" w:rsidR="005A2CDC" w:rsidRPr="00693434" w:rsidRDefault="005A2CDC" w:rsidP="006A4F6E">
      <w:pPr>
        <w:pStyle w:val="Bo-Blankline"/>
        <w:rPr>
          <w:lang w:val="en-US"/>
        </w:rPr>
      </w:pPr>
    </w:p>
    <w:p w14:paraId="7FB5D1F1" w14:textId="77777777"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14:paraId="7D44153D" w14:textId="77777777" w:rsidR="008C27FA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767DC" w:rsidRPr="00EB7266" w14:paraId="3F47642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7EFCDC1" w14:textId="77777777" w:rsidR="004767DC" w:rsidRPr="00EB7266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5B5440D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05F85" w14:textId="77777777" w:rsidR="004767DC" w:rsidRPr="00EB7266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75D3F05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7DC" w:rsidRPr="00B73E7A" w14:paraId="797FC33F" w14:textId="77777777" w:rsidTr="004767DC">
        <w:trPr>
          <w:tblHeader/>
        </w:trPr>
        <w:tc>
          <w:tcPr>
            <w:tcW w:w="3690" w:type="dxa"/>
            <w:shd w:val="clear" w:color="auto" w:fill="auto"/>
          </w:tcPr>
          <w:p w14:paraId="30DA14FE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643289" w14:textId="7C13D408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3F37893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59231" w14:textId="470351C8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9A64621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DD4225" w14:textId="790DD3A0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53F5D54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C6231" w14:textId="1E99EF7B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4767DC" w:rsidRPr="00B73E7A" w14:paraId="2392FED6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57232BC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9113108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67DC" w:rsidRPr="00B73E7A" w14:paraId="764B39DC" w14:textId="77777777" w:rsidTr="004767DC">
        <w:tc>
          <w:tcPr>
            <w:tcW w:w="3690" w:type="dxa"/>
            <w:shd w:val="clear" w:color="auto" w:fill="auto"/>
          </w:tcPr>
          <w:p w14:paraId="59472631" w14:textId="77777777" w:rsidR="004767DC" w:rsidRPr="003E3F87" w:rsidRDefault="004767DC" w:rsidP="00BA4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19910676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19C7B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CCFCB1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06DC4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3C8E2A" w14:textId="77777777" w:rsidR="004767DC" w:rsidRPr="003E3F87" w:rsidRDefault="004767DC" w:rsidP="00BA4DA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26D85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458D51" w14:textId="77777777" w:rsidR="004767DC" w:rsidRPr="003E3F87" w:rsidRDefault="004767DC" w:rsidP="00BA4DAF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EA4" w:rsidRPr="00B73E7A" w14:paraId="1AF2BBEB" w14:textId="77777777" w:rsidTr="004F3553">
        <w:tc>
          <w:tcPr>
            <w:tcW w:w="3690" w:type="dxa"/>
            <w:shd w:val="clear" w:color="auto" w:fill="auto"/>
          </w:tcPr>
          <w:p w14:paraId="3EF79A2B" w14:textId="77777777" w:rsidR="003B4EA4" w:rsidRPr="003E3F87" w:rsidRDefault="003B4EA4" w:rsidP="003B4EA4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2372B" w14:textId="24685FC3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148,571</w:t>
            </w:r>
          </w:p>
        </w:tc>
        <w:tc>
          <w:tcPr>
            <w:tcW w:w="270" w:type="dxa"/>
            <w:shd w:val="clear" w:color="auto" w:fill="auto"/>
          </w:tcPr>
          <w:p w14:paraId="706B3466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62DB5" w14:textId="51AF895D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44DF2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F2AE8" w14:textId="6A005325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DF8FF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62BFF" w14:textId="589CCB3B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3B4EA4" w:rsidRPr="00B73E7A" w14:paraId="5FD632DE" w14:textId="77777777" w:rsidTr="004F3553">
        <w:tc>
          <w:tcPr>
            <w:tcW w:w="3690" w:type="dxa"/>
            <w:shd w:val="clear" w:color="auto" w:fill="auto"/>
          </w:tcPr>
          <w:p w14:paraId="6D1FD799" w14:textId="77777777" w:rsidR="003B4EA4" w:rsidRPr="003E3F87" w:rsidRDefault="003B4EA4" w:rsidP="003B4EA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799EEF61" w14:textId="6C35FC79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</w:t>
            </w:r>
            <w:r w:rsidR="004F3553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,801</w:t>
            </w:r>
          </w:p>
        </w:tc>
        <w:tc>
          <w:tcPr>
            <w:tcW w:w="270" w:type="dxa"/>
            <w:shd w:val="clear" w:color="auto" w:fill="auto"/>
          </w:tcPr>
          <w:p w14:paraId="61526488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E79ED5" w14:textId="56FB4455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40C51AA9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C9198" w14:textId="379937E1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</w:t>
            </w:r>
            <w:r w:rsidR="004F3553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,801</w:t>
            </w:r>
          </w:p>
        </w:tc>
        <w:tc>
          <w:tcPr>
            <w:tcW w:w="270" w:type="dxa"/>
            <w:shd w:val="clear" w:color="auto" w:fill="auto"/>
          </w:tcPr>
          <w:p w14:paraId="658A6A01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196E3" w14:textId="0E0CA4B9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</w:tr>
      <w:tr w:rsidR="00D44964" w:rsidRPr="00B73E7A" w14:paraId="5AA7E3BB" w14:textId="77777777" w:rsidTr="00027111">
        <w:tc>
          <w:tcPr>
            <w:tcW w:w="3690" w:type="dxa"/>
            <w:shd w:val="clear" w:color="auto" w:fill="auto"/>
          </w:tcPr>
          <w:p w14:paraId="376A5587" w14:textId="77777777" w:rsidR="00D44964" w:rsidRPr="003E3F87" w:rsidRDefault="00D44964" w:rsidP="00D4496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055FDE95" w14:textId="3A349A6A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510,059</w:t>
            </w:r>
          </w:p>
        </w:tc>
        <w:tc>
          <w:tcPr>
            <w:tcW w:w="270" w:type="dxa"/>
            <w:shd w:val="clear" w:color="auto" w:fill="auto"/>
          </w:tcPr>
          <w:p w14:paraId="49EAB8FE" w14:textId="77777777" w:rsidR="00D44964" w:rsidRPr="003E3F87" w:rsidRDefault="00D44964" w:rsidP="00D4496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7D153" w14:textId="5821A1B8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28B629F5" w14:textId="77777777" w:rsidR="00D44964" w:rsidRPr="003E3F87" w:rsidRDefault="00D44964" w:rsidP="00D4496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745672" w14:textId="3B9EF590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510,059</w:t>
            </w:r>
          </w:p>
        </w:tc>
        <w:tc>
          <w:tcPr>
            <w:tcW w:w="270" w:type="dxa"/>
            <w:shd w:val="clear" w:color="auto" w:fill="auto"/>
          </w:tcPr>
          <w:p w14:paraId="5D254754" w14:textId="77777777" w:rsidR="00D44964" w:rsidRPr="003E3F87" w:rsidRDefault="00D44964" w:rsidP="00D4496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B5A" w14:textId="21C3267A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</w:tr>
      <w:tr w:rsidR="00D44964" w:rsidRPr="00B73E7A" w14:paraId="37ADB275" w14:textId="77777777" w:rsidTr="00027111">
        <w:tc>
          <w:tcPr>
            <w:tcW w:w="3690" w:type="dxa"/>
            <w:shd w:val="clear" w:color="auto" w:fill="auto"/>
          </w:tcPr>
          <w:p w14:paraId="75D85678" w14:textId="3AEC878A" w:rsidR="00D44964" w:rsidRPr="003E3F87" w:rsidRDefault="00D44964" w:rsidP="00D4496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077A3C1F" w14:textId="2BD143A3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863,770</w:t>
            </w:r>
          </w:p>
        </w:tc>
        <w:tc>
          <w:tcPr>
            <w:tcW w:w="270" w:type="dxa"/>
            <w:shd w:val="clear" w:color="auto" w:fill="auto"/>
          </w:tcPr>
          <w:p w14:paraId="776134EB" w14:textId="77777777" w:rsidR="00D44964" w:rsidRPr="003E3F87" w:rsidRDefault="00D44964" w:rsidP="00D4496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381C65" w14:textId="224E09C9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6EA646CD" w14:textId="77777777" w:rsidR="00D44964" w:rsidRPr="003E3F87" w:rsidRDefault="00D44964" w:rsidP="00D4496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706D4" w14:textId="0619D98E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863,770</w:t>
            </w:r>
          </w:p>
        </w:tc>
        <w:tc>
          <w:tcPr>
            <w:tcW w:w="270" w:type="dxa"/>
            <w:shd w:val="clear" w:color="auto" w:fill="auto"/>
          </w:tcPr>
          <w:p w14:paraId="4ECDE3A2" w14:textId="77777777" w:rsidR="00D44964" w:rsidRPr="003E3F87" w:rsidRDefault="00D44964" w:rsidP="00D4496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A297FD" w14:textId="17E0F385" w:rsidR="00D44964" w:rsidRPr="003E3F87" w:rsidRDefault="00D44964" w:rsidP="00D4496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</w:tr>
      <w:tr w:rsidR="003B4EA4" w:rsidRPr="00B73E7A" w14:paraId="5EC8A38D" w14:textId="77777777" w:rsidTr="00027111">
        <w:tc>
          <w:tcPr>
            <w:tcW w:w="3690" w:type="dxa"/>
            <w:shd w:val="clear" w:color="auto" w:fill="auto"/>
          </w:tcPr>
          <w:p w14:paraId="1DA3FB69" w14:textId="77777777" w:rsidR="003B4EA4" w:rsidRPr="003E3F87" w:rsidRDefault="003B4EA4" w:rsidP="003B4EA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6F0BADE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3DBAAD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2F6B7E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BA925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4F1B2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8F9E1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6F9C3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4EA4" w:rsidRPr="00B73E7A" w14:paraId="6BD60FC9" w14:textId="77777777" w:rsidTr="00027111">
        <w:tc>
          <w:tcPr>
            <w:tcW w:w="3690" w:type="dxa"/>
            <w:shd w:val="clear" w:color="auto" w:fill="auto"/>
          </w:tcPr>
          <w:p w14:paraId="52373FC6" w14:textId="77777777" w:rsidR="003B4EA4" w:rsidRPr="003E3F87" w:rsidRDefault="003B4EA4" w:rsidP="003B4EA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2C9669D2" w14:textId="0E07BB42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  <w:tc>
          <w:tcPr>
            <w:tcW w:w="270" w:type="dxa"/>
            <w:shd w:val="clear" w:color="auto" w:fill="auto"/>
          </w:tcPr>
          <w:p w14:paraId="21665D6E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1B0B04" w14:textId="6274114B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829249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2E1D8" w14:textId="5B055309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28,205</w:t>
            </w:r>
          </w:p>
        </w:tc>
        <w:tc>
          <w:tcPr>
            <w:tcW w:w="270" w:type="dxa"/>
            <w:shd w:val="clear" w:color="auto" w:fill="auto"/>
          </w:tcPr>
          <w:p w14:paraId="4A0F07E4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E894C" w14:textId="375DFE53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3B4EA4" w:rsidRPr="00B73E7A" w14:paraId="6216FB73" w14:textId="77777777" w:rsidTr="00027111">
        <w:tc>
          <w:tcPr>
            <w:tcW w:w="3690" w:type="dxa"/>
            <w:shd w:val="clear" w:color="auto" w:fill="auto"/>
          </w:tcPr>
          <w:p w14:paraId="0E28706F" w14:textId="1F188184" w:rsidR="003B4EA4" w:rsidRPr="003E3F87" w:rsidRDefault="003B4EA4" w:rsidP="003B4EA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406E00B5" w14:textId="17AE81D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  <w:tc>
          <w:tcPr>
            <w:tcW w:w="270" w:type="dxa"/>
            <w:shd w:val="clear" w:color="auto" w:fill="auto"/>
          </w:tcPr>
          <w:p w14:paraId="571DE3F0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BE5344" w14:textId="32F8BE93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108D32D2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350F9" w14:textId="764F554F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</w:t>
            </w:r>
          </w:p>
        </w:tc>
        <w:tc>
          <w:tcPr>
            <w:tcW w:w="270" w:type="dxa"/>
            <w:shd w:val="clear" w:color="auto" w:fill="auto"/>
          </w:tcPr>
          <w:p w14:paraId="12A61A28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61EC4" w14:textId="0CA1AAE5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</w:tr>
      <w:tr w:rsidR="003B4EA4" w:rsidRPr="00B73E7A" w14:paraId="55BB9F3A" w14:textId="77777777" w:rsidTr="00027111">
        <w:tc>
          <w:tcPr>
            <w:tcW w:w="3690" w:type="dxa"/>
            <w:shd w:val="clear" w:color="auto" w:fill="auto"/>
          </w:tcPr>
          <w:p w14:paraId="26B95819" w14:textId="77777777" w:rsidR="003B4EA4" w:rsidRPr="003E3F87" w:rsidRDefault="003B4EA4" w:rsidP="003B4EA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759172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99E80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227768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BA1A1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476F5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D443D6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B3061" w14:textId="77777777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4EA4" w:rsidRPr="00B73E7A" w14:paraId="7A51A8C7" w14:textId="77777777" w:rsidTr="00027111">
        <w:tc>
          <w:tcPr>
            <w:tcW w:w="3690" w:type="dxa"/>
            <w:shd w:val="clear" w:color="auto" w:fill="auto"/>
          </w:tcPr>
          <w:p w14:paraId="19D8516F" w14:textId="77777777" w:rsidR="003B4EA4" w:rsidRPr="003E3F87" w:rsidRDefault="003B4EA4" w:rsidP="003B4EA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1AB8CF3E" w14:textId="419C46A1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</w:t>
            </w:r>
            <w:r w:rsidR="00D44964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3EF32EAD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5282AF" w14:textId="0F2CB7DA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026C3344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F77A51" w14:textId="1B6739D6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69,429</w:t>
            </w:r>
          </w:p>
        </w:tc>
        <w:tc>
          <w:tcPr>
            <w:tcW w:w="270" w:type="dxa"/>
            <w:shd w:val="clear" w:color="auto" w:fill="auto"/>
          </w:tcPr>
          <w:p w14:paraId="301C3B43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A4EE6" w14:textId="2C9E6F3A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</w:tr>
      <w:tr w:rsidR="003B4EA4" w:rsidRPr="00B73E7A" w14:paraId="163893EB" w14:textId="77777777" w:rsidTr="00027111">
        <w:tc>
          <w:tcPr>
            <w:tcW w:w="3690" w:type="dxa"/>
            <w:shd w:val="clear" w:color="auto" w:fill="auto"/>
          </w:tcPr>
          <w:p w14:paraId="29C4CCEF" w14:textId="0A2D6A44" w:rsidR="003B4EA4" w:rsidRPr="003E3F87" w:rsidRDefault="003B4EA4" w:rsidP="003B4EA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7DF6C35D" w14:textId="36E3E373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7EB1BF1E" w14:textId="77777777" w:rsidR="003B4EA4" w:rsidRPr="003E3F87" w:rsidRDefault="003B4EA4" w:rsidP="003B4EA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DD751" w14:textId="6D730B1B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3C39E3D1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594E8" w14:textId="04F28002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2,512</w:t>
            </w:r>
          </w:p>
        </w:tc>
        <w:tc>
          <w:tcPr>
            <w:tcW w:w="270" w:type="dxa"/>
            <w:shd w:val="clear" w:color="auto" w:fill="auto"/>
          </w:tcPr>
          <w:p w14:paraId="698E42CC" w14:textId="77777777" w:rsidR="003B4EA4" w:rsidRPr="003E3F87" w:rsidRDefault="003B4EA4" w:rsidP="003B4EA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586FF" w14:textId="09D596B9" w:rsidR="003B4EA4" w:rsidRPr="003E3F87" w:rsidRDefault="003B4EA4" w:rsidP="003B4EA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</w:tbl>
    <w:p w14:paraId="138F6974" w14:textId="77777777" w:rsidR="00BA4DAF" w:rsidRDefault="00BA4DAF" w:rsidP="00B800A4">
      <w:pPr>
        <w:pStyle w:val="Bo-Blankline"/>
        <w:rPr>
          <w:lang w:val="en-US"/>
        </w:rPr>
      </w:pPr>
    </w:p>
    <w:p w14:paraId="7FCD3AC3" w14:textId="77777777" w:rsidR="00B800A4" w:rsidRPr="00B800A4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5450CF" w14:textId="77777777" w:rsidR="00504CCD" w:rsidRPr="00693434" w:rsidRDefault="00F25AC2" w:rsidP="00B40E56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t>ต้นทุนทางการเงิน</w:t>
      </w:r>
    </w:p>
    <w:p w14:paraId="60AD0CB5" w14:textId="77777777" w:rsidR="00504CCD" w:rsidRDefault="00504CCD" w:rsidP="006A4F6E">
      <w:pPr>
        <w:pStyle w:val="Bo-Blankline"/>
        <w:rPr>
          <w:lang w:val="en-US"/>
        </w:rPr>
      </w:pP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40"/>
        <w:gridCol w:w="1050"/>
        <w:gridCol w:w="236"/>
        <w:gridCol w:w="1024"/>
        <w:gridCol w:w="236"/>
        <w:gridCol w:w="1078"/>
        <w:gridCol w:w="236"/>
        <w:gridCol w:w="1076"/>
      </w:tblGrid>
      <w:tr w:rsidR="001129A2" w:rsidRPr="005E6955" w14:paraId="73A0004A" w14:textId="77777777" w:rsidTr="00A835EA">
        <w:trPr>
          <w:tblHeader/>
        </w:trPr>
        <w:tc>
          <w:tcPr>
            <w:tcW w:w="3420" w:type="dxa"/>
          </w:tcPr>
          <w:p w14:paraId="69CD712A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097B4A4D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gridSpan w:val="3"/>
          </w:tcPr>
          <w:p w14:paraId="59DE30FB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09F230" w14:textId="77777777" w:rsidR="001129A2" w:rsidRPr="00F24F9C" w:rsidRDefault="001129A2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</w:tcPr>
          <w:p w14:paraId="649CEF94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595" w:rsidRPr="005E6955" w14:paraId="3254D54F" w14:textId="77777777" w:rsidTr="00A835EA">
        <w:trPr>
          <w:tblHeader/>
        </w:trPr>
        <w:tc>
          <w:tcPr>
            <w:tcW w:w="3420" w:type="dxa"/>
          </w:tcPr>
          <w:p w14:paraId="5C381CEE" w14:textId="77777777" w:rsidR="003E2595" w:rsidRPr="00242972" w:rsidRDefault="003E2595" w:rsidP="003E259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6FBAAEA6" w14:textId="77777777" w:rsidR="003E2595" w:rsidRPr="00EB7266" w:rsidRDefault="003E2595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0" w:type="dxa"/>
          </w:tcPr>
          <w:p w14:paraId="67CB0E7D" w14:textId="642B54C2" w:rsidR="003E2595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3F7B8BC" w14:textId="77777777" w:rsidR="003E2595" w:rsidRDefault="003E2595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76F0A6" w14:textId="03C8E98E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4AFAB698" w14:textId="77777777" w:rsidR="003E2595" w:rsidRPr="00D87537" w:rsidRDefault="003E2595" w:rsidP="003E2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0F3BB818" w14:textId="260E503E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1122B9E" w14:textId="77777777" w:rsidR="003E2595" w:rsidRPr="00D87537" w:rsidRDefault="003E2595" w:rsidP="003E2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11FF709" w14:textId="5DA26744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1129A2" w:rsidRPr="005E6955" w14:paraId="7D45077A" w14:textId="77777777" w:rsidTr="00A835EA">
        <w:trPr>
          <w:tblHeader/>
        </w:trPr>
        <w:tc>
          <w:tcPr>
            <w:tcW w:w="3420" w:type="dxa"/>
          </w:tcPr>
          <w:p w14:paraId="7B881026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2DE07F33" w14:textId="77777777" w:rsidR="001129A2" w:rsidRPr="00EB7266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6" w:type="dxa"/>
            <w:gridSpan w:val="7"/>
          </w:tcPr>
          <w:p w14:paraId="187C8D4A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129A2" w:rsidRPr="005E6955" w14:paraId="514683E0" w14:textId="77777777" w:rsidTr="00A835EA">
        <w:tc>
          <w:tcPr>
            <w:tcW w:w="3420" w:type="dxa"/>
          </w:tcPr>
          <w:p w14:paraId="5C3CCAFB" w14:textId="77777777" w:rsidR="001129A2" w:rsidRPr="00831E6E" w:rsidRDefault="001129A2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40" w:type="dxa"/>
          </w:tcPr>
          <w:p w14:paraId="2343DC2C" w14:textId="77777777" w:rsidR="001129A2" w:rsidRPr="00604263" w:rsidRDefault="001129A2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D62476B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5ABFFE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A84514F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301BF8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ADAB86" w14:textId="77777777" w:rsidR="001129A2" w:rsidRPr="008B7985" w:rsidRDefault="001129A2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99F085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EAD1689" w14:textId="77777777" w:rsidR="001129A2" w:rsidRPr="008B7985" w:rsidRDefault="001129A2" w:rsidP="0026093E">
            <w:pPr>
              <w:tabs>
                <w:tab w:val="decimal" w:pos="98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595" w:rsidRPr="005E6955" w14:paraId="03E9495F" w14:textId="77777777" w:rsidTr="00A835EA">
        <w:tc>
          <w:tcPr>
            <w:tcW w:w="3420" w:type="dxa"/>
          </w:tcPr>
          <w:p w14:paraId="193DF6D4" w14:textId="104A7F09" w:rsidR="003E2595" w:rsidRPr="00693434" w:rsidRDefault="003E2595" w:rsidP="003E259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EA6533">
              <w:rPr>
                <w:rFonts w:ascii="Angsana New" w:hAnsi="Angsana New" w:hint="cs"/>
                <w:sz w:val="30"/>
                <w:szCs w:val="30"/>
                <w:cs/>
              </w:rPr>
              <w:t>ยืมระยะสั้นจากสถาบันการเงิน</w:t>
            </w:r>
          </w:p>
        </w:tc>
        <w:tc>
          <w:tcPr>
            <w:tcW w:w="840" w:type="dxa"/>
          </w:tcPr>
          <w:p w14:paraId="7932DD4F" w14:textId="77777777" w:rsidR="003E2595" w:rsidRPr="00604263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F6105AE" w14:textId="3D189BCD" w:rsidR="003E2595" w:rsidRPr="008B7985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11,670</w:t>
            </w:r>
          </w:p>
        </w:tc>
        <w:tc>
          <w:tcPr>
            <w:tcW w:w="236" w:type="dxa"/>
          </w:tcPr>
          <w:p w14:paraId="38239FEE" w14:textId="77777777" w:rsidR="003E2595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BB3E62" w14:textId="04F979D8" w:rsidR="003E2595" w:rsidRPr="008B7985" w:rsidRDefault="003E2595" w:rsidP="00C7527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F551609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3B2857" w14:textId="55159034" w:rsidR="003E2595" w:rsidRPr="008B7985" w:rsidRDefault="003B4EA4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A65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227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A6533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</w:tcPr>
          <w:p w14:paraId="6E877FF9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F4562B9" w14:textId="2CA394A8" w:rsidR="003E2595" w:rsidRPr="008B7985" w:rsidRDefault="003E2595" w:rsidP="00C7527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E2595" w:rsidRPr="005E6955" w14:paraId="01FA9516" w14:textId="77777777" w:rsidTr="00A835EA">
        <w:tc>
          <w:tcPr>
            <w:tcW w:w="3420" w:type="dxa"/>
          </w:tcPr>
          <w:p w14:paraId="27B08626" w14:textId="77777777" w:rsidR="003E2595" w:rsidRPr="00693434" w:rsidRDefault="003E2595" w:rsidP="003E259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0" w:type="dxa"/>
          </w:tcPr>
          <w:p w14:paraId="3A1721F8" w14:textId="77777777" w:rsidR="003E2595" w:rsidRPr="00604263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47EE97B" w14:textId="48455753" w:rsidR="003E2595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354,510</w:t>
            </w:r>
          </w:p>
        </w:tc>
        <w:tc>
          <w:tcPr>
            <w:tcW w:w="236" w:type="dxa"/>
          </w:tcPr>
          <w:p w14:paraId="33CFEAFA" w14:textId="77777777" w:rsidR="003E2595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A7643C0" w14:textId="7A941269" w:rsidR="003E2595" w:rsidRDefault="006145CD" w:rsidP="00A835EA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 w:rsidR="003E25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236" w:type="dxa"/>
          </w:tcPr>
          <w:p w14:paraId="3611E8CE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81CE852" w14:textId="5A75C619" w:rsidR="003E2595" w:rsidRDefault="00852273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354,510</w:t>
            </w:r>
          </w:p>
        </w:tc>
        <w:tc>
          <w:tcPr>
            <w:tcW w:w="236" w:type="dxa"/>
          </w:tcPr>
          <w:p w14:paraId="3809888D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0C85F3D" w14:textId="42545952" w:rsidR="003E2595" w:rsidRDefault="006145CD" w:rsidP="00027E74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 w:rsidR="003E25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</w:tr>
      <w:tr w:rsidR="008B433E" w:rsidRPr="005E6955" w14:paraId="2EC35AB7" w14:textId="77777777" w:rsidTr="00A835EA">
        <w:tc>
          <w:tcPr>
            <w:tcW w:w="3420" w:type="dxa"/>
          </w:tcPr>
          <w:p w14:paraId="59423B89" w14:textId="0890F3BE" w:rsidR="008B433E" w:rsidRPr="008B433E" w:rsidRDefault="008B433E" w:rsidP="003E259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840" w:type="dxa"/>
          </w:tcPr>
          <w:p w14:paraId="5CF2E1B1" w14:textId="77777777" w:rsidR="008B433E" w:rsidRPr="00604263" w:rsidRDefault="008B433E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CC924DB" w14:textId="20216BC0" w:rsidR="008B433E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25,205</w:t>
            </w:r>
          </w:p>
        </w:tc>
        <w:tc>
          <w:tcPr>
            <w:tcW w:w="236" w:type="dxa"/>
          </w:tcPr>
          <w:p w14:paraId="7B97D26D" w14:textId="77777777" w:rsidR="008B433E" w:rsidRDefault="008B433E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A709CF5" w14:textId="24EF2849" w:rsidR="008B433E" w:rsidRDefault="002B5E91" w:rsidP="00027E7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421223" w14:textId="77777777" w:rsidR="008B433E" w:rsidRPr="00604263" w:rsidRDefault="008B433E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ABE85DC" w14:textId="7003CD09" w:rsidR="008B433E" w:rsidRDefault="00852273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25,205</w:t>
            </w:r>
          </w:p>
        </w:tc>
        <w:tc>
          <w:tcPr>
            <w:tcW w:w="236" w:type="dxa"/>
            <w:shd w:val="clear" w:color="auto" w:fill="auto"/>
          </w:tcPr>
          <w:p w14:paraId="4A2204CA" w14:textId="77777777" w:rsidR="008B433E" w:rsidRPr="00604263" w:rsidRDefault="008B433E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1E983F" w14:textId="05E95117" w:rsidR="008B433E" w:rsidRDefault="002B5E91" w:rsidP="00BC341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E2595" w:rsidRPr="005E6955" w14:paraId="4A0D939F" w14:textId="77777777" w:rsidTr="00A835EA">
        <w:tc>
          <w:tcPr>
            <w:tcW w:w="3420" w:type="dxa"/>
          </w:tcPr>
          <w:p w14:paraId="05360C04" w14:textId="77777777" w:rsidR="003E2595" w:rsidRPr="00693434" w:rsidRDefault="003E2595" w:rsidP="003E259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40" w:type="dxa"/>
          </w:tcPr>
          <w:p w14:paraId="0577B094" w14:textId="77777777" w:rsidR="003E2595" w:rsidRPr="00604263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5BBDCDEF" w14:textId="54EB0E7C" w:rsidR="003E2595" w:rsidRPr="00194837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391,385</w:t>
            </w:r>
          </w:p>
        </w:tc>
        <w:tc>
          <w:tcPr>
            <w:tcW w:w="236" w:type="dxa"/>
          </w:tcPr>
          <w:p w14:paraId="1B9232E8" w14:textId="77777777" w:rsidR="003E2595" w:rsidRPr="00194837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2B79C23" w14:textId="12A23DB3" w:rsidR="003E2595" w:rsidRPr="00194837" w:rsidRDefault="006145CD" w:rsidP="00027E74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  <w:r w:rsidR="003E2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236" w:type="dxa"/>
          </w:tcPr>
          <w:p w14:paraId="68EDCAD8" w14:textId="77777777" w:rsidR="003E2595" w:rsidRPr="00194837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58BC266" w14:textId="4C39D5E1" w:rsidR="003E2595" w:rsidRPr="00194837" w:rsidRDefault="00852273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EA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A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553</w:t>
            </w:r>
          </w:p>
        </w:tc>
        <w:tc>
          <w:tcPr>
            <w:tcW w:w="236" w:type="dxa"/>
          </w:tcPr>
          <w:p w14:paraId="5DAD752E" w14:textId="77777777" w:rsidR="003E2595" w:rsidRPr="00194837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2755367" w14:textId="365F9F9C" w:rsidR="003E2595" w:rsidRPr="00194837" w:rsidRDefault="006145CD" w:rsidP="00027E74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  <w:r w:rsidR="003E2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</w:tr>
      <w:tr w:rsidR="003E2595" w:rsidRPr="005E6955" w14:paraId="61F759B6" w14:textId="77777777" w:rsidTr="00A835EA">
        <w:tc>
          <w:tcPr>
            <w:tcW w:w="3420" w:type="dxa"/>
          </w:tcPr>
          <w:p w14:paraId="05E5289C" w14:textId="77777777" w:rsidR="003E2595" w:rsidRPr="00693434" w:rsidRDefault="003E2595" w:rsidP="003E259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0" w:type="dxa"/>
          </w:tcPr>
          <w:p w14:paraId="4353A716" w14:textId="77777777" w:rsidR="003E2595" w:rsidRPr="00604263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B3DDC97" w14:textId="77E6AB5D" w:rsidR="003E2595" w:rsidRPr="008B7985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8,080</w:t>
            </w:r>
          </w:p>
        </w:tc>
        <w:tc>
          <w:tcPr>
            <w:tcW w:w="236" w:type="dxa"/>
          </w:tcPr>
          <w:p w14:paraId="0F4498C0" w14:textId="77777777" w:rsidR="003E2595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A4B605" w14:textId="4A7A56D1" w:rsidR="003E2595" w:rsidRPr="008B7985" w:rsidRDefault="006145CD" w:rsidP="00027E74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E25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6" w:type="dxa"/>
          </w:tcPr>
          <w:p w14:paraId="2AE7C778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8DBFE6B" w14:textId="6AE1A090" w:rsidR="003E2595" w:rsidRPr="008B7985" w:rsidRDefault="00852273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8,080</w:t>
            </w:r>
          </w:p>
        </w:tc>
        <w:tc>
          <w:tcPr>
            <w:tcW w:w="236" w:type="dxa"/>
          </w:tcPr>
          <w:p w14:paraId="4ABC0EB6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B8D2CAB" w14:textId="7DC75A03" w:rsidR="003E2595" w:rsidRPr="008B7985" w:rsidRDefault="006145CD" w:rsidP="00BC341C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E25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  <w:tr w:rsidR="003E2595" w:rsidRPr="005E6955" w14:paraId="2A59A13C" w14:textId="77777777" w:rsidTr="00A835EA">
        <w:tc>
          <w:tcPr>
            <w:tcW w:w="3420" w:type="dxa"/>
          </w:tcPr>
          <w:p w14:paraId="693980CB" w14:textId="77777777" w:rsidR="003E2595" w:rsidRPr="00693434" w:rsidRDefault="003E2595" w:rsidP="003E259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5E0ED83E" w14:textId="77777777" w:rsidR="003E2595" w:rsidRPr="00604263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A8A9CF5" w14:textId="2F200BDF" w:rsidR="003E2595" w:rsidRPr="00194837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399,465</w:t>
            </w:r>
          </w:p>
        </w:tc>
        <w:tc>
          <w:tcPr>
            <w:tcW w:w="236" w:type="dxa"/>
          </w:tcPr>
          <w:p w14:paraId="32B46C6C" w14:textId="77777777" w:rsidR="003E2595" w:rsidRPr="00194837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EB04A2B" w14:textId="18B2B7A4" w:rsidR="003E2595" w:rsidRPr="00194837" w:rsidRDefault="006145CD" w:rsidP="00027E74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  <w:r w:rsidR="003E2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36" w:type="dxa"/>
          </w:tcPr>
          <w:p w14:paraId="5C1A32C7" w14:textId="77777777" w:rsidR="003E2595" w:rsidRPr="00194837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41AF05B" w14:textId="7112CF0D" w:rsidR="003E2595" w:rsidRPr="00194837" w:rsidRDefault="00852273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EA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A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  <w:tc>
          <w:tcPr>
            <w:tcW w:w="236" w:type="dxa"/>
          </w:tcPr>
          <w:p w14:paraId="4883BAC2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0A08D4E" w14:textId="76F1613B" w:rsidR="003E2595" w:rsidRPr="00194837" w:rsidRDefault="006145CD" w:rsidP="00027E74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  <w:r w:rsidR="003E2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</w:tr>
      <w:tr w:rsidR="003E2595" w:rsidRPr="005E6955" w14:paraId="0C6C2FD1" w14:textId="77777777" w:rsidTr="00A835EA">
        <w:tc>
          <w:tcPr>
            <w:tcW w:w="3420" w:type="dxa"/>
          </w:tcPr>
          <w:p w14:paraId="4B8B419B" w14:textId="77777777" w:rsidR="003E2595" w:rsidRPr="00693434" w:rsidRDefault="003E2595" w:rsidP="003E2595">
            <w:pPr>
              <w:spacing w:line="240" w:lineRule="atLeast"/>
              <w:ind w:left="34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40" w:type="dxa"/>
          </w:tcPr>
          <w:p w14:paraId="3860AF3D" w14:textId="77777777" w:rsidR="003E2595" w:rsidRPr="00604263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02F83BC" w14:textId="77777777" w:rsidR="003E2595" w:rsidRDefault="003E2595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DB58F" w14:textId="77777777" w:rsidR="003E2595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98B2F4C" w14:textId="77777777" w:rsidR="003E2595" w:rsidRDefault="003E2595" w:rsidP="00027E74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A27C94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3923146" w14:textId="77777777" w:rsidR="003E2595" w:rsidRDefault="003E2595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793FD8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8930D26" w14:textId="77777777" w:rsidR="003E2595" w:rsidRDefault="003E2595" w:rsidP="00027E74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595" w:rsidRPr="005E6955" w14:paraId="26307754" w14:textId="77777777" w:rsidTr="00A835EA">
        <w:tc>
          <w:tcPr>
            <w:tcW w:w="3420" w:type="dxa"/>
          </w:tcPr>
          <w:p w14:paraId="2D732391" w14:textId="77777777" w:rsidR="003E2595" w:rsidRPr="00E06492" w:rsidRDefault="003E2595" w:rsidP="00BE05D9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02"/>
              </w:tabs>
              <w:ind w:left="43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492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40" w:type="dxa"/>
          </w:tcPr>
          <w:p w14:paraId="352845D2" w14:textId="77777777" w:rsidR="003E2595" w:rsidRPr="00A96BAF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50B6274" w14:textId="59DBD49E" w:rsidR="003E2595" w:rsidRPr="00604263" w:rsidRDefault="006145CD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0CCDBD4" w14:textId="082B3EE4" w:rsidR="003E2595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(114,283)</w:t>
            </w:r>
          </w:p>
        </w:tc>
        <w:tc>
          <w:tcPr>
            <w:tcW w:w="236" w:type="dxa"/>
          </w:tcPr>
          <w:p w14:paraId="4E1A05C4" w14:textId="77777777" w:rsidR="003E2595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75C216B" w14:textId="406DF282" w:rsidR="003E2595" w:rsidRDefault="003E2595" w:rsidP="00027E74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47AFCC9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D40689B" w14:textId="0B0B74D6" w:rsidR="003E2595" w:rsidRDefault="00852273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</w:t>
            </w:r>
            <w:r w:rsidR="00EA653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A6533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AFA0E5A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60558E7" w14:textId="0F55A449" w:rsidR="003E2595" w:rsidRDefault="003E2595" w:rsidP="00027E74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E2595" w:rsidRPr="005E6955" w14:paraId="6438F00C" w14:textId="77777777" w:rsidTr="00A835EA">
        <w:tc>
          <w:tcPr>
            <w:tcW w:w="3420" w:type="dxa"/>
          </w:tcPr>
          <w:p w14:paraId="2C5E8A17" w14:textId="77777777" w:rsidR="003E2595" w:rsidRPr="00693434" w:rsidRDefault="003E2595" w:rsidP="003E259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0" w:type="dxa"/>
          </w:tcPr>
          <w:p w14:paraId="41E44D27" w14:textId="77777777" w:rsidR="003E2595" w:rsidRPr="00604263" w:rsidRDefault="003E2595" w:rsidP="003E259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6E709EDE" w14:textId="5A3786E6" w:rsidR="003E2595" w:rsidRPr="00194837" w:rsidRDefault="00EA6533" w:rsidP="00A835EA">
            <w:pPr>
              <w:tabs>
                <w:tab w:val="decimal" w:pos="7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285,182</w:t>
            </w:r>
          </w:p>
        </w:tc>
        <w:tc>
          <w:tcPr>
            <w:tcW w:w="236" w:type="dxa"/>
          </w:tcPr>
          <w:p w14:paraId="718B9259" w14:textId="77777777" w:rsidR="003E2595" w:rsidRPr="00194837" w:rsidRDefault="003E2595" w:rsidP="00B40E56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27A4929" w14:textId="269F28DC" w:rsidR="003E2595" w:rsidRPr="00194837" w:rsidRDefault="006145CD" w:rsidP="00027E74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3E2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36" w:type="dxa"/>
          </w:tcPr>
          <w:p w14:paraId="785561DD" w14:textId="77777777" w:rsidR="003E2595" w:rsidRPr="00194837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984F6C" w14:textId="390A7A24" w:rsidR="003E2595" w:rsidRPr="00194837" w:rsidRDefault="00852273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285,350</w:t>
            </w:r>
          </w:p>
        </w:tc>
        <w:tc>
          <w:tcPr>
            <w:tcW w:w="236" w:type="dxa"/>
          </w:tcPr>
          <w:p w14:paraId="342BD10E" w14:textId="77777777" w:rsidR="003E2595" w:rsidRPr="00604263" w:rsidRDefault="003E2595" w:rsidP="00B40E56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FFFD271" w14:textId="6EA4B570" w:rsidR="003E2595" w:rsidRPr="00194837" w:rsidRDefault="006145CD" w:rsidP="00027E74">
            <w:pPr>
              <w:tabs>
                <w:tab w:val="decimal" w:pos="83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3E2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</w:tr>
    </w:tbl>
    <w:p w14:paraId="775DE2A2" w14:textId="77777777" w:rsidR="007B7B82" w:rsidRDefault="007B7B82" w:rsidP="006A4F6E">
      <w:pPr>
        <w:pStyle w:val="Bo-Blankline"/>
        <w:rPr>
          <w:cs/>
          <w:lang w:val="en-US"/>
        </w:rPr>
      </w:pPr>
    </w:p>
    <w:p w14:paraId="265B0BC5" w14:textId="77777777" w:rsidR="00C8429A" w:rsidRPr="004C0EF9" w:rsidRDefault="00C8429A" w:rsidP="00B40E56">
      <w:pPr>
        <w:pStyle w:val="Caption"/>
        <w:ind w:left="567" w:hanging="567"/>
      </w:pPr>
      <w:r w:rsidRPr="004C0EF9">
        <w:rPr>
          <w:rFonts w:hint="cs"/>
          <w:cs/>
        </w:rPr>
        <w:t>ภาษีเงินได้</w:t>
      </w:r>
    </w:p>
    <w:p w14:paraId="0DDF4442" w14:textId="77777777" w:rsidR="00F70C6B" w:rsidRDefault="00F70C6B" w:rsidP="00F70C6B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720"/>
        <w:gridCol w:w="1080"/>
        <w:gridCol w:w="236"/>
        <w:gridCol w:w="1023"/>
        <w:gridCol w:w="236"/>
        <w:gridCol w:w="1099"/>
        <w:gridCol w:w="250"/>
        <w:gridCol w:w="1029"/>
      </w:tblGrid>
      <w:tr w:rsidR="00042ADF" w:rsidRPr="005E6955" w14:paraId="2415CA80" w14:textId="77777777" w:rsidTr="00864CC3">
        <w:trPr>
          <w:tblHeader/>
        </w:trPr>
        <w:tc>
          <w:tcPr>
            <w:tcW w:w="3510" w:type="dxa"/>
          </w:tcPr>
          <w:p w14:paraId="494A5A96" w14:textId="77777777" w:rsidR="00042ADF" w:rsidRPr="00E178DA" w:rsidRDefault="00CF0C15" w:rsidP="00E178DA">
            <w:pPr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7812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</w:tcPr>
          <w:p w14:paraId="448218B0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6" w:type="dxa"/>
            <w:gridSpan w:val="3"/>
          </w:tcPr>
          <w:p w14:paraId="4DF9FCDE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669DD4" w14:textId="77777777" w:rsidR="00042ADF" w:rsidRPr="00F24F9C" w:rsidRDefault="00042AD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8" w:type="dxa"/>
            <w:gridSpan w:val="3"/>
          </w:tcPr>
          <w:p w14:paraId="1DC184F1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ADF" w:rsidRPr="005E6955" w14:paraId="02C8E4E6" w14:textId="77777777" w:rsidTr="00864CC3">
        <w:trPr>
          <w:tblHeader/>
        </w:trPr>
        <w:tc>
          <w:tcPr>
            <w:tcW w:w="3510" w:type="dxa"/>
          </w:tcPr>
          <w:p w14:paraId="730645C5" w14:textId="77777777" w:rsidR="00042ADF" w:rsidRPr="00242972" w:rsidRDefault="00042AD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2AF9C63" w14:textId="77777777" w:rsidR="00042ADF" w:rsidRPr="00EB7266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F6BB1" w14:textId="63E583DE" w:rsidR="00042ADF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8A32418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5AC686F" w14:textId="75725DB6" w:rsidR="00042AD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722F619B" w14:textId="77777777" w:rsidR="00042ADF" w:rsidRPr="00D87537" w:rsidRDefault="00042AD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EC07E1B" w14:textId="7A7E9AF3" w:rsidR="00042AD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0" w:type="dxa"/>
          </w:tcPr>
          <w:p w14:paraId="59B2A2F4" w14:textId="77777777" w:rsidR="00042ADF" w:rsidRPr="00D87537" w:rsidRDefault="00042AD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35225FFB" w14:textId="59EDEEC6" w:rsidR="00042ADF" w:rsidRPr="00D87537" w:rsidRDefault="006145CD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042ADF" w:rsidRPr="005E6955" w14:paraId="4D0611D6" w14:textId="77777777" w:rsidTr="00864CC3">
        <w:trPr>
          <w:tblHeader/>
        </w:trPr>
        <w:tc>
          <w:tcPr>
            <w:tcW w:w="3510" w:type="dxa"/>
          </w:tcPr>
          <w:p w14:paraId="7001EE52" w14:textId="77777777" w:rsidR="00042ADF" w:rsidRPr="00242972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520A46C" w14:textId="77777777" w:rsidR="00042ADF" w:rsidRPr="00EB7266" w:rsidRDefault="00042ADF" w:rsidP="00042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20508B8B" w14:textId="77777777" w:rsidR="00042ADF" w:rsidRDefault="00042ADF" w:rsidP="00042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42ADF" w:rsidRPr="005E6955" w14:paraId="19CD0572" w14:textId="77777777" w:rsidTr="00864CC3">
        <w:tc>
          <w:tcPr>
            <w:tcW w:w="3510" w:type="dxa"/>
            <w:vAlign w:val="bottom"/>
          </w:tcPr>
          <w:p w14:paraId="7CE71D60" w14:textId="77777777" w:rsidR="00042ADF" w:rsidRPr="003E3F87" w:rsidRDefault="00042ADF" w:rsidP="00042AD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E17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20" w:type="dxa"/>
          </w:tcPr>
          <w:p w14:paraId="495ED586" w14:textId="77777777" w:rsidR="00042ADF" w:rsidRPr="003E3F87" w:rsidRDefault="00042ADF" w:rsidP="00042A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25403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DEB3A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DC5FEBD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A7D5D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38376B" w14:textId="77777777" w:rsidR="00042ADF" w:rsidRPr="003E3F87" w:rsidRDefault="00042ADF" w:rsidP="00042AD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5B2ED85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1C4EE5A7" w14:textId="77777777" w:rsidR="00042ADF" w:rsidRPr="003E3F87" w:rsidRDefault="00042ADF" w:rsidP="00042AD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5E6955" w14:paraId="4DD444D9" w14:textId="77777777" w:rsidTr="00864CC3">
        <w:tc>
          <w:tcPr>
            <w:tcW w:w="3510" w:type="dxa"/>
            <w:vAlign w:val="bottom"/>
          </w:tcPr>
          <w:p w14:paraId="6956AEB8" w14:textId="77777777" w:rsidR="00B40E56" w:rsidRPr="003E3F87" w:rsidRDefault="00B40E56" w:rsidP="00B40E5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งวดปั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จจุบัน</w:t>
            </w:r>
          </w:p>
        </w:tc>
        <w:tc>
          <w:tcPr>
            <w:tcW w:w="720" w:type="dxa"/>
          </w:tcPr>
          <w:p w14:paraId="3D79AD8C" w14:textId="77777777" w:rsidR="00B40E56" w:rsidRPr="003E3F87" w:rsidRDefault="00B40E56" w:rsidP="00B40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03B27F" w14:textId="559E8D6F" w:rsidR="00B40E56" w:rsidRPr="003E3F87" w:rsidRDefault="00A025AD" w:rsidP="00A835EA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107,512</w:t>
            </w:r>
          </w:p>
        </w:tc>
        <w:tc>
          <w:tcPr>
            <w:tcW w:w="236" w:type="dxa"/>
            <w:shd w:val="clear" w:color="auto" w:fill="auto"/>
          </w:tcPr>
          <w:p w14:paraId="28E3756D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91C8E6C" w14:textId="31D4468C" w:rsidR="00B40E56" w:rsidRPr="003E3F87" w:rsidRDefault="006145CD" w:rsidP="00864CC3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179092E6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06052A1" w14:textId="1E3C0F01" w:rsidR="00B40E56" w:rsidRPr="003E3F87" w:rsidRDefault="00A025AD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107,143</w:t>
            </w:r>
          </w:p>
        </w:tc>
        <w:tc>
          <w:tcPr>
            <w:tcW w:w="250" w:type="dxa"/>
            <w:shd w:val="clear" w:color="auto" w:fill="auto"/>
          </w:tcPr>
          <w:p w14:paraId="2A4EB27F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8227AF8" w14:textId="29E1DEA5" w:rsidR="00B40E56" w:rsidRPr="003E3F87" w:rsidRDefault="006145CD" w:rsidP="00BC341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  <w:tr w:rsidR="00B40E56" w:rsidRPr="005E6955" w14:paraId="4EC571AA" w14:textId="77777777" w:rsidTr="00864CC3">
        <w:tc>
          <w:tcPr>
            <w:tcW w:w="3510" w:type="dxa"/>
          </w:tcPr>
          <w:p w14:paraId="636220FB" w14:textId="4AEF3E41" w:rsidR="00B40E56" w:rsidRPr="003E3F87" w:rsidRDefault="00B40E56" w:rsidP="00B40E5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="009E75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="009E7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9E75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46982974" w14:textId="77777777" w:rsidR="00B40E56" w:rsidRPr="00E178DA" w:rsidRDefault="00B40E56" w:rsidP="00B40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7B3309" w14:textId="7079452F" w:rsidR="00B40E56" w:rsidRPr="003E3F87" w:rsidRDefault="00A025AD" w:rsidP="00A835EA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36" w:type="dxa"/>
            <w:shd w:val="clear" w:color="auto" w:fill="auto"/>
          </w:tcPr>
          <w:p w14:paraId="4F61CFB0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6697098" w14:textId="50CC603C" w:rsidR="00B40E56" w:rsidRPr="003E3F87" w:rsidRDefault="00B40E56" w:rsidP="00864CC3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11795F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2769F89F" w14:textId="1C248F13" w:rsidR="00B40E56" w:rsidRPr="003E3F87" w:rsidRDefault="00A025AD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50" w:type="dxa"/>
            <w:shd w:val="clear" w:color="auto" w:fill="auto"/>
          </w:tcPr>
          <w:p w14:paraId="2773ADB3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1BDB7FE0" w14:textId="21D76B17" w:rsidR="00B40E56" w:rsidRPr="003E3F87" w:rsidRDefault="00B40E56" w:rsidP="00BC341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0E56" w:rsidRPr="005E6955" w14:paraId="1BEB1CCD" w14:textId="77777777" w:rsidTr="00864CC3">
        <w:tc>
          <w:tcPr>
            <w:tcW w:w="3510" w:type="dxa"/>
          </w:tcPr>
          <w:p w14:paraId="07A676EE" w14:textId="77777777" w:rsidR="00B40E56" w:rsidRPr="003E3F87" w:rsidRDefault="00B40E56" w:rsidP="00B40E5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82D38B8" w14:textId="77777777" w:rsidR="00B40E56" w:rsidRPr="003E3F87" w:rsidRDefault="00B40E56" w:rsidP="00B40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9D6C" w14:textId="587CF95F" w:rsidR="00B40E56" w:rsidRPr="00A835EA" w:rsidRDefault="00A025AD" w:rsidP="00A835EA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113,433</w:t>
            </w:r>
          </w:p>
        </w:tc>
        <w:tc>
          <w:tcPr>
            <w:tcW w:w="236" w:type="dxa"/>
            <w:shd w:val="clear" w:color="auto" w:fill="auto"/>
          </w:tcPr>
          <w:p w14:paraId="18D50304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16E92" w14:textId="483F7ED1" w:rsidR="00B40E56" w:rsidRPr="003E3F87" w:rsidRDefault="006145CD" w:rsidP="00864CC3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695BA0C4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37536" w14:textId="52C98C58" w:rsidR="00B40E56" w:rsidRPr="003E3F87" w:rsidRDefault="00A025AD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113,064</w:t>
            </w:r>
          </w:p>
        </w:tc>
        <w:tc>
          <w:tcPr>
            <w:tcW w:w="250" w:type="dxa"/>
            <w:shd w:val="clear" w:color="auto" w:fill="auto"/>
          </w:tcPr>
          <w:p w14:paraId="00249C0C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1C8D" w14:textId="238EE85A" w:rsidR="00B40E56" w:rsidRPr="003E3F87" w:rsidRDefault="006145CD" w:rsidP="00BC341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</w:tr>
      <w:tr w:rsidR="00B40E56" w:rsidRPr="005E6955" w14:paraId="6F29802A" w14:textId="77777777" w:rsidTr="00864CC3">
        <w:tc>
          <w:tcPr>
            <w:tcW w:w="3510" w:type="dxa"/>
          </w:tcPr>
          <w:p w14:paraId="25BCA292" w14:textId="77777777" w:rsidR="00B40E56" w:rsidRPr="003E3F87" w:rsidRDefault="00B40E56" w:rsidP="00B40E5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center"/>
          </w:tcPr>
          <w:p w14:paraId="50B58CA3" w14:textId="77777777" w:rsidR="00B40E56" w:rsidRPr="003E3F87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E11BA2" w14:textId="77777777" w:rsidR="00B40E56" w:rsidRPr="003E3F87" w:rsidRDefault="00B40E56" w:rsidP="00864CC3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EE0E8F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1CB175B1" w14:textId="77777777" w:rsidR="00B40E56" w:rsidRPr="003E3F87" w:rsidRDefault="00B40E56" w:rsidP="00864CC3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EFCD6CC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24C94599" w14:textId="77777777" w:rsidR="00B40E56" w:rsidRPr="003E3F87" w:rsidRDefault="00B40E56" w:rsidP="00A835EA">
            <w:pPr>
              <w:tabs>
                <w:tab w:val="decimal" w:pos="83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587FD13A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A8A8552" w14:textId="77777777" w:rsidR="00B40E56" w:rsidRPr="003E3F87" w:rsidRDefault="00B40E56" w:rsidP="00BC341C">
            <w:pPr>
              <w:tabs>
                <w:tab w:val="decimal" w:pos="82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40E56" w:rsidRPr="005E6955" w14:paraId="3D20CF05" w14:textId="77777777" w:rsidTr="00864CC3">
        <w:tc>
          <w:tcPr>
            <w:tcW w:w="3510" w:type="dxa"/>
            <w:vAlign w:val="bottom"/>
          </w:tcPr>
          <w:p w14:paraId="2626C23F" w14:textId="77777777" w:rsidR="00B40E56" w:rsidRPr="003E3F87" w:rsidRDefault="00B40E56" w:rsidP="00B40E5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37F6AF72" w14:textId="77777777" w:rsidR="00B40E56" w:rsidRPr="003E3F87" w:rsidRDefault="00B40E56" w:rsidP="00B40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589F9" w14:textId="77777777" w:rsidR="00B40E56" w:rsidRPr="003E3F87" w:rsidRDefault="00B40E56" w:rsidP="00864CC3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7ADBF8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C5569A5" w14:textId="77777777" w:rsidR="00B40E56" w:rsidRPr="003E3F87" w:rsidRDefault="00B40E56" w:rsidP="00864CC3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C2D3C2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4273DA" w14:textId="77777777" w:rsidR="00B40E56" w:rsidRPr="003E3F87" w:rsidRDefault="00B40E56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463126B" w14:textId="77777777" w:rsidR="00B40E56" w:rsidRPr="003E3F87" w:rsidRDefault="00B40E56" w:rsidP="00B40E56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7C64A64" w14:textId="77777777" w:rsidR="00B40E56" w:rsidRPr="003E3F87" w:rsidRDefault="00B40E56" w:rsidP="00BC341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25AD" w:rsidRPr="005E6955" w14:paraId="4894B059" w14:textId="77777777" w:rsidTr="00864CC3">
        <w:tc>
          <w:tcPr>
            <w:tcW w:w="3510" w:type="dxa"/>
            <w:vAlign w:val="bottom"/>
          </w:tcPr>
          <w:p w14:paraId="2EB2D3DA" w14:textId="77777777" w:rsidR="00A025AD" w:rsidRPr="003E3F87" w:rsidRDefault="00A025AD" w:rsidP="00A025A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</w:tcPr>
          <w:p w14:paraId="1D760E4A" w14:textId="77777777" w:rsidR="00A025AD" w:rsidRPr="003E3F87" w:rsidRDefault="00A025AD" w:rsidP="00A025A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0EFA48" w14:textId="05C0B0A7" w:rsidR="00A025AD" w:rsidRPr="003E3F87" w:rsidRDefault="00A025AD" w:rsidP="00A835EA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8,748</w:t>
            </w:r>
          </w:p>
        </w:tc>
        <w:tc>
          <w:tcPr>
            <w:tcW w:w="236" w:type="dxa"/>
            <w:shd w:val="clear" w:color="auto" w:fill="auto"/>
          </w:tcPr>
          <w:p w14:paraId="3AA48E59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5F5BF47" w14:textId="2ABF2453" w:rsidR="00A025AD" w:rsidRPr="003E3F87" w:rsidRDefault="00A025AD" w:rsidP="00864CC3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shd w:val="clear" w:color="auto" w:fill="auto"/>
          </w:tcPr>
          <w:p w14:paraId="4FB7E38E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CA1937A" w14:textId="7E3B3A73" w:rsidR="00A025AD" w:rsidRPr="003E3F87" w:rsidRDefault="00A025AD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8,748</w:t>
            </w:r>
          </w:p>
        </w:tc>
        <w:tc>
          <w:tcPr>
            <w:tcW w:w="250" w:type="dxa"/>
            <w:shd w:val="clear" w:color="auto" w:fill="auto"/>
          </w:tcPr>
          <w:p w14:paraId="3DA3A7CE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4A6966AC" w14:textId="3DA06DCA" w:rsidR="00A025AD" w:rsidRPr="003E3F87" w:rsidRDefault="00A025AD" w:rsidP="00BC341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A025AD" w:rsidRPr="005E6955" w14:paraId="3BC9F70C" w14:textId="77777777" w:rsidTr="00864CC3">
        <w:tc>
          <w:tcPr>
            <w:tcW w:w="3510" w:type="dxa"/>
          </w:tcPr>
          <w:p w14:paraId="0B3E1456" w14:textId="77777777" w:rsidR="00A025AD" w:rsidRPr="003E3F87" w:rsidRDefault="00A025AD" w:rsidP="00A025A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center"/>
          </w:tcPr>
          <w:p w14:paraId="679EDE16" w14:textId="77777777" w:rsidR="00A025AD" w:rsidRPr="003E3F87" w:rsidRDefault="00A025AD" w:rsidP="00A025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BAF0B2" w14:textId="77777777" w:rsidR="00A025AD" w:rsidRPr="003E3F87" w:rsidRDefault="00A025AD" w:rsidP="00864CC3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2B0BC6D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1395A51" w14:textId="77777777" w:rsidR="00A025AD" w:rsidRPr="003E3F87" w:rsidRDefault="00A025AD" w:rsidP="00864CC3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4AC286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F155424" w14:textId="77777777" w:rsidR="00A025AD" w:rsidRPr="003E3F87" w:rsidRDefault="00A025AD" w:rsidP="00A835EA">
            <w:pPr>
              <w:tabs>
                <w:tab w:val="decimal" w:pos="83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4049AB2A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65384C0A" w14:textId="77777777" w:rsidR="00A025AD" w:rsidRPr="003E3F87" w:rsidRDefault="00A025AD" w:rsidP="00BC341C">
            <w:pPr>
              <w:tabs>
                <w:tab w:val="decimal" w:pos="82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025AD" w:rsidRPr="005E6955" w14:paraId="41E168F5" w14:textId="77777777" w:rsidTr="00864CC3">
        <w:tc>
          <w:tcPr>
            <w:tcW w:w="3510" w:type="dxa"/>
            <w:vAlign w:val="bottom"/>
          </w:tcPr>
          <w:p w14:paraId="4E1751EA" w14:textId="54E39E6E" w:rsidR="00A025AD" w:rsidRPr="003E3F87" w:rsidRDefault="00A025AD" w:rsidP="00A025A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</w:tcPr>
          <w:p w14:paraId="6FAE4D94" w14:textId="77777777" w:rsidR="00A025AD" w:rsidRPr="003E3F87" w:rsidRDefault="00A025AD" w:rsidP="00A025A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E3233A" w14:textId="03CBA79F" w:rsidR="00A025AD" w:rsidRPr="003E3F87" w:rsidRDefault="00A025AD" w:rsidP="00A835EA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122,181</w:t>
            </w:r>
          </w:p>
        </w:tc>
        <w:tc>
          <w:tcPr>
            <w:tcW w:w="236" w:type="dxa"/>
            <w:shd w:val="clear" w:color="auto" w:fill="auto"/>
          </w:tcPr>
          <w:p w14:paraId="00CB1050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93D6EEF" w14:textId="5F29B401" w:rsidR="00A025AD" w:rsidRPr="003E3F87" w:rsidRDefault="00A025AD" w:rsidP="00864CC3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</w:p>
        </w:tc>
        <w:tc>
          <w:tcPr>
            <w:tcW w:w="236" w:type="dxa"/>
            <w:shd w:val="clear" w:color="auto" w:fill="auto"/>
          </w:tcPr>
          <w:p w14:paraId="14D57E33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5D57326B" w14:textId="41614607" w:rsidR="00A025AD" w:rsidRPr="003E3F87" w:rsidRDefault="00A025AD" w:rsidP="00A835EA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5F2C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F2C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250" w:type="dxa"/>
            <w:shd w:val="clear" w:color="auto" w:fill="auto"/>
          </w:tcPr>
          <w:p w14:paraId="75362ACA" w14:textId="77777777" w:rsidR="00A025AD" w:rsidRPr="003E3F87" w:rsidRDefault="00A025AD" w:rsidP="00A025A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</w:tcPr>
          <w:p w14:paraId="3A148FE7" w14:textId="2AD48C0A" w:rsidR="00A025AD" w:rsidRPr="003E3F87" w:rsidRDefault="00A025AD" w:rsidP="00BC341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</w:p>
        </w:tc>
      </w:tr>
    </w:tbl>
    <w:p w14:paraId="7F846940" w14:textId="77777777" w:rsidR="00F70C6B" w:rsidRDefault="00F70C6B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F0C15" w:rsidRPr="00623946" w14:paraId="657F3418" w14:textId="77777777" w:rsidTr="008D5703">
        <w:trPr>
          <w:tblHeader/>
        </w:trPr>
        <w:tc>
          <w:tcPr>
            <w:tcW w:w="2790" w:type="dxa"/>
          </w:tcPr>
          <w:p w14:paraId="15C6ABD2" w14:textId="04A1AAF5" w:rsidR="00CF0C15" w:rsidRPr="00AD66FE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val="en-US"/>
              </w:rPr>
            </w:pPr>
          </w:p>
        </w:tc>
        <w:tc>
          <w:tcPr>
            <w:tcW w:w="6390" w:type="dxa"/>
            <w:gridSpan w:val="11"/>
          </w:tcPr>
          <w:p w14:paraId="01BA5C9A" w14:textId="77777777" w:rsidR="00CF0C15" w:rsidRPr="00623946" w:rsidRDefault="00CF0C15" w:rsidP="009A62A7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B7B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0C15" w:rsidRPr="00623946" w14:paraId="7CBFD576" w14:textId="77777777" w:rsidTr="008D5703">
        <w:trPr>
          <w:tblHeader/>
        </w:trPr>
        <w:tc>
          <w:tcPr>
            <w:tcW w:w="2790" w:type="dxa"/>
            <w:vMerge w:val="restart"/>
          </w:tcPr>
          <w:p w14:paraId="032CBEBB" w14:textId="77777777" w:rsidR="00AD66FE" w:rsidRDefault="00AD66FE" w:rsidP="00AD66FE">
            <w:pPr>
              <w:spacing w:line="360" w:lineRule="exact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B07AB4" w14:textId="77777777" w:rsidR="00AD66FE" w:rsidRDefault="00AD66FE" w:rsidP="00AD66FE">
            <w:pPr>
              <w:spacing w:line="360" w:lineRule="exact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BC30B9E" w14:textId="77777777" w:rsidR="00AD66FE" w:rsidRDefault="00AD66FE" w:rsidP="00AD66FE">
            <w:pPr>
              <w:spacing w:line="360" w:lineRule="exact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9B878B0" w14:textId="63602D9F" w:rsidR="00CF0C15" w:rsidRPr="00623946" w:rsidRDefault="00AD66FE" w:rsidP="00AD66F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้</w:t>
            </w:r>
          </w:p>
        </w:tc>
        <w:tc>
          <w:tcPr>
            <w:tcW w:w="3150" w:type="dxa"/>
            <w:gridSpan w:val="5"/>
          </w:tcPr>
          <w:p w14:paraId="44FAE6D5" w14:textId="6DD843A5" w:rsidR="00CF0C15" w:rsidRPr="00623946" w:rsidRDefault="006145CD" w:rsidP="009A62A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8764C9F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D666866" w14:textId="7364EFB1" w:rsidR="00CF0C15" w:rsidRPr="00623946" w:rsidRDefault="006145CD" w:rsidP="0081613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CF0C15" w:rsidRPr="00623946" w14:paraId="367521F4" w14:textId="77777777" w:rsidTr="008D5703">
        <w:trPr>
          <w:tblHeader/>
        </w:trPr>
        <w:tc>
          <w:tcPr>
            <w:tcW w:w="2790" w:type="dxa"/>
            <w:vMerge/>
          </w:tcPr>
          <w:p w14:paraId="666D09D9" w14:textId="77777777" w:rsidR="00CF0C15" w:rsidRPr="00623946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1FBEF3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</w:p>
          <w:p w14:paraId="5CED2015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F49B20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EFE627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F5D439A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F75831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6FF2331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F6155F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</w:p>
          <w:p w14:paraId="5F9EC00A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83A3A5D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DEFDB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94777E2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CECBFB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</w:t>
            </w:r>
          </w:p>
          <w:p w14:paraId="39741C79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CF0C15" w:rsidRPr="00623946" w14:paraId="4971F2C5" w14:textId="77777777" w:rsidTr="008D5703">
        <w:trPr>
          <w:tblHeader/>
        </w:trPr>
        <w:tc>
          <w:tcPr>
            <w:tcW w:w="2790" w:type="dxa"/>
          </w:tcPr>
          <w:p w14:paraId="46A458DE" w14:textId="77777777" w:rsidR="00CF0C15" w:rsidRPr="00623946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9F22493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177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66FE" w:rsidRPr="00623946" w14:paraId="4F372F41" w14:textId="77777777" w:rsidTr="008D5703">
        <w:trPr>
          <w:tblHeader/>
        </w:trPr>
        <w:tc>
          <w:tcPr>
            <w:tcW w:w="2790" w:type="dxa"/>
          </w:tcPr>
          <w:p w14:paraId="6C54D9C2" w14:textId="700822E4" w:rsidR="00AD66FE" w:rsidRPr="00623946" w:rsidRDefault="00AD66FE" w:rsidP="00766434">
            <w:pPr>
              <w:spacing w:line="360" w:lineRule="exact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</w:tcPr>
          <w:p w14:paraId="0E32D58D" w14:textId="77777777" w:rsidR="00AD66FE" w:rsidRPr="00623946" w:rsidRDefault="00AD66FE" w:rsidP="009A62A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40E56" w:rsidRPr="00623946" w14:paraId="626C0BDD" w14:textId="77777777" w:rsidTr="008D5703">
        <w:trPr>
          <w:cantSplit/>
        </w:trPr>
        <w:tc>
          <w:tcPr>
            <w:tcW w:w="2790" w:type="dxa"/>
          </w:tcPr>
          <w:p w14:paraId="337B4177" w14:textId="77777777" w:rsidR="00B40E56" w:rsidRPr="003E3F87" w:rsidRDefault="00B40E56" w:rsidP="00B40E56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A8B3A2A" w14:textId="314F97DD" w:rsidR="00B40E56" w:rsidRPr="00AA65DA" w:rsidRDefault="00464B28" w:rsidP="00464B28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31F1E" w14:textId="77777777" w:rsidR="00B40E56" w:rsidRPr="00AA65DA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C0DB524" w14:textId="34432C70" w:rsidR="00B40E56" w:rsidRPr="00AA65DA" w:rsidRDefault="00464B28" w:rsidP="00464B28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EAE77E" w14:textId="77777777" w:rsidR="00B40E56" w:rsidRPr="00AA65DA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2BF9634" w14:textId="100C9E88" w:rsidR="00B40E56" w:rsidRPr="00AA65DA" w:rsidRDefault="00464B28" w:rsidP="00464B28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F22307" w14:textId="77777777" w:rsidR="00B40E56" w:rsidRPr="00AA65DA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636B116" w14:textId="0C59C7B7" w:rsidR="00B40E56" w:rsidRPr="00AA65DA" w:rsidRDefault="00B40E56" w:rsidP="00B40E56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B348869" w14:textId="77777777" w:rsidR="00B40E56" w:rsidRPr="00AA65DA" w:rsidRDefault="00B40E56" w:rsidP="00B40E5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96201CF" w14:textId="422D0869" w:rsidR="00B40E56" w:rsidRPr="00AA65DA" w:rsidRDefault="006145CD" w:rsidP="00B40E5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40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180" w:type="dxa"/>
          </w:tcPr>
          <w:p w14:paraId="0FEC17A0" w14:textId="77777777" w:rsidR="00B40E56" w:rsidRPr="00AA65DA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F531C28" w14:textId="7AFBABA4" w:rsidR="00B40E56" w:rsidRPr="00AA65DA" w:rsidRDefault="00B40E56" w:rsidP="00B40E56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left="-83" w:right="-259" w:firstLine="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40E56" w:rsidRPr="00623946" w14:paraId="7E3CF48A" w14:textId="77777777" w:rsidTr="008D5703">
        <w:trPr>
          <w:cantSplit/>
        </w:trPr>
        <w:tc>
          <w:tcPr>
            <w:tcW w:w="2790" w:type="dxa"/>
          </w:tcPr>
          <w:p w14:paraId="660FF553" w14:textId="77777777" w:rsidR="00B40E56" w:rsidRPr="003E3F87" w:rsidRDefault="00B40E56" w:rsidP="00B40E56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D435B67" w14:textId="5581B6BA" w:rsidR="00B40E56" w:rsidRPr="00464B28" w:rsidRDefault="00464B28" w:rsidP="00464B28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4B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16479F" w14:textId="77777777" w:rsidR="00B40E56" w:rsidRPr="00464B28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DC68A5C" w14:textId="6C4BD54F" w:rsidR="00B40E56" w:rsidRPr="00464B28" w:rsidRDefault="00464B28" w:rsidP="00464B28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4B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4B6BEF8" w14:textId="77777777" w:rsidR="00B40E56" w:rsidRPr="00464B28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1C8F7E0" w14:textId="4F2A72B7" w:rsidR="00B40E56" w:rsidRPr="00464B28" w:rsidRDefault="00464B28" w:rsidP="00464B28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4B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5DA26A9" w14:textId="77777777" w:rsidR="00B40E56" w:rsidRPr="00AA65DA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0A1CE0" w14:textId="63310EDE" w:rsidR="00B40E56" w:rsidRPr="00AA65DA" w:rsidRDefault="00B40E56" w:rsidP="00B40E56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802A467" w14:textId="77777777" w:rsidR="00B40E56" w:rsidRPr="00AA65DA" w:rsidRDefault="00B40E56" w:rsidP="00B40E5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869D3E4" w14:textId="4247D954" w:rsidR="00B40E56" w:rsidRPr="00AA65DA" w:rsidRDefault="006145CD" w:rsidP="00B40E5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40E56"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  <w:tc>
          <w:tcPr>
            <w:tcW w:w="180" w:type="dxa"/>
            <w:vAlign w:val="bottom"/>
          </w:tcPr>
          <w:p w14:paraId="4EF2AED0" w14:textId="77777777" w:rsidR="00B40E56" w:rsidRPr="00AA65DA" w:rsidRDefault="00B40E56" w:rsidP="00B40E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F294B5C" w14:textId="619B1F39" w:rsidR="00B40E56" w:rsidRPr="00AA65DA" w:rsidRDefault="00B40E56" w:rsidP="00B40E56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left="-83" w:right="-259" w:firstLine="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607</w:t>
            </w: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37E5676" w14:textId="77777777" w:rsidR="00AA65DA" w:rsidRPr="00E32DE3" w:rsidRDefault="00AA65DA">
      <w:pPr>
        <w:spacing w:line="240" w:lineRule="auto"/>
        <w:rPr>
          <w:rFonts w:ascii="Angsana New" w:hAnsi="Angsana New"/>
          <w:bCs/>
          <w:i/>
          <w:iCs/>
          <w:sz w:val="20"/>
          <w:szCs w:val="20"/>
        </w:rPr>
      </w:pP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4039"/>
        <w:gridCol w:w="898"/>
        <w:gridCol w:w="256"/>
        <w:gridCol w:w="1252"/>
        <w:gridCol w:w="268"/>
        <w:gridCol w:w="919"/>
        <w:gridCol w:w="243"/>
        <w:gridCol w:w="1284"/>
      </w:tblGrid>
      <w:tr w:rsidR="00186236" w:rsidRPr="006E4F8A" w14:paraId="467D069C" w14:textId="77777777" w:rsidTr="00E32DE3">
        <w:tc>
          <w:tcPr>
            <w:tcW w:w="4039" w:type="dxa"/>
          </w:tcPr>
          <w:p w14:paraId="241D3021" w14:textId="77777777" w:rsidR="00186236" w:rsidRPr="006E4F8A" w:rsidRDefault="00E178DA" w:rsidP="00E178D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0E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0" w:type="dxa"/>
            <w:gridSpan w:val="7"/>
          </w:tcPr>
          <w:p w14:paraId="0ECC1637" w14:textId="77777777" w:rsidR="00186236" w:rsidRPr="002013A1" w:rsidRDefault="00186236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86236" w:rsidRPr="006E4F8A" w14:paraId="38D73248" w14:textId="77777777" w:rsidTr="00E32DE3">
        <w:tc>
          <w:tcPr>
            <w:tcW w:w="4039" w:type="dxa"/>
          </w:tcPr>
          <w:p w14:paraId="45736537" w14:textId="77777777" w:rsidR="00186236" w:rsidRPr="006E4F8A" w:rsidRDefault="00186236" w:rsidP="002013A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76FEC0F3" w14:textId="53C9E71D" w:rsidR="0018623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263D1F8B" w14:textId="77777777" w:rsidR="00186236" w:rsidRDefault="00186236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11EFD551" w14:textId="3255E0D6" w:rsidR="00186236" w:rsidRPr="0032718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EE2B00" w:rsidRPr="006E4F8A" w14:paraId="56BAB498" w14:textId="77777777" w:rsidTr="00E32DE3">
        <w:tc>
          <w:tcPr>
            <w:tcW w:w="4039" w:type="dxa"/>
          </w:tcPr>
          <w:p w14:paraId="32B0D44A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4CCF672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6" w:type="dxa"/>
          </w:tcPr>
          <w:p w14:paraId="06174BE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6C7CA9D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B4BFE0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2631E23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</w:tcPr>
          <w:p w14:paraId="62C06345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9AD419C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00" w:rsidRPr="006E4F8A" w14:paraId="51E2A7E9" w14:textId="77777777" w:rsidTr="00E32DE3">
        <w:tc>
          <w:tcPr>
            <w:tcW w:w="4039" w:type="dxa"/>
          </w:tcPr>
          <w:p w14:paraId="53AF0A87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D33B8AD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</w:tcPr>
          <w:p w14:paraId="4440CAAB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04ABEBD9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8" w:type="dxa"/>
          </w:tcPr>
          <w:p w14:paraId="5283A29F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1F028FD8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40552264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D1536C3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E56" w:rsidRPr="006E4F8A" w14:paraId="373B762A" w14:textId="77777777" w:rsidTr="00E32DE3">
        <w:tc>
          <w:tcPr>
            <w:tcW w:w="4039" w:type="dxa"/>
          </w:tcPr>
          <w:p w14:paraId="7F508403" w14:textId="77777777" w:rsidR="00B40E56" w:rsidRPr="00251BEC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shd w:val="clear" w:color="auto" w:fill="auto"/>
          </w:tcPr>
          <w:p w14:paraId="4EE55648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F2BF746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64BA2094" w14:textId="5AAE2A9E" w:rsidR="00B40E56" w:rsidRPr="0091773A" w:rsidRDefault="00464B28" w:rsidP="00B40E5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4,628,006</w:t>
            </w:r>
          </w:p>
        </w:tc>
        <w:tc>
          <w:tcPr>
            <w:tcW w:w="268" w:type="dxa"/>
          </w:tcPr>
          <w:p w14:paraId="5380BA09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C6DD72B" w14:textId="77777777" w:rsidR="00B40E56" w:rsidRPr="00B40E56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E455AC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0EB7AB83" w14:textId="6352F5D9" w:rsidR="00B40E56" w:rsidRPr="0091773A" w:rsidRDefault="006145CD" w:rsidP="00E16464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</w:tr>
      <w:tr w:rsidR="00B40E56" w:rsidRPr="006E4F8A" w14:paraId="2FF686A6" w14:textId="77777777" w:rsidTr="00E32DE3">
        <w:tc>
          <w:tcPr>
            <w:tcW w:w="4039" w:type="dxa"/>
          </w:tcPr>
          <w:p w14:paraId="7F30FE39" w14:textId="77777777" w:rsidR="00B40E56" w:rsidRPr="00251BEC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8" w:type="dxa"/>
            <w:shd w:val="clear" w:color="auto" w:fill="auto"/>
          </w:tcPr>
          <w:p w14:paraId="1595D02A" w14:textId="282E46AC" w:rsidR="00B40E56" w:rsidRPr="006E4F8A" w:rsidRDefault="00464B28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6" w:type="dxa"/>
            <w:shd w:val="clear" w:color="auto" w:fill="auto"/>
          </w:tcPr>
          <w:p w14:paraId="2F5F8DB0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7FCB55C7" w14:textId="406141BF" w:rsidR="00B40E56" w:rsidRPr="0091773A" w:rsidRDefault="00464B28" w:rsidP="00B40E5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925,601</w:t>
            </w:r>
          </w:p>
        </w:tc>
        <w:tc>
          <w:tcPr>
            <w:tcW w:w="268" w:type="dxa"/>
          </w:tcPr>
          <w:p w14:paraId="36A6A004" w14:textId="77777777" w:rsidR="00B40E56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1558282" w14:textId="2730F683" w:rsidR="00B40E56" w:rsidRPr="006E4F8A" w:rsidRDefault="006145CD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3" w:type="dxa"/>
          </w:tcPr>
          <w:p w14:paraId="387C92E3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1E1BEA41" w14:textId="412266E9" w:rsidR="00B40E56" w:rsidRPr="0091773A" w:rsidRDefault="006145CD" w:rsidP="00B40E5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758</w:t>
            </w:r>
          </w:p>
        </w:tc>
      </w:tr>
      <w:tr w:rsidR="00B40E56" w:rsidRPr="006E4F8A" w14:paraId="5F1EA6FD" w14:textId="77777777" w:rsidTr="00E32DE3">
        <w:tc>
          <w:tcPr>
            <w:tcW w:w="4039" w:type="dxa"/>
          </w:tcPr>
          <w:p w14:paraId="1F984947" w14:textId="77777777" w:rsidR="00B40E56" w:rsidRPr="00197592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898" w:type="dxa"/>
            <w:shd w:val="clear" w:color="auto" w:fill="auto"/>
          </w:tcPr>
          <w:p w14:paraId="303FDA66" w14:textId="77777777" w:rsidR="00B40E56" w:rsidRPr="00197592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AA37F9" w14:textId="77777777" w:rsidR="00B40E56" w:rsidRPr="00197592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93218C8" w14:textId="34A76E8B" w:rsidR="00B40E56" w:rsidRPr="00197592" w:rsidRDefault="00464B28" w:rsidP="00B40E5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(31,646)</w:t>
            </w:r>
          </w:p>
        </w:tc>
        <w:tc>
          <w:tcPr>
            <w:tcW w:w="268" w:type="dxa"/>
          </w:tcPr>
          <w:p w14:paraId="21ED9BE1" w14:textId="77777777" w:rsidR="00B40E56" w:rsidRPr="00197592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381DDCE" w14:textId="77777777" w:rsidR="00B40E56" w:rsidRPr="00197592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27043A" w14:textId="77777777" w:rsidR="00B40E56" w:rsidRPr="00197592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D9D720" w14:textId="012BEB99" w:rsidR="00B40E56" w:rsidRPr="00197592" w:rsidRDefault="00B40E56" w:rsidP="00B40E5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0E56" w:rsidRPr="006E4F8A" w14:paraId="5FDA6524" w14:textId="77777777" w:rsidTr="00E32DE3">
        <w:tc>
          <w:tcPr>
            <w:tcW w:w="4039" w:type="dxa"/>
          </w:tcPr>
          <w:p w14:paraId="35F912E0" w14:textId="77777777" w:rsidR="00B40E56" w:rsidRPr="006D32E8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898" w:type="dxa"/>
            <w:shd w:val="clear" w:color="auto" w:fill="auto"/>
          </w:tcPr>
          <w:p w14:paraId="2F55E27C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CDE70FD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CA14764" w14:textId="0BD50A4E" w:rsidR="00B40E56" w:rsidRPr="00717FCC" w:rsidRDefault="00464B28" w:rsidP="00B40E5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(812,608)</w:t>
            </w:r>
          </w:p>
        </w:tc>
        <w:tc>
          <w:tcPr>
            <w:tcW w:w="268" w:type="dxa"/>
          </w:tcPr>
          <w:p w14:paraId="623CAAFB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C784F5A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890650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9C40401" w14:textId="3418E544" w:rsidR="00B40E56" w:rsidRPr="00717FCC" w:rsidRDefault="00B40E56" w:rsidP="00B40E5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0E56" w:rsidRPr="006E4F8A" w14:paraId="06576B36" w14:textId="77777777" w:rsidTr="00E32DE3">
        <w:tc>
          <w:tcPr>
            <w:tcW w:w="4039" w:type="dxa"/>
          </w:tcPr>
          <w:p w14:paraId="5866FA8E" w14:textId="77777777" w:rsidR="00B40E56" w:rsidRPr="006D32E8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98" w:type="dxa"/>
            <w:shd w:val="clear" w:color="auto" w:fill="auto"/>
          </w:tcPr>
          <w:p w14:paraId="01A709AF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02B27DD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2A4FFFD" w14:textId="6C9A846D" w:rsidR="00B40E56" w:rsidRPr="00717FCC" w:rsidRDefault="00464B28" w:rsidP="00B40E5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34,913</w:t>
            </w:r>
          </w:p>
        </w:tc>
        <w:tc>
          <w:tcPr>
            <w:tcW w:w="268" w:type="dxa"/>
          </w:tcPr>
          <w:p w14:paraId="5EFD3C73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404EA4F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B9DAD12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05533F" w14:textId="33861758" w:rsidR="00B40E56" w:rsidRPr="00717FCC" w:rsidRDefault="006145CD" w:rsidP="00B40E5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</w:tr>
      <w:tr w:rsidR="00B40E56" w:rsidRPr="006E4F8A" w14:paraId="1B22CF23" w14:textId="77777777" w:rsidTr="00E32DE3">
        <w:tc>
          <w:tcPr>
            <w:tcW w:w="4039" w:type="dxa"/>
          </w:tcPr>
          <w:p w14:paraId="62B8A97E" w14:textId="1365387F" w:rsidR="00B40E56" w:rsidRPr="00623946" w:rsidRDefault="00B40E56" w:rsidP="00B40E56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="003D41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="003D4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3D41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98" w:type="dxa"/>
            <w:shd w:val="clear" w:color="auto" w:fill="auto"/>
          </w:tcPr>
          <w:p w14:paraId="614B2D6C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1A8298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010CC72" w14:textId="301D8AD4" w:rsidR="00B40E56" w:rsidRPr="00717FCC" w:rsidRDefault="00464B28" w:rsidP="00B40E5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68" w:type="dxa"/>
          </w:tcPr>
          <w:p w14:paraId="5F801957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058F5F9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E1235A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B1621FD" w14:textId="696BB6B6" w:rsidR="00B40E56" w:rsidRDefault="00B40E56" w:rsidP="00B77AF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0E56" w:rsidRPr="006E4F8A" w14:paraId="25FEB381" w14:textId="77777777" w:rsidTr="00E32DE3">
        <w:tc>
          <w:tcPr>
            <w:tcW w:w="4039" w:type="dxa"/>
            <w:vAlign w:val="bottom"/>
          </w:tcPr>
          <w:p w14:paraId="21713EAB" w14:textId="77777777" w:rsidR="00B40E56" w:rsidRPr="006E4F8A" w:rsidRDefault="00B40E56" w:rsidP="00B40E5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DEE81" w14:textId="7547A170" w:rsidR="00B40E56" w:rsidRPr="008F526B" w:rsidRDefault="00464B28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56" w:type="dxa"/>
            <w:shd w:val="clear" w:color="auto" w:fill="auto"/>
          </w:tcPr>
          <w:p w14:paraId="4A33902C" w14:textId="77777777" w:rsidR="00B40E56" w:rsidRPr="008F526B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C280" w14:textId="7E3716F3" w:rsidR="00B40E56" w:rsidRPr="008F526B" w:rsidRDefault="00464B28" w:rsidP="00B40E5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122,181</w:t>
            </w:r>
          </w:p>
        </w:tc>
        <w:tc>
          <w:tcPr>
            <w:tcW w:w="268" w:type="dxa"/>
          </w:tcPr>
          <w:p w14:paraId="17E86C2A" w14:textId="77777777" w:rsidR="00B40E56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4A8A3B8F" w14:textId="7A772EF2" w:rsidR="00B40E56" w:rsidRPr="008F526B" w:rsidRDefault="006145CD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14:paraId="341BAE8C" w14:textId="77777777" w:rsidR="00B40E56" w:rsidRPr="008F526B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40348" w14:textId="04A1B6E9" w:rsidR="00B40E56" w:rsidRPr="008F526B" w:rsidRDefault="006145CD" w:rsidP="00B40E5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</w:p>
        </w:tc>
      </w:tr>
    </w:tbl>
    <w:p w14:paraId="3739273E" w14:textId="703F12D2" w:rsidR="00E32DE3" w:rsidRDefault="00E32DE3" w:rsidP="00CD79C7">
      <w:pPr>
        <w:pStyle w:val="Bo-Blankline"/>
        <w:rPr>
          <w:cs/>
        </w:rPr>
      </w:pPr>
    </w:p>
    <w:p w14:paraId="3EC1E4D2" w14:textId="77777777" w:rsidR="00E32DE3" w:rsidRDefault="00E32DE3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9176" w:type="dxa"/>
        <w:tblInd w:w="450" w:type="dxa"/>
        <w:tblLook w:val="04A0" w:firstRow="1" w:lastRow="0" w:firstColumn="1" w:lastColumn="0" w:noHBand="0" w:noVBand="1"/>
      </w:tblPr>
      <w:tblGrid>
        <w:gridCol w:w="4077"/>
        <w:gridCol w:w="903"/>
        <w:gridCol w:w="236"/>
        <w:gridCol w:w="1190"/>
        <w:gridCol w:w="236"/>
        <w:gridCol w:w="932"/>
        <w:gridCol w:w="236"/>
        <w:gridCol w:w="1366"/>
      </w:tblGrid>
      <w:tr w:rsidR="008E2D14" w:rsidRPr="006E4F8A" w14:paraId="531370FB" w14:textId="77777777" w:rsidTr="00B40E56">
        <w:tc>
          <w:tcPr>
            <w:tcW w:w="4077" w:type="dxa"/>
          </w:tcPr>
          <w:p w14:paraId="26A34506" w14:textId="6A4D7218" w:rsidR="008E2D14" w:rsidRPr="006E4F8A" w:rsidRDefault="003E1E59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99" w:type="dxa"/>
            <w:gridSpan w:val="7"/>
          </w:tcPr>
          <w:p w14:paraId="609BC64D" w14:textId="77777777" w:rsidR="008E2D14" w:rsidRPr="002013A1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2D14" w:rsidRPr="006E4F8A" w14:paraId="07E02BA6" w14:textId="77777777" w:rsidTr="00B40E56">
        <w:tc>
          <w:tcPr>
            <w:tcW w:w="4077" w:type="dxa"/>
          </w:tcPr>
          <w:p w14:paraId="2BE23470" w14:textId="77777777"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9" w:type="dxa"/>
            <w:gridSpan w:val="3"/>
          </w:tcPr>
          <w:p w14:paraId="20026BB4" w14:textId="645F2B35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7EAA904" w14:textId="77777777" w:rsidR="008E2D14" w:rsidRPr="00327186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  <w:gridSpan w:val="3"/>
          </w:tcPr>
          <w:p w14:paraId="2062C304" w14:textId="323CFE18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8E2D14" w:rsidRPr="006E4F8A" w14:paraId="050E7502" w14:textId="77777777" w:rsidTr="00B40E56">
        <w:tc>
          <w:tcPr>
            <w:tcW w:w="4077" w:type="dxa"/>
          </w:tcPr>
          <w:p w14:paraId="3DF745D0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523E137B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7E242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C3D0D03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8EBB4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65E73A65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72B8250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D70A248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14:paraId="16B29764" w14:textId="77777777" w:rsidTr="00B40E56">
        <w:tc>
          <w:tcPr>
            <w:tcW w:w="4077" w:type="dxa"/>
          </w:tcPr>
          <w:p w14:paraId="16AB80D5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4C7A1A35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34C5141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21D5D09B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22B0814F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2" w:type="dxa"/>
          </w:tcPr>
          <w:p w14:paraId="685D8A9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79B9DD9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6" w:type="dxa"/>
          </w:tcPr>
          <w:p w14:paraId="58036E7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E56" w:rsidRPr="006E4F8A" w14:paraId="22D1B7F2" w14:textId="77777777" w:rsidTr="00B40E56">
        <w:tc>
          <w:tcPr>
            <w:tcW w:w="4077" w:type="dxa"/>
          </w:tcPr>
          <w:p w14:paraId="5C6692F8" w14:textId="77777777" w:rsidR="00B40E56" w:rsidRPr="00251BEC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3" w:type="dxa"/>
            <w:shd w:val="clear" w:color="auto" w:fill="auto"/>
          </w:tcPr>
          <w:p w14:paraId="66212469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7EB4B3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7E707BA" w14:textId="6A0310D0" w:rsidR="00B40E56" w:rsidRPr="0091773A" w:rsidRDefault="00066A08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4,627,636</w:t>
            </w:r>
          </w:p>
        </w:tc>
        <w:tc>
          <w:tcPr>
            <w:tcW w:w="236" w:type="dxa"/>
          </w:tcPr>
          <w:p w14:paraId="35203619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FC83A85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9C733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6DDBC2EC" w14:textId="01286E68" w:rsidR="00B40E56" w:rsidRPr="0091773A" w:rsidRDefault="006145CD" w:rsidP="00B40E5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B40E56" w:rsidRPr="006E4F8A" w14:paraId="6AE378C4" w14:textId="77777777" w:rsidTr="00B40E56">
        <w:tc>
          <w:tcPr>
            <w:tcW w:w="4077" w:type="dxa"/>
          </w:tcPr>
          <w:p w14:paraId="628A7B14" w14:textId="77777777" w:rsidR="00B40E56" w:rsidRPr="00251BEC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3" w:type="dxa"/>
            <w:shd w:val="clear" w:color="auto" w:fill="auto"/>
          </w:tcPr>
          <w:p w14:paraId="75A0A8FF" w14:textId="1232F748" w:rsidR="00B40E56" w:rsidRPr="006E4F8A" w:rsidRDefault="00066A08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F802CB5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633FEF26" w14:textId="2F031B25" w:rsidR="00B40E56" w:rsidRPr="0091773A" w:rsidRDefault="00066A08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925,527</w:t>
            </w:r>
          </w:p>
        </w:tc>
        <w:tc>
          <w:tcPr>
            <w:tcW w:w="236" w:type="dxa"/>
          </w:tcPr>
          <w:p w14:paraId="26C66504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41E069F" w14:textId="23F79F42" w:rsidR="00B40E56" w:rsidRPr="006E4F8A" w:rsidRDefault="006145CD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2EF0D622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68539E0E" w14:textId="4E945674" w:rsidR="00B40E56" w:rsidRPr="0091773A" w:rsidRDefault="006145CD" w:rsidP="00B40E5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</w:tr>
      <w:tr w:rsidR="00B40E56" w:rsidRPr="006E4F8A" w14:paraId="7E7372BD" w14:textId="77777777" w:rsidTr="00B40E56">
        <w:tc>
          <w:tcPr>
            <w:tcW w:w="4077" w:type="dxa"/>
          </w:tcPr>
          <w:p w14:paraId="339CF6CF" w14:textId="77777777" w:rsidR="00B40E56" w:rsidRPr="00197592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903" w:type="dxa"/>
            <w:shd w:val="clear" w:color="auto" w:fill="auto"/>
          </w:tcPr>
          <w:p w14:paraId="27B52390" w14:textId="77777777" w:rsidR="00B40E56" w:rsidRPr="00197592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22646" w14:textId="77777777" w:rsidR="00B40E56" w:rsidRPr="00197592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82338E7" w14:textId="66934173" w:rsidR="00B40E56" w:rsidRPr="00197592" w:rsidRDefault="00066A08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(31,941)</w:t>
            </w:r>
          </w:p>
        </w:tc>
        <w:tc>
          <w:tcPr>
            <w:tcW w:w="236" w:type="dxa"/>
          </w:tcPr>
          <w:p w14:paraId="1A4AB7EF" w14:textId="77777777" w:rsidR="00B40E56" w:rsidRPr="00197592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3F7F0046" w14:textId="77777777" w:rsidR="00B40E56" w:rsidRPr="00197592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A5CF8" w14:textId="77777777" w:rsidR="00B40E56" w:rsidRPr="00197592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080D39EA" w14:textId="79924AE2" w:rsidR="00B40E56" w:rsidRPr="00197592" w:rsidRDefault="00B40E56" w:rsidP="00E16464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0E56" w:rsidRPr="006E4F8A" w14:paraId="52B6232D" w14:textId="77777777" w:rsidTr="00B40E56">
        <w:tc>
          <w:tcPr>
            <w:tcW w:w="4077" w:type="dxa"/>
          </w:tcPr>
          <w:p w14:paraId="2E05A75C" w14:textId="77777777" w:rsidR="00B40E56" w:rsidRPr="006D32E8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3" w:type="dxa"/>
            <w:shd w:val="clear" w:color="auto" w:fill="auto"/>
          </w:tcPr>
          <w:p w14:paraId="29F24113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B748C6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B6FA9BA" w14:textId="4CB295DD" w:rsidR="00B40E56" w:rsidRPr="00717FCC" w:rsidRDefault="00066A08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(812,608)</w:t>
            </w:r>
          </w:p>
        </w:tc>
        <w:tc>
          <w:tcPr>
            <w:tcW w:w="236" w:type="dxa"/>
          </w:tcPr>
          <w:p w14:paraId="55CEF739" w14:textId="77777777" w:rsidR="00B40E56" w:rsidRPr="00717FCC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7FEF1773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39D80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29E01C2" w14:textId="5CBD5A7D" w:rsidR="00B40E56" w:rsidRPr="00717FCC" w:rsidRDefault="00B40E56" w:rsidP="00B40E5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0E56" w:rsidRPr="006E4F8A" w14:paraId="2CDDAB3F" w14:textId="77777777" w:rsidTr="00B40E56">
        <w:tc>
          <w:tcPr>
            <w:tcW w:w="4077" w:type="dxa"/>
          </w:tcPr>
          <w:p w14:paraId="30705BED" w14:textId="77777777" w:rsidR="00B40E56" w:rsidRPr="006D32E8" w:rsidRDefault="00B40E56" w:rsidP="00B40E5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3" w:type="dxa"/>
            <w:shd w:val="clear" w:color="auto" w:fill="auto"/>
          </w:tcPr>
          <w:p w14:paraId="6183601F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0B7AFA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798A02" w14:textId="782257CD" w:rsidR="00B40E56" w:rsidRPr="00717FCC" w:rsidRDefault="00066A08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34,913</w:t>
            </w:r>
          </w:p>
        </w:tc>
        <w:tc>
          <w:tcPr>
            <w:tcW w:w="236" w:type="dxa"/>
          </w:tcPr>
          <w:p w14:paraId="40B0499D" w14:textId="77777777" w:rsidR="00B40E56" w:rsidRPr="00717FCC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4604F289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95E31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BFF5146" w14:textId="5391B096" w:rsidR="00B40E56" w:rsidRPr="00717FCC" w:rsidRDefault="006145CD" w:rsidP="00B40E5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40E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</w:tr>
      <w:tr w:rsidR="00B40E56" w:rsidRPr="006E4F8A" w14:paraId="79E25B94" w14:textId="77777777" w:rsidTr="00B40E56">
        <w:tc>
          <w:tcPr>
            <w:tcW w:w="4077" w:type="dxa"/>
          </w:tcPr>
          <w:p w14:paraId="4EFF47EF" w14:textId="1F7BD21F" w:rsidR="00B40E56" w:rsidRPr="00623946" w:rsidRDefault="00B40E56" w:rsidP="00B40E56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="00A171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="00A171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17100"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A171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3" w:type="dxa"/>
            <w:shd w:val="clear" w:color="auto" w:fill="auto"/>
          </w:tcPr>
          <w:p w14:paraId="32777092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26553A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8A050C8" w14:textId="4D3FAD60" w:rsidR="00B40E56" w:rsidRPr="00717FCC" w:rsidRDefault="00066A08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36" w:type="dxa"/>
          </w:tcPr>
          <w:p w14:paraId="39480A22" w14:textId="77777777" w:rsidR="00B40E56" w:rsidRPr="00717FCC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1BB98F66" w14:textId="77777777" w:rsidR="00B40E56" w:rsidRPr="006E4F8A" w:rsidRDefault="00B40E56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EF5C0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0E69B59" w14:textId="31A063B7" w:rsidR="00B40E56" w:rsidRDefault="00B40E56" w:rsidP="00B77AF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0E56" w:rsidRPr="006E4F8A" w14:paraId="03C38C6E" w14:textId="77777777" w:rsidTr="00B40E56">
        <w:tc>
          <w:tcPr>
            <w:tcW w:w="4077" w:type="dxa"/>
            <w:vAlign w:val="bottom"/>
          </w:tcPr>
          <w:p w14:paraId="7BE02A15" w14:textId="77777777" w:rsidR="00B40E56" w:rsidRPr="009B41E1" w:rsidRDefault="00B40E56" w:rsidP="00B40E5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B686E" w14:textId="208F684C" w:rsidR="00B40E56" w:rsidRPr="008F526B" w:rsidRDefault="00066A08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36" w:type="dxa"/>
            <w:shd w:val="clear" w:color="auto" w:fill="auto"/>
          </w:tcPr>
          <w:p w14:paraId="6DA22717" w14:textId="77777777" w:rsidR="00B40E56" w:rsidRPr="008F526B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2831D" w14:textId="71259E11" w:rsidR="00B40E56" w:rsidRPr="008F526B" w:rsidRDefault="00066A08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121,812</w:t>
            </w:r>
          </w:p>
        </w:tc>
        <w:tc>
          <w:tcPr>
            <w:tcW w:w="236" w:type="dxa"/>
          </w:tcPr>
          <w:p w14:paraId="412C966C" w14:textId="77777777" w:rsidR="00B40E56" w:rsidRPr="008F526B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6693917D" w14:textId="22A967C8" w:rsidR="00B40E56" w:rsidRPr="008F526B" w:rsidRDefault="006145CD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6414F10" w14:textId="77777777" w:rsidR="00B40E56" w:rsidRPr="008F526B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282ECCE" w14:textId="2FE12770" w:rsidR="00B40E56" w:rsidRPr="008F526B" w:rsidRDefault="006145CD" w:rsidP="00B77AF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</w:p>
        </w:tc>
      </w:tr>
    </w:tbl>
    <w:p w14:paraId="7FEF1985" w14:textId="77777777" w:rsidR="009B41E1" w:rsidRPr="00E32DE3" w:rsidRDefault="009B41E1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59"/>
        <w:gridCol w:w="1126"/>
        <w:gridCol w:w="242"/>
        <w:gridCol w:w="1045"/>
        <w:gridCol w:w="268"/>
        <w:gridCol w:w="1085"/>
      </w:tblGrid>
      <w:tr w:rsidR="009B41E1" w:rsidRPr="00ED338C" w14:paraId="20C1B271" w14:textId="77777777" w:rsidTr="00E16464">
        <w:tc>
          <w:tcPr>
            <w:tcW w:w="4050" w:type="dxa"/>
            <w:shd w:val="clear" w:color="auto" w:fill="auto"/>
          </w:tcPr>
          <w:p w14:paraId="783BFB67" w14:textId="77777777" w:rsidR="009B41E1" w:rsidRPr="00ED338C" w:rsidRDefault="009B41E1" w:rsidP="009A62A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30289AA6" w14:textId="77777777" w:rsidR="009B41E1" w:rsidRPr="00ED338C" w:rsidRDefault="009B41E1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4E25" w:rsidRPr="00ED338C" w14:paraId="12C7737A" w14:textId="77777777" w:rsidTr="00E16464">
        <w:tc>
          <w:tcPr>
            <w:tcW w:w="4050" w:type="dxa"/>
            <w:shd w:val="clear" w:color="auto" w:fill="auto"/>
          </w:tcPr>
          <w:p w14:paraId="41E74E40" w14:textId="77777777" w:rsidR="002A4E25" w:rsidRPr="002A4E25" w:rsidRDefault="002A4E25" w:rsidP="002A4E2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4E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465" w:type="dxa"/>
            <w:gridSpan w:val="3"/>
            <w:shd w:val="clear" w:color="auto" w:fill="auto"/>
          </w:tcPr>
          <w:p w14:paraId="61B1C5BD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7BFBD15A" w14:textId="77777777" w:rsidR="002A4E25" w:rsidRPr="00ED338C" w:rsidRDefault="002A4E25" w:rsidP="002A4E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069B66E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A4E25" w:rsidRPr="00ED338C" w14:paraId="54935A4B" w14:textId="77777777" w:rsidTr="00E16464">
        <w:tc>
          <w:tcPr>
            <w:tcW w:w="4050" w:type="dxa"/>
            <w:shd w:val="clear" w:color="auto" w:fill="auto"/>
          </w:tcPr>
          <w:p w14:paraId="08A5D4B5" w14:textId="57CD55C7" w:rsidR="002A4E25" w:rsidRPr="00B41671" w:rsidRDefault="00B41671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16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CDDDEDF" w14:textId="0D4E5DBC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9" w:type="dxa"/>
            <w:shd w:val="clear" w:color="auto" w:fill="auto"/>
          </w:tcPr>
          <w:p w14:paraId="46BBF6EA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33FC4A0C" w14:textId="385F1BD9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2" w:type="dxa"/>
            <w:shd w:val="clear" w:color="auto" w:fill="auto"/>
          </w:tcPr>
          <w:p w14:paraId="70B17C6F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63FF9280" w14:textId="521D5497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5EA4332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C4B6CA2" w14:textId="099EA868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A4E25" w:rsidRPr="00ED338C" w14:paraId="65D14C91" w14:textId="77777777" w:rsidTr="00E16464">
        <w:tc>
          <w:tcPr>
            <w:tcW w:w="4050" w:type="dxa"/>
            <w:shd w:val="clear" w:color="auto" w:fill="auto"/>
          </w:tcPr>
          <w:p w14:paraId="33FBC81D" w14:textId="77777777" w:rsidR="002A4E25" w:rsidRPr="00ED338C" w:rsidRDefault="002A4E25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5D38C45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0E56" w:rsidRPr="00ED338C" w14:paraId="5445C468" w14:textId="77777777" w:rsidTr="00E16464">
        <w:tc>
          <w:tcPr>
            <w:tcW w:w="4050" w:type="dxa"/>
            <w:shd w:val="clear" w:color="auto" w:fill="auto"/>
          </w:tcPr>
          <w:p w14:paraId="29734665" w14:textId="77777777" w:rsidR="00B40E56" w:rsidRPr="00ED338C" w:rsidRDefault="00B40E56" w:rsidP="00B40E56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063DD" w14:textId="08926B9B" w:rsidR="00B40E56" w:rsidRPr="00ED338C" w:rsidRDefault="00066A08" w:rsidP="00066A08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82,322</w:t>
            </w:r>
          </w:p>
        </w:tc>
        <w:tc>
          <w:tcPr>
            <w:tcW w:w="259" w:type="dxa"/>
            <w:shd w:val="clear" w:color="auto" w:fill="auto"/>
          </w:tcPr>
          <w:p w14:paraId="7AE3E096" w14:textId="77777777" w:rsidR="00B40E56" w:rsidRPr="00ED338C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32BC964" w14:textId="426A2969" w:rsidR="00B40E56" w:rsidRPr="00ED338C" w:rsidRDefault="006145CD" w:rsidP="00066A08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9AE37" w14:textId="77777777" w:rsidR="00B40E56" w:rsidRPr="00ED338C" w:rsidRDefault="00B40E56" w:rsidP="00B40E5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6FD1FE3" w14:textId="4F506E63" w:rsidR="00B40E56" w:rsidRPr="00ED338C" w:rsidRDefault="00066A08" w:rsidP="00066A08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BD323E" w14:textId="77777777" w:rsidR="00B40E56" w:rsidRPr="00ED338C" w:rsidRDefault="00B40E56" w:rsidP="00B40E5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3D21C8" w14:textId="2E6657C4" w:rsidR="00B40E56" w:rsidRPr="00ED338C" w:rsidRDefault="00B40E56" w:rsidP="00066A08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E56" w:rsidRPr="00ED338C" w14:paraId="5D0AD754" w14:textId="77777777" w:rsidTr="00E16464">
        <w:trPr>
          <w:trHeight w:val="70"/>
        </w:trPr>
        <w:tc>
          <w:tcPr>
            <w:tcW w:w="4050" w:type="dxa"/>
            <w:shd w:val="clear" w:color="auto" w:fill="auto"/>
          </w:tcPr>
          <w:p w14:paraId="138C9FF4" w14:textId="77777777" w:rsidR="00B40E56" w:rsidRPr="00ED338C" w:rsidRDefault="00B40E56" w:rsidP="00B40E56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หักกลบ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102C6" w14:textId="079FB8E0" w:rsidR="00B40E56" w:rsidRPr="00ED338C" w:rsidRDefault="00066A08" w:rsidP="00066A08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59" w:type="dxa"/>
            <w:shd w:val="clear" w:color="auto" w:fill="auto"/>
          </w:tcPr>
          <w:p w14:paraId="17342313" w14:textId="77777777" w:rsidR="00B40E56" w:rsidRPr="00AC693B" w:rsidRDefault="00B40E56" w:rsidP="00B40E56">
            <w:pPr>
              <w:tabs>
                <w:tab w:val="decimal" w:pos="882"/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6324BC5" w14:textId="27E6C653" w:rsidR="00B40E56" w:rsidRPr="00ED338C" w:rsidRDefault="00B40E56" w:rsidP="00066A08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91A36E" w14:textId="77777777" w:rsidR="00B40E56" w:rsidRPr="00ED338C" w:rsidRDefault="00B40E56" w:rsidP="00B40E5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83764C9" w14:textId="52ACE9ED" w:rsidR="00B40E56" w:rsidRPr="00ED338C" w:rsidRDefault="00066A08" w:rsidP="00066A08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226B35" w14:textId="77777777" w:rsidR="00B40E56" w:rsidRPr="00ED338C" w:rsidRDefault="00B40E56" w:rsidP="00B40E5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3779138" w14:textId="767EC925" w:rsidR="00B40E56" w:rsidRPr="00ED338C" w:rsidRDefault="006145CD" w:rsidP="00066A08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</w:tr>
      <w:tr w:rsidR="00B40E56" w:rsidRPr="00ED338C" w14:paraId="37CE1207" w14:textId="77777777" w:rsidTr="00E16464">
        <w:tc>
          <w:tcPr>
            <w:tcW w:w="4050" w:type="dxa"/>
            <w:shd w:val="clear" w:color="auto" w:fill="auto"/>
            <w:vAlign w:val="bottom"/>
          </w:tcPr>
          <w:p w14:paraId="03F38C68" w14:textId="77777777" w:rsidR="00B40E56" w:rsidRPr="00ED338C" w:rsidRDefault="00B40E56" w:rsidP="00B40E5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E31EC" w14:textId="6F1FE53C" w:rsidR="00B40E56" w:rsidRPr="00ED338C" w:rsidRDefault="00066A08" w:rsidP="00066A08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82,262</w:t>
            </w:r>
          </w:p>
        </w:tc>
        <w:tc>
          <w:tcPr>
            <w:tcW w:w="259" w:type="dxa"/>
            <w:shd w:val="clear" w:color="auto" w:fill="auto"/>
          </w:tcPr>
          <w:p w14:paraId="05ADF0CC" w14:textId="77777777" w:rsidR="00B40E56" w:rsidRPr="00ED338C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B6F36" w14:textId="4D40FF04" w:rsidR="00B40E56" w:rsidRPr="00ED338C" w:rsidRDefault="006145CD" w:rsidP="00066A08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4E67828" w14:textId="77777777" w:rsidR="00B40E56" w:rsidRPr="00ED338C" w:rsidRDefault="00B40E56" w:rsidP="00B40E5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C7505" w14:textId="4E971226" w:rsidR="00B40E56" w:rsidRPr="00ED338C" w:rsidRDefault="00066A08" w:rsidP="00066A08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41F62B" w14:textId="77777777" w:rsidR="00B40E56" w:rsidRPr="00ED338C" w:rsidRDefault="00B40E56" w:rsidP="00B40E5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8FB0" w14:textId="34C4E11E" w:rsidR="00B40E56" w:rsidRPr="00ED338C" w:rsidRDefault="00B40E56" w:rsidP="00231E4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7966E22" w14:textId="0CF833A6" w:rsidR="00E32DE3" w:rsidRPr="00E32DE3" w:rsidRDefault="00E32DE3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  <w:cs/>
        </w:rPr>
      </w:pPr>
    </w:p>
    <w:p w14:paraId="28E22413" w14:textId="77777777" w:rsidR="00E32DE3" w:rsidRDefault="00E32DE3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10BF527" w14:textId="77777777" w:rsidR="00A14BDD" w:rsidRPr="00ED338C" w:rsidRDefault="00A14BDD" w:rsidP="00A14BDD">
      <w:pPr>
        <w:pStyle w:val="Bo-C1Content"/>
        <w:ind w:left="540"/>
        <w:rPr>
          <w:cs/>
        </w:rPr>
      </w:pPr>
      <w:r w:rsidRPr="00ED338C">
        <w:rPr>
          <w:cs/>
        </w:rPr>
        <w:t>รายการเคลื่อนไหวขอ</w:t>
      </w:r>
      <w:r w:rsidR="00E178DA">
        <w:rPr>
          <w:rFonts w:hint="cs"/>
          <w:cs/>
        </w:rPr>
        <w:t>ง</w:t>
      </w:r>
      <w:r w:rsidRPr="00ED338C">
        <w:rPr>
          <w:cs/>
        </w:rPr>
        <w:t>ภาษีเงินได้รอการตัดบัญชีมีดังนี้</w:t>
      </w:r>
    </w:p>
    <w:p w14:paraId="22C8BB1A" w14:textId="77777777" w:rsidR="00A14BDD" w:rsidRPr="000743C7" w:rsidRDefault="00A14BDD" w:rsidP="00A14B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40"/>
        <w:gridCol w:w="1158"/>
        <w:gridCol w:w="236"/>
        <w:gridCol w:w="1080"/>
      </w:tblGrid>
      <w:tr w:rsidR="00A14BDD" w:rsidRPr="00ED338C" w14:paraId="56CA2089" w14:textId="77777777" w:rsidTr="00B40E56">
        <w:tc>
          <w:tcPr>
            <w:tcW w:w="3778" w:type="dxa"/>
          </w:tcPr>
          <w:p w14:paraId="09BE976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vAlign w:val="bottom"/>
          </w:tcPr>
          <w:p w14:paraId="6FC43FA2" w14:textId="77777777" w:rsidR="00A14BDD" w:rsidRPr="00ED338C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14BDD" w:rsidRPr="00ED338C" w14:paraId="44DCBD22" w14:textId="77777777" w:rsidTr="00B40E56">
        <w:tc>
          <w:tcPr>
            <w:tcW w:w="3778" w:type="dxa"/>
          </w:tcPr>
          <w:p w14:paraId="234F1D2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 w:val="restart"/>
            <w:vAlign w:val="bottom"/>
          </w:tcPr>
          <w:p w14:paraId="2D1F5FC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A93420" w14:textId="2D90F0E0" w:rsidR="00A14BDD" w:rsidRPr="00E178DA" w:rsidRDefault="006145C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03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14BDD"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21416E44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vAlign w:val="bottom"/>
          </w:tcPr>
          <w:p w14:paraId="662FFAD8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9B72FFF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3B9295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306E7" w14:textId="35B0EB96" w:rsidR="00A14BDD" w:rsidRPr="006312B5" w:rsidRDefault="006145C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803AA5"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14BDD"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E178DA" w:rsidRPr="00ED338C" w14:paraId="05512413" w14:textId="77777777" w:rsidTr="00B40E56">
        <w:tc>
          <w:tcPr>
            <w:tcW w:w="3778" w:type="dxa"/>
          </w:tcPr>
          <w:p w14:paraId="6350ACCC" w14:textId="77777777" w:rsidR="00E178DA" w:rsidRPr="00ED338C" w:rsidRDefault="00E178DA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/>
            <w:vAlign w:val="bottom"/>
          </w:tcPr>
          <w:p w14:paraId="2901FA15" w14:textId="77777777" w:rsidR="00E178DA" w:rsidRPr="00721122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E3C7A7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vAlign w:val="bottom"/>
          </w:tcPr>
          <w:p w14:paraId="7C6F2B34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FD96C6A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63210888" w14:textId="77777777" w:rsidR="00E178DA" w:rsidRPr="006312B5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61E21E0E" w14:textId="77777777" w:rsidTr="000B6EEE">
        <w:tc>
          <w:tcPr>
            <w:tcW w:w="3778" w:type="dxa"/>
          </w:tcPr>
          <w:p w14:paraId="14E19824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</w:tcPr>
          <w:p w14:paraId="2D964923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80960F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5509AF30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</w:tcPr>
          <w:p w14:paraId="6F92BA7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6B07AAD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2031C4A9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3052570B" w14:textId="77777777" w:rsidR="00A14BDD" w:rsidRPr="00D70047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4BDD" w:rsidRPr="006E4F8A" w14:paraId="305E27E4" w14:textId="77777777" w:rsidTr="000B6EEE">
        <w:tc>
          <w:tcPr>
            <w:tcW w:w="3778" w:type="dxa"/>
          </w:tcPr>
          <w:p w14:paraId="3AA7EFDB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vAlign w:val="bottom"/>
          </w:tcPr>
          <w:p w14:paraId="57A9663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26A8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757C7E4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44053219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165FCDDD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4695686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0829383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334AB80C" w14:textId="77777777" w:rsidTr="00B40E56">
        <w:tc>
          <w:tcPr>
            <w:tcW w:w="3778" w:type="dxa"/>
          </w:tcPr>
          <w:p w14:paraId="272D191E" w14:textId="77777777" w:rsidR="00A14BDD" w:rsidRPr="001703A0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</w:tcPr>
          <w:p w14:paraId="08294BB9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14BDD" w:rsidRPr="006E4F8A" w14:paraId="2FFA81FA" w14:textId="77777777" w:rsidTr="000B6EEE">
        <w:tc>
          <w:tcPr>
            <w:tcW w:w="3778" w:type="dxa"/>
          </w:tcPr>
          <w:p w14:paraId="548374E8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</w:tcPr>
          <w:p w14:paraId="5228CC3C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2FFF7B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0668B175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96C8994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3E6ECD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17D46F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3D7D3D" w14:textId="77777777" w:rsidR="00A14BDD" w:rsidRPr="00D70047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6E4F8A" w14:paraId="7AFF109E" w14:textId="77777777" w:rsidTr="000B6EEE">
        <w:tc>
          <w:tcPr>
            <w:tcW w:w="3778" w:type="dxa"/>
          </w:tcPr>
          <w:p w14:paraId="38590E31" w14:textId="77777777" w:rsidR="00B40E56" w:rsidRPr="00C74898" w:rsidRDefault="00B40E56" w:rsidP="00B40E5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vAlign w:val="bottom"/>
          </w:tcPr>
          <w:p w14:paraId="4B823462" w14:textId="4E41E766" w:rsidR="00B40E56" w:rsidRPr="004A6AE7" w:rsidRDefault="006145CD" w:rsidP="000B6EE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</w:tcPr>
          <w:p w14:paraId="5D20717C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AE92BD" w14:textId="52D133CD" w:rsidR="00B40E56" w:rsidRPr="000B6EEE" w:rsidRDefault="000B6EEE" w:rsidP="00B40E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0B6EEE">
              <w:rPr>
                <w:rFonts w:ascii="Angsana New" w:hAnsi="Angsana New"/>
                <w:sz w:val="30"/>
                <w:szCs w:val="30"/>
              </w:rPr>
              <w:t>(11,468)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03DB2" w14:textId="77777777" w:rsidR="00B40E56" w:rsidRPr="004A6AE7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F8B91C2" w14:textId="1C9DE76B" w:rsidR="00B40E56" w:rsidRPr="006E4F8A" w:rsidRDefault="000B6EEE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38CE1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05F91" w14:textId="5E971572" w:rsidR="00B40E56" w:rsidRPr="004A6AE7" w:rsidRDefault="000B6EEE" w:rsidP="00B40E5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52,043</w:t>
            </w:r>
          </w:p>
        </w:tc>
      </w:tr>
      <w:tr w:rsidR="00B40E56" w:rsidRPr="006E4F8A" w14:paraId="6F710E3C" w14:textId="77777777" w:rsidTr="000B6EEE">
        <w:tc>
          <w:tcPr>
            <w:tcW w:w="3778" w:type="dxa"/>
          </w:tcPr>
          <w:p w14:paraId="262D8086" w14:textId="77777777" w:rsidR="00B40E56" w:rsidRPr="003E0433" w:rsidRDefault="00B40E56" w:rsidP="00B40E5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vAlign w:val="bottom"/>
          </w:tcPr>
          <w:p w14:paraId="3AA869B9" w14:textId="51F39CF4" w:rsidR="00B40E56" w:rsidRPr="004A6AE7" w:rsidRDefault="006145CD" w:rsidP="00B40E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</w:tcPr>
          <w:p w14:paraId="69ECBE43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A4C0B4C" w14:textId="4D4ACCC4" w:rsidR="00B40E56" w:rsidRPr="00F9646F" w:rsidRDefault="000B6EEE" w:rsidP="000B6EE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5A3F39" w14:textId="77777777" w:rsidR="00B40E56" w:rsidRPr="004A6AE7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B3834AA" w14:textId="70C3A300" w:rsidR="00B40E56" w:rsidRPr="006E4F8A" w:rsidRDefault="000B6EEE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493820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AD959" w14:textId="689A7C90" w:rsidR="00B40E56" w:rsidRPr="004A6AE7" w:rsidRDefault="000B6EEE" w:rsidP="00B40E5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4,103</w:t>
            </w:r>
          </w:p>
        </w:tc>
      </w:tr>
      <w:tr w:rsidR="00B40E56" w:rsidRPr="006E4F8A" w14:paraId="1BD96AAA" w14:textId="77777777" w:rsidTr="000B6EEE">
        <w:tc>
          <w:tcPr>
            <w:tcW w:w="3778" w:type="dxa"/>
          </w:tcPr>
          <w:p w14:paraId="5F3C0B02" w14:textId="77777777" w:rsidR="00B40E56" w:rsidRPr="009F4DF6" w:rsidRDefault="00B40E56" w:rsidP="00B40E56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vAlign w:val="bottom"/>
          </w:tcPr>
          <w:p w14:paraId="1D7F2545" w14:textId="6A0669EB" w:rsidR="00B40E56" w:rsidRPr="004A6AE7" w:rsidRDefault="006145CD" w:rsidP="00B40E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31C57DDE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7A712A" w14:textId="024E040F" w:rsidR="00B40E56" w:rsidRPr="004A6AE7" w:rsidRDefault="000B6EEE" w:rsidP="00B40E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3FE9E" w14:textId="77777777" w:rsidR="00B40E56" w:rsidRPr="004A6AE7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5BF39A" w14:textId="1C511A82" w:rsidR="00B40E56" w:rsidRPr="004A6AE7" w:rsidRDefault="000B6EEE" w:rsidP="000B6E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D383B" w14:textId="77777777" w:rsidR="00B40E56" w:rsidRPr="004A6AE7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30EBF" w14:textId="4486FBA1" w:rsidR="00B40E56" w:rsidRPr="004A6AE7" w:rsidRDefault="000B6EEE" w:rsidP="00B40E5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24,294</w:t>
            </w:r>
          </w:p>
        </w:tc>
      </w:tr>
      <w:tr w:rsidR="00B40E56" w:rsidRPr="000316D4" w14:paraId="10E93BED" w14:textId="77777777" w:rsidTr="000B6EEE">
        <w:tc>
          <w:tcPr>
            <w:tcW w:w="3778" w:type="dxa"/>
            <w:vAlign w:val="bottom"/>
          </w:tcPr>
          <w:p w14:paraId="7EDDB4DA" w14:textId="4D8327F2" w:rsidR="00B40E56" w:rsidRPr="000316D4" w:rsidRDefault="00211326" w:rsidP="00B40E5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A700446" w14:textId="06A98E01" w:rsidR="00B40E56" w:rsidRPr="000316D4" w:rsidRDefault="00B40E56" w:rsidP="00B77A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6" w:hanging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60B10B" w14:textId="77777777" w:rsidR="00B40E56" w:rsidRPr="000316D4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D500" w14:textId="72106E0E" w:rsidR="00B40E56" w:rsidRPr="000316D4" w:rsidRDefault="000B6EEE" w:rsidP="00B40E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1C5151" w14:textId="77777777" w:rsidR="00B40E56" w:rsidRPr="000316D4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874FA" w14:textId="6E72A917" w:rsidR="00B40E56" w:rsidRPr="000316D4" w:rsidRDefault="000B6EEE" w:rsidP="00B40E5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C91E3" w14:textId="77777777" w:rsidR="00B40E56" w:rsidRPr="000316D4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56A2" w14:textId="6A3F3DF9" w:rsidR="00B40E56" w:rsidRPr="000316D4" w:rsidRDefault="000B6EEE" w:rsidP="000B6EE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</w:tr>
      <w:tr w:rsidR="00B40E56" w:rsidRPr="006E4F8A" w14:paraId="6F897666" w14:textId="77777777" w:rsidTr="000B6EEE">
        <w:tc>
          <w:tcPr>
            <w:tcW w:w="3778" w:type="dxa"/>
            <w:vAlign w:val="bottom"/>
          </w:tcPr>
          <w:p w14:paraId="5EACB9FA" w14:textId="77777777" w:rsidR="00B40E56" w:rsidRPr="006E4F8A" w:rsidRDefault="00B40E56" w:rsidP="00B40E5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7A595" w14:textId="75754409" w:rsidR="00B40E56" w:rsidRPr="004A6AE7" w:rsidRDefault="006145CD" w:rsidP="00B40E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36" w:type="dxa"/>
          </w:tcPr>
          <w:p w14:paraId="5A47FEF9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D78FE" w14:textId="5117E44B" w:rsidR="00B40E56" w:rsidRPr="004A6AE7" w:rsidRDefault="000B6EEE" w:rsidP="00B40E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(10,066)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E75647" w14:textId="77777777" w:rsidR="00B40E56" w:rsidRPr="004A6AE7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5CFDE" w14:textId="3FCDDC94" w:rsidR="00B40E56" w:rsidRPr="004A6AE7" w:rsidRDefault="000B6EEE" w:rsidP="000B6EEE">
            <w:pPr>
              <w:pStyle w:val="acctfourfigures"/>
              <w:tabs>
                <w:tab w:val="clear" w:pos="765"/>
              </w:tabs>
              <w:spacing w:line="240" w:lineRule="atLeast"/>
              <w:ind w:left="-150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424AE" w14:textId="77777777" w:rsidR="00B40E56" w:rsidRPr="004A6AE7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0076C" w14:textId="39900F78" w:rsidR="00B40E56" w:rsidRPr="004A6AE7" w:rsidRDefault="000B6EEE" w:rsidP="00B40E5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82,322</w:t>
            </w:r>
          </w:p>
        </w:tc>
      </w:tr>
      <w:tr w:rsidR="00B40E56" w:rsidRPr="006E4F8A" w14:paraId="1866F79D" w14:textId="77777777" w:rsidTr="000B6EEE">
        <w:tc>
          <w:tcPr>
            <w:tcW w:w="3778" w:type="dxa"/>
          </w:tcPr>
          <w:p w14:paraId="079021CA" w14:textId="77777777" w:rsidR="00B40E56" w:rsidRPr="00AE6359" w:rsidRDefault="00B40E56" w:rsidP="00B40E5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3F6D0A3D" w14:textId="77777777" w:rsidR="00B40E56" w:rsidRPr="00AE6359" w:rsidRDefault="00B40E56" w:rsidP="00B40E56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52EA76B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79D984DE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CB200D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3995FAD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F8383A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1F4BE" w14:textId="77777777" w:rsidR="00B40E56" w:rsidRPr="00AE6359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40E56" w:rsidRPr="006E4F8A" w14:paraId="17CD1358" w14:textId="77777777" w:rsidTr="000B6EEE">
        <w:tc>
          <w:tcPr>
            <w:tcW w:w="3778" w:type="dxa"/>
          </w:tcPr>
          <w:p w14:paraId="41360CAA" w14:textId="77777777" w:rsidR="00B40E56" w:rsidRPr="000D352B" w:rsidRDefault="00B40E56" w:rsidP="00B40E5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5190AC4D" w14:textId="77777777" w:rsidR="00B40E56" w:rsidRPr="00D70047" w:rsidRDefault="00B40E56" w:rsidP="00B40E56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2ED7F2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E1F2DD0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D2D68AB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215355F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AD61C4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C7764" w14:textId="77777777" w:rsidR="00B40E56" w:rsidRPr="00D70047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6E4F8A" w14:paraId="4F706875" w14:textId="77777777" w:rsidTr="000B6EEE">
        <w:tc>
          <w:tcPr>
            <w:tcW w:w="3778" w:type="dxa"/>
          </w:tcPr>
          <w:p w14:paraId="316BCC8B" w14:textId="68D957DA" w:rsidR="00B40E56" w:rsidRPr="00F13C1E" w:rsidRDefault="00B40E56" w:rsidP="00B40E56">
            <w:pPr>
              <w:ind w:left="162" w:right="-72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13C1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การปรับมูลค่ายุติธรรมของ</w:t>
            </w:r>
            <w:r w:rsidR="00E4454A" w:rsidRPr="00F13C1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8" w:type="dxa"/>
            <w:vAlign w:val="bottom"/>
          </w:tcPr>
          <w:p w14:paraId="0F92C578" w14:textId="7588D487" w:rsidR="00B40E56" w:rsidRPr="004A6AE7" w:rsidRDefault="00B40E56" w:rsidP="00231E4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CAE3F53" w14:textId="77777777" w:rsidR="00B40E56" w:rsidRPr="00782E64" w:rsidRDefault="00B40E56" w:rsidP="00B40E56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C00582" w14:textId="70B66B16" w:rsidR="00B40E56" w:rsidRPr="004A6AE7" w:rsidRDefault="000B6EEE" w:rsidP="00B40E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A0021A" w14:textId="77777777" w:rsidR="00B40E56" w:rsidRPr="004A6AE7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D7D69ED" w14:textId="17E43E60" w:rsidR="00B40E56" w:rsidRPr="006E4F8A" w:rsidRDefault="000B6EEE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571B5" w14:textId="77777777" w:rsidR="00B40E56" w:rsidRPr="00E27870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7E09A" w14:textId="67449DA8" w:rsidR="00B40E56" w:rsidRPr="004A6AE7" w:rsidRDefault="000B6EEE" w:rsidP="000B6EE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</w:tr>
      <w:tr w:rsidR="00B40E56" w:rsidRPr="006E4F8A" w14:paraId="61784AE7" w14:textId="77777777" w:rsidTr="000B6EEE">
        <w:tc>
          <w:tcPr>
            <w:tcW w:w="3778" w:type="dxa"/>
            <w:vAlign w:val="bottom"/>
          </w:tcPr>
          <w:p w14:paraId="26643BA7" w14:textId="77777777" w:rsidR="00B40E56" w:rsidRPr="006E4F8A" w:rsidRDefault="00B40E56" w:rsidP="00B40E5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45C4" w14:textId="6B1587E0" w:rsidR="00B40E56" w:rsidRPr="00231E43" w:rsidRDefault="00B40E56" w:rsidP="007929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E4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231E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  <w:r w:rsidRPr="00231E4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EEE50B6" w14:textId="77777777" w:rsidR="00B40E56" w:rsidRPr="004A6AE7" w:rsidRDefault="00B40E56" w:rsidP="00B40E56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B2E28" w14:textId="0BF0FE6E" w:rsidR="00B40E56" w:rsidRPr="0020336C" w:rsidRDefault="000B6EEE" w:rsidP="00B40E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69EC7" w14:textId="77777777" w:rsidR="00B40E56" w:rsidRPr="004A6AE7" w:rsidRDefault="00B40E56" w:rsidP="00B40E56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627DC" w14:textId="2A39AD49" w:rsidR="00B40E56" w:rsidRPr="00C11497" w:rsidRDefault="000B6EEE" w:rsidP="00B40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40E97" w14:textId="77777777" w:rsidR="00B40E56" w:rsidRPr="00E27870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0B7CE" w14:textId="5BEA73A8" w:rsidR="00B40E56" w:rsidRPr="00F97D19" w:rsidRDefault="000B6EEE" w:rsidP="000B6EE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(60)</w:t>
            </w:r>
          </w:p>
        </w:tc>
      </w:tr>
      <w:tr w:rsidR="00B40E56" w:rsidRPr="006E4F8A" w14:paraId="0FD6E387" w14:textId="77777777" w:rsidTr="000B6EEE">
        <w:tc>
          <w:tcPr>
            <w:tcW w:w="3778" w:type="dxa"/>
          </w:tcPr>
          <w:p w14:paraId="5EDE5D6D" w14:textId="77777777" w:rsidR="00B40E56" w:rsidRPr="006E4F8A" w:rsidRDefault="00B40E56" w:rsidP="00B40E5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vAlign w:val="bottom"/>
          </w:tcPr>
          <w:p w14:paraId="13B312D1" w14:textId="77777777" w:rsidR="00B40E56" w:rsidRPr="00AE6359" w:rsidRDefault="00B40E56" w:rsidP="00B40E56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7E584D6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1B25E654" w14:textId="77777777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01DD2A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A8E5406" w14:textId="48CE3CD4" w:rsidR="00B40E56" w:rsidRPr="006E4F8A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3A33C2" w14:textId="77777777" w:rsidR="00B40E56" w:rsidRPr="006E4F8A" w:rsidRDefault="00B40E56" w:rsidP="00B40E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0818E" w14:textId="77777777" w:rsidR="00B40E56" w:rsidRPr="00AE6359" w:rsidRDefault="00B40E56" w:rsidP="00B40E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40E56" w:rsidRPr="006E4F8A" w14:paraId="3EEF4352" w14:textId="77777777" w:rsidTr="000B6EEE">
        <w:tc>
          <w:tcPr>
            <w:tcW w:w="3778" w:type="dxa"/>
            <w:vAlign w:val="bottom"/>
          </w:tcPr>
          <w:p w14:paraId="41E37BB3" w14:textId="77777777" w:rsidR="00B40E56" w:rsidRPr="006E4F8A" w:rsidRDefault="00B40E56" w:rsidP="00B40E5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4F0D4AB5" w14:textId="198F642C" w:rsidR="00B40E56" w:rsidRPr="003A5941" w:rsidRDefault="006145CD" w:rsidP="00B40E5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011</w:t>
            </w:r>
          </w:p>
        </w:tc>
        <w:tc>
          <w:tcPr>
            <w:tcW w:w="236" w:type="dxa"/>
            <w:vAlign w:val="bottom"/>
          </w:tcPr>
          <w:p w14:paraId="4BF7E2EF" w14:textId="77777777" w:rsidR="00B40E56" w:rsidRPr="003A5941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9DB37" w14:textId="43E47F51" w:rsidR="00B40E56" w:rsidRPr="003A5941" w:rsidRDefault="00396C6C" w:rsidP="00B40E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B6EEE">
              <w:rPr>
                <w:rFonts w:ascii="Angsana New" w:hAnsi="Angsana New"/>
                <w:b/>
                <w:bCs/>
                <w:sz w:val="30"/>
                <w:szCs w:val="30"/>
              </w:rPr>
              <w:t>8,748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EBB880" w14:textId="77777777" w:rsidR="00B40E56" w:rsidRPr="003A5941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1F984" w14:textId="2B006730" w:rsidR="00B40E56" w:rsidRPr="003A5941" w:rsidRDefault="000B6EEE" w:rsidP="000B6EEE">
            <w:pPr>
              <w:pStyle w:val="acctfourfigures"/>
              <w:tabs>
                <w:tab w:val="clear" w:pos="765"/>
              </w:tabs>
              <w:spacing w:line="240" w:lineRule="atLeast"/>
              <w:ind w:left="-150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E0FE6" w14:textId="77777777" w:rsidR="00B40E56" w:rsidRPr="003A5941" w:rsidRDefault="00B40E56" w:rsidP="00B40E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4C751" w14:textId="7E1DEB98" w:rsidR="00B40E56" w:rsidRPr="003A5941" w:rsidRDefault="000B6EEE" w:rsidP="00B40E5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82,262</w:t>
            </w:r>
          </w:p>
        </w:tc>
      </w:tr>
    </w:tbl>
    <w:p w14:paraId="7BF672E8" w14:textId="10AA5236" w:rsidR="00E44E13" w:rsidRDefault="00E44E13" w:rsidP="00A14BD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120928B" w14:textId="77777777" w:rsidR="00E44E13" w:rsidRDefault="00E44E13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36"/>
        <w:gridCol w:w="1162"/>
        <w:gridCol w:w="236"/>
        <w:gridCol w:w="1080"/>
      </w:tblGrid>
      <w:tr w:rsidR="00B40E56" w:rsidRPr="00ED338C" w14:paraId="44F64A96" w14:textId="77777777" w:rsidTr="00E32DE3">
        <w:trPr>
          <w:tblHeader/>
        </w:trPr>
        <w:tc>
          <w:tcPr>
            <w:tcW w:w="3778" w:type="dxa"/>
          </w:tcPr>
          <w:p w14:paraId="25438469" w14:textId="4257DA47" w:rsidR="00B40E56" w:rsidRPr="00ED338C" w:rsidRDefault="00A14BDD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t xml:space="preserve"> </w:t>
            </w:r>
          </w:p>
        </w:tc>
        <w:tc>
          <w:tcPr>
            <w:tcW w:w="5402" w:type="dxa"/>
            <w:gridSpan w:val="7"/>
            <w:vAlign w:val="bottom"/>
          </w:tcPr>
          <w:p w14:paraId="2A3B6DF6" w14:textId="77777777" w:rsidR="00B40E56" w:rsidRPr="00ED338C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40E56" w:rsidRPr="006312B5" w14:paraId="7FA50EE5" w14:textId="77777777" w:rsidTr="00E32DE3">
        <w:trPr>
          <w:tblHeader/>
        </w:trPr>
        <w:tc>
          <w:tcPr>
            <w:tcW w:w="3778" w:type="dxa"/>
          </w:tcPr>
          <w:p w14:paraId="37983CA0" w14:textId="77777777" w:rsidR="00B40E56" w:rsidRPr="00ED338C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 w:val="restart"/>
            <w:vAlign w:val="bottom"/>
          </w:tcPr>
          <w:p w14:paraId="665AA1AF" w14:textId="77777777" w:rsidR="00B40E56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DF9B56E" w14:textId="12A8E848" w:rsidR="00B40E56" w:rsidRPr="00E178DA" w:rsidRDefault="006145CD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40E56"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2FB2044B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vAlign w:val="bottom"/>
          </w:tcPr>
          <w:p w14:paraId="5B5B8816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6180A1D6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ECD7386" w14:textId="77777777" w:rsidR="00B40E56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AD59AEB" w14:textId="62DC559B" w:rsidR="00B40E56" w:rsidRPr="006312B5" w:rsidRDefault="006145CD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B40E56"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40E56"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40E56" w:rsidRPr="006312B5" w14:paraId="30FEABCE" w14:textId="77777777" w:rsidTr="00E32DE3">
        <w:trPr>
          <w:tblHeader/>
        </w:trPr>
        <w:tc>
          <w:tcPr>
            <w:tcW w:w="3778" w:type="dxa"/>
          </w:tcPr>
          <w:p w14:paraId="7A396C1C" w14:textId="77777777" w:rsidR="00B40E56" w:rsidRPr="00ED338C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/>
            <w:vAlign w:val="bottom"/>
          </w:tcPr>
          <w:p w14:paraId="07F5775F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F11B1A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vAlign w:val="bottom"/>
          </w:tcPr>
          <w:p w14:paraId="32A99900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F5F65D9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79D30F4B" w14:textId="77777777" w:rsidR="00B40E56" w:rsidRPr="006312B5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0E56" w:rsidRPr="00D70047" w14:paraId="42912527" w14:textId="77777777" w:rsidTr="00E32DE3">
        <w:trPr>
          <w:tblHeader/>
        </w:trPr>
        <w:tc>
          <w:tcPr>
            <w:tcW w:w="3778" w:type="dxa"/>
          </w:tcPr>
          <w:p w14:paraId="3511C58B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</w:tcPr>
          <w:p w14:paraId="05D438D2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94832B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178C8EA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61C066A3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D2E6CCF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691102C2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4CA3CA35" w14:textId="77777777" w:rsidR="00B40E56" w:rsidRPr="00D70047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3A3233" w14:paraId="296DC65F" w14:textId="77777777" w:rsidTr="00E32DE3">
        <w:trPr>
          <w:tblHeader/>
        </w:trPr>
        <w:tc>
          <w:tcPr>
            <w:tcW w:w="3778" w:type="dxa"/>
          </w:tcPr>
          <w:p w14:paraId="554B1119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vAlign w:val="bottom"/>
          </w:tcPr>
          <w:p w14:paraId="3BDBD44F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CA793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2659A2E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5ED8A03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7873F1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5A8C186A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4B918A2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0E56" w:rsidRPr="006E4F8A" w14:paraId="7058EACF" w14:textId="77777777" w:rsidTr="00E32DE3">
        <w:trPr>
          <w:tblHeader/>
        </w:trPr>
        <w:tc>
          <w:tcPr>
            <w:tcW w:w="3778" w:type="dxa"/>
          </w:tcPr>
          <w:p w14:paraId="735FF9EF" w14:textId="77777777" w:rsidR="00B40E56" w:rsidRPr="001703A0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</w:tcPr>
          <w:p w14:paraId="44043458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0E56" w:rsidRPr="00D70047" w14:paraId="140EE7E0" w14:textId="77777777" w:rsidTr="00E32DE3">
        <w:tc>
          <w:tcPr>
            <w:tcW w:w="3778" w:type="dxa"/>
          </w:tcPr>
          <w:p w14:paraId="1E34F50C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</w:tcPr>
          <w:p w14:paraId="70A98BEC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69D046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7D67EADD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AA0D89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D5EDF4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16716B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0A1685" w14:textId="77777777" w:rsidR="00B40E56" w:rsidRPr="00D70047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4A6AE7" w14:paraId="31D56CEC" w14:textId="77777777" w:rsidTr="00E32DE3">
        <w:tc>
          <w:tcPr>
            <w:tcW w:w="3778" w:type="dxa"/>
          </w:tcPr>
          <w:p w14:paraId="1AE24415" w14:textId="77777777" w:rsidR="00B40E56" w:rsidRPr="00C74898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vAlign w:val="bottom"/>
          </w:tcPr>
          <w:p w14:paraId="755AACF2" w14:textId="5CB7BFF5" w:rsidR="00B40E56" w:rsidRPr="004A6AE7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36" w:type="dxa"/>
          </w:tcPr>
          <w:p w14:paraId="32A9BF85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52511AE" w14:textId="50ECC811" w:rsidR="00B40E56" w:rsidRPr="002E781E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41B2C" w14:textId="77777777" w:rsidR="00B40E56" w:rsidRPr="004A6AE7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6335475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BCE70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6B98E5" w14:textId="0974E6FE" w:rsidR="00B40E56" w:rsidRPr="004A6AE7" w:rsidRDefault="006145CD" w:rsidP="00B77AF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B40E56" w:rsidRPr="004A6AE7" w14:paraId="02C9DE57" w14:textId="77777777" w:rsidTr="00E32DE3">
        <w:tc>
          <w:tcPr>
            <w:tcW w:w="3778" w:type="dxa"/>
          </w:tcPr>
          <w:p w14:paraId="63C06A81" w14:textId="77777777" w:rsidR="00B40E56" w:rsidRPr="003E0433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vAlign w:val="bottom"/>
          </w:tcPr>
          <w:p w14:paraId="67C2CFB8" w14:textId="59221E3C" w:rsidR="00B40E56" w:rsidRPr="004A6AE7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</w:tcPr>
          <w:p w14:paraId="37A7C586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A516CF0" w14:textId="77777777" w:rsidR="00B40E56" w:rsidRPr="00F9646F" w:rsidRDefault="00B40E56" w:rsidP="0006059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D030F" w14:textId="77777777" w:rsidR="00B40E56" w:rsidRPr="004A6AE7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3FB486B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15EEE9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B49C5" w14:textId="41496138" w:rsidR="00B40E56" w:rsidRPr="004A6AE7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B40E56" w:rsidRPr="004A6AE7" w14:paraId="721F5870" w14:textId="77777777" w:rsidTr="00E32DE3">
        <w:tc>
          <w:tcPr>
            <w:tcW w:w="3778" w:type="dxa"/>
          </w:tcPr>
          <w:p w14:paraId="156365EE" w14:textId="77777777" w:rsidR="00B40E56" w:rsidRPr="009F4DF6" w:rsidRDefault="00B40E56" w:rsidP="00060594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vAlign w:val="bottom"/>
          </w:tcPr>
          <w:p w14:paraId="214A2964" w14:textId="6678F469" w:rsidR="00B40E56" w:rsidRPr="004A6AE7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36" w:type="dxa"/>
          </w:tcPr>
          <w:p w14:paraId="3522A836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D9BF304" w14:textId="5CFD2392" w:rsidR="00B40E56" w:rsidRPr="004A6AE7" w:rsidRDefault="006145CD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69A4D" w14:textId="77777777" w:rsidR="00B40E56" w:rsidRPr="004A6AE7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81A3825" w14:textId="250A67DB" w:rsidR="00B40E56" w:rsidRPr="004A6AE7" w:rsidRDefault="006145CD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89172" w14:textId="77777777" w:rsidR="00B40E56" w:rsidRPr="004A6AE7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0B07C" w14:textId="00DF5DF0" w:rsidR="00B40E56" w:rsidRPr="004A6AE7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B40E56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</w:tr>
      <w:tr w:rsidR="00B40E56" w:rsidRPr="000316D4" w14:paraId="44F0C0B5" w14:textId="77777777" w:rsidTr="00E32DE3">
        <w:tc>
          <w:tcPr>
            <w:tcW w:w="3778" w:type="dxa"/>
            <w:vAlign w:val="bottom"/>
          </w:tcPr>
          <w:p w14:paraId="3790C742" w14:textId="77777777" w:rsidR="00B40E56" w:rsidRPr="000316D4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16D4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8391182" w14:textId="49B3C8A0" w:rsidR="00B40E56" w:rsidRPr="000316D4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36" w:type="dxa"/>
          </w:tcPr>
          <w:p w14:paraId="50617C98" w14:textId="77777777" w:rsidR="00B40E56" w:rsidRPr="000316D4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C14A" w14:textId="40F675EB" w:rsidR="00B40E56" w:rsidRPr="000316D4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050734" w14:textId="77777777" w:rsidR="00B40E56" w:rsidRPr="000316D4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2F22" w14:textId="77777777" w:rsidR="00B40E56" w:rsidRPr="000316D4" w:rsidRDefault="00B40E56" w:rsidP="00060594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6EBA3" w14:textId="77777777" w:rsidR="00B40E56" w:rsidRPr="000316D4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AC692" w14:textId="77777777" w:rsidR="00B40E56" w:rsidRPr="000316D4" w:rsidRDefault="00B40E56" w:rsidP="0006059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E56" w:rsidRPr="004A6AE7" w14:paraId="6FF7F641" w14:textId="77777777" w:rsidTr="00E32DE3">
        <w:tc>
          <w:tcPr>
            <w:tcW w:w="3778" w:type="dxa"/>
            <w:vAlign w:val="bottom"/>
          </w:tcPr>
          <w:p w14:paraId="631DA85C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0ABA4" w14:textId="2895F5DD" w:rsidR="00B40E56" w:rsidRPr="004A6AE7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236" w:type="dxa"/>
          </w:tcPr>
          <w:p w14:paraId="77555A5D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88CEF" w14:textId="0DB76C89" w:rsidR="00B40E56" w:rsidRPr="004A6AE7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37D12" w14:textId="77777777" w:rsidR="00B40E56" w:rsidRPr="004A6AE7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209FC" w14:textId="2B50DF0A" w:rsidR="00B40E56" w:rsidRPr="004A6AE7" w:rsidRDefault="006145CD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5D858" w14:textId="77777777" w:rsidR="00B40E56" w:rsidRPr="004A6AE7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992F7" w14:textId="26EC0F15" w:rsidR="00B40E56" w:rsidRPr="004A6AE7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B40E56" w:rsidRPr="00AE6359" w14:paraId="4185DDB2" w14:textId="77777777" w:rsidTr="00E32DE3">
        <w:tc>
          <w:tcPr>
            <w:tcW w:w="3778" w:type="dxa"/>
          </w:tcPr>
          <w:p w14:paraId="16AF045E" w14:textId="77777777" w:rsidR="00B40E56" w:rsidRPr="00AE6359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53473B3A" w14:textId="77777777" w:rsidR="00B40E56" w:rsidRPr="00AE6359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6EB7F8EF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2D5D300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0C6951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730F262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CF8F04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E65D7" w14:textId="77777777" w:rsidR="00B40E56" w:rsidRPr="00AE6359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40E56" w:rsidRPr="00D70047" w14:paraId="5A045D48" w14:textId="77777777" w:rsidTr="00E32DE3">
        <w:tc>
          <w:tcPr>
            <w:tcW w:w="3778" w:type="dxa"/>
          </w:tcPr>
          <w:p w14:paraId="4796C16B" w14:textId="77777777" w:rsidR="00B40E56" w:rsidRPr="000D352B" w:rsidRDefault="00B40E56" w:rsidP="0006059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7D86F1D8" w14:textId="77777777" w:rsidR="00B40E56" w:rsidRPr="00D70047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F8F2B7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5842B13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A755484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3812E8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3A4F01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5DBF7" w14:textId="77777777" w:rsidR="00B40E56" w:rsidRPr="00D70047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4A6AE7" w14:paraId="4471D723" w14:textId="77777777" w:rsidTr="00E32DE3">
        <w:tc>
          <w:tcPr>
            <w:tcW w:w="3778" w:type="dxa"/>
          </w:tcPr>
          <w:p w14:paraId="747B8917" w14:textId="77777777" w:rsidR="00B40E56" w:rsidRPr="009F4DF6" w:rsidRDefault="00B40E56" w:rsidP="00060594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288" w:type="dxa"/>
            <w:vAlign w:val="bottom"/>
          </w:tcPr>
          <w:p w14:paraId="424733D0" w14:textId="77777777" w:rsidR="00B40E56" w:rsidRPr="004A6AE7" w:rsidRDefault="00B40E56" w:rsidP="00060594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9B812A" w14:textId="77777777" w:rsidR="00B40E56" w:rsidRPr="00782E64" w:rsidRDefault="00B40E56" w:rsidP="00060594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8B6F07E" w14:textId="1BFD0486" w:rsidR="00B40E56" w:rsidRPr="004A6AE7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4C926" w14:textId="77777777" w:rsidR="00B40E56" w:rsidRPr="004A6AE7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D157333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12E6F" w14:textId="77777777" w:rsidR="00B40E56" w:rsidRPr="00E27870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F6066" w14:textId="46451433" w:rsidR="00B40E56" w:rsidRPr="004A6AE7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E56" w:rsidRPr="00F97D19" w14:paraId="46AE40DA" w14:textId="77777777" w:rsidTr="00E32DE3">
        <w:tc>
          <w:tcPr>
            <w:tcW w:w="3778" w:type="dxa"/>
            <w:vAlign w:val="bottom"/>
          </w:tcPr>
          <w:p w14:paraId="5E572863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5387" w14:textId="77777777" w:rsidR="00B40E56" w:rsidRPr="0020336C" w:rsidRDefault="00B40E56" w:rsidP="00060594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523BA8" w14:textId="77777777" w:rsidR="00B40E56" w:rsidRPr="004A6AE7" w:rsidRDefault="00B40E56" w:rsidP="00060594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77F2A" w14:textId="25F4B901" w:rsidR="00B40E56" w:rsidRPr="0020336C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62DA5" w14:textId="77777777" w:rsidR="00B40E56" w:rsidRPr="004A6AE7" w:rsidRDefault="00B40E56" w:rsidP="00060594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20668" w14:textId="77777777" w:rsidR="00B40E56" w:rsidRPr="00C11497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C9A1A" w14:textId="77777777" w:rsidR="00B40E56" w:rsidRPr="00E27870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09483" w14:textId="6BE971B9" w:rsidR="00B40E56" w:rsidRPr="00F97D19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D1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97D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  <w:r w:rsidRPr="00F97D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40E56" w:rsidRPr="00AE6359" w14:paraId="1A66CA6C" w14:textId="77777777" w:rsidTr="00E32DE3">
        <w:tc>
          <w:tcPr>
            <w:tcW w:w="3778" w:type="dxa"/>
          </w:tcPr>
          <w:p w14:paraId="25FACE2D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vAlign w:val="bottom"/>
          </w:tcPr>
          <w:p w14:paraId="21C46C2A" w14:textId="77777777" w:rsidR="00B40E56" w:rsidRPr="00AE6359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07765C9B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62CB5583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C6D10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6510DCEC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F828F8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4886C4" w14:textId="77777777" w:rsidR="00B40E56" w:rsidRPr="00AE6359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40E56" w:rsidRPr="003A5941" w14:paraId="4D5E6699" w14:textId="77777777" w:rsidTr="00E32DE3">
        <w:tc>
          <w:tcPr>
            <w:tcW w:w="3778" w:type="dxa"/>
            <w:vAlign w:val="bottom"/>
          </w:tcPr>
          <w:p w14:paraId="74705411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14561148" w14:textId="5F87032C" w:rsidR="00B40E56" w:rsidRPr="003A5941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236" w:type="dxa"/>
            <w:vAlign w:val="bottom"/>
          </w:tcPr>
          <w:p w14:paraId="44E1A96F" w14:textId="77777777" w:rsidR="00B40E56" w:rsidRPr="003A5941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2DDC98" w14:textId="658B390E" w:rsidR="00B40E56" w:rsidRPr="003A5941" w:rsidRDefault="00B40E56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481D2" w14:textId="77777777" w:rsidR="00B40E56" w:rsidRPr="003A5941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A51D86" w14:textId="2D66902B" w:rsidR="00B40E56" w:rsidRPr="003A5941" w:rsidRDefault="006145CD" w:rsidP="000605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A550E" w14:textId="77777777" w:rsidR="00B40E56" w:rsidRPr="003A5941" w:rsidRDefault="00B40E56" w:rsidP="000605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DB67A" w14:textId="3FCA91DC" w:rsidR="00B40E56" w:rsidRPr="003A5941" w:rsidRDefault="006145CD" w:rsidP="0006059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011</w:t>
            </w:r>
          </w:p>
        </w:tc>
      </w:tr>
    </w:tbl>
    <w:p w14:paraId="4D1DF533" w14:textId="77954B48" w:rsidR="00C76536" w:rsidRPr="00E32DE3" w:rsidRDefault="00C76536" w:rsidP="00C7653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015B51F9" w14:textId="77777777" w:rsidR="00C4678D" w:rsidRPr="0078123E" w:rsidRDefault="00C4678D" w:rsidP="007D10DB">
      <w:pPr>
        <w:pStyle w:val="Caption"/>
        <w:ind w:left="567" w:hanging="567"/>
      </w:pPr>
      <w:r w:rsidRPr="00DA6F99">
        <w:rPr>
          <w:rFonts w:hint="cs"/>
          <w:cs/>
        </w:rPr>
        <w:t>สิ</w:t>
      </w:r>
      <w:r w:rsidRPr="0078123E">
        <w:rPr>
          <w:rFonts w:hint="cs"/>
          <w:cs/>
        </w:rPr>
        <w:t>ทธิประโยชน์จากการส่งเสริมการลงทุน</w:t>
      </w:r>
    </w:p>
    <w:p w14:paraId="27647A3A" w14:textId="77777777" w:rsidR="00C4678D" w:rsidRPr="005F4C44" w:rsidRDefault="00C4678D" w:rsidP="006A4F6E">
      <w:pPr>
        <w:pStyle w:val="Bo-Blankline"/>
        <w:rPr>
          <w:lang w:val="en-US"/>
        </w:rPr>
      </w:pPr>
    </w:p>
    <w:p w14:paraId="54B1C276" w14:textId="1488076B" w:rsidR="00B86714" w:rsidRPr="0078123E" w:rsidRDefault="00C4678D" w:rsidP="00C4678D">
      <w:pPr>
        <w:pStyle w:val="Bo-C1Content"/>
      </w:pPr>
      <w:r w:rsidRPr="0078123E">
        <w:rPr>
          <w:rFonts w:hint="cs"/>
          <w:cs/>
          <w:lang w:val="en-US"/>
        </w:rPr>
        <w:t>คณะกรรมการ</w:t>
      </w:r>
      <w:r w:rsidRPr="0078123E">
        <w:rPr>
          <w:rFonts w:hint="cs"/>
          <w:cs/>
        </w:rPr>
        <w:t>ส่งเสริมการลงทุนอนุมัติให้</w:t>
      </w:r>
      <w:r w:rsidRPr="0078123E">
        <w:rPr>
          <w:cs/>
        </w:rPr>
        <w:t>บริษัทได้รับบัตร</w:t>
      </w:r>
      <w:r w:rsidRPr="0078123E">
        <w:rPr>
          <w:rFonts w:hint="cs"/>
          <w:cs/>
        </w:rPr>
        <w:t xml:space="preserve">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6145CD" w:rsidRPr="006145CD">
        <w:rPr>
          <w:lang w:val="en-US"/>
        </w:rPr>
        <w:t>2520</w:t>
      </w:r>
      <w:r w:rsidRPr="0078123E">
        <w:rPr>
          <w:rFonts w:hint="cs"/>
          <w:cs/>
        </w:rPr>
        <w:t xml:space="preserve"> เกี่ยวกับ</w:t>
      </w:r>
      <w:r w:rsidRPr="0078123E">
        <w:rPr>
          <w:rFonts w:hint="cs"/>
          <w:cs/>
          <w:lang w:val="en-US"/>
        </w:rPr>
        <w:t>สถานีบริการก๊าซธรรมชาติ</w:t>
      </w:r>
      <w:r w:rsidRPr="0078123E">
        <w:rPr>
          <w:lang w:val="en-US"/>
        </w:rPr>
        <w:t xml:space="preserve"> </w:t>
      </w:r>
      <w:r w:rsidR="00A135D3" w:rsidRPr="0078123E">
        <w:rPr>
          <w:cs/>
        </w:rPr>
        <w:t>โรงไฟฟ้าและ</w:t>
      </w:r>
      <w:r w:rsidR="00A135D3" w:rsidRPr="0078123E">
        <w:rPr>
          <w:rFonts w:hint="cs"/>
          <w:cs/>
        </w:rPr>
        <w:t>ผลิตเชื้อเพลิงจากขยะ</w:t>
      </w:r>
      <w:r w:rsidRPr="0078123E">
        <w:rPr>
          <w:rFonts w:hint="cs"/>
          <w:cs/>
          <w:lang w:val="en-US"/>
        </w:rPr>
        <w:t xml:space="preserve"> </w:t>
      </w:r>
      <w:r w:rsidR="00A135D3" w:rsidRPr="0078123E">
        <w:rPr>
          <w:rFonts w:hint="cs"/>
          <w:cs/>
        </w:rPr>
        <w:t>รวมทั้งเศษหรือขยะหรือของเสีย</w:t>
      </w:r>
      <w:r w:rsidRPr="0078123E">
        <w:rPr>
          <w:lang w:val="en-US"/>
        </w:rPr>
        <w:t xml:space="preserve"> </w:t>
      </w:r>
      <w:r w:rsidRPr="0078123E">
        <w:rPr>
          <w:rFonts w:hint="cs"/>
          <w:cs/>
        </w:rPr>
        <w:t>ซึ่งพอสรุปสาระสำคัญได้ดังนี้</w:t>
      </w:r>
    </w:p>
    <w:p w14:paraId="427E0178" w14:textId="77777777" w:rsidR="003F3F73" w:rsidRPr="005F4C44" w:rsidRDefault="003F3F73" w:rsidP="00B17401">
      <w:pPr>
        <w:pStyle w:val="Bo-Blankline"/>
      </w:pPr>
    </w:p>
    <w:p w14:paraId="770B3D98" w14:textId="77777777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546EABB" w14:textId="328FF987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486C83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8</w:t>
      </w:r>
      <w:r w:rsidRPr="00486C83">
        <w:rPr>
          <w:rFonts w:ascii="Angsana New" w:hAnsi="Angsana New"/>
          <w:sz w:val="30"/>
          <w:szCs w:val="30"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14:paraId="0CA7BAD0" w14:textId="51E2EAD9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50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486C83">
        <w:rPr>
          <w:rFonts w:ascii="Angsana New" w:hAnsi="Angsana New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5</w:t>
      </w:r>
      <w:r w:rsidRPr="00486C83">
        <w:rPr>
          <w:rFonts w:ascii="Angsana New" w:hAnsi="Angsana New"/>
          <w:sz w:val="30"/>
          <w:szCs w:val="30"/>
          <w:cs/>
        </w:rPr>
        <w:t xml:space="preserve"> ปี</w:t>
      </w:r>
      <w:r w:rsidRPr="00486C83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486C83">
        <w:rPr>
          <w:rFonts w:ascii="Angsana New" w:hAnsi="Angsana New" w:hint="cs"/>
          <w:sz w:val="30"/>
          <w:szCs w:val="30"/>
          <w:lang w:val="en-US"/>
        </w:rPr>
        <w:t>(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3733C7" w:rsidRPr="00486C83">
        <w:rPr>
          <w:rFonts w:ascii="Angsana New" w:hAnsi="Angsana New" w:hint="cs"/>
          <w:sz w:val="30"/>
          <w:szCs w:val="30"/>
          <w:lang w:val="en-US"/>
        </w:rPr>
        <w:t>)</w:t>
      </w:r>
    </w:p>
    <w:p w14:paraId="19B67DDB" w14:textId="1D7BE3ED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486C83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</w:t>
      </w:r>
      <w:r w:rsidRPr="00486C83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</w:t>
      </w:r>
      <w:r w:rsidRPr="00486C83">
        <w:rPr>
          <w:rFonts w:ascii="Angsana New" w:hAnsi="Angsana New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01500" w:rsidRPr="00486C83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0906E832" w14:textId="2210FC83" w:rsidR="003418B3" w:rsidRPr="00486C83" w:rsidRDefault="003418B3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5</w:t>
      </w:r>
      <w:r w:rsidR="004F681F">
        <w:rPr>
          <w:rFonts w:ascii="Angsana New" w:hAnsi="Angsana New" w:hint="cs"/>
          <w:sz w:val="30"/>
          <w:szCs w:val="30"/>
          <w:cs/>
        </w:rPr>
        <w:t xml:space="preserve"> </w:t>
      </w:r>
      <w:r w:rsidRPr="00486C83">
        <w:rPr>
          <w:rFonts w:ascii="Angsana New" w:hAnsi="Angsana New"/>
          <w:sz w:val="30"/>
          <w:szCs w:val="30"/>
          <w:cs/>
        </w:rPr>
        <w:t>ปี นับแต่วันพ้นกำหนดได้รับการส่งเสริม</w:t>
      </w:r>
    </w:p>
    <w:p w14:paraId="69066B07" w14:textId="3864FC43" w:rsidR="00C4678D" w:rsidRPr="005F4C44" w:rsidRDefault="00C4678D" w:rsidP="006A4F6E">
      <w:pPr>
        <w:pStyle w:val="Bo-Blankline"/>
      </w:pPr>
    </w:p>
    <w:p w14:paraId="3644D378" w14:textId="1DF48728" w:rsidR="00C4678D" w:rsidRPr="00693434" w:rsidRDefault="00C4678D" w:rsidP="00C4678D">
      <w:pPr>
        <w:pStyle w:val="Bo-C1Content"/>
      </w:pPr>
      <w:r w:rsidRPr="00693434">
        <w:rPr>
          <w:rFonts w:hint="cs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97179F7" w14:textId="77777777" w:rsidR="003D0037" w:rsidRPr="005F4C44" w:rsidRDefault="003D0037" w:rsidP="003D0037">
      <w:pPr>
        <w:pStyle w:val="Bo-Blankline"/>
      </w:pPr>
    </w:p>
    <w:p w14:paraId="6160A443" w14:textId="77777777" w:rsidR="00E26D00" w:rsidRPr="00693434" w:rsidRDefault="0090605F" w:rsidP="00E26D00">
      <w:pPr>
        <w:pStyle w:val="Bo-C1Content"/>
      </w:pPr>
      <w:r w:rsidRPr="00693434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538A8CA2" w14:textId="77777777" w:rsidR="002D4424" w:rsidRPr="005F4C44" w:rsidRDefault="002D4424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125"/>
      </w:tblGrid>
      <w:tr w:rsidR="007275CF" w:rsidRPr="001405A2" w14:paraId="60110BDA" w14:textId="77777777" w:rsidTr="00124DFB">
        <w:tc>
          <w:tcPr>
            <w:tcW w:w="2250" w:type="dxa"/>
            <w:shd w:val="clear" w:color="auto" w:fill="auto"/>
            <w:vAlign w:val="bottom"/>
          </w:tcPr>
          <w:p w14:paraId="05420B15" w14:textId="77777777" w:rsidR="007275CF" w:rsidRPr="00693434" w:rsidRDefault="007275CF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51AFCB24" w14:textId="77777777" w:rsidR="007275CF" w:rsidRPr="00693434" w:rsidRDefault="007275CF" w:rsidP="00E041F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275CF" w:rsidRPr="001405A2" w14:paraId="229BF7E8" w14:textId="77777777" w:rsidTr="00124DFB">
        <w:tc>
          <w:tcPr>
            <w:tcW w:w="2250" w:type="dxa"/>
            <w:shd w:val="clear" w:color="auto" w:fill="auto"/>
            <w:vAlign w:val="bottom"/>
          </w:tcPr>
          <w:p w14:paraId="090099FE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590C" w14:textId="1B78D6C9" w:rsidR="007275CF" w:rsidRPr="00693434" w:rsidRDefault="006145CD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050EE8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A355" w14:textId="46BDE98D" w:rsidR="007275CF" w:rsidRPr="00693434" w:rsidRDefault="006145CD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275CF" w:rsidRPr="001405A2" w14:paraId="0B2903BC" w14:textId="77777777" w:rsidTr="00124DFB">
        <w:tc>
          <w:tcPr>
            <w:tcW w:w="2250" w:type="dxa"/>
            <w:shd w:val="clear" w:color="auto" w:fill="auto"/>
            <w:vAlign w:val="bottom"/>
          </w:tcPr>
          <w:p w14:paraId="548234DB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8A8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7F9362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7E9E8F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E35B6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BC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22D9816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0D4589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A7D2F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5821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6C417B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19146D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1831867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3F00809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51CFE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AA1FA2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3079D11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56214D4C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9F385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5409F3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275CF" w:rsidRPr="001405A2" w14:paraId="34C6A06A" w14:textId="77777777" w:rsidTr="00124DFB">
        <w:tc>
          <w:tcPr>
            <w:tcW w:w="2250" w:type="dxa"/>
            <w:shd w:val="clear" w:color="auto" w:fill="auto"/>
            <w:vAlign w:val="bottom"/>
          </w:tcPr>
          <w:p w14:paraId="3F80F559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51513E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6592" w:rsidRPr="001405A2" w14:paraId="1094F5FA" w14:textId="77777777" w:rsidTr="00124DFB">
        <w:tc>
          <w:tcPr>
            <w:tcW w:w="2250" w:type="dxa"/>
            <w:shd w:val="clear" w:color="auto" w:fill="auto"/>
            <w:vAlign w:val="bottom"/>
          </w:tcPr>
          <w:p w14:paraId="4304C99D" w14:textId="77777777" w:rsidR="007F6592" w:rsidRPr="00693434" w:rsidRDefault="007F6592" w:rsidP="007F65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9B77456" w14:textId="286D3B7F" w:rsidR="007F6592" w:rsidRPr="00693434" w:rsidRDefault="00563CE4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9,581,155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6DB15" w14:textId="77777777" w:rsidR="007F6592" w:rsidRPr="00693434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23FBEA7" w14:textId="1083F543" w:rsidR="007F6592" w:rsidRPr="00693434" w:rsidRDefault="00563CE4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1,538,195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81B042" w14:textId="77777777" w:rsidR="007F6592" w:rsidRPr="00693434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453B889" w14:textId="12B61A5A" w:rsidR="007F6592" w:rsidRPr="00693434" w:rsidRDefault="00563CE4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11,119,350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DB211C" w14:textId="77777777" w:rsidR="007F6592" w:rsidRPr="00693434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91F1A3" w14:textId="5FF5A5AA" w:rsidR="007F6592" w:rsidRPr="00693434" w:rsidRDefault="006145CD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F6592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="007F6592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853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EFB21D" w14:textId="77777777" w:rsidR="007F6592" w:rsidRPr="00693434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90C957" w14:textId="2BB5EA8B" w:rsidR="007F6592" w:rsidRPr="00693434" w:rsidRDefault="006145CD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F6592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  <w:r w:rsidR="007F6592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890166" w14:textId="77777777" w:rsidR="007F6592" w:rsidRPr="00693434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2076406" w14:textId="3FE521CF" w:rsidR="007F6592" w:rsidRPr="00693434" w:rsidRDefault="006145CD" w:rsidP="007F6592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F6592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  <w:r w:rsidR="007F6592"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</w:tr>
      <w:tr w:rsidR="007F6592" w:rsidRPr="00846BA8" w14:paraId="70E03FD4" w14:textId="77777777" w:rsidTr="00124DFB">
        <w:tc>
          <w:tcPr>
            <w:tcW w:w="2250" w:type="dxa"/>
            <w:shd w:val="clear" w:color="auto" w:fill="auto"/>
            <w:vAlign w:val="bottom"/>
          </w:tcPr>
          <w:p w14:paraId="3DAD2959" w14:textId="77777777" w:rsidR="007F6592" w:rsidRPr="00526373" w:rsidRDefault="007F6592" w:rsidP="007F65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817A5" w14:textId="0EFB7A35" w:rsidR="007F6592" w:rsidRPr="00526373" w:rsidRDefault="00563CE4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9,581,155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24FE664" w14:textId="77777777" w:rsidR="007F6592" w:rsidRPr="00526373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64ED0" w14:textId="4BEAA0EB" w:rsidR="007F6592" w:rsidRPr="00526373" w:rsidRDefault="00563CE4" w:rsidP="007F6592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1,538,195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4A5C27" w14:textId="77777777" w:rsidR="007F6592" w:rsidRPr="00526373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E0ECD" w14:textId="380B4461" w:rsidR="007F6592" w:rsidRPr="00526373" w:rsidRDefault="00563CE4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11,119,350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4A7EA6" w14:textId="77777777" w:rsidR="007F6592" w:rsidRPr="00526373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99EA5" w14:textId="4EB01B4A" w:rsidR="007F6592" w:rsidRPr="00526373" w:rsidRDefault="006145CD" w:rsidP="007F6592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799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77DF8F" w14:textId="77777777" w:rsidR="007F6592" w:rsidRPr="00526373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2C98" w14:textId="14173C8D" w:rsidR="007F6592" w:rsidRPr="00526373" w:rsidRDefault="006145CD" w:rsidP="00D715C8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771</w:t>
            </w:r>
            <w:r w:rsidR="00563C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638D2C" w14:textId="77777777" w:rsidR="007F6592" w:rsidRPr="00526373" w:rsidRDefault="007F6592" w:rsidP="007F6592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BB589" w14:textId="57CEA41A" w:rsidR="007F6592" w:rsidRPr="00526373" w:rsidRDefault="006145CD" w:rsidP="007F6592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</w:p>
        </w:tc>
      </w:tr>
    </w:tbl>
    <w:p w14:paraId="65FD99E8" w14:textId="77777777" w:rsidR="008E2D14" w:rsidRDefault="008E2D14" w:rsidP="00991A76">
      <w:pPr>
        <w:pStyle w:val="Bo-Blankline"/>
        <w:rPr>
          <w:lang w:val="en-US"/>
        </w:rPr>
      </w:pPr>
    </w:p>
    <w:p w14:paraId="026DF7BB" w14:textId="77777777"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t>กำไรต่อหุ้น</w:t>
      </w:r>
      <w:r w:rsidR="00C9729C" w:rsidRPr="0078123E">
        <w:rPr>
          <w:rFonts w:hint="cs"/>
          <w:cs/>
        </w:rPr>
        <w:t>ขั้นพื้นฐาน</w:t>
      </w:r>
    </w:p>
    <w:p w14:paraId="4FC56DF7" w14:textId="77777777" w:rsidR="00F90B1F" w:rsidRPr="005F4C44" w:rsidRDefault="00F90B1F" w:rsidP="00F46F21">
      <w:pPr>
        <w:pStyle w:val="Bo-Blankline"/>
        <w:rPr>
          <w:lang w:val="en-US"/>
        </w:rPr>
      </w:pPr>
    </w:p>
    <w:p w14:paraId="64187CF0" w14:textId="63674422" w:rsidR="001C434B" w:rsidRPr="008B7DC8" w:rsidRDefault="001C434B" w:rsidP="001C434B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="006145CD" w:rsidRPr="006145CD">
        <w:rPr>
          <w:rFonts w:asciiTheme="majorBidi" w:hAnsiTheme="majorBidi" w:cstheme="majorBidi"/>
          <w:spacing w:val="4"/>
          <w:lang w:val="en-US"/>
        </w:rPr>
        <w:t>31</w:t>
      </w:r>
      <w:r w:rsidRPr="008B7DC8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spacing w:val="4"/>
          <w:lang w:val="en-US"/>
        </w:rPr>
        <w:t>2563</w:t>
      </w:r>
      <w:r w:rsidRPr="008B7DC8">
        <w:rPr>
          <w:rFonts w:asciiTheme="majorBidi" w:hAnsiTheme="majorBidi" w:cstheme="majorBidi"/>
          <w:spacing w:val="4"/>
          <w:cs/>
        </w:rPr>
        <w:t xml:space="preserve"> และ </w:t>
      </w:r>
      <w:r w:rsidR="006145CD" w:rsidRPr="006145CD">
        <w:rPr>
          <w:rFonts w:asciiTheme="majorBidi" w:hAnsiTheme="majorBidi" w:cstheme="majorBidi"/>
          <w:spacing w:val="4"/>
          <w:lang w:val="en-US"/>
        </w:rPr>
        <w:t>2562</w:t>
      </w:r>
      <w:r w:rsidRPr="008B7DC8">
        <w:rPr>
          <w:rFonts w:asciiTheme="majorBidi" w:hAnsiTheme="majorBidi" w:cstheme="majorBidi"/>
          <w:spacing w:val="4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8B7DC8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A7DFCB9" w14:textId="77777777" w:rsidR="00B17401" w:rsidRDefault="00B17401" w:rsidP="00B1740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78"/>
        <w:gridCol w:w="270"/>
        <w:gridCol w:w="1080"/>
        <w:gridCol w:w="270"/>
        <w:gridCol w:w="1077"/>
        <w:gridCol w:w="271"/>
        <w:gridCol w:w="1084"/>
      </w:tblGrid>
      <w:tr w:rsidR="0099082F" w:rsidRPr="00EB7266" w14:paraId="74ED45E8" w14:textId="77777777" w:rsidTr="004E0A2F">
        <w:trPr>
          <w:tblHeader/>
        </w:trPr>
        <w:tc>
          <w:tcPr>
            <w:tcW w:w="4050" w:type="dxa"/>
            <w:shd w:val="clear" w:color="auto" w:fill="auto"/>
          </w:tcPr>
          <w:p w14:paraId="6E551082" w14:textId="77777777" w:rsidR="0099082F" w:rsidRPr="00EB726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</w:tcPr>
          <w:p w14:paraId="50673A1F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2D8A82" w14:textId="77777777" w:rsidR="0099082F" w:rsidRPr="00EB7266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25276F80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82F" w:rsidRPr="00B73E7A" w14:paraId="71AE2643" w14:textId="77777777" w:rsidTr="0099082F">
        <w:trPr>
          <w:tblHeader/>
        </w:trPr>
        <w:tc>
          <w:tcPr>
            <w:tcW w:w="4050" w:type="dxa"/>
            <w:shd w:val="clear" w:color="auto" w:fill="auto"/>
          </w:tcPr>
          <w:p w14:paraId="4D9FCF44" w14:textId="77777777" w:rsidR="0099082F" w:rsidRPr="0074447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6DF3275" w14:textId="202F3314" w:rsidR="0099082F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</w:tcPr>
          <w:p w14:paraId="3B9F624F" w14:textId="77777777" w:rsidR="0099082F" w:rsidRPr="0074447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B4631" w14:textId="70ED6973" w:rsidR="0099082F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610A94E" w14:textId="77777777" w:rsidR="0099082F" w:rsidRPr="00BE704B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83BF791" w14:textId="370DAF43" w:rsidR="0099082F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1" w:type="dxa"/>
            <w:shd w:val="clear" w:color="auto" w:fill="auto"/>
          </w:tcPr>
          <w:p w14:paraId="6F955488" w14:textId="77777777" w:rsidR="0099082F" w:rsidRPr="00BE704B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976718D" w14:textId="77777777" w:rsidR="0099082F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  <w:p w14:paraId="4ED8E3F6" w14:textId="370C3E28" w:rsidR="00AD0669" w:rsidRPr="00AD0669" w:rsidRDefault="00AD066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</w:rPr>
            </w:pPr>
            <w:r w:rsidRPr="00AD0669"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  <w:t>(</w:t>
            </w:r>
            <w:r w:rsidRPr="00AD0669">
              <w:rPr>
                <w:rFonts w:asciiTheme="majorBidi" w:hAnsiTheme="majorBidi" w:cstheme="majorBidi" w:hint="cs"/>
                <w:spacing w:val="-20"/>
                <w:sz w:val="30"/>
                <w:szCs w:val="30"/>
                <w:cs/>
                <w:lang w:val="en-US"/>
              </w:rPr>
              <w:t>ปรับปรุงใหม่</w:t>
            </w:r>
            <w:r w:rsidRPr="00AD0669"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  <w:t>)</w:t>
            </w:r>
          </w:p>
        </w:tc>
      </w:tr>
      <w:tr w:rsidR="0099082F" w:rsidRPr="00B73E7A" w14:paraId="56C35524" w14:textId="77777777" w:rsidTr="004E0A2F">
        <w:trPr>
          <w:tblHeader/>
        </w:trPr>
        <w:tc>
          <w:tcPr>
            <w:tcW w:w="4050" w:type="dxa"/>
            <w:shd w:val="clear" w:color="auto" w:fill="auto"/>
          </w:tcPr>
          <w:p w14:paraId="40FEC6A2" w14:textId="77777777" w:rsidR="0099082F" w:rsidRPr="00744476" w:rsidRDefault="0099082F" w:rsidP="009908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9171D15" w14:textId="77777777" w:rsidR="0099082F" w:rsidRPr="00744476" w:rsidRDefault="0099082F" w:rsidP="0099082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6592" w:rsidRPr="00B73E7A" w14:paraId="23F165D1" w14:textId="77777777" w:rsidTr="004E0A2F">
        <w:tc>
          <w:tcPr>
            <w:tcW w:w="4050" w:type="dxa"/>
            <w:shd w:val="clear" w:color="auto" w:fill="auto"/>
          </w:tcPr>
          <w:p w14:paraId="1EA62DDB" w14:textId="77777777" w:rsidR="007F6592" w:rsidRPr="003C652D" w:rsidRDefault="007F6592" w:rsidP="007F6592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9F3FC" w14:textId="19731B55" w:rsidR="007F6592" w:rsidRPr="008E2D14" w:rsidRDefault="00AD0669" w:rsidP="007F659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4,505,824</w:t>
            </w:r>
          </w:p>
        </w:tc>
        <w:tc>
          <w:tcPr>
            <w:tcW w:w="270" w:type="dxa"/>
          </w:tcPr>
          <w:p w14:paraId="12520B0D" w14:textId="77777777" w:rsidR="007F6592" w:rsidRPr="008E2D14" w:rsidRDefault="007F6592" w:rsidP="007F659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EB8E7" w14:textId="16591E8E" w:rsidR="007F6592" w:rsidRPr="008E2D14" w:rsidRDefault="006145CD" w:rsidP="007F659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808</w:t>
            </w:r>
          </w:p>
        </w:tc>
        <w:tc>
          <w:tcPr>
            <w:tcW w:w="270" w:type="dxa"/>
            <w:vAlign w:val="bottom"/>
          </w:tcPr>
          <w:p w14:paraId="48886530" w14:textId="77777777" w:rsidR="007F6592" w:rsidRPr="008E2D14" w:rsidRDefault="007F6592" w:rsidP="007F65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EB23D" w14:textId="7DE63646" w:rsidR="007F6592" w:rsidRPr="008E2D14" w:rsidRDefault="00283341" w:rsidP="007F659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4,505,824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2892CB" w14:textId="77777777" w:rsidR="007F6592" w:rsidRPr="00BE704B" w:rsidRDefault="007F6592" w:rsidP="007F65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45E46" w14:textId="6C016358" w:rsidR="007F6592" w:rsidRPr="008E2D14" w:rsidRDefault="006145CD" w:rsidP="007F659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83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606,808</w:t>
            </w:r>
          </w:p>
        </w:tc>
      </w:tr>
      <w:tr w:rsidR="007F6592" w:rsidRPr="00B73E7A" w14:paraId="7866566E" w14:textId="77777777" w:rsidTr="004E0A2F">
        <w:tc>
          <w:tcPr>
            <w:tcW w:w="4050" w:type="dxa"/>
            <w:shd w:val="clear" w:color="auto" w:fill="auto"/>
          </w:tcPr>
          <w:p w14:paraId="7EDBDA37" w14:textId="77777777" w:rsidR="007F6592" w:rsidRPr="003C652D" w:rsidRDefault="007F6592" w:rsidP="007F6592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F6145" w14:textId="78E79461" w:rsidR="007F6592" w:rsidRPr="00037DF6" w:rsidRDefault="00AD0669" w:rsidP="007F659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14:paraId="2753867C" w14:textId="77777777" w:rsidR="007F6592" w:rsidRPr="00037DF6" w:rsidRDefault="007F6592" w:rsidP="007F659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B0489" w14:textId="3A54F9A8" w:rsidR="007F6592" w:rsidRPr="00037DF6" w:rsidRDefault="006145CD" w:rsidP="007F659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20C9CC2B" w14:textId="77777777" w:rsidR="007F6592" w:rsidRPr="00037DF6" w:rsidRDefault="007F6592" w:rsidP="007F65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A63A3" w14:textId="4424253A" w:rsidR="007F6592" w:rsidRPr="00037DF6" w:rsidRDefault="00283341" w:rsidP="007F6592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BD5223" w14:textId="77777777" w:rsidR="007F6592" w:rsidRPr="00BE704B" w:rsidRDefault="007F6592" w:rsidP="007F65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4CE2C" w14:textId="6E18588A" w:rsidR="007F6592" w:rsidRPr="00037DF6" w:rsidRDefault="006145CD" w:rsidP="007F6592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F6592" w:rsidRPr="00B73E7A" w14:paraId="2BC88639" w14:textId="77777777" w:rsidTr="004E0A2F">
        <w:tc>
          <w:tcPr>
            <w:tcW w:w="4050" w:type="dxa"/>
            <w:shd w:val="clear" w:color="auto" w:fill="auto"/>
          </w:tcPr>
          <w:p w14:paraId="090EC21C" w14:textId="77777777" w:rsidR="007F6592" w:rsidRPr="003C652D" w:rsidRDefault="007F6592" w:rsidP="007F6592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39614D" w14:textId="5D49CD1C" w:rsidR="007F6592" w:rsidRPr="003C652D" w:rsidRDefault="00AD0669" w:rsidP="007F6592">
            <w:pPr>
              <w:tabs>
                <w:tab w:val="decimal" w:pos="702"/>
              </w:tabs>
              <w:spacing w:line="240" w:lineRule="auto"/>
              <w:ind w:left="-10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0.536</w:t>
            </w:r>
          </w:p>
        </w:tc>
        <w:tc>
          <w:tcPr>
            <w:tcW w:w="270" w:type="dxa"/>
          </w:tcPr>
          <w:p w14:paraId="32567222" w14:textId="77777777" w:rsidR="007F6592" w:rsidRDefault="007F6592" w:rsidP="007F6592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654DCE" w14:textId="08C33D0B" w:rsidR="007F6592" w:rsidRPr="003C652D" w:rsidRDefault="006145CD" w:rsidP="007F6592">
            <w:pPr>
              <w:tabs>
                <w:tab w:val="decimal" w:pos="702"/>
              </w:tabs>
              <w:spacing w:line="240" w:lineRule="auto"/>
              <w:ind w:left="-10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7E66AE4D" w14:textId="77777777" w:rsidR="007F6592" w:rsidRPr="00BE704B" w:rsidRDefault="007F6592" w:rsidP="007F65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39B157" w14:textId="2EFC2860" w:rsidR="007F6592" w:rsidRPr="003C652D" w:rsidRDefault="00283341" w:rsidP="007F6592">
            <w:pPr>
              <w:tabs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0.536</w:t>
            </w:r>
          </w:p>
        </w:tc>
        <w:tc>
          <w:tcPr>
            <w:tcW w:w="271" w:type="dxa"/>
            <w:shd w:val="clear" w:color="auto" w:fill="auto"/>
          </w:tcPr>
          <w:p w14:paraId="745529B3" w14:textId="77777777" w:rsidR="007F6592" w:rsidRPr="00BE704B" w:rsidRDefault="007F6592" w:rsidP="007F65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2DA2BB" w14:textId="5FEF2666" w:rsidR="007F6592" w:rsidRPr="003C652D" w:rsidRDefault="006145CD" w:rsidP="007F6592">
            <w:pPr>
              <w:tabs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F659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283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03131991" w14:textId="77777777" w:rsidR="002528F4" w:rsidRPr="00B4097B" w:rsidRDefault="00047069" w:rsidP="00124DFB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0EC87944" w14:textId="77777777" w:rsidR="002147F0" w:rsidRDefault="002147F0" w:rsidP="00A71FCC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58706547" w14:textId="6D1069C2" w:rsidR="009720A1" w:rsidRDefault="009720A1" w:rsidP="009720A1">
      <w:pPr>
        <w:pStyle w:val="Caption"/>
        <w:numPr>
          <w:ilvl w:val="0"/>
          <w:numId w:val="0"/>
        </w:numPr>
        <w:ind w:left="540" w:right="-25"/>
        <w:jc w:val="thaiDistribute"/>
        <w:rPr>
          <w:b w:val="0"/>
          <w:bCs w:val="0"/>
        </w:rPr>
      </w:pPr>
      <w:r w:rsidRPr="00F42C90">
        <w:rPr>
          <w:b w:val="0"/>
          <w:bCs w:val="0"/>
          <w:spacing w:val="-2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018BC">
        <w:rPr>
          <w:b w:val="0"/>
          <w:bCs w:val="0"/>
          <w:spacing w:val="-2"/>
        </w:rPr>
        <w:t>19</w:t>
      </w:r>
      <w:r w:rsidRPr="00F42C90">
        <w:rPr>
          <w:b w:val="0"/>
          <w:bCs w:val="0"/>
          <w:spacing w:val="-2"/>
        </w:rPr>
        <w:t xml:space="preserve"> </w:t>
      </w:r>
      <w:r w:rsidRPr="00F42C90">
        <w:rPr>
          <w:b w:val="0"/>
          <w:bCs w:val="0"/>
          <w:spacing w:val="-2"/>
          <w:cs/>
        </w:rPr>
        <w:t xml:space="preserve">เมษายน </w:t>
      </w:r>
      <w:r w:rsidR="008018BC">
        <w:rPr>
          <w:b w:val="0"/>
          <w:bCs w:val="0"/>
          <w:spacing w:val="-2"/>
        </w:rPr>
        <w:t>2562</w:t>
      </w:r>
      <w:r w:rsidRPr="00F42C90">
        <w:rPr>
          <w:b w:val="0"/>
          <w:bCs w:val="0"/>
          <w:spacing w:val="-2"/>
        </w:rPr>
        <w:t xml:space="preserve"> </w:t>
      </w:r>
      <w:r w:rsidRPr="00F42C90">
        <w:rPr>
          <w:b w:val="0"/>
          <w:bCs w:val="0"/>
          <w:spacing w:val="-2"/>
          <w:cs/>
        </w:rPr>
        <w:t xml:space="preserve">ผู้ถือหุ้นมีมติอนุมัติการจ่ายเงินปันผลสำหรับปี </w:t>
      </w:r>
      <w:r w:rsidR="008018BC">
        <w:rPr>
          <w:b w:val="0"/>
          <w:bCs w:val="0"/>
          <w:spacing w:val="-2"/>
        </w:rPr>
        <w:t>2561</w:t>
      </w:r>
      <w:r w:rsidRPr="00F42C90">
        <w:rPr>
          <w:b w:val="0"/>
          <w:bCs w:val="0"/>
          <w:spacing w:val="-2"/>
        </w:rPr>
        <w:t xml:space="preserve"> </w:t>
      </w:r>
      <w:r w:rsidRPr="00F42C90">
        <w:rPr>
          <w:b w:val="0"/>
          <w:bCs w:val="0"/>
          <w:spacing w:val="-2"/>
          <w:cs/>
        </w:rPr>
        <w:t xml:space="preserve">ในอัตราหุ้นละ </w:t>
      </w:r>
      <w:r w:rsidR="006145CD" w:rsidRPr="006145CD">
        <w:rPr>
          <w:b w:val="0"/>
          <w:bCs w:val="0"/>
          <w:spacing w:val="-2"/>
        </w:rPr>
        <w:t>0</w:t>
      </w:r>
      <w:r w:rsidRPr="00F42C90">
        <w:rPr>
          <w:b w:val="0"/>
          <w:bCs w:val="0"/>
          <w:spacing w:val="-2"/>
        </w:rPr>
        <w:t>.</w:t>
      </w:r>
      <w:r w:rsidR="006145CD" w:rsidRPr="006145CD">
        <w:rPr>
          <w:b w:val="0"/>
          <w:bCs w:val="0"/>
          <w:spacing w:val="-2"/>
        </w:rPr>
        <w:t>40</w:t>
      </w:r>
      <w:r w:rsidRPr="00F42C90">
        <w:rPr>
          <w:b w:val="0"/>
          <w:bCs w:val="0"/>
          <w:spacing w:val="-2"/>
        </w:rPr>
        <w:t xml:space="preserve"> </w:t>
      </w:r>
      <w:r w:rsidRPr="00F42C90">
        <w:rPr>
          <w:b w:val="0"/>
          <w:bCs w:val="0"/>
          <w:spacing w:val="-2"/>
          <w:cs/>
        </w:rPr>
        <w:t xml:space="preserve">บาท เป็นจำนวนเงิน </w:t>
      </w:r>
      <w:r w:rsidR="006145CD" w:rsidRPr="006145CD">
        <w:rPr>
          <w:b w:val="0"/>
          <w:bCs w:val="0"/>
          <w:spacing w:val="-2"/>
        </w:rPr>
        <w:t>3</w:t>
      </w:r>
      <w:r w:rsidRPr="00F42C90">
        <w:rPr>
          <w:b w:val="0"/>
          <w:bCs w:val="0"/>
          <w:spacing w:val="-2"/>
        </w:rPr>
        <w:t>,</w:t>
      </w:r>
      <w:r w:rsidR="006145CD" w:rsidRPr="006145CD">
        <w:rPr>
          <w:b w:val="0"/>
          <w:bCs w:val="0"/>
          <w:spacing w:val="-2"/>
        </w:rPr>
        <w:t>360</w:t>
      </w:r>
      <w:r w:rsidRPr="00F42C90">
        <w:rPr>
          <w:b w:val="0"/>
          <w:bCs w:val="0"/>
          <w:spacing w:val="-2"/>
        </w:rPr>
        <w:t xml:space="preserve"> </w:t>
      </w:r>
      <w:r w:rsidRPr="00F42C90">
        <w:rPr>
          <w:b w:val="0"/>
          <w:bCs w:val="0"/>
          <w:spacing w:val="-2"/>
          <w:cs/>
        </w:rPr>
        <w:t>ล้านบาท เงินปันผลสำหรับปีดังกล่าวได้รวมเงินปันผล</w:t>
      </w:r>
      <w:r w:rsidRPr="00F42C90">
        <w:rPr>
          <w:b w:val="0"/>
          <w:bCs w:val="0"/>
          <w:spacing w:val="-4"/>
          <w:cs/>
        </w:rPr>
        <w:t xml:space="preserve">ระหว่างกาลในอัตราหุ้นละ </w:t>
      </w:r>
      <w:r w:rsidR="006145CD" w:rsidRPr="006145CD">
        <w:rPr>
          <w:b w:val="0"/>
          <w:bCs w:val="0"/>
          <w:spacing w:val="-4"/>
        </w:rPr>
        <w:t>0</w:t>
      </w:r>
      <w:r w:rsidRPr="00F42C90">
        <w:rPr>
          <w:b w:val="0"/>
          <w:bCs w:val="0"/>
          <w:spacing w:val="-4"/>
        </w:rPr>
        <w:t>.</w:t>
      </w:r>
      <w:r w:rsidR="006145CD" w:rsidRPr="006145CD">
        <w:rPr>
          <w:b w:val="0"/>
          <w:bCs w:val="0"/>
          <w:spacing w:val="-4"/>
        </w:rPr>
        <w:t>30</w:t>
      </w:r>
      <w:r w:rsidRPr="00F42C90">
        <w:rPr>
          <w:b w:val="0"/>
          <w:bCs w:val="0"/>
          <w:spacing w:val="-4"/>
        </w:rPr>
        <w:t xml:space="preserve"> </w:t>
      </w:r>
      <w:r w:rsidRPr="00F42C90">
        <w:rPr>
          <w:b w:val="0"/>
          <w:bCs w:val="0"/>
          <w:spacing w:val="-4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="006145CD" w:rsidRPr="006145CD">
        <w:rPr>
          <w:b w:val="0"/>
          <w:bCs w:val="0"/>
          <w:spacing w:val="-4"/>
        </w:rPr>
        <w:t>2561</w:t>
      </w:r>
      <w:r w:rsidRPr="00F42C90">
        <w:rPr>
          <w:b w:val="0"/>
          <w:bCs w:val="0"/>
          <w:spacing w:val="-4"/>
        </w:rPr>
        <w:t xml:space="preserve"> </w:t>
      </w:r>
      <w:r w:rsidRPr="00F42C90">
        <w:rPr>
          <w:b w:val="0"/>
          <w:bCs w:val="0"/>
          <w:spacing w:val="-4"/>
          <w:cs/>
        </w:rPr>
        <w:t>ดังนั้นเงินปันผล</w:t>
      </w:r>
      <w:r w:rsidRPr="008919FE">
        <w:rPr>
          <w:b w:val="0"/>
          <w:bCs w:val="0"/>
          <w:cs/>
        </w:rPr>
        <w:t xml:space="preserve">ที่จะต้องจ่ายเพิ่มอีกจึงเท่ากับอัตราหุ้นละ </w:t>
      </w:r>
      <w:r w:rsidR="006145CD" w:rsidRPr="006145CD">
        <w:rPr>
          <w:b w:val="0"/>
          <w:bCs w:val="0"/>
        </w:rPr>
        <w:t>0</w:t>
      </w:r>
      <w:r w:rsidRPr="008919FE">
        <w:rPr>
          <w:b w:val="0"/>
          <w:bCs w:val="0"/>
        </w:rPr>
        <w:t>.</w:t>
      </w:r>
      <w:r w:rsidR="006145CD" w:rsidRPr="006145CD">
        <w:rPr>
          <w:b w:val="0"/>
          <w:bCs w:val="0"/>
        </w:rPr>
        <w:t>10</w:t>
      </w:r>
      <w:r w:rsidRPr="008919FE">
        <w:rPr>
          <w:b w:val="0"/>
          <w:bCs w:val="0"/>
        </w:rPr>
        <w:t xml:space="preserve"> </w:t>
      </w:r>
      <w:r w:rsidRPr="008919FE">
        <w:rPr>
          <w:b w:val="0"/>
          <w:bCs w:val="0"/>
          <w:cs/>
        </w:rPr>
        <w:t xml:space="preserve">บาท คิดเป็นจำนวนเงินรวม </w:t>
      </w:r>
      <w:r w:rsidR="006145CD" w:rsidRPr="006145CD">
        <w:rPr>
          <w:b w:val="0"/>
          <w:bCs w:val="0"/>
        </w:rPr>
        <w:t>840</w:t>
      </w:r>
      <w:r w:rsidRPr="008919FE">
        <w:rPr>
          <w:b w:val="0"/>
          <w:bCs w:val="0"/>
        </w:rPr>
        <w:t xml:space="preserve"> </w:t>
      </w:r>
      <w:r w:rsidRPr="008919FE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6145CD" w:rsidRPr="006145CD">
        <w:rPr>
          <w:b w:val="0"/>
          <w:bCs w:val="0"/>
        </w:rPr>
        <w:t>3</w:t>
      </w:r>
      <w:r w:rsidRPr="008919FE">
        <w:rPr>
          <w:b w:val="0"/>
          <w:bCs w:val="0"/>
        </w:rPr>
        <w:t xml:space="preserve"> </w:t>
      </w:r>
      <w:r w:rsidRPr="008919FE">
        <w:rPr>
          <w:b w:val="0"/>
          <w:bCs w:val="0"/>
          <w:cs/>
        </w:rPr>
        <w:t xml:space="preserve">พฤษภาคม </w:t>
      </w:r>
      <w:r w:rsidR="006145CD" w:rsidRPr="006145CD">
        <w:rPr>
          <w:b w:val="0"/>
          <w:bCs w:val="0"/>
        </w:rPr>
        <w:t>2562</w:t>
      </w:r>
    </w:p>
    <w:p w14:paraId="0339AC15" w14:textId="77777777" w:rsidR="009720A1" w:rsidRPr="009720A1" w:rsidRDefault="009720A1" w:rsidP="00F323DC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583A039F" w14:textId="41B5D62F" w:rsidR="009720A1" w:rsidRPr="0045319F" w:rsidRDefault="009720A1" w:rsidP="009720A1">
      <w:pPr>
        <w:pStyle w:val="Caption"/>
        <w:numPr>
          <w:ilvl w:val="0"/>
          <w:numId w:val="0"/>
        </w:numPr>
        <w:ind w:left="540" w:right="-25"/>
        <w:rPr>
          <w:b w:val="0"/>
          <w:bCs w:val="0"/>
        </w:rPr>
      </w:pPr>
      <w:r w:rsidRPr="0045319F">
        <w:rPr>
          <w:b w:val="0"/>
          <w:bCs w:val="0"/>
          <w:cs/>
        </w:rPr>
        <w:t xml:space="preserve">ในการประชุมคณะกรรมการบริษัทเมื่อวันที่ </w:t>
      </w:r>
      <w:r w:rsidR="006145CD" w:rsidRPr="006145CD">
        <w:rPr>
          <w:b w:val="0"/>
          <w:bCs w:val="0"/>
        </w:rPr>
        <w:t>30</w:t>
      </w:r>
      <w:r w:rsidRPr="0045319F">
        <w:rPr>
          <w:b w:val="0"/>
          <w:bCs w:val="0"/>
        </w:rPr>
        <w:t xml:space="preserve"> </w:t>
      </w:r>
      <w:r w:rsidRPr="0045319F">
        <w:rPr>
          <w:rFonts w:hint="cs"/>
          <w:b w:val="0"/>
          <w:bCs w:val="0"/>
          <w:cs/>
        </w:rPr>
        <w:t>สิงหา</w:t>
      </w:r>
      <w:r w:rsidRPr="0045319F">
        <w:rPr>
          <w:b w:val="0"/>
          <w:bCs w:val="0"/>
          <w:cs/>
        </w:rPr>
        <w:t xml:space="preserve">คม </w:t>
      </w:r>
      <w:r w:rsidR="006145CD" w:rsidRPr="006145CD">
        <w:rPr>
          <w:b w:val="0"/>
          <w:bCs w:val="0"/>
        </w:rPr>
        <w:t>2562</w:t>
      </w:r>
      <w:r w:rsidRPr="0045319F">
        <w:rPr>
          <w:b w:val="0"/>
          <w:bCs w:val="0"/>
        </w:rPr>
        <w:t xml:space="preserve"> </w:t>
      </w:r>
      <w:r w:rsidRPr="0045319F">
        <w:rPr>
          <w:b w:val="0"/>
          <w:bCs w:val="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="006145CD" w:rsidRPr="006145CD">
        <w:rPr>
          <w:b w:val="0"/>
          <w:bCs w:val="0"/>
        </w:rPr>
        <w:t>30</w:t>
      </w:r>
      <w:r w:rsidRPr="0045319F">
        <w:rPr>
          <w:b w:val="0"/>
          <w:bCs w:val="0"/>
          <w:cs/>
        </w:rPr>
        <w:t xml:space="preserve"> ม</w:t>
      </w:r>
      <w:r w:rsidRPr="0045319F">
        <w:rPr>
          <w:rFonts w:hint="cs"/>
          <w:b w:val="0"/>
          <w:bCs w:val="0"/>
          <w:cs/>
        </w:rPr>
        <w:t>ิถุนายน</w:t>
      </w:r>
      <w:r w:rsidRPr="0045319F">
        <w:rPr>
          <w:b w:val="0"/>
          <w:bCs w:val="0"/>
          <w:cs/>
        </w:rPr>
        <w:t xml:space="preserve"> </w:t>
      </w:r>
      <w:r w:rsidR="006145CD" w:rsidRPr="006145CD">
        <w:rPr>
          <w:b w:val="0"/>
          <w:bCs w:val="0"/>
        </w:rPr>
        <w:t>2562</w:t>
      </w:r>
      <w:r w:rsidRPr="0045319F">
        <w:rPr>
          <w:b w:val="0"/>
          <w:bCs w:val="0"/>
          <w:cs/>
        </w:rPr>
        <w:t xml:space="preserve"> ในอัตราหุ้นละ </w:t>
      </w:r>
      <w:r w:rsidR="006145CD" w:rsidRPr="006145CD">
        <w:rPr>
          <w:b w:val="0"/>
          <w:bCs w:val="0"/>
        </w:rPr>
        <w:t>0</w:t>
      </w:r>
      <w:r w:rsidRPr="0045319F">
        <w:rPr>
          <w:b w:val="0"/>
          <w:bCs w:val="0"/>
          <w:cs/>
        </w:rPr>
        <w:t>.</w:t>
      </w:r>
      <w:r w:rsidR="006145CD" w:rsidRPr="006145CD">
        <w:rPr>
          <w:b w:val="0"/>
          <w:bCs w:val="0"/>
        </w:rPr>
        <w:t>10</w:t>
      </w:r>
      <w:r w:rsidRPr="0045319F">
        <w:rPr>
          <w:b w:val="0"/>
          <w:bCs w:val="0"/>
          <w:cs/>
        </w:rPr>
        <w:t xml:space="preserve"> บาท สำหรับหุ้นสามัญจำนวน </w:t>
      </w:r>
      <w:r w:rsidR="006145CD" w:rsidRPr="006145CD">
        <w:rPr>
          <w:b w:val="0"/>
          <w:bCs w:val="0"/>
        </w:rPr>
        <w:t>8</w:t>
      </w:r>
      <w:r w:rsidRPr="0045319F">
        <w:rPr>
          <w:b w:val="0"/>
          <w:bCs w:val="0"/>
        </w:rPr>
        <w:t>,</w:t>
      </w:r>
      <w:r w:rsidR="006145CD" w:rsidRPr="006145CD">
        <w:rPr>
          <w:b w:val="0"/>
          <w:bCs w:val="0"/>
        </w:rPr>
        <w:t>400</w:t>
      </w:r>
      <w:r w:rsidRPr="0045319F">
        <w:rPr>
          <w:b w:val="0"/>
          <w:bCs w:val="0"/>
          <w:cs/>
        </w:rPr>
        <w:t xml:space="preserve"> ล้านหุ้น เป็นจำนวนเงินทั้งสิ้น </w:t>
      </w:r>
      <w:r w:rsidR="006145CD" w:rsidRPr="006145CD">
        <w:rPr>
          <w:b w:val="0"/>
          <w:bCs w:val="0"/>
        </w:rPr>
        <w:t>840</w:t>
      </w:r>
      <w:r w:rsidRPr="0045319F">
        <w:rPr>
          <w:b w:val="0"/>
          <w:bCs w:val="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8018BC">
        <w:rPr>
          <w:b w:val="0"/>
          <w:bCs w:val="0"/>
        </w:rPr>
        <w:t>13</w:t>
      </w:r>
      <w:r w:rsidRPr="0045319F">
        <w:rPr>
          <w:b w:val="0"/>
          <w:bCs w:val="0"/>
        </w:rPr>
        <w:t xml:space="preserve"> </w:t>
      </w:r>
      <w:r w:rsidRPr="0045319F">
        <w:rPr>
          <w:rFonts w:hint="cs"/>
          <w:b w:val="0"/>
          <w:bCs w:val="0"/>
          <w:cs/>
        </w:rPr>
        <w:t>กันย</w:t>
      </w:r>
      <w:r w:rsidRPr="0045319F">
        <w:rPr>
          <w:b w:val="0"/>
          <w:bCs w:val="0"/>
          <w:cs/>
        </w:rPr>
        <w:t xml:space="preserve">ายน </w:t>
      </w:r>
      <w:r w:rsidR="006145CD" w:rsidRPr="006145CD">
        <w:rPr>
          <w:b w:val="0"/>
          <w:bCs w:val="0"/>
        </w:rPr>
        <w:t>2562</w:t>
      </w:r>
    </w:p>
    <w:p w14:paraId="3CF31FF6" w14:textId="77777777" w:rsidR="009720A1" w:rsidRPr="009720A1" w:rsidRDefault="009720A1" w:rsidP="00F323DC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3BE0D1EA" w14:textId="26CB0A50" w:rsidR="00F323DC" w:rsidRDefault="00F323DC" w:rsidP="00F323DC">
      <w:pPr>
        <w:pStyle w:val="Bo-C1Content"/>
        <w:rPr>
          <w:rFonts w:asciiTheme="majorBidi" w:hAnsiTheme="majorBidi" w:cstheme="majorBidi"/>
          <w:lang w:val="en-US"/>
        </w:rPr>
      </w:pPr>
      <w:r w:rsidRPr="006357C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6145CD" w:rsidRPr="006145CD">
        <w:rPr>
          <w:rFonts w:asciiTheme="majorBidi" w:hAnsiTheme="majorBidi" w:cstheme="majorBidi"/>
          <w:lang w:val="en-US"/>
        </w:rPr>
        <w:t>29</w:t>
      </w:r>
      <w:r w:rsidRPr="006357C0">
        <w:rPr>
          <w:rFonts w:asciiTheme="majorBidi" w:hAnsiTheme="majorBidi" w:cstheme="majorBidi"/>
          <w:lang w:val="en-US"/>
        </w:rPr>
        <w:t xml:space="preserve"> </w:t>
      </w:r>
      <w:r w:rsidRPr="006357C0">
        <w:rPr>
          <w:rFonts w:asciiTheme="majorBidi" w:hAnsiTheme="majorBidi" w:cstheme="majorBidi" w:hint="cs"/>
          <w:cs/>
          <w:lang w:val="en-US"/>
        </w:rPr>
        <w:t>พฤศจิกายน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="006145CD" w:rsidRPr="006145CD">
        <w:rPr>
          <w:rFonts w:asciiTheme="majorBidi" w:hAnsiTheme="majorBidi" w:cstheme="majorBidi"/>
          <w:lang w:val="en-US"/>
        </w:rPr>
        <w:t>2562</w:t>
      </w:r>
      <w:r w:rsidRPr="006357C0">
        <w:rPr>
          <w:rFonts w:asciiTheme="majorBidi" w:hAnsiTheme="majorBidi" w:cstheme="majorBidi"/>
          <w:lang w:val="en-US"/>
        </w:rPr>
        <w:t xml:space="preserve"> </w:t>
      </w:r>
      <w:r w:rsidRPr="006357C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6145CD" w:rsidRPr="006145CD">
        <w:rPr>
          <w:rFonts w:asciiTheme="majorBidi" w:hAnsiTheme="majorBidi" w:cstheme="majorBidi"/>
          <w:lang w:val="en-US"/>
        </w:rPr>
        <w:t>30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 w:hint="cs"/>
          <w:cs/>
          <w:lang w:val="en-US"/>
        </w:rPr>
        <w:t>กันยายน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="006145CD" w:rsidRPr="006145CD">
        <w:rPr>
          <w:rFonts w:asciiTheme="majorBidi" w:hAnsiTheme="majorBidi" w:cstheme="majorBidi"/>
          <w:lang w:val="en-US"/>
        </w:rPr>
        <w:t>2562</w:t>
      </w:r>
      <w:r w:rsidRPr="006357C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6145CD" w:rsidRPr="006145CD">
        <w:rPr>
          <w:rFonts w:asciiTheme="majorBidi" w:hAnsiTheme="majorBidi" w:cstheme="majorBidi"/>
          <w:lang w:val="en-US"/>
        </w:rPr>
        <w:t>0</w:t>
      </w:r>
      <w:r w:rsidRPr="006357C0">
        <w:rPr>
          <w:rFonts w:asciiTheme="majorBidi" w:hAnsiTheme="majorBidi" w:cstheme="majorBidi"/>
          <w:cs/>
          <w:lang w:val="en-US"/>
        </w:rPr>
        <w:t>.</w:t>
      </w:r>
      <w:r w:rsidR="006145CD" w:rsidRPr="006145CD">
        <w:rPr>
          <w:rFonts w:asciiTheme="majorBidi" w:hAnsiTheme="majorBidi" w:cstheme="majorBidi"/>
          <w:lang w:val="en-US"/>
        </w:rPr>
        <w:t>10</w:t>
      </w:r>
      <w:r w:rsidRPr="006357C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6145CD" w:rsidRPr="006145CD">
        <w:rPr>
          <w:rFonts w:asciiTheme="majorBidi" w:hAnsiTheme="majorBidi" w:cstheme="majorBidi"/>
          <w:lang w:val="en-US"/>
        </w:rPr>
        <w:t>8</w:t>
      </w:r>
      <w:r w:rsidRPr="006357C0">
        <w:rPr>
          <w:rFonts w:asciiTheme="majorBidi" w:hAnsiTheme="majorBidi" w:cstheme="majorBidi"/>
          <w:lang w:val="en-US"/>
        </w:rPr>
        <w:t>,</w:t>
      </w:r>
      <w:r w:rsidR="006145CD" w:rsidRPr="006145CD">
        <w:rPr>
          <w:rFonts w:asciiTheme="majorBidi" w:hAnsiTheme="majorBidi" w:cstheme="majorBidi"/>
          <w:lang w:val="en-US"/>
        </w:rPr>
        <w:t>400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6145CD" w:rsidRPr="006145CD">
        <w:rPr>
          <w:rFonts w:asciiTheme="majorBidi" w:hAnsiTheme="majorBidi" w:cstheme="majorBidi"/>
          <w:lang w:val="en-US"/>
        </w:rPr>
        <w:t>840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145CD" w:rsidRPr="006145CD">
        <w:rPr>
          <w:rFonts w:asciiTheme="majorBidi" w:hAnsiTheme="majorBidi" w:cstheme="majorBidi"/>
          <w:lang w:val="en-US"/>
        </w:rPr>
        <w:t>27</w:t>
      </w:r>
      <w:r w:rsidRPr="006357C0">
        <w:rPr>
          <w:rFonts w:asciiTheme="majorBidi" w:hAnsiTheme="majorBidi" w:cstheme="majorBidi"/>
          <w:lang w:val="en-US"/>
        </w:rPr>
        <w:t xml:space="preserve"> </w:t>
      </w:r>
      <w:r w:rsidRPr="006357C0">
        <w:rPr>
          <w:rFonts w:asciiTheme="majorBidi" w:hAnsiTheme="majorBidi" w:cstheme="majorBidi" w:hint="cs"/>
          <w:cs/>
          <w:lang w:val="en-US"/>
        </w:rPr>
        <w:t>ธันวาคม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="006145CD" w:rsidRPr="006145CD">
        <w:rPr>
          <w:rFonts w:asciiTheme="majorBidi" w:hAnsiTheme="majorBidi" w:cstheme="majorBidi"/>
          <w:lang w:val="en-US"/>
        </w:rPr>
        <w:t>2562</w:t>
      </w:r>
    </w:p>
    <w:p w14:paraId="7137A4A3" w14:textId="77777777" w:rsidR="00F67C62" w:rsidRPr="00F67C62" w:rsidRDefault="00F67C62" w:rsidP="009720A1">
      <w:pPr>
        <w:ind w:left="567"/>
        <w:jc w:val="thaiDistribute"/>
        <w:rPr>
          <w:rFonts w:asciiTheme="majorBidi" w:hAnsiTheme="majorBidi"/>
          <w:spacing w:val="4"/>
          <w:sz w:val="20"/>
          <w:szCs w:val="20"/>
          <w:lang w:val="en-US"/>
        </w:rPr>
      </w:pPr>
    </w:p>
    <w:p w14:paraId="3FD11AA7" w14:textId="02C9C23D" w:rsidR="009720A1" w:rsidRDefault="009720A1" w:rsidP="009720A1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30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กรกฎาคม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ที่ประชุมได้รับทราบการจ่ายเงินปันผลระหว่างกาลสำหรับปี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ในอัตราหุ้นละ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40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เป็นจำนวนเงิน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3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360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ซึ่งบริษัทได้จ่ายให้กับผู้ถือหุ้นของบริษัทแล้วในระหว่างปี </w:t>
      </w:r>
      <w:r w:rsidR="008018BC">
        <w:rPr>
          <w:rFonts w:asciiTheme="majorBidi" w:hAnsiTheme="majorBidi"/>
          <w:spacing w:val="4"/>
          <w:sz w:val="30"/>
          <w:szCs w:val="30"/>
          <w:lang w:val="en-US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ดังนั้นเงินปันผลที่จะต้องจ่ายเพิ่มอีกจึงเท่ากับอัตราหุ้นละ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คิดเป็นจำนวนเงินรวม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1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680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15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พฤษภาคม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และไม่เสนอจ่ายเงินปันผลประจำปี </w:t>
      </w:r>
      <w:r w:rsidR="006145CD" w:rsidRPr="006145CD">
        <w:rPr>
          <w:rFonts w:asciiTheme="majorBidi" w:hAnsiTheme="majorBidi"/>
          <w:spacing w:val="4"/>
          <w:sz w:val="30"/>
          <w:szCs w:val="30"/>
          <w:lang w:val="en-US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อีก</w:t>
      </w:r>
    </w:p>
    <w:p w14:paraId="52AE0243" w14:textId="77777777" w:rsidR="002147F0" w:rsidRPr="0045319F" w:rsidRDefault="002147F0" w:rsidP="002147F0">
      <w:pPr>
        <w:pStyle w:val="Bo-Blankline"/>
        <w:rPr>
          <w:lang w:val="en-US"/>
        </w:rPr>
      </w:pPr>
    </w:p>
    <w:p w14:paraId="1261F867" w14:textId="54D867AA" w:rsidR="009720A1" w:rsidRDefault="009720A1" w:rsidP="009720A1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522E75">
        <w:rPr>
          <w:rFonts w:hint="cs"/>
          <w:b w:val="0"/>
          <w:bCs w:val="0"/>
          <w:cs/>
        </w:rPr>
        <w:t xml:space="preserve">ในการประชุมคณะกรรมการบริษัทเมื่อวันที่ </w:t>
      </w:r>
      <w:r w:rsidR="006145CD" w:rsidRPr="006145CD">
        <w:rPr>
          <w:b w:val="0"/>
          <w:bCs w:val="0"/>
        </w:rPr>
        <w:t>25</w:t>
      </w:r>
      <w:r w:rsidRPr="00522E75">
        <w:rPr>
          <w:rFonts w:hint="cs"/>
          <w:b w:val="0"/>
          <w:bCs w:val="0"/>
        </w:rPr>
        <w:t xml:space="preserve"> </w:t>
      </w:r>
      <w:r w:rsidRPr="00522E75">
        <w:rPr>
          <w:rFonts w:hint="cs"/>
          <w:b w:val="0"/>
          <w:bCs w:val="0"/>
          <w:cs/>
        </w:rPr>
        <w:t xml:space="preserve">สิงหาคม </w:t>
      </w:r>
      <w:r w:rsidR="006145CD" w:rsidRPr="006145CD">
        <w:rPr>
          <w:rFonts w:hint="cs"/>
          <w:b w:val="0"/>
          <w:bCs w:val="0"/>
        </w:rPr>
        <w:t>256</w:t>
      </w:r>
      <w:r w:rsidR="006145CD" w:rsidRPr="006145CD">
        <w:rPr>
          <w:b w:val="0"/>
          <w:bCs w:val="0"/>
        </w:rPr>
        <w:t>3</w:t>
      </w:r>
      <w:r w:rsidRPr="00522E75">
        <w:rPr>
          <w:rFonts w:hint="cs"/>
          <w:b w:val="0"/>
          <w:bCs w:val="0"/>
        </w:rPr>
        <w:t xml:space="preserve"> </w:t>
      </w:r>
      <w:r w:rsidRPr="00522E75">
        <w:rPr>
          <w:rFonts w:hint="cs"/>
          <w:b w:val="0"/>
          <w:bCs w:val="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="006145CD" w:rsidRPr="006145CD">
        <w:rPr>
          <w:rFonts w:hint="cs"/>
          <w:b w:val="0"/>
          <w:bCs w:val="0"/>
        </w:rPr>
        <w:t>30</w:t>
      </w:r>
      <w:r w:rsidRPr="00522E75">
        <w:rPr>
          <w:rFonts w:hint="cs"/>
          <w:b w:val="0"/>
          <w:bCs w:val="0"/>
          <w:cs/>
        </w:rPr>
        <w:t xml:space="preserve"> มิถุนายน </w:t>
      </w:r>
      <w:r w:rsidR="006145CD" w:rsidRPr="006145CD">
        <w:rPr>
          <w:rFonts w:hint="cs"/>
          <w:b w:val="0"/>
          <w:bCs w:val="0"/>
        </w:rPr>
        <w:t>256</w:t>
      </w:r>
      <w:r w:rsidR="006145CD" w:rsidRPr="006145CD">
        <w:rPr>
          <w:b w:val="0"/>
          <w:bCs w:val="0"/>
        </w:rPr>
        <w:t>3</w:t>
      </w:r>
      <w:r w:rsidRPr="00522E75">
        <w:rPr>
          <w:rFonts w:hint="cs"/>
          <w:b w:val="0"/>
          <w:bCs w:val="0"/>
          <w:cs/>
        </w:rPr>
        <w:t xml:space="preserve"> ในอัตราหุ้นละ </w:t>
      </w:r>
      <w:r w:rsidR="006145CD" w:rsidRPr="006145CD">
        <w:rPr>
          <w:rFonts w:hint="cs"/>
          <w:b w:val="0"/>
          <w:bCs w:val="0"/>
        </w:rPr>
        <w:t>0</w:t>
      </w:r>
      <w:r w:rsidRPr="00522E75">
        <w:rPr>
          <w:rFonts w:hint="cs"/>
          <w:b w:val="0"/>
          <w:bCs w:val="0"/>
          <w:cs/>
        </w:rPr>
        <w:t>.</w:t>
      </w:r>
      <w:r w:rsidR="006145CD" w:rsidRPr="006145CD">
        <w:rPr>
          <w:rFonts w:hint="cs"/>
          <w:b w:val="0"/>
          <w:bCs w:val="0"/>
        </w:rPr>
        <w:t>1</w:t>
      </w:r>
      <w:r w:rsidR="006145CD" w:rsidRPr="006145CD">
        <w:rPr>
          <w:b w:val="0"/>
          <w:bCs w:val="0"/>
        </w:rPr>
        <w:t>2</w:t>
      </w:r>
      <w:r w:rsidRPr="00522E75">
        <w:rPr>
          <w:rFonts w:hint="cs"/>
          <w:b w:val="0"/>
          <w:bCs w:val="0"/>
          <w:cs/>
        </w:rPr>
        <w:t xml:space="preserve"> บาท สำหรับหุ้นสามัญจำนวน </w:t>
      </w:r>
      <w:r w:rsidR="006145CD" w:rsidRPr="006145CD">
        <w:rPr>
          <w:rFonts w:hint="cs"/>
          <w:b w:val="0"/>
          <w:bCs w:val="0"/>
        </w:rPr>
        <w:t>8</w:t>
      </w:r>
      <w:r w:rsidRPr="00522E75">
        <w:rPr>
          <w:rFonts w:hint="cs"/>
          <w:b w:val="0"/>
          <w:bCs w:val="0"/>
        </w:rPr>
        <w:t>,</w:t>
      </w:r>
      <w:r w:rsidR="006145CD" w:rsidRPr="006145CD">
        <w:rPr>
          <w:rFonts w:hint="cs"/>
          <w:b w:val="0"/>
          <w:bCs w:val="0"/>
        </w:rPr>
        <w:t>400</w:t>
      </w:r>
      <w:r w:rsidRPr="00522E75">
        <w:rPr>
          <w:rFonts w:hint="cs"/>
          <w:b w:val="0"/>
          <w:bCs w:val="0"/>
          <w:cs/>
        </w:rPr>
        <w:t xml:space="preserve"> ล้านหุ้น เป็นจำนวนเงินทั้งสิ้น </w:t>
      </w:r>
      <w:r w:rsidR="006145CD" w:rsidRPr="006145CD">
        <w:rPr>
          <w:b w:val="0"/>
          <w:bCs w:val="0"/>
        </w:rPr>
        <w:t>1</w:t>
      </w:r>
      <w:r w:rsidRPr="00522E75">
        <w:rPr>
          <w:b w:val="0"/>
          <w:bCs w:val="0"/>
        </w:rPr>
        <w:t>,</w:t>
      </w:r>
      <w:r w:rsidR="006145CD" w:rsidRPr="006145CD">
        <w:rPr>
          <w:b w:val="0"/>
          <w:bCs w:val="0"/>
        </w:rPr>
        <w:t>008</w:t>
      </w:r>
      <w:r w:rsidRPr="00522E75">
        <w:rPr>
          <w:rFonts w:hint="cs"/>
          <w:b w:val="0"/>
          <w:bCs w:val="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6145CD" w:rsidRPr="006145CD">
        <w:rPr>
          <w:b w:val="0"/>
          <w:bCs w:val="0"/>
        </w:rPr>
        <w:t>22</w:t>
      </w:r>
      <w:r w:rsidRPr="00522E75">
        <w:rPr>
          <w:rFonts w:hint="cs"/>
          <w:b w:val="0"/>
          <w:bCs w:val="0"/>
        </w:rPr>
        <w:t xml:space="preserve"> </w:t>
      </w:r>
      <w:r w:rsidRPr="00522E75">
        <w:rPr>
          <w:rFonts w:hint="cs"/>
          <w:b w:val="0"/>
          <w:bCs w:val="0"/>
          <w:cs/>
        </w:rPr>
        <w:t xml:space="preserve">กันยายน </w:t>
      </w:r>
      <w:r w:rsidR="006145CD" w:rsidRPr="006145CD">
        <w:rPr>
          <w:rFonts w:hint="cs"/>
          <w:b w:val="0"/>
          <w:bCs w:val="0"/>
        </w:rPr>
        <w:t>256</w:t>
      </w:r>
      <w:r w:rsidR="006145CD" w:rsidRPr="006145CD">
        <w:rPr>
          <w:b w:val="0"/>
          <w:bCs w:val="0"/>
        </w:rPr>
        <w:t>3</w:t>
      </w:r>
    </w:p>
    <w:p w14:paraId="04096471" w14:textId="77777777" w:rsidR="006D07D2" w:rsidRPr="006D07D2" w:rsidRDefault="006D07D2" w:rsidP="006D07D2">
      <w:pPr>
        <w:rPr>
          <w:sz w:val="20"/>
          <w:szCs w:val="20"/>
          <w:lang w:val="en-US"/>
        </w:rPr>
      </w:pPr>
    </w:p>
    <w:p w14:paraId="77E74E05" w14:textId="77777777"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t>เครื่องมือทางการเงิน</w:t>
      </w:r>
    </w:p>
    <w:p w14:paraId="59B99CF6" w14:textId="6E7B2591" w:rsidR="00D346EB" w:rsidRDefault="00D346EB" w:rsidP="00D346EB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1CF61EB" w14:textId="77777777" w:rsidR="00D346EB" w:rsidRPr="00FF73D4" w:rsidRDefault="00D346EB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3BEC606B" w14:textId="77777777" w:rsidR="00D346EB" w:rsidRPr="00074045" w:rsidRDefault="00D346EB" w:rsidP="00D346EB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763BC002" w14:textId="77777777" w:rsidR="00D346EB" w:rsidRDefault="00D346EB" w:rsidP="00D346EB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</w:t>
      </w:r>
      <w:r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B96EB86" w14:textId="77777777" w:rsidR="009A49D4" w:rsidRDefault="009A49D4">
      <w:pPr>
        <w:spacing w:line="240" w:lineRule="auto"/>
        <w:rPr>
          <w:highlight w:val="yellow"/>
        </w:rPr>
        <w:sectPr w:rsidR="009A49D4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53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51766D" w:rsidRPr="006D07D2" w14:paraId="0BB79586" w14:textId="77777777" w:rsidTr="005258D6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73DAF229" w14:textId="77777777" w:rsidR="0051766D" w:rsidRPr="006D07D2" w:rsidRDefault="0051766D" w:rsidP="00C0612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31890FC6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722EE296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766D" w:rsidRPr="006D07D2" w14:paraId="6CBBF536" w14:textId="77777777" w:rsidTr="005258D6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CEFE111" w14:textId="77777777" w:rsidR="0051766D" w:rsidRPr="006D07D2" w:rsidRDefault="0051766D" w:rsidP="00C0612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399A032C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vAlign w:val="bottom"/>
          </w:tcPr>
          <w:p w14:paraId="64787916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CA337B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425E480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1766D" w:rsidRPr="006D07D2" w14:paraId="3E211760" w14:textId="77777777" w:rsidTr="005258D6">
        <w:trPr>
          <w:trHeight w:val="1709"/>
        </w:trPr>
        <w:tc>
          <w:tcPr>
            <w:tcW w:w="3330" w:type="dxa"/>
            <w:shd w:val="clear" w:color="auto" w:fill="auto"/>
            <w:vAlign w:val="bottom"/>
          </w:tcPr>
          <w:p w14:paraId="01BB1C6C" w14:textId="3604ABD4" w:rsidR="0051766D" w:rsidRPr="006D07D2" w:rsidRDefault="0051766D" w:rsidP="00C0612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D07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023DFBD5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F2CE62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89E902" w14:textId="77777777" w:rsidR="00596F62" w:rsidRDefault="00596F62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DA1FD7" w14:textId="77777777" w:rsidR="00596F62" w:rsidRDefault="00596F62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3E45252" w14:textId="3CBCD23C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370C59" w14:textId="604BF5EF" w:rsidR="0051766D" w:rsidRPr="006D07D2" w:rsidRDefault="00CB4294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เครื่องมือทางการเงินที่วัด</w:t>
            </w: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E19623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1AE1" w14:textId="49593945" w:rsidR="0051766D" w:rsidRPr="006D07D2" w:rsidRDefault="00CB4294" w:rsidP="00046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10394" w14:textId="77777777" w:rsidR="0051766D" w:rsidRPr="006D07D2" w:rsidRDefault="0051766D" w:rsidP="00C0612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1670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FB0A014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F9ED7E" w14:textId="3BE7142E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D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0018C688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84F505" w14:textId="254A6BD3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D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4B8A1B2" w14:textId="77777777" w:rsidR="0051766D" w:rsidRPr="006D07D2" w:rsidRDefault="0051766D" w:rsidP="00C0612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A20322E" w14:textId="3FC42978" w:rsidR="0051766D" w:rsidRPr="006D07D2" w:rsidRDefault="0051766D" w:rsidP="00C0612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D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0320D1D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2DFBC8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766D" w:rsidRPr="006D07D2" w14:paraId="07B64822" w14:textId="77777777" w:rsidTr="005258D6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68A910C" w14:textId="77777777" w:rsidR="0051766D" w:rsidRPr="006D07D2" w:rsidRDefault="0051766D" w:rsidP="00C0612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CEB44A9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48B5F64A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766D" w:rsidRPr="006D07D2" w14:paraId="1E99247D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76F9EC42" w14:textId="77777777" w:rsidR="0051766D" w:rsidRPr="006D07D2" w:rsidRDefault="0051766D" w:rsidP="00C061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CE98ABF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7CBB72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FDA3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8D2FC44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24B4D1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8396FEB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77AD7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061D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369035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471AF1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E179A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04B6F0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EAE2A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06668D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766D" w:rsidRPr="006D07D2" w14:paraId="7FE1D423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20881AAF" w14:textId="77777777" w:rsidR="0051766D" w:rsidRPr="006D07D2" w:rsidRDefault="0051766D" w:rsidP="00C0612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20747E39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01B1199" w14:textId="49B8EBA5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197ED99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26E9335" w14:textId="3A37C942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21CD0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CE8391E" w14:textId="1B2142E4" w:rsidR="0051766D" w:rsidRPr="006D07D2" w:rsidRDefault="00BF5F4E" w:rsidP="00C06129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23E420C5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C9FC90" w14:textId="0425DF8C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ACF5E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2225B1" w14:textId="64395A2E" w:rsidR="0051766D" w:rsidRPr="006D07D2" w:rsidRDefault="00BF5F4E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140CA7EF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932AE1" w14:textId="28260A50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E0D64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8921C8" w14:textId="356D71C7" w:rsidR="0051766D" w:rsidRPr="006D07D2" w:rsidRDefault="00BF5F4E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43,774</w:t>
            </w:r>
          </w:p>
        </w:tc>
      </w:tr>
      <w:tr w:rsidR="0051766D" w:rsidRPr="006D07D2" w14:paraId="2386821A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159444CB" w14:textId="77777777" w:rsidR="0051766D" w:rsidRPr="006D07D2" w:rsidRDefault="0051766D" w:rsidP="00C0612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741FDFCF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5D9EDA8" w14:textId="68AD7220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47EF76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E64584" w14:textId="6D000ABA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4E05D901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162E576" w14:textId="5D52F532" w:rsidR="0051766D" w:rsidRPr="006D07D2" w:rsidRDefault="00BF5F4E" w:rsidP="00C06129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1,440,657</w:t>
            </w:r>
          </w:p>
        </w:tc>
        <w:tc>
          <w:tcPr>
            <w:tcW w:w="270" w:type="dxa"/>
            <w:shd w:val="clear" w:color="auto" w:fill="auto"/>
          </w:tcPr>
          <w:p w14:paraId="5A09C17F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5118FA" w14:textId="7C8ABEEA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938019E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A2D93A" w14:textId="245C4231" w:rsidR="0051766D" w:rsidRPr="006D07D2" w:rsidRDefault="00BF5F4E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188,753</w:t>
            </w:r>
          </w:p>
        </w:tc>
        <w:tc>
          <w:tcPr>
            <w:tcW w:w="270" w:type="dxa"/>
            <w:shd w:val="clear" w:color="auto" w:fill="auto"/>
          </w:tcPr>
          <w:p w14:paraId="46743CD8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4EFBD7" w14:textId="56665CA7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04AFD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E98456" w14:textId="0D966408" w:rsidR="0051766D" w:rsidRPr="006D07D2" w:rsidRDefault="00BF5F4E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1,441,361</w:t>
            </w:r>
          </w:p>
        </w:tc>
      </w:tr>
      <w:tr w:rsidR="0051766D" w:rsidRPr="006D07D2" w14:paraId="46AE61AE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7A39F563" w14:textId="77777777" w:rsidR="0051766D" w:rsidRPr="006D07D2" w:rsidRDefault="0051766D" w:rsidP="00C0612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1C87BDEB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E8DAA07" w14:textId="61001814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C0973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646E3" w14:textId="1DE7DD0D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628A62DB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FF5714" w14:textId="4F6F07CC" w:rsidR="0051766D" w:rsidRPr="006D07D2" w:rsidRDefault="00BF5F4E" w:rsidP="00C06129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6BBC8D34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81F64F" w14:textId="71CB0EE4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2F644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3E3FB5" w14:textId="4AEE6BBD" w:rsidR="0051766D" w:rsidRPr="006D07D2" w:rsidRDefault="00BF5F4E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221ED4A7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D0D29A" w14:textId="2FFD5859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C1FCF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CD1514" w14:textId="1B73E93F" w:rsidR="0051766D" w:rsidRPr="006D07D2" w:rsidRDefault="00BF5F4E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199,953</w:t>
            </w:r>
          </w:p>
        </w:tc>
      </w:tr>
      <w:tr w:rsidR="0051766D" w:rsidRPr="006D07D2" w14:paraId="1648F744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2AE619A4" w14:textId="77777777" w:rsidR="0051766D" w:rsidRPr="006D07D2" w:rsidRDefault="0051766D" w:rsidP="00C0612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587282B7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D9407" w14:textId="57A548BD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1,296,3</w:t>
            </w:r>
            <w:r w:rsidR="00840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FF49972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FA081" w14:textId="5D37F31E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387,905</w:t>
            </w:r>
          </w:p>
        </w:tc>
        <w:tc>
          <w:tcPr>
            <w:tcW w:w="270" w:type="dxa"/>
            <w:shd w:val="clear" w:color="auto" w:fill="auto"/>
          </w:tcPr>
          <w:p w14:paraId="0DAD3288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851B0" w14:textId="1D96799C" w:rsidR="0051766D" w:rsidRPr="006D07D2" w:rsidRDefault="00BF5F4E" w:rsidP="00C06129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1,684,287</w:t>
            </w:r>
          </w:p>
        </w:tc>
        <w:tc>
          <w:tcPr>
            <w:tcW w:w="270" w:type="dxa"/>
            <w:shd w:val="clear" w:color="auto" w:fill="auto"/>
          </w:tcPr>
          <w:p w14:paraId="4AE2B550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298DF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BFA8E8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BFBCE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E9D9E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B19CF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DFEFD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01272F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766D" w:rsidRPr="006D07D2" w14:paraId="542E53C0" w14:textId="77777777" w:rsidTr="005258D6">
        <w:trPr>
          <w:trHeight w:val="26"/>
        </w:trPr>
        <w:tc>
          <w:tcPr>
            <w:tcW w:w="3330" w:type="dxa"/>
            <w:shd w:val="clear" w:color="auto" w:fill="auto"/>
          </w:tcPr>
          <w:p w14:paraId="0842A03B" w14:textId="77777777" w:rsidR="0051766D" w:rsidRPr="006D07D2" w:rsidRDefault="0051766D" w:rsidP="00C061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F09B792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4487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ECAA6A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6526C4A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112D2C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4FEC61B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02BA7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B8846E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BD4CF3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3DC9B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70373E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03FD20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125F90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E8CDDC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766D" w:rsidRPr="006D07D2" w14:paraId="695AF78B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104FDCFF" w14:textId="77777777" w:rsidR="0051766D" w:rsidRPr="006D07D2" w:rsidRDefault="0051766D" w:rsidP="00C061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2DDD9DB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3FBA1BD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78C12E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97BC62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22B7B1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4EDF511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F5913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692E2E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1D735A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DF18F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CD8A54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40A71C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57BAE9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AA390A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766D" w:rsidRPr="006D07D2" w14:paraId="05960140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61D77133" w14:textId="77777777" w:rsidR="0051766D" w:rsidRPr="006D07D2" w:rsidRDefault="0051766D" w:rsidP="00C0612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11EAC56" w14:textId="1E128D8E" w:rsidR="0051766D" w:rsidRPr="006D07D2" w:rsidRDefault="006145C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145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30C62DEB" w14:textId="0E71A3B6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C5F92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A4B3DA7" w14:textId="57684CBB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438912CC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A301DC" w14:textId="418FFBCC" w:rsidR="0051766D" w:rsidRPr="006D07D2" w:rsidRDefault="00BF5F4E" w:rsidP="00C06129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148B4864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64D45C" w14:textId="160732A6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39175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600CA4" w14:textId="2F3A407E" w:rsidR="0051766D" w:rsidRPr="006D07D2" w:rsidRDefault="00BF5F4E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45D1F94C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55AD0E" w14:textId="25331478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DCC0C3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DBC80A" w14:textId="05A9C8D2" w:rsidR="0051766D" w:rsidRPr="006D07D2" w:rsidRDefault="00BF5F4E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239,685</w:t>
            </w:r>
          </w:p>
        </w:tc>
      </w:tr>
      <w:tr w:rsidR="0051766D" w:rsidRPr="006D07D2" w14:paraId="5D69B9C7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66BAB104" w14:textId="77777777" w:rsidR="0051766D" w:rsidRPr="006D07D2" w:rsidRDefault="0051766D" w:rsidP="00C0612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2325CC35" w14:textId="37288E91" w:rsidR="0051766D" w:rsidRPr="006D07D2" w:rsidRDefault="006145C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145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7C17DA5A" w14:textId="38A24054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0AB60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25B654F" w14:textId="19609588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574A3C99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039C90" w14:textId="4571006E" w:rsidR="0051766D" w:rsidRPr="006D07D2" w:rsidRDefault="00BF5F4E" w:rsidP="00C06129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639A1820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9C7F55" w14:textId="2D2EBA7C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DB572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B6C0E3" w14:textId="4D649E9F" w:rsidR="0051766D" w:rsidRPr="006D07D2" w:rsidRDefault="00BF5F4E" w:rsidP="00C061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3F12A2A6" w14:textId="77777777" w:rsidR="0051766D" w:rsidRPr="006D07D2" w:rsidRDefault="0051766D" w:rsidP="00C061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F6A082" w14:textId="33A4F3AC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86BC6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ECB6EE1" w14:textId="6AB1FA1D" w:rsidR="0051766D" w:rsidRPr="006D07D2" w:rsidRDefault="00BF5F4E" w:rsidP="00C0612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12,071,092</w:t>
            </w:r>
          </w:p>
        </w:tc>
      </w:tr>
      <w:tr w:rsidR="0051766D" w:rsidRPr="006D07D2" w14:paraId="52ACD396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3C08F3DD" w14:textId="77777777" w:rsidR="0051766D" w:rsidRPr="006D07D2" w:rsidRDefault="0051766D" w:rsidP="00C0612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3E8046B1" w14:textId="77777777" w:rsidR="0051766D" w:rsidRPr="006D07D2" w:rsidRDefault="0051766D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D33C" w14:textId="438AADBB" w:rsidR="0051766D" w:rsidRPr="006D07D2" w:rsidRDefault="00BF5F4E" w:rsidP="00C0612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883F4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B1BB5" w14:textId="6D176F67" w:rsidR="0051766D" w:rsidRPr="006D07D2" w:rsidRDefault="00BF5F4E" w:rsidP="00C0612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51E2B017" w14:textId="77777777" w:rsidR="0051766D" w:rsidRPr="006D07D2" w:rsidRDefault="0051766D" w:rsidP="00C0612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A4B2F" w14:textId="1AD1F80E" w:rsidR="0051766D" w:rsidRPr="006D07D2" w:rsidRDefault="00BF5F4E" w:rsidP="005258D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547301F8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1F7444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BC2C98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079F88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7FF5DA" w14:textId="77777777" w:rsidR="0051766D" w:rsidRPr="006D07D2" w:rsidRDefault="0051766D" w:rsidP="00C0612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07970B" w14:textId="77777777" w:rsidR="0051766D" w:rsidRPr="006D07D2" w:rsidRDefault="0051766D" w:rsidP="00C0612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3A5BBC" w14:textId="77777777" w:rsidR="0051766D" w:rsidRPr="006D07D2" w:rsidRDefault="0051766D" w:rsidP="00C0612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DE13DD" w14:textId="7903C9CD" w:rsidR="00046512" w:rsidRPr="006D07D2" w:rsidRDefault="00046512" w:rsidP="0004651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7D67274" w14:textId="2F7F6397" w:rsidR="00046512" w:rsidRDefault="00046512"/>
    <w:p w14:paraId="451C5585" w14:textId="345A0196" w:rsidR="00046512" w:rsidRDefault="00046512"/>
    <w:p w14:paraId="7BFBA5B7" w14:textId="77777777" w:rsidR="00DB5C7B" w:rsidRDefault="00DB5C7B"/>
    <w:p w14:paraId="6F7CB4BD" w14:textId="451CB59C" w:rsidR="00046512" w:rsidRDefault="00046512"/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53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046512" w:rsidRPr="006D07D2" w14:paraId="2C80CCBD" w14:textId="77777777" w:rsidTr="005258D6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0D371A5" w14:textId="77777777" w:rsidR="00046512" w:rsidRPr="006D07D2" w:rsidRDefault="00046512" w:rsidP="001C68A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0ABB8BA7" w14:textId="77777777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57E94ECC" w14:textId="6ECA87DC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07D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512" w:rsidRPr="006D07D2" w14:paraId="44E67F5E" w14:textId="77777777" w:rsidTr="005258D6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43B4653" w14:textId="77777777" w:rsidR="00046512" w:rsidRPr="006D07D2" w:rsidRDefault="00046512" w:rsidP="001C68A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5105CBEC" w14:textId="77777777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vAlign w:val="bottom"/>
          </w:tcPr>
          <w:p w14:paraId="666CFA8B" w14:textId="77777777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DD49037" w14:textId="77777777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EAD997F" w14:textId="77777777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3262D" w:rsidRPr="006D07D2" w14:paraId="74AEC368" w14:textId="77777777" w:rsidTr="005258D6">
        <w:trPr>
          <w:trHeight w:val="1709"/>
        </w:trPr>
        <w:tc>
          <w:tcPr>
            <w:tcW w:w="3330" w:type="dxa"/>
            <w:shd w:val="clear" w:color="auto" w:fill="auto"/>
            <w:vAlign w:val="bottom"/>
          </w:tcPr>
          <w:p w14:paraId="59B11802" w14:textId="092DDE57" w:rsidR="0083262D" w:rsidRPr="006D07D2" w:rsidRDefault="0083262D" w:rsidP="0083262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D07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79F2DCEA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11F531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2A6EC5" w14:textId="77777777" w:rsidR="0088026D" w:rsidRDefault="0088026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9BBD36F" w14:textId="77777777" w:rsidR="0088026D" w:rsidRDefault="0088026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CF84020" w14:textId="6DE87420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C0F80B" w14:textId="336E349A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เครื่องมือทางการเงินที่วัด</w:t>
            </w: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F8B7D5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96137" w14:textId="531DA28C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3295C" w14:textId="77777777" w:rsidR="0083262D" w:rsidRPr="006D07D2" w:rsidRDefault="0083262D" w:rsidP="0083262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698F9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A07472D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423E19" w14:textId="57C21BF5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D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C551A21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D81DB0" w14:textId="52C67DDD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D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8F7972C" w14:textId="77777777" w:rsidR="0083262D" w:rsidRPr="006D07D2" w:rsidRDefault="0083262D" w:rsidP="0083262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D6F293C" w14:textId="20809CF2" w:rsidR="0083262D" w:rsidRPr="006D07D2" w:rsidRDefault="0083262D" w:rsidP="0083262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D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C8DA9C1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62B79" w14:textId="77777777" w:rsidR="0083262D" w:rsidRPr="006D07D2" w:rsidRDefault="0083262D" w:rsidP="008326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512" w:rsidRPr="006D07D2" w14:paraId="7CC65733" w14:textId="77777777" w:rsidTr="005258D6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F8B4FC2" w14:textId="77777777" w:rsidR="00046512" w:rsidRPr="006D07D2" w:rsidRDefault="00046512" w:rsidP="001C68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E7FC3BB" w14:textId="77777777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1684B953" w14:textId="77777777" w:rsidR="00046512" w:rsidRPr="006D07D2" w:rsidRDefault="00046512" w:rsidP="001C68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512" w:rsidRPr="006D07D2" w14:paraId="4BF6DCD6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600C4C9E" w14:textId="77777777" w:rsidR="00046512" w:rsidRPr="006D07D2" w:rsidRDefault="00046512" w:rsidP="001C68A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2E4246F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56AAC4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E1DF05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C359709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F01467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4B8EFC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90BAD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01B32E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3C28E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8B8911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635F4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20B73E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2AB0D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08F049" w14:textId="77777777" w:rsidR="00046512" w:rsidRPr="006D07D2" w:rsidRDefault="00046512" w:rsidP="001C68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C7B" w:rsidRPr="006D07D2" w14:paraId="70927EBC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610CEAF4" w14:textId="77777777" w:rsidR="00DB5C7B" w:rsidRPr="006D07D2" w:rsidRDefault="00DB5C7B" w:rsidP="00DB5C7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479E8342" w14:textId="7777777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71E550B" w14:textId="0BC53114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51B14735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05AFA5" w14:textId="43610321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01C4B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2BA2A6E" w14:textId="2102EBCD" w:rsidR="00DB5C7B" w:rsidRPr="006D07D2" w:rsidRDefault="00DB5C7B" w:rsidP="00DB5C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6AFABF36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866132" w14:textId="62D5B793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4B8844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B76F06" w14:textId="430F45F0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722AF63E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35AA25" w14:textId="2C18F01E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D56F0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8CF4A7" w14:textId="5CB636AB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43,774</w:t>
            </w:r>
          </w:p>
        </w:tc>
      </w:tr>
      <w:tr w:rsidR="00DB5C7B" w:rsidRPr="006D07D2" w14:paraId="61FF44CF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3F14EADB" w14:textId="77777777" w:rsidR="00DB5C7B" w:rsidRPr="006D07D2" w:rsidRDefault="00DB5C7B" w:rsidP="00DB5C7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082B771" w14:textId="7777777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1C42265" w14:textId="6C859FA5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6C686D4E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3649C2" w14:textId="536C5094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26B8A492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48E29B7" w14:textId="2B684005" w:rsidR="00DB5C7B" w:rsidRPr="006D07D2" w:rsidRDefault="00DB5C7B" w:rsidP="00DB5C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1,257,791</w:t>
            </w:r>
          </w:p>
        </w:tc>
        <w:tc>
          <w:tcPr>
            <w:tcW w:w="270" w:type="dxa"/>
            <w:shd w:val="clear" w:color="auto" w:fill="auto"/>
          </w:tcPr>
          <w:p w14:paraId="2CE31F8F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3E6EC4" w14:textId="3BF07199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62C296D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3DF45E" w14:textId="56B04D03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5,558</w:t>
            </w:r>
          </w:p>
        </w:tc>
        <w:tc>
          <w:tcPr>
            <w:tcW w:w="270" w:type="dxa"/>
            <w:shd w:val="clear" w:color="auto" w:fill="auto"/>
          </w:tcPr>
          <w:p w14:paraId="5ED495B6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803F9C" w14:textId="53C0709C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150B00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53FC34" w14:textId="0693C6EA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1,258,166</w:t>
            </w:r>
          </w:p>
        </w:tc>
      </w:tr>
      <w:tr w:rsidR="00DB5C7B" w:rsidRPr="006D07D2" w14:paraId="0D59D2CD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18FFA4F3" w14:textId="77777777" w:rsidR="00DB5C7B" w:rsidRPr="006D07D2" w:rsidRDefault="00DB5C7B" w:rsidP="00DB5C7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267B966" w14:textId="7777777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03D99" w14:textId="5D4A5BE0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CB42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38D710D" w14:textId="2D0C4898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4436F24A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AF9D04F" w14:textId="21D9D96C" w:rsidR="00DB5C7B" w:rsidRPr="006D07D2" w:rsidRDefault="00DB5C7B" w:rsidP="00DB5C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2CB92EDB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475E53" w14:textId="1242C35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A7D07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9B5E72" w14:textId="174E261D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5682FA47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C85ED7" w14:textId="18ACF5FA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B5146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99A4F3" w14:textId="43087C3C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199,953</w:t>
            </w:r>
          </w:p>
        </w:tc>
      </w:tr>
      <w:tr w:rsidR="00DB5C7B" w:rsidRPr="006D07D2" w14:paraId="72E2EB30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49F8B1C1" w14:textId="77777777" w:rsidR="00DB5C7B" w:rsidRPr="006D07D2" w:rsidRDefault="00DB5C7B" w:rsidP="00DB5C7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4C80431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5A5CA" w14:textId="5994FAA9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38C615FE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6826C" w14:textId="049C8725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205,039</w:t>
            </w:r>
          </w:p>
        </w:tc>
        <w:tc>
          <w:tcPr>
            <w:tcW w:w="270" w:type="dxa"/>
            <w:shd w:val="clear" w:color="auto" w:fill="auto"/>
          </w:tcPr>
          <w:p w14:paraId="06063836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73454" w14:textId="5E335813" w:rsidR="00DB5C7B" w:rsidRPr="006D07D2" w:rsidRDefault="00DB5C7B" w:rsidP="00DB5C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1,501,421</w:t>
            </w:r>
          </w:p>
        </w:tc>
        <w:tc>
          <w:tcPr>
            <w:tcW w:w="270" w:type="dxa"/>
            <w:shd w:val="clear" w:color="auto" w:fill="auto"/>
          </w:tcPr>
          <w:p w14:paraId="248F43A6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22F592" w14:textId="7777777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33B9B6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681C28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0D2EB6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C5B031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052ADB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49F258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C7B" w:rsidRPr="006D07D2" w14:paraId="56BD96A1" w14:textId="77777777" w:rsidTr="005258D6">
        <w:trPr>
          <w:trHeight w:val="26"/>
        </w:trPr>
        <w:tc>
          <w:tcPr>
            <w:tcW w:w="3330" w:type="dxa"/>
            <w:shd w:val="clear" w:color="auto" w:fill="auto"/>
          </w:tcPr>
          <w:p w14:paraId="06658CBF" w14:textId="77777777" w:rsidR="00DB5C7B" w:rsidRPr="006D07D2" w:rsidRDefault="00DB5C7B" w:rsidP="00DB5C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0D53C0E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F6D8F33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1B4E26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791FD1B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A7C941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DE0914B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329314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41663E" w14:textId="7777777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FC3BA8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95B6C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850B56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10B890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52960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914980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C7B" w:rsidRPr="006D07D2" w14:paraId="6A6958AE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42488451" w14:textId="77777777" w:rsidR="00DB5C7B" w:rsidRPr="006D07D2" w:rsidRDefault="00DB5C7B" w:rsidP="00DB5C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D07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308EB7E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83F3955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8755C2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EF1D230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1945B1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A93715D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70E35D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F33D0" w14:textId="7777777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0381EA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9BAF33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9CEC0E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189539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219821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D5FD75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C7B" w:rsidRPr="006D07D2" w14:paraId="06881DDE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667BE99E" w14:textId="77777777" w:rsidR="00DB5C7B" w:rsidRPr="006D07D2" w:rsidRDefault="00DB5C7B" w:rsidP="00DB5C7B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3ABE4D82" w14:textId="174FF0B4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145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31B0386A" w14:textId="3792EAE8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0F939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15DAD3" w14:textId="6B89BD61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76787F54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B9BFF1" w14:textId="5D507AED" w:rsidR="00DB5C7B" w:rsidRPr="006D07D2" w:rsidRDefault="00DB5C7B" w:rsidP="00DB5C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7C052EEE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E64B02" w14:textId="6592698A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870F5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29C4" w14:textId="36FCD43A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3EB917F9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D98824" w14:textId="0EC43630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48C15D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2F0963" w14:textId="7B3EF8D8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239,685</w:t>
            </w:r>
          </w:p>
        </w:tc>
      </w:tr>
      <w:tr w:rsidR="00DB5C7B" w:rsidRPr="006D07D2" w14:paraId="4862634E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2EEE8DB7" w14:textId="77777777" w:rsidR="00DB5C7B" w:rsidRPr="006D07D2" w:rsidRDefault="00DB5C7B" w:rsidP="00DB5C7B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D07D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10BF6493" w14:textId="405828C4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145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19820CA2" w14:textId="1A4A8958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B634B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8CEFD0" w14:textId="62793781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5DD8E7E9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45BE78" w14:textId="7388C7C3" w:rsidR="00DB5C7B" w:rsidRPr="006D07D2" w:rsidRDefault="00DB5C7B" w:rsidP="00DB5C7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3FA8DFDB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A09B5E" w14:textId="3CE7CBC5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53193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FBB8BB" w14:textId="0AA24881" w:rsidR="00DB5C7B" w:rsidRPr="006D07D2" w:rsidRDefault="00DB5C7B" w:rsidP="00DB5C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1DEAC018" w14:textId="77777777" w:rsidR="00DB5C7B" w:rsidRPr="006D07D2" w:rsidRDefault="00DB5C7B" w:rsidP="00DB5C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D80A3F" w14:textId="185F8131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DEF32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9E48F9" w14:textId="39DD6E81" w:rsidR="00DB5C7B" w:rsidRPr="006D07D2" w:rsidRDefault="00DB5C7B" w:rsidP="00DB5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12,071,092</w:t>
            </w:r>
          </w:p>
        </w:tc>
      </w:tr>
      <w:tr w:rsidR="00DB5C7B" w:rsidRPr="006D07D2" w14:paraId="08B02DE3" w14:textId="77777777" w:rsidTr="005258D6">
        <w:trPr>
          <w:trHeight w:val="261"/>
        </w:trPr>
        <w:tc>
          <w:tcPr>
            <w:tcW w:w="3330" w:type="dxa"/>
            <w:shd w:val="clear" w:color="auto" w:fill="auto"/>
          </w:tcPr>
          <w:p w14:paraId="01888214" w14:textId="77777777" w:rsidR="00DB5C7B" w:rsidRPr="006D07D2" w:rsidRDefault="00DB5C7B" w:rsidP="00DB5C7B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6CF2EB77" w14:textId="77777777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028E5" w14:textId="3883BE40" w:rsidR="00DB5C7B" w:rsidRPr="006D07D2" w:rsidRDefault="00DB5C7B" w:rsidP="00DB5C7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DB787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683D2" w14:textId="20B6C8D3" w:rsidR="00DB5C7B" w:rsidRPr="006D07D2" w:rsidRDefault="00DB5C7B" w:rsidP="00DB5C7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6A9BD798" w14:textId="77777777" w:rsidR="00DB5C7B" w:rsidRPr="006D07D2" w:rsidRDefault="00DB5C7B" w:rsidP="00DB5C7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AC6EB" w14:textId="616472BB" w:rsidR="00DB5C7B" w:rsidRPr="006D07D2" w:rsidRDefault="00DB5C7B" w:rsidP="005258D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6D9E2A5E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CC41DF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07ED3E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252636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37B26C" w14:textId="77777777" w:rsidR="00DB5C7B" w:rsidRPr="006D07D2" w:rsidRDefault="00DB5C7B" w:rsidP="00DB5C7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C493AD" w14:textId="77777777" w:rsidR="00DB5C7B" w:rsidRPr="006D07D2" w:rsidRDefault="00DB5C7B" w:rsidP="00DB5C7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6247C4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67DDAF" w14:textId="77777777" w:rsidR="00DB5C7B" w:rsidRPr="006D07D2" w:rsidRDefault="00DB5C7B" w:rsidP="00DB5C7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7BCBD2" w14:textId="52FE8F75" w:rsidR="00046512" w:rsidRDefault="00046512"/>
    <w:p w14:paraId="0AD24CA8" w14:textId="77777777" w:rsidR="00046512" w:rsidRDefault="00046512"/>
    <w:p w14:paraId="49B7AE63" w14:textId="1FCA70DF" w:rsidR="009A49D4" w:rsidRDefault="009A49D4">
      <w:pPr>
        <w:spacing w:line="240" w:lineRule="auto"/>
        <w:rPr>
          <w:highlight w:val="yellow"/>
          <w:cs/>
        </w:rPr>
        <w:sectPr w:rsidR="009A49D4" w:rsidSect="009A49D4">
          <w:pgSz w:w="16834" w:h="11909" w:orient="landscape" w:code="9"/>
          <w:pgMar w:top="1152" w:right="691" w:bottom="1152" w:left="576" w:header="706" w:footer="706" w:gutter="0"/>
          <w:paperSrc w:first="7" w:other="7"/>
          <w:cols w:space="737"/>
          <w:docGrid w:linePitch="360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80"/>
        <w:gridCol w:w="1070"/>
        <w:gridCol w:w="270"/>
        <w:gridCol w:w="984"/>
        <w:gridCol w:w="236"/>
        <w:gridCol w:w="940"/>
        <w:gridCol w:w="270"/>
        <w:gridCol w:w="990"/>
      </w:tblGrid>
      <w:tr w:rsidR="0076251A" w:rsidRPr="00895C88" w14:paraId="22901E18" w14:textId="77777777" w:rsidTr="00C06129">
        <w:tc>
          <w:tcPr>
            <w:tcW w:w="3240" w:type="dxa"/>
            <w:vAlign w:val="bottom"/>
          </w:tcPr>
          <w:p w14:paraId="5DA91B4E" w14:textId="77777777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B896FBB" w14:textId="77777777" w:rsidR="0076251A" w:rsidRPr="00DD6283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62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6251A" w:rsidRPr="00895C88" w14:paraId="02D33A82" w14:textId="77777777" w:rsidTr="00C06129">
        <w:tc>
          <w:tcPr>
            <w:tcW w:w="3240" w:type="dxa"/>
            <w:vAlign w:val="bottom"/>
          </w:tcPr>
          <w:p w14:paraId="0DDF4B4D" w14:textId="77777777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 w:val="restart"/>
            <w:vAlign w:val="bottom"/>
          </w:tcPr>
          <w:p w14:paraId="4A586E83" w14:textId="77777777" w:rsidR="0076251A" w:rsidRPr="00895C88" w:rsidRDefault="0076251A" w:rsidP="00C0612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760" w:type="dxa"/>
            <w:gridSpan w:val="7"/>
            <w:tcBorders>
              <w:bottom w:val="single" w:sz="4" w:space="0" w:color="auto"/>
            </w:tcBorders>
            <w:vAlign w:val="bottom"/>
          </w:tcPr>
          <w:p w14:paraId="3D947181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6251A" w:rsidRPr="00895C88" w14:paraId="366972F6" w14:textId="77777777" w:rsidTr="00C06129">
        <w:tc>
          <w:tcPr>
            <w:tcW w:w="3240" w:type="dxa"/>
            <w:vAlign w:val="bottom"/>
          </w:tcPr>
          <w:p w14:paraId="7C783C21" w14:textId="77777777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/>
            <w:vAlign w:val="bottom"/>
          </w:tcPr>
          <w:p w14:paraId="2BA7B2F5" w14:textId="77777777" w:rsidR="0076251A" w:rsidRPr="00895C88" w:rsidRDefault="0076251A" w:rsidP="00C0612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B8919E0" w14:textId="300ADB23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B27B0C" w14:textId="77777777" w:rsidR="0076251A" w:rsidRPr="00895C88" w:rsidRDefault="0076251A" w:rsidP="00C0612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B273894" w14:textId="186DFD88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B2489A" w14:textId="77777777" w:rsidR="0076251A" w:rsidRPr="00895C88" w:rsidRDefault="0076251A" w:rsidP="00C0612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349816AF" w14:textId="1DBE791B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9AB1024" w14:textId="77777777" w:rsidR="0076251A" w:rsidRPr="00895C88" w:rsidRDefault="0076251A" w:rsidP="00C0612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970361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6251A" w:rsidRPr="00895C88" w14:paraId="22C67ABB" w14:textId="77777777" w:rsidTr="00C06129">
        <w:trPr>
          <w:trHeight w:val="144"/>
        </w:trPr>
        <w:tc>
          <w:tcPr>
            <w:tcW w:w="3240" w:type="dxa"/>
            <w:vAlign w:val="bottom"/>
          </w:tcPr>
          <w:p w14:paraId="066C0F3A" w14:textId="77777777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7A90DEF6" w14:textId="77777777" w:rsidR="0076251A" w:rsidRPr="00895C88" w:rsidRDefault="0076251A" w:rsidP="00C06129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51A" w:rsidRPr="00895C88" w14:paraId="1DD39D79" w14:textId="77777777" w:rsidTr="00C06129">
        <w:tc>
          <w:tcPr>
            <w:tcW w:w="3240" w:type="dxa"/>
            <w:vAlign w:val="bottom"/>
          </w:tcPr>
          <w:p w14:paraId="335F190C" w14:textId="798EEC3A" w:rsidR="0076251A" w:rsidRPr="003F6AA0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A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F6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80" w:type="dxa"/>
            <w:vAlign w:val="bottom"/>
          </w:tcPr>
          <w:p w14:paraId="6250B547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D474F6A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BE818E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E7CFB93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CC3230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03AE119D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E67406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FDE8A9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51A" w:rsidRPr="00895C88" w14:paraId="0AFC08BF" w14:textId="77777777" w:rsidTr="00C06129">
        <w:tc>
          <w:tcPr>
            <w:tcW w:w="3240" w:type="dxa"/>
            <w:vAlign w:val="bottom"/>
          </w:tcPr>
          <w:p w14:paraId="5A4CEB05" w14:textId="77777777" w:rsidR="0076251A" w:rsidRPr="00895C88" w:rsidRDefault="0076251A" w:rsidP="00C06129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69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80" w:type="dxa"/>
            <w:vAlign w:val="bottom"/>
          </w:tcPr>
          <w:p w14:paraId="53E10445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A6DA2A8" w14:textId="77777777" w:rsidR="0076251A" w:rsidRPr="00895C88" w:rsidRDefault="0076251A" w:rsidP="00C0612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05EDD5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0D81E650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6D4E0C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B580B09" w14:textId="77777777" w:rsidR="0076251A" w:rsidRPr="00895C88" w:rsidRDefault="0076251A" w:rsidP="00C06129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AC2898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9E1E44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51A" w:rsidRPr="00895C88" w14:paraId="66222664" w14:textId="77777777" w:rsidTr="00C06129">
        <w:tc>
          <w:tcPr>
            <w:tcW w:w="3240" w:type="dxa"/>
            <w:shd w:val="clear" w:color="auto" w:fill="auto"/>
            <w:vAlign w:val="bottom"/>
          </w:tcPr>
          <w:p w14:paraId="5BB6F14F" w14:textId="77777777" w:rsidR="0076251A" w:rsidRPr="00895C88" w:rsidRDefault="0076251A" w:rsidP="00C0612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4545478" w14:textId="4BE9ED80" w:rsidR="0076251A" w:rsidRPr="00895C88" w:rsidRDefault="006145CD" w:rsidP="006800C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70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70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239413C" w14:textId="1792B479" w:rsidR="0076251A" w:rsidRPr="00895C88" w:rsidRDefault="0058706E" w:rsidP="0058706E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852C4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DDC1D59" w14:textId="238379BF" w:rsidR="0076251A" w:rsidRPr="00895C88" w:rsidRDefault="006145CD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E9846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804B76D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FDD67E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1A9065" w14:textId="3E5D047A" w:rsidR="0076251A" w:rsidRPr="00895C88" w:rsidRDefault="0058706E" w:rsidP="006800C1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</w:tr>
      <w:tr w:rsidR="0076251A" w:rsidRPr="00895C88" w14:paraId="75483861" w14:textId="77777777" w:rsidTr="00C06129">
        <w:tc>
          <w:tcPr>
            <w:tcW w:w="3240" w:type="dxa"/>
            <w:shd w:val="clear" w:color="auto" w:fill="auto"/>
          </w:tcPr>
          <w:p w14:paraId="4727B0E8" w14:textId="1181847B" w:rsidR="0076251A" w:rsidRPr="00895C88" w:rsidRDefault="0076251A" w:rsidP="00C0612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ตราสารหนี้ถือไว้เพื่อค้า </w:t>
            </w:r>
            <w:r w:rsidR="005870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8BA814E" w14:textId="66CDF656" w:rsidR="0076251A" w:rsidRPr="00895C88" w:rsidRDefault="006145CD" w:rsidP="006800C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5FF830D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34AE9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46DA789" w14:textId="18A025B7" w:rsidR="0076251A" w:rsidRPr="00895C88" w:rsidRDefault="006145CD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0F2E8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E339AB4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2BEF0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23C4F9" w14:textId="18F41E1C" w:rsidR="0076251A" w:rsidRPr="00895C88" w:rsidRDefault="006145CD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76251A" w:rsidRPr="00895C88" w14:paraId="60F33901" w14:textId="77777777" w:rsidTr="00C06129">
        <w:trPr>
          <w:trHeight w:val="80"/>
        </w:trPr>
        <w:tc>
          <w:tcPr>
            <w:tcW w:w="3240" w:type="dxa"/>
            <w:shd w:val="clear" w:color="auto" w:fill="auto"/>
            <w:vAlign w:val="bottom"/>
          </w:tcPr>
          <w:p w14:paraId="6EA7DCB8" w14:textId="77777777" w:rsidR="0076251A" w:rsidRPr="00895C88" w:rsidRDefault="0076251A" w:rsidP="00C0612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8CB65DF" w14:textId="77777777" w:rsidR="0076251A" w:rsidRPr="00895C88" w:rsidRDefault="0076251A" w:rsidP="006800C1">
            <w:pPr>
              <w:tabs>
                <w:tab w:val="decimal" w:pos="536"/>
                <w:tab w:val="decimal" w:pos="800"/>
                <w:tab w:val="decimal" w:pos="9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E0FEC8F" w14:textId="77777777" w:rsidR="0076251A" w:rsidRPr="00895C88" w:rsidRDefault="0076251A" w:rsidP="00C0612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F30DE7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E693CBF" w14:textId="77777777" w:rsidR="0076251A" w:rsidRPr="00895C88" w:rsidRDefault="0076251A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4C3F88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62E1D93" w14:textId="77777777" w:rsidR="0076251A" w:rsidRPr="00895C88" w:rsidRDefault="0076251A" w:rsidP="00C06129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3149B9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E61653" w14:textId="77777777" w:rsidR="0076251A" w:rsidRPr="00895C88" w:rsidRDefault="0076251A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51A" w:rsidRPr="00895C88" w14:paraId="77CD5978" w14:textId="77777777" w:rsidTr="00C06129">
        <w:tc>
          <w:tcPr>
            <w:tcW w:w="3240" w:type="dxa"/>
            <w:shd w:val="clear" w:color="auto" w:fill="auto"/>
            <w:vAlign w:val="bottom"/>
          </w:tcPr>
          <w:p w14:paraId="6DDEC6CF" w14:textId="77777777" w:rsidR="0076251A" w:rsidRPr="00895C88" w:rsidRDefault="0076251A" w:rsidP="00C06129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67DDF2C" w14:textId="77777777" w:rsidR="0076251A" w:rsidRPr="00895C88" w:rsidRDefault="0076251A" w:rsidP="006800C1">
            <w:pPr>
              <w:tabs>
                <w:tab w:val="decimal" w:pos="800"/>
                <w:tab w:val="decimal" w:pos="9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5E76B14" w14:textId="77777777" w:rsidR="0076251A" w:rsidRPr="00895C88" w:rsidRDefault="0076251A" w:rsidP="00C0612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03E523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27A47C2" w14:textId="77777777" w:rsidR="0076251A" w:rsidRPr="00895C88" w:rsidRDefault="0076251A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1FA15C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07E35FD" w14:textId="77777777" w:rsidR="0076251A" w:rsidRPr="00895C88" w:rsidRDefault="0076251A" w:rsidP="00C06129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EA1695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712CB8" w14:textId="77777777" w:rsidR="0076251A" w:rsidRPr="00895C88" w:rsidRDefault="0076251A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51A" w:rsidRPr="00895C88" w14:paraId="3DCEA92A" w14:textId="77777777" w:rsidTr="00C06129">
        <w:tc>
          <w:tcPr>
            <w:tcW w:w="3240" w:type="dxa"/>
            <w:shd w:val="clear" w:color="auto" w:fill="auto"/>
          </w:tcPr>
          <w:p w14:paraId="1BEE4D80" w14:textId="77777777" w:rsidR="0076251A" w:rsidRPr="00895C88" w:rsidRDefault="0076251A" w:rsidP="00C06129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01FF98C" w14:textId="65A02ADF" w:rsidR="0076251A" w:rsidRPr="00895C88" w:rsidRDefault="006145CD" w:rsidP="006800C1">
            <w:pPr>
              <w:tabs>
                <w:tab w:val="decimal" w:pos="9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5B545BB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0D08E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F8DA536" w14:textId="0604F906" w:rsidR="0076251A" w:rsidRPr="00895C88" w:rsidRDefault="006145CD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7E95A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28FE847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EC9AD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BE289" w14:textId="5E3AF178" w:rsidR="0076251A" w:rsidRPr="00895C88" w:rsidRDefault="006145CD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</w:p>
        </w:tc>
      </w:tr>
      <w:tr w:rsidR="0076251A" w:rsidRPr="00895C88" w14:paraId="572D022F" w14:textId="77777777" w:rsidTr="00C06129">
        <w:tc>
          <w:tcPr>
            <w:tcW w:w="3240" w:type="dxa"/>
            <w:shd w:val="clear" w:color="auto" w:fill="auto"/>
            <w:vAlign w:val="bottom"/>
          </w:tcPr>
          <w:p w14:paraId="3C3C92CA" w14:textId="77777777" w:rsidR="0076251A" w:rsidRPr="00895C88" w:rsidRDefault="0076251A" w:rsidP="00C0612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AD823C0" w14:textId="47DFD345" w:rsidR="0076251A" w:rsidRPr="00895C88" w:rsidRDefault="006145CD" w:rsidP="006800C1">
            <w:pPr>
              <w:tabs>
                <w:tab w:val="decimal" w:pos="9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0E06AD2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ECDAF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1D592C8" w14:textId="5C19D758" w:rsidR="0076251A" w:rsidRPr="00895C88" w:rsidRDefault="006145CD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6CE531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1A136CF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06AE9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2199A" w14:textId="22C473C8" w:rsidR="0076251A" w:rsidRPr="00895C88" w:rsidRDefault="006145CD" w:rsidP="006800C1">
            <w:pPr>
              <w:tabs>
                <w:tab w:val="decimal" w:pos="7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  <w:r w:rsidR="0076251A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</w:tr>
    </w:tbl>
    <w:p w14:paraId="63E9EF65" w14:textId="5183CFFA" w:rsidR="0076251A" w:rsidRDefault="0076251A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80"/>
        <w:gridCol w:w="1070"/>
        <w:gridCol w:w="270"/>
        <w:gridCol w:w="984"/>
        <w:gridCol w:w="236"/>
        <w:gridCol w:w="940"/>
        <w:gridCol w:w="270"/>
        <w:gridCol w:w="990"/>
      </w:tblGrid>
      <w:tr w:rsidR="0076251A" w:rsidRPr="00895C88" w14:paraId="162F2153" w14:textId="77777777" w:rsidTr="00C06129">
        <w:tc>
          <w:tcPr>
            <w:tcW w:w="3240" w:type="dxa"/>
            <w:vAlign w:val="bottom"/>
          </w:tcPr>
          <w:p w14:paraId="2CADD13F" w14:textId="5183CFFA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23412B84" w14:textId="77777777" w:rsidR="0076251A" w:rsidRPr="00DD6283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62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6251A" w:rsidRPr="00895C88" w14:paraId="66F88A73" w14:textId="77777777" w:rsidTr="00C06129">
        <w:tc>
          <w:tcPr>
            <w:tcW w:w="3240" w:type="dxa"/>
            <w:vAlign w:val="bottom"/>
          </w:tcPr>
          <w:p w14:paraId="291E33BD" w14:textId="77777777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 w:val="restart"/>
            <w:vAlign w:val="bottom"/>
          </w:tcPr>
          <w:p w14:paraId="06B39130" w14:textId="77777777" w:rsidR="0076251A" w:rsidRPr="00895C88" w:rsidRDefault="0076251A" w:rsidP="00C0612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760" w:type="dxa"/>
            <w:gridSpan w:val="7"/>
            <w:tcBorders>
              <w:bottom w:val="single" w:sz="4" w:space="0" w:color="auto"/>
            </w:tcBorders>
            <w:vAlign w:val="bottom"/>
          </w:tcPr>
          <w:p w14:paraId="31D58267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6251A" w:rsidRPr="00895C88" w14:paraId="4D9A277F" w14:textId="77777777" w:rsidTr="00C06129">
        <w:tc>
          <w:tcPr>
            <w:tcW w:w="3240" w:type="dxa"/>
            <w:vAlign w:val="bottom"/>
          </w:tcPr>
          <w:p w14:paraId="67E4403B" w14:textId="77777777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/>
            <w:vAlign w:val="bottom"/>
          </w:tcPr>
          <w:p w14:paraId="3A810B33" w14:textId="77777777" w:rsidR="0076251A" w:rsidRPr="00895C88" w:rsidRDefault="0076251A" w:rsidP="00C0612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3976F5C" w14:textId="6C70BD3C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97C901" w14:textId="77777777" w:rsidR="0076251A" w:rsidRPr="00895C88" w:rsidRDefault="0076251A" w:rsidP="00C0612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51070820" w14:textId="5AC0CE25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5CF8886" w14:textId="77777777" w:rsidR="0076251A" w:rsidRPr="00895C88" w:rsidRDefault="0076251A" w:rsidP="00C0612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55B52870" w14:textId="2D5F771E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DD2D87" w14:textId="77777777" w:rsidR="0076251A" w:rsidRPr="00895C88" w:rsidRDefault="0076251A" w:rsidP="00C0612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28498B" w14:textId="77777777" w:rsidR="0076251A" w:rsidRPr="00895C88" w:rsidRDefault="0076251A" w:rsidP="00C0612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6251A" w:rsidRPr="00895C88" w14:paraId="2113EC3F" w14:textId="77777777" w:rsidTr="00C06129">
        <w:trPr>
          <w:trHeight w:val="144"/>
        </w:trPr>
        <w:tc>
          <w:tcPr>
            <w:tcW w:w="3240" w:type="dxa"/>
            <w:vAlign w:val="bottom"/>
          </w:tcPr>
          <w:p w14:paraId="2DEA1059" w14:textId="77777777" w:rsidR="0076251A" w:rsidRPr="00895C88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0781FEAD" w14:textId="77777777" w:rsidR="0076251A" w:rsidRPr="00895C88" w:rsidRDefault="0076251A" w:rsidP="00C06129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51A" w:rsidRPr="00895C88" w14:paraId="7BA2C384" w14:textId="77777777" w:rsidTr="00C06129">
        <w:tc>
          <w:tcPr>
            <w:tcW w:w="3240" w:type="dxa"/>
            <w:vAlign w:val="bottom"/>
          </w:tcPr>
          <w:p w14:paraId="145AE59C" w14:textId="28D993B6" w:rsidR="0076251A" w:rsidRPr="003F6AA0" w:rsidRDefault="0076251A" w:rsidP="00C0612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A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F6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80" w:type="dxa"/>
            <w:vAlign w:val="bottom"/>
          </w:tcPr>
          <w:p w14:paraId="7E275867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677533D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C133AF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10E8A954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B4AC72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6485C57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B6806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A26FAB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51A" w:rsidRPr="00242D1F" w14:paraId="384DE2BE" w14:textId="77777777" w:rsidTr="00C06129">
        <w:tc>
          <w:tcPr>
            <w:tcW w:w="3240" w:type="dxa"/>
            <w:vAlign w:val="bottom"/>
          </w:tcPr>
          <w:p w14:paraId="2E339B56" w14:textId="77777777" w:rsidR="0076251A" w:rsidRPr="00895C88" w:rsidRDefault="0076251A" w:rsidP="00C06129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69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80" w:type="dxa"/>
            <w:vAlign w:val="bottom"/>
          </w:tcPr>
          <w:p w14:paraId="0CDAF9CD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7ADF2DB" w14:textId="77777777" w:rsidR="0076251A" w:rsidRPr="00895C88" w:rsidRDefault="0076251A" w:rsidP="00C0612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4A9D0A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04776E8A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D858CE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2AD3CB47" w14:textId="77777777" w:rsidR="0076251A" w:rsidRPr="00895C88" w:rsidRDefault="0076251A" w:rsidP="00C06129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2A20C3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3794A2" w14:textId="77777777" w:rsidR="0076251A" w:rsidRPr="00895C88" w:rsidRDefault="0076251A" w:rsidP="00C0612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06E" w:rsidRPr="00895C88" w14:paraId="4D65A8D1" w14:textId="77777777" w:rsidTr="00C06129">
        <w:tc>
          <w:tcPr>
            <w:tcW w:w="3240" w:type="dxa"/>
            <w:shd w:val="clear" w:color="auto" w:fill="auto"/>
            <w:vAlign w:val="bottom"/>
          </w:tcPr>
          <w:p w14:paraId="3D1B8B88" w14:textId="77777777" w:rsidR="0058706E" w:rsidRPr="00895C88" w:rsidRDefault="0058706E" w:rsidP="0058706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4C4AD5B" w14:textId="51171187" w:rsidR="0058706E" w:rsidRPr="00895C88" w:rsidRDefault="0058706E" w:rsidP="0058706E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83B6ACD" w14:textId="63A7DDCC" w:rsidR="0058706E" w:rsidRPr="00895C88" w:rsidRDefault="0058706E" w:rsidP="0058706E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D2625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2D33F5" w14:textId="7414F75C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F01A9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15FB16D" w14:textId="77777777" w:rsidR="0058706E" w:rsidRPr="00895C88" w:rsidRDefault="0058706E" w:rsidP="0058706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64DD5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84B6CD" w14:textId="574308A5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</w:tr>
      <w:tr w:rsidR="0058706E" w:rsidRPr="00895C88" w14:paraId="3125C709" w14:textId="77777777" w:rsidTr="00C06129">
        <w:tc>
          <w:tcPr>
            <w:tcW w:w="3240" w:type="dxa"/>
            <w:shd w:val="clear" w:color="auto" w:fill="auto"/>
          </w:tcPr>
          <w:p w14:paraId="500A4BAB" w14:textId="41AF8479" w:rsidR="0058706E" w:rsidRPr="00895C88" w:rsidRDefault="0058706E" w:rsidP="0058706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ตราสารหนี้ถือไว้เพื่อค้า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605AE9F" w14:textId="5D32CADE" w:rsidR="0058706E" w:rsidRPr="00895C88" w:rsidRDefault="0058706E" w:rsidP="0058706E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308D8E4" w14:textId="77777777" w:rsidR="0058706E" w:rsidRPr="00895C88" w:rsidRDefault="0058706E" w:rsidP="0058706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54F1C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068CC6D" w14:textId="383CABB7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7309D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A90C7A9" w14:textId="77777777" w:rsidR="0058706E" w:rsidRPr="00895C88" w:rsidRDefault="0058706E" w:rsidP="0058706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4862F4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090C32" w14:textId="7B9245D1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58706E" w:rsidRPr="00895C88" w14:paraId="28E2EADF" w14:textId="77777777" w:rsidTr="00C06129">
        <w:trPr>
          <w:trHeight w:val="80"/>
        </w:trPr>
        <w:tc>
          <w:tcPr>
            <w:tcW w:w="3240" w:type="dxa"/>
            <w:shd w:val="clear" w:color="auto" w:fill="auto"/>
            <w:vAlign w:val="bottom"/>
          </w:tcPr>
          <w:p w14:paraId="11517B44" w14:textId="77777777" w:rsidR="0058706E" w:rsidRPr="00895C88" w:rsidRDefault="0058706E" w:rsidP="0058706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DF28EC1" w14:textId="77777777" w:rsidR="0058706E" w:rsidRPr="00895C88" w:rsidRDefault="0058706E" w:rsidP="0058706E">
            <w:pPr>
              <w:tabs>
                <w:tab w:val="decimal" w:pos="536"/>
                <w:tab w:val="decimal" w:pos="800"/>
                <w:tab w:val="decimal" w:pos="96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D5B8503" w14:textId="77777777" w:rsidR="0058706E" w:rsidRPr="00895C88" w:rsidRDefault="0058706E" w:rsidP="0058706E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0AAA85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33C6F69" w14:textId="77777777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8AC05F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602E351" w14:textId="77777777" w:rsidR="0058706E" w:rsidRPr="00895C88" w:rsidRDefault="0058706E" w:rsidP="0058706E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D76CFF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7D52EB" w14:textId="77777777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06E" w:rsidRPr="00895C88" w14:paraId="3ABF2045" w14:textId="77777777" w:rsidTr="00C06129">
        <w:tc>
          <w:tcPr>
            <w:tcW w:w="3240" w:type="dxa"/>
            <w:shd w:val="clear" w:color="auto" w:fill="auto"/>
            <w:vAlign w:val="bottom"/>
          </w:tcPr>
          <w:p w14:paraId="24593D43" w14:textId="77777777" w:rsidR="0058706E" w:rsidRPr="00895C88" w:rsidRDefault="0058706E" w:rsidP="0058706E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E8FFB6D" w14:textId="77777777" w:rsidR="0058706E" w:rsidRPr="00895C88" w:rsidRDefault="0058706E" w:rsidP="0058706E">
            <w:pPr>
              <w:tabs>
                <w:tab w:val="decimal" w:pos="800"/>
                <w:tab w:val="decimal" w:pos="96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4AD2E08" w14:textId="77777777" w:rsidR="0058706E" w:rsidRPr="00895C88" w:rsidRDefault="0058706E" w:rsidP="0058706E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CBD3E7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08D2D72" w14:textId="77777777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1530CC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EFDFFC4" w14:textId="77777777" w:rsidR="0058706E" w:rsidRPr="00895C88" w:rsidRDefault="0058706E" w:rsidP="0058706E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9CD22" w14:textId="77777777" w:rsidR="0058706E" w:rsidRPr="00895C88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4F5D67" w14:textId="77777777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06E" w:rsidRPr="00895C88" w14:paraId="3DD4CB29" w14:textId="77777777" w:rsidTr="00C06129">
        <w:tc>
          <w:tcPr>
            <w:tcW w:w="3240" w:type="dxa"/>
            <w:shd w:val="clear" w:color="auto" w:fill="auto"/>
          </w:tcPr>
          <w:p w14:paraId="5145C79D" w14:textId="77777777" w:rsidR="0058706E" w:rsidRPr="00895C88" w:rsidRDefault="0058706E" w:rsidP="0058706E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80" w:type="dxa"/>
            <w:shd w:val="clear" w:color="auto" w:fill="auto"/>
          </w:tcPr>
          <w:p w14:paraId="7D07B5FC" w14:textId="4DF6BF78" w:rsidR="0058706E" w:rsidRPr="00E6675E" w:rsidRDefault="0058706E" w:rsidP="0058706E">
            <w:pPr>
              <w:tabs>
                <w:tab w:val="decimal" w:pos="96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070" w:type="dxa"/>
            <w:shd w:val="clear" w:color="auto" w:fill="auto"/>
          </w:tcPr>
          <w:p w14:paraId="2BDD9097" w14:textId="77777777" w:rsidR="0058706E" w:rsidRPr="00E6675E" w:rsidRDefault="0058706E" w:rsidP="0058706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0B710" w14:textId="77777777" w:rsidR="0058706E" w:rsidRPr="00E6675E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2C7BC239" w14:textId="0AA26C04" w:rsidR="0058706E" w:rsidRPr="00895C88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  <w:shd w:val="clear" w:color="auto" w:fill="auto"/>
          </w:tcPr>
          <w:p w14:paraId="22D6BD48" w14:textId="77777777" w:rsidR="0058706E" w:rsidRPr="00E6675E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23282BF4" w14:textId="77777777" w:rsidR="0058706E" w:rsidRPr="00E6675E" w:rsidRDefault="0058706E" w:rsidP="0058706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2AFD57" w14:textId="77777777" w:rsidR="0058706E" w:rsidRPr="00E6675E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745DA4F" w14:textId="3D7C1C0F" w:rsidR="0058706E" w:rsidRPr="00E6675E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58706E" w:rsidRPr="00895C88" w14:paraId="2D58D087" w14:textId="77777777" w:rsidTr="00C06129">
        <w:tc>
          <w:tcPr>
            <w:tcW w:w="3240" w:type="dxa"/>
            <w:shd w:val="clear" w:color="auto" w:fill="auto"/>
            <w:vAlign w:val="bottom"/>
          </w:tcPr>
          <w:p w14:paraId="2782C228" w14:textId="77777777" w:rsidR="0058706E" w:rsidRPr="00895C88" w:rsidRDefault="0058706E" w:rsidP="0058706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80" w:type="dxa"/>
            <w:shd w:val="clear" w:color="auto" w:fill="auto"/>
          </w:tcPr>
          <w:p w14:paraId="5E5F3F56" w14:textId="3B967B36" w:rsidR="0058706E" w:rsidRPr="00E6675E" w:rsidRDefault="0058706E" w:rsidP="0058706E">
            <w:pPr>
              <w:tabs>
                <w:tab w:val="decimal" w:pos="96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070" w:type="dxa"/>
            <w:shd w:val="clear" w:color="auto" w:fill="auto"/>
          </w:tcPr>
          <w:p w14:paraId="070DB909" w14:textId="77777777" w:rsidR="0058706E" w:rsidRPr="00E6675E" w:rsidRDefault="0058706E" w:rsidP="0058706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04C3C" w14:textId="77777777" w:rsidR="0058706E" w:rsidRPr="00E6675E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38F97BF4" w14:textId="4AEB1F9C" w:rsidR="0058706E" w:rsidRPr="00E6675E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56151788" w14:textId="77777777" w:rsidR="0058706E" w:rsidRPr="00E6675E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023498B9" w14:textId="77777777" w:rsidR="0058706E" w:rsidRPr="00E6675E" w:rsidRDefault="0058706E" w:rsidP="0058706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39C4B" w14:textId="77777777" w:rsidR="0058706E" w:rsidRPr="00E6675E" w:rsidRDefault="0058706E" w:rsidP="0058706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FADBB" w14:textId="617DBB19" w:rsidR="0058706E" w:rsidRPr="00E6675E" w:rsidRDefault="0058706E" w:rsidP="0058706E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</w:tr>
    </w:tbl>
    <w:p w14:paraId="48CE98B7" w14:textId="77777777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59BE3995" w14:textId="77777777" w:rsidR="0076251A" w:rsidRPr="00435338" w:rsidRDefault="0076251A" w:rsidP="0076251A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t xml:space="preserve">การวัดมูลค่ายุติธรรม </w:t>
      </w:r>
    </w:p>
    <w:p w14:paraId="71B3E61D" w14:textId="77777777" w:rsidR="0076251A" w:rsidRPr="001A4269" w:rsidRDefault="0076251A" w:rsidP="0076251A">
      <w:pPr>
        <w:pStyle w:val="Ang15"/>
        <w:rPr>
          <w:rFonts w:asciiTheme="majorBidi" w:hAnsiTheme="majorBidi" w:cstheme="majorBidi"/>
          <w:sz w:val="20"/>
          <w:szCs w:val="20"/>
          <w:lang w:val="en-US"/>
        </w:rPr>
      </w:pPr>
    </w:p>
    <w:p w14:paraId="1D8FD056" w14:textId="77777777" w:rsidR="0076251A" w:rsidRPr="00435338" w:rsidRDefault="0076251A" w:rsidP="0076251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1383900" w14:textId="77777777" w:rsidR="0076251A" w:rsidRPr="001A4269" w:rsidRDefault="0076251A" w:rsidP="0076251A">
      <w:pPr>
        <w:pStyle w:val="Ang15"/>
        <w:rPr>
          <w:rFonts w:asciiTheme="majorBidi" w:hAnsiTheme="majorBidi" w:cstheme="majorBidi"/>
          <w:sz w:val="20"/>
          <w:szCs w:val="20"/>
          <w:lang w:val="en-US"/>
        </w:rPr>
      </w:pPr>
    </w:p>
    <w:p w14:paraId="54EF92F6" w14:textId="32FEC123" w:rsidR="0076251A" w:rsidRPr="00435338" w:rsidRDefault="0076251A" w:rsidP="00BE05D9">
      <w:pPr>
        <w:pStyle w:val="BodyText"/>
        <w:numPr>
          <w:ilvl w:val="0"/>
          <w:numId w:val="2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เป็นราคาเสนอซื้อขาย </w:t>
      </w:r>
      <w:r w:rsidRPr="00435338">
        <w:rPr>
          <w:rFonts w:asciiTheme="majorBidi" w:hAnsiTheme="majorBidi" w:cstheme="majorBidi"/>
          <w:sz w:val="30"/>
          <w:szCs w:val="30"/>
        </w:rPr>
        <w:t>(</w:t>
      </w:r>
      <w:r w:rsidRPr="00435338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435338">
        <w:rPr>
          <w:rFonts w:asciiTheme="majorBidi" w:hAnsiTheme="majorBidi" w:cstheme="majorBidi"/>
          <w:sz w:val="30"/>
          <w:szCs w:val="30"/>
        </w:rPr>
        <w:t xml:space="preserve">) </w:t>
      </w:r>
      <w:r w:rsidRPr="00435338">
        <w:rPr>
          <w:rFonts w:asciiTheme="majorBidi" w:hAnsiTheme="majorBidi" w:cs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5E5B8AB" w14:textId="0D438E0C" w:rsidR="0076251A" w:rsidRPr="00435338" w:rsidRDefault="0076251A" w:rsidP="00BE05D9">
      <w:pPr>
        <w:pStyle w:val="BodyText"/>
        <w:numPr>
          <w:ilvl w:val="0"/>
          <w:numId w:val="2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4353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 </w:t>
      </w:r>
      <w:r w:rsidRPr="00435338">
        <w:rPr>
          <w:rFonts w:asciiTheme="majorBidi" w:hAnsiTheme="majorBidi" w:cstheme="majorBidi"/>
          <w:sz w:val="30"/>
          <w:szCs w:val="30"/>
        </w:rPr>
        <w:t>(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1</w:t>
      </w:r>
    </w:p>
    <w:p w14:paraId="58EA2EAB" w14:textId="24954CCD" w:rsidR="0076251A" w:rsidRPr="00435338" w:rsidRDefault="0076251A" w:rsidP="00BE05D9">
      <w:pPr>
        <w:pStyle w:val="BodyText"/>
        <w:numPr>
          <w:ilvl w:val="0"/>
          <w:numId w:val="2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4353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145CD" w:rsidRPr="006145C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2B0D38F4" w14:textId="77777777" w:rsidR="0076251A" w:rsidRPr="001A4269" w:rsidRDefault="0076251A" w:rsidP="0076251A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54EB285" w14:textId="77777777" w:rsidR="0076251A" w:rsidRPr="00435338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72375E7" w14:textId="77777777" w:rsidR="0076251A" w:rsidRPr="0076251A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BD4148" w14:textId="77777777" w:rsidR="0076251A" w:rsidRPr="00435338" w:rsidRDefault="0076251A" w:rsidP="0076251A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435338">
        <w:rPr>
          <w:rFonts w:asciiTheme="majorBidi" w:hAnsiTheme="majorBidi" w:cstheme="majorBidi"/>
          <w:i/>
          <w:iCs/>
          <w:cs/>
        </w:rPr>
        <w:t>เทคนิคการประเมินมูลค่า</w:t>
      </w:r>
    </w:p>
    <w:p w14:paraId="097E3995" w14:textId="77777777" w:rsidR="0076251A" w:rsidRPr="0076251A" w:rsidRDefault="0076251A" w:rsidP="0076251A">
      <w:pPr>
        <w:pStyle w:val="Bo-Blankline"/>
        <w:rPr>
          <w:rFonts w:asciiTheme="majorBidi" w:hAnsiTheme="majorBidi" w:cstheme="majorBidi"/>
          <w:lang w:val="en-US"/>
        </w:rPr>
      </w:pPr>
    </w:p>
    <w:p w14:paraId="4A73B51D" w14:textId="505F991B" w:rsidR="0076251A" w:rsidRPr="00435338" w:rsidRDefault="0076251A" w:rsidP="0076251A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b w:val="0"/>
          <w:bCs w:val="0"/>
        </w:rPr>
      </w:pPr>
      <w:r w:rsidRPr="00435338">
        <w:rPr>
          <w:rFonts w:asciiTheme="majorBidi" w:hAnsiTheme="majorBidi" w:cstheme="majorBidi"/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6145CD" w:rsidRPr="006145CD">
        <w:rPr>
          <w:rFonts w:asciiTheme="majorBidi" w:hAnsiTheme="majorBidi" w:cstheme="majorBidi"/>
          <w:b w:val="0"/>
          <w:bCs w:val="0"/>
        </w:rPr>
        <w:t>2</w:t>
      </w:r>
      <w:r w:rsidRPr="00435338">
        <w:rPr>
          <w:rFonts w:asciiTheme="majorBidi" w:hAnsiTheme="majorBidi" w:cstheme="majorBidi"/>
          <w:b w:val="0"/>
          <w:bCs w:val="0"/>
        </w:rPr>
        <w:t xml:space="preserve"> </w:t>
      </w:r>
    </w:p>
    <w:p w14:paraId="152C8212" w14:textId="6786B943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76251A" w:rsidRPr="00435338" w14:paraId="3D5E96BB" w14:textId="77777777" w:rsidTr="00C06129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0DAAC87A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9A61E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17C6B6C6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6251A" w:rsidRPr="00435338" w14:paraId="204CC346" w14:textId="77777777" w:rsidTr="00C06129">
        <w:tc>
          <w:tcPr>
            <w:tcW w:w="2960" w:type="dxa"/>
            <w:shd w:val="clear" w:color="auto" w:fill="auto"/>
          </w:tcPr>
          <w:p w14:paraId="70C964BD" w14:textId="77777777" w:rsidR="0076251A" w:rsidRPr="00435338" w:rsidRDefault="0076251A" w:rsidP="00C06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236" w:type="dxa"/>
            <w:shd w:val="clear" w:color="auto" w:fill="auto"/>
          </w:tcPr>
          <w:p w14:paraId="792A9A92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7278D33D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76251A" w:rsidRPr="00435338" w14:paraId="7B7F2393" w14:textId="77777777" w:rsidTr="00C06129">
        <w:tc>
          <w:tcPr>
            <w:tcW w:w="2960" w:type="dxa"/>
            <w:shd w:val="clear" w:color="auto" w:fill="auto"/>
          </w:tcPr>
          <w:p w14:paraId="3BEC0E80" w14:textId="77777777" w:rsidR="0076251A" w:rsidRPr="00435338" w:rsidRDefault="0076251A" w:rsidP="00C06129">
            <w:pPr>
              <w:spacing w:line="240" w:lineRule="auto"/>
              <w:ind w:left="270" w:right="-10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69F51592" w14:textId="77777777" w:rsidR="0076251A" w:rsidRPr="00435338" w:rsidRDefault="0076251A" w:rsidP="00C06129">
            <w:pPr>
              <w:spacing w:line="240" w:lineRule="auto"/>
              <w:ind w:left="270" w:right="-105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7A497068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6E6A34F9" w14:textId="49537814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43533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76251A" w:rsidRPr="00435338" w14:paraId="4E6453C1" w14:textId="77777777" w:rsidTr="00C06129">
        <w:tc>
          <w:tcPr>
            <w:tcW w:w="2960" w:type="dxa"/>
            <w:shd w:val="clear" w:color="auto" w:fill="auto"/>
          </w:tcPr>
          <w:p w14:paraId="16F93B71" w14:textId="77777777" w:rsidR="0076251A" w:rsidRPr="00435338" w:rsidRDefault="0076251A" w:rsidP="00C06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726A266E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5F836270" w14:textId="77777777" w:rsidR="0076251A" w:rsidRPr="00435338" w:rsidRDefault="0076251A" w:rsidP="00C06129">
            <w:pPr>
              <w:pStyle w:val="block"/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 เพื่อสะท้อนมูลค่าที่แท้จริงของตราสารอนุพันธ์</w:t>
            </w:r>
          </w:p>
        </w:tc>
      </w:tr>
    </w:tbl>
    <w:p w14:paraId="367E3F8B" w14:textId="758B3B41" w:rsidR="008D4FD9" w:rsidRDefault="008D4FD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</w:rPr>
      </w:pPr>
    </w:p>
    <w:p w14:paraId="796D24CC" w14:textId="77777777" w:rsidR="008D4FD9" w:rsidRDefault="008D4FD9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</w:rPr>
      </w:pPr>
      <w:r>
        <w:rPr>
          <w:rFonts w:asciiTheme="majorBidi" w:hAnsiTheme="majorBidi"/>
          <w:b/>
          <w:bCs/>
          <w:spacing w:val="4"/>
          <w:sz w:val="20"/>
          <w:szCs w:val="20"/>
        </w:rPr>
        <w:br w:type="page"/>
      </w:r>
    </w:p>
    <w:p w14:paraId="67D50CD6" w14:textId="0C6FD40F" w:rsidR="007E283B" w:rsidRPr="007E283B" w:rsidRDefault="007E283B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/>
          <w:b/>
          <w:bCs/>
          <w:i/>
          <w:iCs/>
          <w:spacing w:val="4"/>
          <w:sz w:val="20"/>
          <w:szCs w:val="20"/>
          <w:lang w:val="en-US"/>
        </w:rPr>
      </w:pPr>
      <w:r w:rsidRPr="007E28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3926F6DA" w14:textId="26D8D3E7" w:rsidR="007E283B" w:rsidRPr="005D62D1" w:rsidRDefault="007E283B" w:rsidP="007E2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Style w:val="TableGrid"/>
        <w:tblW w:w="908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33"/>
        <w:gridCol w:w="246"/>
        <w:gridCol w:w="1448"/>
        <w:gridCol w:w="231"/>
        <w:gridCol w:w="1389"/>
        <w:gridCol w:w="231"/>
        <w:gridCol w:w="1323"/>
      </w:tblGrid>
      <w:tr w:rsidR="007E283B" w:rsidRPr="008D4FD9" w14:paraId="1DC84EEF" w14:textId="77777777" w:rsidTr="00C64E39">
        <w:trPr>
          <w:tblHeader/>
        </w:trPr>
        <w:tc>
          <w:tcPr>
            <w:tcW w:w="2880" w:type="dxa"/>
          </w:tcPr>
          <w:p w14:paraId="1DB0C9C8" w14:textId="77777777" w:rsidR="007E283B" w:rsidRPr="008D4FD9" w:rsidRDefault="007E283B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hideMark/>
          </w:tcPr>
          <w:p w14:paraId="2239C85D" w14:textId="401A62D5" w:rsidR="007E283B" w:rsidRPr="008D4FD9" w:rsidRDefault="00D55FBE" w:rsidP="001C68A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E39" w:rsidRPr="008D4FD9" w14:paraId="779C450D" w14:textId="77777777" w:rsidTr="00C64E39">
        <w:trPr>
          <w:tblHeader/>
        </w:trPr>
        <w:tc>
          <w:tcPr>
            <w:tcW w:w="2880" w:type="dxa"/>
            <w:vAlign w:val="bottom"/>
            <w:hideMark/>
          </w:tcPr>
          <w:p w14:paraId="2888F4AD" w14:textId="77777777" w:rsidR="00C64E39" w:rsidRPr="008D4FD9" w:rsidRDefault="00C64E39" w:rsidP="001C68A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33" w:type="dxa"/>
            <w:vAlign w:val="bottom"/>
            <w:hideMark/>
          </w:tcPr>
          <w:p w14:paraId="291F6020" w14:textId="77777777" w:rsidR="00C64E39" w:rsidRPr="008D4FD9" w:rsidRDefault="00C64E39" w:rsidP="001C68A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33B765D8" w14:textId="2E11F052" w:rsidR="00C64E39" w:rsidRPr="008D4FD9" w:rsidRDefault="00C64E39" w:rsidP="001C68A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1DCAEE7B" w14:textId="77777777" w:rsidR="00C64E39" w:rsidRPr="008D4FD9" w:rsidRDefault="00C64E39" w:rsidP="001C68A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8" w:type="dxa"/>
            <w:vAlign w:val="bottom"/>
            <w:hideMark/>
          </w:tcPr>
          <w:p w14:paraId="55182022" w14:textId="7E3888C3" w:rsidR="00C64E39" w:rsidRPr="00C64E39" w:rsidRDefault="00C64E39" w:rsidP="001C68A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19959DA8" w14:textId="77777777" w:rsidR="00C64E39" w:rsidRPr="008D4FD9" w:rsidRDefault="00C64E39" w:rsidP="001C68A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89" w:type="dxa"/>
            <w:vAlign w:val="bottom"/>
            <w:hideMark/>
          </w:tcPr>
          <w:p w14:paraId="1BCDFFB0" w14:textId="77777777" w:rsidR="00C64E39" w:rsidRPr="008D4FD9" w:rsidRDefault="00C64E39" w:rsidP="001C68A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48D6CB9E" w14:textId="77777777" w:rsidR="00C64E39" w:rsidRPr="008D4FD9" w:rsidRDefault="00C64E39" w:rsidP="001C68A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vAlign w:val="bottom"/>
            <w:hideMark/>
          </w:tcPr>
          <w:p w14:paraId="734E4D94" w14:textId="77777777" w:rsidR="00C64E39" w:rsidRPr="008D4FD9" w:rsidRDefault="00C64E39" w:rsidP="001C68A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1E031729" w14:textId="126D041B" w:rsidR="00C64E39" w:rsidRPr="008D4FD9" w:rsidRDefault="00C64E39" w:rsidP="001C68A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E283B" w:rsidRPr="008D4FD9" w14:paraId="0A09240E" w14:textId="77777777" w:rsidTr="00C64E39">
        <w:trPr>
          <w:tblHeader/>
        </w:trPr>
        <w:tc>
          <w:tcPr>
            <w:tcW w:w="2880" w:type="dxa"/>
          </w:tcPr>
          <w:p w14:paraId="4111F6AA" w14:textId="77777777" w:rsidR="007E283B" w:rsidRPr="008D4FD9" w:rsidRDefault="007E283B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201" w:type="dxa"/>
            <w:gridSpan w:val="7"/>
            <w:vAlign w:val="bottom"/>
            <w:hideMark/>
          </w:tcPr>
          <w:p w14:paraId="6930A3CF" w14:textId="14CC3B41" w:rsidR="007E283B" w:rsidRPr="008D4FD9" w:rsidRDefault="007E283B" w:rsidP="001C68A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4654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64E39" w:rsidRPr="008D4FD9" w14:paraId="0F671AE9" w14:textId="77777777" w:rsidTr="00C64E39">
        <w:tc>
          <w:tcPr>
            <w:tcW w:w="2880" w:type="dxa"/>
            <w:hideMark/>
          </w:tcPr>
          <w:p w14:paraId="1BB8D720" w14:textId="484B5A5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33" w:type="dxa"/>
          </w:tcPr>
          <w:p w14:paraId="1D219648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C8F0FB7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BF8AC1B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DEF62D8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AFECE9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20649C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8C096D3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E39" w:rsidRPr="008D4FD9" w14:paraId="7E0CF673" w14:textId="77777777" w:rsidTr="00C64E39">
        <w:tc>
          <w:tcPr>
            <w:tcW w:w="2880" w:type="dxa"/>
            <w:hideMark/>
          </w:tcPr>
          <w:p w14:paraId="018012AC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</w:tcPr>
          <w:p w14:paraId="2959028A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56C3287F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D9F96CE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E6932B4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CB0360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B4D4780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EBCDA3C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E39" w:rsidRPr="008D4FD9" w14:paraId="748F090B" w14:textId="77777777" w:rsidTr="00C64E39">
        <w:tc>
          <w:tcPr>
            <w:tcW w:w="2880" w:type="dxa"/>
          </w:tcPr>
          <w:p w14:paraId="5257A4FE" w14:textId="29CAB480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</w:tcPr>
          <w:p w14:paraId="07619100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5044F9E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711DF05C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49ADE47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4E1026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1CE7126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7D79580" w14:textId="77777777" w:rsidR="00C64E39" w:rsidRPr="008D4FD9" w:rsidRDefault="00C64E39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E39" w:rsidRPr="008D4FD9" w14:paraId="4F1F103F" w14:textId="77777777" w:rsidTr="00C64E39">
        <w:tc>
          <w:tcPr>
            <w:tcW w:w="2880" w:type="dxa"/>
            <w:hideMark/>
          </w:tcPr>
          <w:p w14:paraId="2E5AD805" w14:textId="77777777" w:rsidR="00C64E39" w:rsidRPr="008D4FD9" w:rsidRDefault="00C64E39" w:rsidP="00775532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vAlign w:val="bottom"/>
          </w:tcPr>
          <w:p w14:paraId="6E1DF661" w14:textId="4D93EFD8" w:rsidR="00C64E39" w:rsidRPr="008D4FD9" w:rsidRDefault="00014DC1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1,521,596</w:t>
            </w:r>
          </w:p>
        </w:tc>
        <w:tc>
          <w:tcPr>
            <w:tcW w:w="246" w:type="dxa"/>
            <w:vAlign w:val="bottom"/>
          </w:tcPr>
          <w:p w14:paraId="0E81DAC8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58D5EA52" w14:textId="52FC63C4" w:rsidR="00C64E39" w:rsidRPr="008D4FD9" w:rsidRDefault="00014DC1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(221,234)</w:t>
            </w:r>
          </w:p>
        </w:tc>
        <w:tc>
          <w:tcPr>
            <w:tcW w:w="231" w:type="dxa"/>
            <w:vAlign w:val="bottom"/>
          </w:tcPr>
          <w:p w14:paraId="218B2C00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323B82A" w14:textId="34B40ED4" w:rsidR="00C64E39" w:rsidRPr="008D4FD9" w:rsidRDefault="00014DC1" w:rsidP="00F254D5">
            <w:pPr>
              <w:spacing w:line="240" w:lineRule="auto"/>
              <w:ind w:right="-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(3,980)</w:t>
            </w:r>
          </w:p>
        </w:tc>
        <w:tc>
          <w:tcPr>
            <w:tcW w:w="231" w:type="dxa"/>
            <w:vAlign w:val="bottom"/>
          </w:tcPr>
          <w:p w14:paraId="3C5D1DFE" w14:textId="77777777" w:rsidR="00C64E39" w:rsidRPr="008D4FD9" w:rsidRDefault="00C64E39" w:rsidP="001C68A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B546121" w14:textId="0E30DCC2" w:rsidR="00C64E39" w:rsidRPr="008D4FD9" w:rsidRDefault="00014DC1" w:rsidP="001C68A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1,296,382</w:t>
            </w:r>
          </w:p>
        </w:tc>
      </w:tr>
      <w:tr w:rsidR="00C64E39" w:rsidRPr="008D4FD9" w14:paraId="397DCAB9" w14:textId="77777777" w:rsidTr="00C64E39">
        <w:tc>
          <w:tcPr>
            <w:tcW w:w="2880" w:type="dxa"/>
            <w:hideMark/>
          </w:tcPr>
          <w:p w14:paraId="249CE2CC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B57B9C" w14:textId="0645935D" w:rsidR="00C64E39" w:rsidRPr="00DB5C7B" w:rsidRDefault="00014DC1" w:rsidP="00DB5C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1,521,596</w:t>
            </w:r>
          </w:p>
        </w:tc>
        <w:tc>
          <w:tcPr>
            <w:tcW w:w="246" w:type="dxa"/>
            <w:vAlign w:val="bottom"/>
          </w:tcPr>
          <w:p w14:paraId="1A53DECC" w14:textId="77777777" w:rsidR="00C64E39" w:rsidRPr="00DB5C7B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7562A" w14:textId="5F31B0AA" w:rsidR="00C64E39" w:rsidRPr="00643795" w:rsidRDefault="00014DC1" w:rsidP="00DB5C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(221,234)</w:t>
            </w:r>
          </w:p>
        </w:tc>
        <w:tc>
          <w:tcPr>
            <w:tcW w:w="231" w:type="dxa"/>
            <w:vAlign w:val="bottom"/>
          </w:tcPr>
          <w:p w14:paraId="67D159E1" w14:textId="77777777" w:rsidR="00C64E39" w:rsidRPr="00DB5C7B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1F7A9" w14:textId="042A3272" w:rsidR="00C64E39" w:rsidRPr="00DB5C7B" w:rsidRDefault="00643795" w:rsidP="00F254D5">
            <w:pPr>
              <w:spacing w:line="240" w:lineRule="auto"/>
              <w:ind w:right="-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14D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3,980)</w:t>
            </w:r>
          </w:p>
        </w:tc>
        <w:tc>
          <w:tcPr>
            <w:tcW w:w="231" w:type="dxa"/>
            <w:vAlign w:val="bottom"/>
          </w:tcPr>
          <w:p w14:paraId="6036EFF3" w14:textId="77777777" w:rsidR="00C64E39" w:rsidRPr="00DB5C7B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02A26" w14:textId="10424869" w:rsidR="00C64E39" w:rsidRPr="00DB5C7B" w:rsidRDefault="00014DC1" w:rsidP="00DB5C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1,296,382</w:t>
            </w:r>
          </w:p>
        </w:tc>
      </w:tr>
      <w:tr w:rsidR="00C64E39" w:rsidRPr="008D4FD9" w14:paraId="5D0E37B2" w14:textId="77777777" w:rsidTr="00C64E39">
        <w:tc>
          <w:tcPr>
            <w:tcW w:w="2880" w:type="dxa"/>
          </w:tcPr>
          <w:p w14:paraId="29D6E9A9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CEB2B1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8A9EFE9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C1E757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33D49EF1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E24F13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4B008FB3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95B358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E39" w:rsidRPr="008D4FD9" w14:paraId="04F9B28B" w14:textId="77777777" w:rsidTr="00C64E39">
        <w:tc>
          <w:tcPr>
            <w:tcW w:w="2880" w:type="dxa"/>
            <w:hideMark/>
          </w:tcPr>
          <w:p w14:paraId="15FF5B46" w14:textId="579653C8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3" w:type="dxa"/>
          </w:tcPr>
          <w:p w14:paraId="005D49CD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E4E7E3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F420F04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446CF10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B828502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93582A8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4E23435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E39" w:rsidRPr="008D4FD9" w14:paraId="068B1923" w14:textId="77777777" w:rsidTr="00C64E39">
        <w:tc>
          <w:tcPr>
            <w:tcW w:w="2880" w:type="dxa"/>
            <w:hideMark/>
          </w:tcPr>
          <w:p w14:paraId="7A433770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33" w:type="dxa"/>
          </w:tcPr>
          <w:p w14:paraId="7FB2C5AF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856D07A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D3DE2CA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322C69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DE877F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100D453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7DE4F0A" w14:textId="77777777" w:rsidR="00C64E39" w:rsidRPr="008D4FD9" w:rsidRDefault="00C64E39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E39" w:rsidRPr="008D4FD9" w14:paraId="006547D0" w14:textId="77777777" w:rsidTr="00C64E39">
        <w:tc>
          <w:tcPr>
            <w:tcW w:w="2880" w:type="dxa"/>
            <w:hideMark/>
          </w:tcPr>
          <w:p w14:paraId="215019C6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หลักทรัพย์เพื่อค้า </w:t>
            </w:r>
          </w:p>
        </w:tc>
        <w:tc>
          <w:tcPr>
            <w:tcW w:w="1333" w:type="dxa"/>
          </w:tcPr>
          <w:p w14:paraId="18F99467" w14:textId="6D758611" w:rsidR="00C64E39" w:rsidRPr="008D4FD9" w:rsidRDefault="00014DC1" w:rsidP="00643795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2,530,465</w:t>
            </w:r>
          </w:p>
        </w:tc>
        <w:tc>
          <w:tcPr>
            <w:tcW w:w="246" w:type="dxa"/>
          </w:tcPr>
          <w:p w14:paraId="39BEF43B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71196A3D" w14:textId="0A408A4F" w:rsidR="00C64E39" w:rsidRPr="008D4FD9" w:rsidRDefault="00014DC1" w:rsidP="00643795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(1,016,848)</w:t>
            </w:r>
          </w:p>
        </w:tc>
        <w:tc>
          <w:tcPr>
            <w:tcW w:w="231" w:type="dxa"/>
          </w:tcPr>
          <w:p w14:paraId="770D9234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EAED265" w14:textId="34A94E51" w:rsidR="00C64E39" w:rsidRPr="008D4FD9" w:rsidRDefault="00014DC1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7,979</w:t>
            </w:r>
          </w:p>
        </w:tc>
        <w:tc>
          <w:tcPr>
            <w:tcW w:w="231" w:type="dxa"/>
          </w:tcPr>
          <w:p w14:paraId="73CA501E" w14:textId="77777777" w:rsidR="00C64E39" w:rsidRPr="008D4FD9" w:rsidRDefault="00C64E39" w:rsidP="00DB5C7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709087" w14:textId="51A01E78" w:rsidR="00C64E39" w:rsidRPr="008D4FD9" w:rsidRDefault="00014DC1" w:rsidP="00DB5C7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1,521,596</w:t>
            </w:r>
          </w:p>
        </w:tc>
      </w:tr>
      <w:tr w:rsidR="00C64E39" w:rsidRPr="008D4FD9" w14:paraId="03D3EF61" w14:textId="77777777" w:rsidTr="00C64E39">
        <w:tc>
          <w:tcPr>
            <w:tcW w:w="2880" w:type="dxa"/>
            <w:hideMark/>
          </w:tcPr>
          <w:p w14:paraId="3BA5A1D4" w14:textId="77777777" w:rsidR="00C64E39" w:rsidRPr="008D4FD9" w:rsidRDefault="00C64E39" w:rsidP="007A7C8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E2837" w14:textId="53EAFF34" w:rsidR="00C64E39" w:rsidRPr="00643795" w:rsidRDefault="00014DC1" w:rsidP="0064379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2,530,465</w:t>
            </w:r>
          </w:p>
        </w:tc>
        <w:tc>
          <w:tcPr>
            <w:tcW w:w="246" w:type="dxa"/>
          </w:tcPr>
          <w:p w14:paraId="5799BCE4" w14:textId="77777777" w:rsidR="00C64E39" w:rsidRPr="007A7C8F" w:rsidRDefault="00C64E39" w:rsidP="007A7C8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8F961" w14:textId="1BC6DF20" w:rsidR="00C64E39" w:rsidRPr="00643795" w:rsidRDefault="00014DC1" w:rsidP="0064379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(1,016,848)</w:t>
            </w:r>
          </w:p>
        </w:tc>
        <w:tc>
          <w:tcPr>
            <w:tcW w:w="231" w:type="dxa"/>
          </w:tcPr>
          <w:p w14:paraId="1313B252" w14:textId="77777777" w:rsidR="00C64E39" w:rsidRPr="00643795" w:rsidRDefault="00C64E39" w:rsidP="007A7C8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CA11E" w14:textId="050F9C9D" w:rsidR="00C64E39" w:rsidRPr="00643795" w:rsidRDefault="00014DC1" w:rsidP="007A7C8F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7,979</w:t>
            </w:r>
          </w:p>
        </w:tc>
        <w:tc>
          <w:tcPr>
            <w:tcW w:w="231" w:type="dxa"/>
          </w:tcPr>
          <w:p w14:paraId="7AADF7FA" w14:textId="77777777" w:rsidR="00C64E39" w:rsidRPr="007A7C8F" w:rsidRDefault="00C64E39" w:rsidP="007A7C8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F2A3A" w14:textId="0BB1B357" w:rsidR="00C64E39" w:rsidRPr="00014DC1" w:rsidRDefault="00014DC1" w:rsidP="007A7C8F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D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1,521,596</w:t>
            </w:r>
          </w:p>
        </w:tc>
      </w:tr>
    </w:tbl>
    <w:p w14:paraId="6745FC10" w14:textId="02E3E608" w:rsidR="007E283B" w:rsidRPr="00775532" w:rsidRDefault="007E283B" w:rsidP="007E2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3931002" w14:textId="2B3693E9" w:rsidR="0076251A" w:rsidRPr="0076251A" w:rsidRDefault="0076251A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/>
          <w:b/>
          <w:bCs/>
          <w:i/>
          <w:iCs/>
          <w:spacing w:val="4"/>
          <w:sz w:val="20"/>
          <w:szCs w:val="20"/>
          <w:lang w:val="en-US"/>
        </w:rPr>
      </w:pPr>
      <w:r w:rsidRPr="0076251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7D71C2E" w14:textId="0260DCC4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59020CB0" w14:textId="18C97E4F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i/>
          <w:iCs/>
          <w:spacing w:val="4"/>
          <w:sz w:val="30"/>
          <w:szCs w:val="30"/>
          <w:lang w:val="en-US"/>
        </w:rPr>
      </w:pPr>
      <w:r w:rsidRPr="0076251A">
        <w:rPr>
          <w:rFonts w:asciiTheme="majorBidi" w:hAnsiTheme="majorBidi"/>
          <w:b/>
          <w:bCs/>
          <w:i/>
          <w:iCs/>
          <w:spacing w:val="4"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28AD6A0D" w14:textId="1FCA3337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B1B8B31" w14:textId="49538734" w:rsidR="0076251A" w:rsidRPr="0076251A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51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62EA67" w14:textId="6E5E6BFF" w:rsidR="002C6616" w:rsidRDefault="002C661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91AE0C6" w14:textId="506F4F10" w:rsidR="0076251A" w:rsidRPr="00C06129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0612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B81A6A4" w14:textId="4F1E68BC" w:rsidR="00C06129" w:rsidRPr="00C06129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1063FE8" w14:textId="07CE7D87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7B25A25" w14:textId="2DF0C20A" w:rsidR="002C6616" w:rsidRP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30"/>
          <w:szCs w:val="30"/>
          <w:lang w:val="en-US"/>
        </w:rPr>
      </w:pPr>
      <w:r w:rsidRPr="00C0612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06D2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C06129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145CD" w:rsidRPr="006145CD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C0612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C061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453EF7A" w14:textId="7316D04B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D41B732" w14:textId="04096EC5" w:rsidR="002C6616" w:rsidRPr="00C06129" w:rsidRDefault="00C06129" w:rsidP="007674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FB73E7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และเงินลงทุนในตราสารหนี้ของกลุ่มบริษัท</w:t>
      </w:r>
    </w:p>
    <w:p w14:paraId="29B7CE75" w14:textId="0B7834AD" w:rsid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D897FFB" w14:textId="7D0E3442" w:rsidR="00C06129" w:rsidRPr="00A06D25" w:rsidRDefault="00C06129" w:rsidP="007674C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6D25">
        <w:rPr>
          <w:rFonts w:asciiTheme="majorBidi" w:hAnsiTheme="majorBidi" w:cstheme="majorBidi"/>
          <w:sz w:val="30"/>
          <w:szCs w:val="30"/>
          <w:cs/>
        </w:rPr>
        <w:t>(</w:t>
      </w:r>
      <w:r w:rsidR="00A06D25" w:rsidRPr="00A06D25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) ลูกหนี้การค้า</w:t>
      </w:r>
    </w:p>
    <w:p w14:paraId="6A77BB62" w14:textId="0E5C7D77" w:rsidR="00C06129" w:rsidRDefault="00C06129" w:rsidP="007674C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D3E9FB6" w14:textId="308970AA" w:rsidR="00B155FD" w:rsidRDefault="00B155FD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B155FD">
        <w:rPr>
          <w:rFonts w:asciiTheme="majorBidi" w:hAnsiTheme="majorBidi" w:cstheme="majorBidi"/>
          <w:sz w:val="30"/>
          <w:szCs w:val="30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D13581">
        <w:rPr>
          <w:rFonts w:asciiTheme="majorBidi" w:hAnsiTheme="majorBidi" w:cstheme="majorBidi"/>
          <w:sz w:val="30"/>
          <w:szCs w:val="30"/>
        </w:rPr>
        <w:t xml:space="preserve"> (</w:t>
      </w:r>
      <w:r w:rsidR="00D13581">
        <w:rPr>
          <w:rFonts w:asciiTheme="majorBidi" w:hAnsiTheme="majorBidi" w:cstheme="majorBidi" w:hint="cs"/>
          <w:sz w:val="30"/>
          <w:szCs w:val="30"/>
          <w:cs/>
        </w:rPr>
        <w:t>ข</w:t>
      </w:r>
      <w:r w:rsidR="00D13581">
        <w:rPr>
          <w:rFonts w:asciiTheme="majorBidi" w:hAnsiTheme="majorBidi" w:cstheme="majorBidi"/>
          <w:sz w:val="30"/>
          <w:szCs w:val="30"/>
        </w:rPr>
        <w:t>)</w:t>
      </w:r>
    </w:p>
    <w:p w14:paraId="23B3FF07" w14:textId="4B4B7E24" w:rsidR="000E3143" w:rsidRPr="00AA5D76" w:rsidRDefault="000E314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3319AD" w14:textId="095E6C30" w:rsidR="000E3143" w:rsidRPr="00AA5D76" w:rsidRDefault="000E314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A5D76">
        <w:rPr>
          <w:rFonts w:asciiTheme="majorBidi" w:hAnsiTheme="majorBidi"/>
          <w:sz w:val="30"/>
          <w:szCs w:val="30"/>
          <w:cs/>
        </w:rPr>
        <w:t>กลุ่มบริษัท</w:t>
      </w:r>
      <w:r w:rsidR="00AA5D76" w:rsidRPr="00AA5D76">
        <w:rPr>
          <w:rFonts w:asciiTheme="majorBidi" w:hAnsiTheme="majorBidi"/>
          <w:sz w:val="30"/>
          <w:szCs w:val="30"/>
          <w:cs/>
        </w:rPr>
        <w:t xml:space="preserve"> </w:t>
      </w:r>
      <w:r w:rsidRPr="00AA5D76">
        <w:rPr>
          <w:rFonts w:asciiTheme="majorBidi" w:hAnsiTheme="majorBidi"/>
          <w:sz w:val="30"/>
          <w:szCs w:val="30"/>
          <w:cs/>
        </w:rPr>
        <w:t xml:space="preserve">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AA5D76" w:rsidRPr="00AA5D76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AA5D76" w:rsidRPr="00AA5D76">
        <w:rPr>
          <w:rFonts w:asciiTheme="majorBidi" w:hAnsiTheme="majorBidi" w:hint="cs"/>
          <w:sz w:val="30"/>
          <w:szCs w:val="30"/>
          <w:cs/>
          <w:lang w:val="en-US"/>
        </w:rPr>
        <w:t>วัน</w:t>
      </w:r>
    </w:p>
    <w:p w14:paraId="4ABD094C" w14:textId="163E7750" w:rsidR="00265C70" w:rsidRDefault="00265C70" w:rsidP="00EB021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D45F010" w14:textId="2CEAF4BE" w:rsidR="00C06129" w:rsidRPr="00B155FD" w:rsidRDefault="00B155FD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B155FD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5E9BFB5" w14:textId="7573EB63" w:rsidR="00EB021D" w:rsidRDefault="00EB021D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cs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cs/>
          <w:lang w:val="en-US"/>
        </w:rPr>
        <w:br w:type="page"/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2"/>
      </w:tblGrid>
      <w:tr w:rsidR="00B155FD" w:rsidRPr="00435338" w14:paraId="6F3CB567" w14:textId="77777777" w:rsidTr="00F32181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7B5607CC" w14:textId="77777777" w:rsidR="00B155FD" w:rsidRPr="00435338" w:rsidRDefault="00B155FD" w:rsidP="00731B1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  <w:bookmarkStart w:id="3" w:name="_Hlk39063122"/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2E76130C" w14:textId="77777777" w:rsidR="00B155FD" w:rsidRPr="00435338" w:rsidRDefault="00B155FD" w:rsidP="00731B1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2" w:type="dxa"/>
            <w:gridSpan w:val="3"/>
            <w:shd w:val="clear" w:color="auto" w:fill="auto"/>
            <w:vAlign w:val="bottom"/>
          </w:tcPr>
          <w:p w14:paraId="02C5899B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B155FD" w:rsidRPr="00435338" w14:paraId="7A254CD9" w14:textId="77777777" w:rsidTr="00F32181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0708362C" w14:textId="02DD66AA" w:rsidR="00B155FD" w:rsidRPr="00435338" w:rsidRDefault="00B155FD" w:rsidP="00731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6112E2DD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C9630EC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DF9226" w14:textId="34268A72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</w:t>
            </w:r>
            <w:r w:rsidR="00EB021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53F6690F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95990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05DBF7A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787A72E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B155FD" w:rsidRPr="00435338" w14:paraId="1F6C5591" w14:textId="77777777" w:rsidTr="00F32181">
        <w:trPr>
          <w:trHeight w:val="164"/>
          <w:tblHeader/>
        </w:trPr>
        <w:tc>
          <w:tcPr>
            <w:tcW w:w="3330" w:type="dxa"/>
          </w:tcPr>
          <w:p w14:paraId="0402296E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2" w:type="dxa"/>
            <w:gridSpan w:val="7"/>
          </w:tcPr>
          <w:p w14:paraId="61FC1988" w14:textId="77777777" w:rsidR="00B155FD" w:rsidRPr="00435338" w:rsidRDefault="00B155FD" w:rsidP="007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55FD" w:rsidRPr="00435338" w14:paraId="1413433B" w14:textId="77777777" w:rsidTr="00F32181">
        <w:trPr>
          <w:trHeight w:val="164"/>
          <w:tblHeader/>
        </w:trPr>
        <w:tc>
          <w:tcPr>
            <w:tcW w:w="3330" w:type="dxa"/>
          </w:tcPr>
          <w:p w14:paraId="1A1B6961" w14:textId="77777777" w:rsidR="00B155FD" w:rsidRPr="00435338" w:rsidRDefault="00B155FD" w:rsidP="00731B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52" w:type="dxa"/>
            <w:gridSpan w:val="7"/>
          </w:tcPr>
          <w:p w14:paraId="28A66F94" w14:textId="77777777" w:rsidR="00B155FD" w:rsidRPr="00435338" w:rsidRDefault="00B155FD" w:rsidP="00731B13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bookmarkEnd w:id="3"/>
      <w:tr w:rsidR="000B581B" w:rsidRPr="00435338" w14:paraId="21656609" w14:textId="77777777" w:rsidTr="00F32181">
        <w:trPr>
          <w:trHeight w:val="20"/>
        </w:trPr>
        <w:tc>
          <w:tcPr>
            <w:tcW w:w="3330" w:type="dxa"/>
          </w:tcPr>
          <w:p w14:paraId="4206E655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DBF11B0" w14:textId="0229B3FF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217,881</w:t>
            </w:r>
          </w:p>
        </w:tc>
        <w:tc>
          <w:tcPr>
            <w:tcW w:w="270" w:type="dxa"/>
            <w:shd w:val="clear" w:color="auto" w:fill="auto"/>
          </w:tcPr>
          <w:p w14:paraId="4616595D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6F291D" w14:textId="14EAF456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91FB1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91A130" w14:textId="14AC51A7" w:rsidR="000B581B" w:rsidRPr="00A70D46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217,881</w:t>
            </w:r>
          </w:p>
        </w:tc>
        <w:tc>
          <w:tcPr>
            <w:tcW w:w="270" w:type="dxa"/>
            <w:shd w:val="clear" w:color="auto" w:fill="auto"/>
          </w:tcPr>
          <w:p w14:paraId="1DE1B11D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65476FB" w14:textId="31C525F2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81B" w:rsidRPr="00435338" w14:paraId="657963FD" w14:textId="77777777" w:rsidTr="00F32181">
        <w:trPr>
          <w:trHeight w:val="20"/>
        </w:trPr>
        <w:tc>
          <w:tcPr>
            <w:tcW w:w="3330" w:type="dxa"/>
          </w:tcPr>
          <w:p w14:paraId="4A081BA5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4196182" w14:textId="5DD474BD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BE8687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3BBBC4" w14:textId="21A8A526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9F160F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1E1EB4" w14:textId="1A1E90E0" w:rsidR="000B581B" w:rsidRPr="00A70D46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8CD6C0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8176B39" w14:textId="2055E428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81B" w:rsidRPr="00435338" w14:paraId="1364AA12" w14:textId="77777777" w:rsidTr="00F32181">
        <w:trPr>
          <w:trHeight w:val="20"/>
        </w:trPr>
        <w:tc>
          <w:tcPr>
            <w:tcW w:w="3330" w:type="dxa"/>
          </w:tcPr>
          <w:p w14:paraId="7CFDCB88" w14:textId="6D2B9699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760C74" w14:textId="25A411BD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  <w:tc>
          <w:tcPr>
            <w:tcW w:w="270" w:type="dxa"/>
            <w:shd w:val="clear" w:color="auto" w:fill="auto"/>
          </w:tcPr>
          <w:p w14:paraId="5EC89548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13CE83" w14:textId="581A8DC4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E64BE3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FA0433" w14:textId="01C2BC7B" w:rsidR="000B581B" w:rsidRPr="00A70D46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170,283</w:t>
            </w:r>
          </w:p>
        </w:tc>
        <w:tc>
          <w:tcPr>
            <w:tcW w:w="270" w:type="dxa"/>
            <w:shd w:val="clear" w:color="auto" w:fill="auto"/>
          </w:tcPr>
          <w:p w14:paraId="4D801655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E593D2" w14:textId="419EA765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81B" w:rsidRPr="00435338" w14:paraId="001174F9" w14:textId="77777777" w:rsidTr="00F32181">
        <w:trPr>
          <w:trHeight w:val="20"/>
        </w:trPr>
        <w:tc>
          <w:tcPr>
            <w:tcW w:w="3330" w:type="dxa"/>
          </w:tcPr>
          <w:p w14:paraId="17DD32A8" w14:textId="720A0FDB" w:rsidR="000B581B" w:rsidRPr="00435338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BED20C3" w14:textId="22493CCE" w:rsidR="000B581B" w:rsidRDefault="000B581B" w:rsidP="000B581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  <w:tc>
          <w:tcPr>
            <w:tcW w:w="270" w:type="dxa"/>
            <w:shd w:val="clear" w:color="auto" w:fill="auto"/>
          </w:tcPr>
          <w:p w14:paraId="730EA87C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62A079" w14:textId="0DBD7A36" w:rsidR="000B581B" w:rsidRDefault="000B581B" w:rsidP="000B58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30C83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F3CD2A" w14:textId="424F542D" w:rsidR="000B581B" w:rsidRPr="00A70D46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138,209</w:t>
            </w:r>
          </w:p>
        </w:tc>
        <w:tc>
          <w:tcPr>
            <w:tcW w:w="270" w:type="dxa"/>
            <w:shd w:val="clear" w:color="auto" w:fill="auto"/>
          </w:tcPr>
          <w:p w14:paraId="4D129A5A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DB83D38" w14:textId="7E88A86D" w:rsidR="000B581B" w:rsidRDefault="000B581B" w:rsidP="000B58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81B" w:rsidRPr="00435338" w14:paraId="176DC20A" w14:textId="77777777" w:rsidTr="00F32181">
        <w:trPr>
          <w:trHeight w:val="20"/>
        </w:trPr>
        <w:tc>
          <w:tcPr>
            <w:tcW w:w="3330" w:type="dxa"/>
          </w:tcPr>
          <w:p w14:paraId="1B415228" w14:textId="52D09EE6" w:rsidR="000B581B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มากกว่า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98E11" w14:textId="39888A66" w:rsidR="000B581B" w:rsidRPr="00F32181" w:rsidRDefault="000B581B" w:rsidP="000B581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373,895</w:t>
            </w:r>
          </w:p>
        </w:tc>
        <w:tc>
          <w:tcPr>
            <w:tcW w:w="270" w:type="dxa"/>
            <w:shd w:val="clear" w:color="auto" w:fill="auto"/>
          </w:tcPr>
          <w:p w14:paraId="07CBEB3C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0C1418" w14:textId="39063392" w:rsidR="000B581B" w:rsidRDefault="000B581B" w:rsidP="000B58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BB882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921A42" w14:textId="507E6EB1" w:rsidR="000B581B" w:rsidRPr="00A70D46" w:rsidRDefault="000B581B" w:rsidP="000B581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373,895</w:t>
            </w:r>
          </w:p>
        </w:tc>
        <w:tc>
          <w:tcPr>
            <w:tcW w:w="270" w:type="dxa"/>
            <w:shd w:val="clear" w:color="auto" w:fill="auto"/>
          </w:tcPr>
          <w:p w14:paraId="2606374F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784A9AA" w14:textId="6494757E" w:rsidR="000B581B" w:rsidRDefault="000B581B" w:rsidP="000B58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81B" w:rsidRPr="00435338" w14:paraId="1BE23237" w14:textId="77777777" w:rsidTr="00F32181">
        <w:trPr>
          <w:trHeight w:val="20"/>
        </w:trPr>
        <w:tc>
          <w:tcPr>
            <w:tcW w:w="3330" w:type="dxa"/>
          </w:tcPr>
          <w:p w14:paraId="38C12FF3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595FA8" w14:textId="79699412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900,268</w:t>
            </w:r>
          </w:p>
        </w:tc>
        <w:tc>
          <w:tcPr>
            <w:tcW w:w="270" w:type="dxa"/>
            <w:shd w:val="clear" w:color="auto" w:fill="auto"/>
          </w:tcPr>
          <w:p w14:paraId="0DB7AA78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3696D" w14:textId="068833EC" w:rsidR="000B581B" w:rsidRPr="0099448B" w:rsidRDefault="000B581B" w:rsidP="000B58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05E67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F26D29" w14:textId="6BDE42F9" w:rsidR="000B581B" w:rsidRPr="00F3218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21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2528C46" w14:textId="77777777" w:rsidR="000B581B" w:rsidRPr="00F3218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C0CC2" w14:textId="2E6C436F" w:rsidR="000B581B" w:rsidRPr="00F3218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581B" w:rsidRPr="00435338" w14:paraId="1EC7B171" w14:textId="77777777" w:rsidTr="00F32181">
        <w:trPr>
          <w:trHeight w:val="20"/>
        </w:trPr>
        <w:tc>
          <w:tcPr>
            <w:tcW w:w="3330" w:type="dxa"/>
          </w:tcPr>
          <w:p w14:paraId="4FAD3A40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A09406" w14:textId="484698BA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B7DCE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AF5F03A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0D90E1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7BCDDC" w14:textId="43B563EC" w:rsidR="000B581B" w:rsidRPr="00A70D46" w:rsidRDefault="000B581B" w:rsidP="000B58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95627A" w14:textId="77777777" w:rsidR="000B581B" w:rsidRPr="00A70D46" w:rsidRDefault="000B581B" w:rsidP="000B581B">
            <w:pPr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8EFB38A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81B" w:rsidRPr="00435338" w14:paraId="0062ACEE" w14:textId="77777777" w:rsidTr="00F32181">
        <w:trPr>
          <w:trHeight w:val="20"/>
        </w:trPr>
        <w:tc>
          <w:tcPr>
            <w:tcW w:w="3330" w:type="dxa"/>
          </w:tcPr>
          <w:p w14:paraId="6DEEFCB6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1C8F5" w14:textId="75F0CEA9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900,268</w:t>
            </w:r>
          </w:p>
        </w:tc>
        <w:tc>
          <w:tcPr>
            <w:tcW w:w="270" w:type="dxa"/>
            <w:shd w:val="clear" w:color="auto" w:fill="auto"/>
          </w:tcPr>
          <w:p w14:paraId="366715C7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BB44AB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4611A3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F78EC" w14:textId="3D9AB81E" w:rsidR="000B581B" w:rsidRPr="00A70D46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shd w:val="clear" w:color="auto" w:fill="auto"/>
          </w:tcPr>
          <w:p w14:paraId="3B6EE65A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887E4D6" w14:textId="77777777" w:rsidR="000B581B" w:rsidRPr="005D2EC1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81B" w:rsidRPr="00435338" w14:paraId="79428307" w14:textId="77777777" w:rsidTr="00F32181">
        <w:trPr>
          <w:trHeight w:val="20"/>
        </w:trPr>
        <w:tc>
          <w:tcPr>
            <w:tcW w:w="3330" w:type="dxa"/>
          </w:tcPr>
          <w:p w14:paraId="318AD105" w14:textId="77777777" w:rsidR="000B581B" w:rsidRPr="00435338" w:rsidRDefault="000B581B" w:rsidP="000B581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8181F0" w14:textId="77777777" w:rsidR="000B581B" w:rsidRPr="005D2EC1" w:rsidRDefault="000B581B" w:rsidP="000B581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6294DA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53FAC" w14:textId="77777777" w:rsidR="000B581B" w:rsidRPr="005D2EC1" w:rsidRDefault="000B581B" w:rsidP="000B581B">
            <w:pPr>
              <w:tabs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98601C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ABD59C" w14:textId="77777777" w:rsidR="000B581B" w:rsidRPr="00A70D46" w:rsidRDefault="000B581B" w:rsidP="000B581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2E876E" w14:textId="77777777" w:rsidR="000B581B" w:rsidRPr="005D2EC1" w:rsidRDefault="000B581B" w:rsidP="000B581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E0E64EC" w14:textId="77777777" w:rsidR="000B581B" w:rsidRPr="005D2EC1" w:rsidRDefault="000B581B" w:rsidP="000B581B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81B" w:rsidRPr="00435338" w14:paraId="11B66171" w14:textId="77777777" w:rsidTr="00946C2A">
        <w:trPr>
          <w:trHeight w:val="164"/>
          <w:tblHeader/>
        </w:trPr>
        <w:tc>
          <w:tcPr>
            <w:tcW w:w="3330" w:type="dxa"/>
          </w:tcPr>
          <w:p w14:paraId="205F10E8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5852" w:type="dxa"/>
            <w:gridSpan w:val="7"/>
          </w:tcPr>
          <w:p w14:paraId="7A184FB2" w14:textId="77777777" w:rsidR="000B581B" w:rsidRPr="00435338" w:rsidRDefault="000B581B" w:rsidP="000B581B">
            <w:pPr>
              <w:tabs>
                <w:tab w:val="decimal" w:pos="6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581B" w:rsidRPr="00435338" w14:paraId="0128BA10" w14:textId="77777777" w:rsidTr="00946C2A">
        <w:trPr>
          <w:trHeight w:val="20"/>
        </w:trPr>
        <w:tc>
          <w:tcPr>
            <w:tcW w:w="3330" w:type="dxa"/>
          </w:tcPr>
          <w:p w14:paraId="1CC4F69B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B3567E2" w14:textId="55F7B81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1,525,077</w:t>
            </w:r>
          </w:p>
        </w:tc>
        <w:tc>
          <w:tcPr>
            <w:tcW w:w="270" w:type="dxa"/>
            <w:shd w:val="clear" w:color="auto" w:fill="auto"/>
          </w:tcPr>
          <w:p w14:paraId="5ADF1F31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BC8FB0" w14:textId="434D7D68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13A91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90882B" w14:textId="065FFB2D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1,525,077</w:t>
            </w:r>
          </w:p>
        </w:tc>
        <w:tc>
          <w:tcPr>
            <w:tcW w:w="270" w:type="dxa"/>
            <w:shd w:val="clear" w:color="auto" w:fill="auto"/>
          </w:tcPr>
          <w:p w14:paraId="3AC4BC01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86D38CC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81B" w:rsidRPr="00435338" w14:paraId="63DE34CF" w14:textId="77777777" w:rsidTr="00946C2A">
        <w:trPr>
          <w:trHeight w:val="20"/>
        </w:trPr>
        <w:tc>
          <w:tcPr>
            <w:tcW w:w="3330" w:type="dxa"/>
          </w:tcPr>
          <w:p w14:paraId="1276A406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C7F3419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FE9815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1D3C90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A93F7A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F4D2A8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425EBB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73914C1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81B" w:rsidRPr="00435338" w14:paraId="3767D68D" w14:textId="77777777" w:rsidTr="00946C2A">
        <w:trPr>
          <w:trHeight w:val="20"/>
        </w:trPr>
        <w:tc>
          <w:tcPr>
            <w:tcW w:w="3330" w:type="dxa"/>
          </w:tcPr>
          <w:p w14:paraId="5E9CDD69" w14:textId="372C8333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2E6FAC8" w14:textId="4A4A00BF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322FAB3D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C9222B" w14:textId="0ED0DF84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30B1BF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1FDC55" w14:textId="50D0E110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50546A97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18A0828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81B" w:rsidRPr="00435338" w14:paraId="6CBF81AC" w14:textId="77777777" w:rsidTr="00946C2A">
        <w:trPr>
          <w:trHeight w:val="20"/>
        </w:trPr>
        <w:tc>
          <w:tcPr>
            <w:tcW w:w="3330" w:type="dxa"/>
          </w:tcPr>
          <w:p w14:paraId="259EA7E8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9C2A19" w14:textId="7579FE29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1,525,418</w:t>
            </w:r>
          </w:p>
        </w:tc>
        <w:tc>
          <w:tcPr>
            <w:tcW w:w="270" w:type="dxa"/>
            <w:shd w:val="clear" w:color="auto" w:fill="auto"/>
          </w:tcPr>
          <w:p w14:paraId="4C07F179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79A7A" w14:textId="7E1B9188" w:rsidR="000B581B" w:rsidRPr="0099448B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E2D42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9B2F3E" w14:textId="427BA923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1,525,418</w:t>
            </w:r>
          </w:p>
        </w:tc>
        <w:tc>
          <w:tcPr>
            <w:tcW w:w="270" w:type="dxa"/>
            <w:shd w:val="clear" w:color="auto" w:fill="auto"/>
          </w:tcPr>
          <w:p w14:paraId="1A703784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E7C32" w14:textId="77777777" w:rsidR="000B581B" w:rsidRPr="0099448B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581B" w:rsidRPr="00435338" w14:paraId="7EE32703" w14:textId="77777777" w:rsidTr="00946C2A">
        <w:trPr>
          <w:trHeight w:val="20"/>
        </w:trPr>
        <w:tc>
          <w:tcPr>
            <w:tcW w:w="3330" w:type="dxa"/>
          </w:tcPr>
          <w:p w14:paraId="09DE98D3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999B83" w14:textId="67CC3A99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FC7A9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FCB546C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26549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A4883E" w14:textId="142455A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BB3DA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57FF7973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81B" w:rsidRPr="00435338" w14:paraId="671E7915" w14:textId="77777777" w:rsidTr="00946C2A">
        <w:trPr>
          <w:trHeight w:val="20"/>
        </w:trPr>
        <w:tc>
          <w:tcPr>
            <w:tcW w:w="3330" w:type="dxa"/>
          </w:tcPr>
          <w:p w14:paraId="6B5C900E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F4D90" w14:textId="14D7B22E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1,525,418</w:t>
            </w:r>
          </w:p>
        </w:tc>
        <w:tc>
          <w:tcPr>
            <w:tcW w:w="270" w:type="dxa"/>
            <w:shd w:val="clear" w:color="auto" w:fill="auto"/>
          </w:tcPr>
          <w:p w14:paraId="3B1F7D7B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1DAE4D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B498EB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B13CA" w14:textId="3601E3AE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1,525,418</w:t>
            </w:r>
          </w:p>
        </w:tc>
        <w:tc>
          <w:tcPr>
            <w:tcW w:w="270" w:type="dxa"/>
            <w:shd w:val="clear" w:color="auto" w:fill="auto"/>
          </w:tcPr>
          <w:p w14:paraId="5F12EA7F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3BAFA3A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81B" w:rsidRPr="00435338" w14:paraId="601042FF" w14:textId="77777777" w:rsidTr="00946C2A">
        <w:trPr>
          <w:trHeight w:val="20"/>
        </w:trPr>
        <w:tc>
          <w:tcPr>
            <w:tcW w:w="3330" w:type="dxa"/>
          </w:tcPr>
          <w:p w14:paraId="1717F7C5" w14:textId="77777777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88EB94" w14:textId="6E1C0089" w:rsidR="000B581B" w:rsidRPr="00435338" w:rsidRDefault="000B581B" w:rsidP="000B581B">
            <w:pPr>
              <w:tabs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2,425,686</w:t>
            </w:r>
          </w:p>
        </w:tc>
        <w:tc>
          <w:tcPr>
            <w:tcW w:w="270" w:type="dxa"/>
            <w:shd w:val="clear" w:color="auto" w:fill="auto"/>
          </w:tcPr>
          <w:p w14:paraId="58C24A48" w14:textId="77777777" w:rsidR="000B581B" w:rsidRPr="00435338" w:rsidRDefault="000B581B" w:rsidP="000B581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A88ADE" w14:textId="77777777" w:rsidR="000B581B" w:rsidRPr="00435338" w:rsidRDefault="000B581B" w:rsidP="000B581B">
            <w:pPr>
              <w:tabs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E430E7" w14:textId="77777777" w:rsidR="000B581B" w:rsidRPr="00435338" w:rsidRDefault="000B581B" w:rsidP="000B581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34E7FB" w14:textId="0A7C68DE" w:rsidR="000B581B" w:rsidRPr="00435338" w:rsidRDefault="000B581B" w:rsidP="000B5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2,425,686</w:t>
            </w:r>
          </w:p>
        </w:tc>
        <w:tc>
          <w:tcPr>
            <w:tcW w:w="270" w:type="dxa"/>
            <w:shd w:val="clear" w:color="auto" w:fill="auto"/>
          </w:tcPr>
          <w:p w14:paraId="2DB46EC3" w14:textId="77777777" w:rsidR="000B581B" w:rsidRPr="00435338" w:rsidRDefault="000B581B" w:rsidP="000B581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E09FBDD" w14:textId="77777777" w:rsidR="000B581B" w:rsidRPr="00435338" w:rsidRDefault="000B581B" w:rsidP="000B581B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48C8C19" w14:textId="49E3F00D" w:rsidR="004E5172" w:rsidRDefault="004E5172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87CF12C" w14:textId="47921409" w:rsidR="00AA5D76" w:rsidRPr="008D5C11" w:rsidRDefault="008D5C11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8D5C11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>
        <w:rPr>
          <w:rFonts w:asciiTheme="majorBidi" w:hAnsiTheme="majorBidi"/>
          <w:spacing w:val="4"/>
          <w:sz w:val="30"/>
          <w:szCs w:val="30"/>
          <w:lang w:val="en-US"/>
        </w:rPr>
        <w:t>3</w:t>
      </w:r>
      <w:r w:rsidRPr="008D5C11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C0E4A8E" w14:textId="77777777" w:rsidR="00AA5D76" w:rsidRDefault="00AA5D7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cs/>
          <w:lang w:val="en-US"/>
        </w:rPr>
      </w:pPr>
    </w:p>
    <w:p w14:paraId="2661F7CE" w14:textId="77777777" w:rsidR="000D487E" w:rsidRDefault="000D487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95594F" w:rsidRPr="00435338" w14:paraId="7EBDA5EE" w14:textId="77777777" w:rsidTr="00731B13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F3A10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4" w:name="_Hlk61998713"/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3D20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CA8C6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39DF4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11F744F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5594F" w:rsidRPr="00435338" w14:paraId="4041542D" w14:textId="77777777" w:rsidTr="00731B13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C93943F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35338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B073B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94F" w:rsidRPr="00435338" w14:paraId="370588F7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711D9" w14:textId="17725C4A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480F5" w14:textId="77777777" w:rsidR="0095594F" w:rsidRPr="00435338" w:rsidRDefault="0095594F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409A7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030C8E" w14:textId="77777777" w:rsidR="0095594F" w:rsidRPr="00435338" w:rsidRDefault="0095594F" w:rsidP="00731B13">
            <w:pPr>
              <w:tabs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94F" w:rsidRPr="00435338" w14:paraId="50275E82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3C5A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6C339F" w14:textId="2743B7F0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515F5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281E83" w14:textId="14916BAD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</w:tr>
      <w:tr w:rsidR="0095594F" w:rsidRPr="00435338" w14:paraId="1C8DBE7E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6FAE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062081" w14:textId="77777777" w:rsidR="0095594F" w:rsidRPr="00435338" w:rsidRDefault="0095594F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19DAD8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ED4C1D" w14:textId="77777777" w:rsidR="0095594F" w:rsidRPr="00435338" w:rsidRDefault="0095594F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94F" w:rsidRPr="00435338" w14:paraId="20C31BB7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1A5F8" w14:textId="5FA14089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D8C56D" w14:textId="0DE1C43D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AD87E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F010D8" w14:textId="7F7C8351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95594F" w:rsidRPr="00435338" w14:paraId="49FADD6E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0F06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C4753" w14:textId="256D98FA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591598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E24EA" w14:textId="27A8B78B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  <w:tr w:rsidR="0095594F" w:rsidRPr="00435338" w14:paraId="5C3C6F5E" w14:textId="77777777" w:rsidTr="00561A37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D962F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75F03" w14:textId="77777777" w:rsidR="0095594F" w:rsidRPr="00435338" w:rsidRDefault="0095594F" w:rsidP="00731B1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50367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07670" w14:textId="77777777" w:rsidR="0095594F" w:rsidRPr="00435338" w:rsidRDefault="0095594F" w:rsidP="00731B13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94F" w:rsidRPr="00435338" w14:paraId="0F0A3C6A" w14:textId="77777777" w:rsidTr="00561A37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4A55" w14:textId="69C7CB1C" w:rsidR="0095594F" w:rsidRPr="00435338" w:rsidRDefault="000D487E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568E8" w14:textId="2FF66E59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677CE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EE669" w14:textId="002FBA3F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  <w:bookmarkEnd w:id="4"/>
    </w:tbl>
    <w:p w14:paraId="113F3AB7" w14:textId="41BC45E3" w:rsidR="00890769" w:rsidRDefault="0089076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95594F" w:rsidRPr="00435338" w14:paraId="47F7D2DA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45B1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5" w:name="_Hlk61998724"/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5FD5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D41A0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4B6966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173277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5594F" w:rsidRPr="00435338" w14:paraId="0FB28820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960C3F3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35338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9F114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94F" w:rsidRPr="00435338" w14:paraId="0F34F787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F0C4" w14:textId="2C11DB05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4D7170" w14:textId="77777777" w:rsidR="0095594F" w:rsidRPr="00435338" w:rsidRDefault="0095594F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58E2F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C7944" w14:textId="77777777" w:rsidR="0095594F" w:rsidRPr="00435338" w:rsidRDefault="0095594F" w:rsidP="00731B13">
            <w:pPr>
              <w:tabs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94F" w:rsidRPr="00435338" w14:paraId="725F797A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8B701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18DB6" w14:textId="21A6B571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64BC5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59770" w14:textId="690AFA75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="0095594F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</w:tr>
      <w:tr w:rsidR="0095594F" w:rsidRPr="00435338" w14:paraId="3322320A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43CB3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970C7" w14:textId="77777777" w:rsidR="0095594F" w:rsidRPr="00435338" w:rsidRDefault="0095594F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83C4A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3DACFD" w14:textId="77777777" w:rsidR="0095594F" w:rsidRPr="00435338" w:rsidRDefault="0095594F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94F" w:rsidRPr="00435338" w14:paraId="2E4825E1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7217" w14:textId="34AEF48F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3A8A2" w14:textId="160495EC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9253E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F6A5EC" w14:textId="76AD9C23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</w:tr>
      <w:tr w:rsidR="0095594F" w:rsidRPr="00435338" w14:paraId="6C7E1089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E5BB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70B3B" w14:textId="631E7AF3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6972B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24A6D" w14:textId="2639C11F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95594F" w:rsidRPr="00435338" w14:paraId="4ECDD738" w14:textId="77777777" w:rsidTr="00731B13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D48E9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2F747" w14:textId="77777777" w:rsidR="0095594F" w:rsidRPr="00435338" w:rsidRDefault="0095594F" w:rsidP="00731B13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051018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7567D" w14:textId="77777777" w:rsidR="0095594F" w:rsidRPr="00435338" w:rsidRDefault="0095594F" w:rsidP="00731B13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94F" w:rsidRPr="00435338" w14:paraId="4BB7614C" w14:textId="77777777" w:rsidTr="00731B13">
        <w:trPr>
          <w:trHeight w:val="22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6911" w14:textId="5CA25C1B" w:rsidR="0095594F" w:rsidRPr="00435338" w:rsidRDefault="000D487E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99654" w14:textId="2E0D2F46" w:rsidR="0095594F" w:rsidRPr="00435338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8F698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91C82" w14:textId="5F07250C" w:rsidR="0095594F" w:rsidRPr="00435338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95594F" w:rsidRPr="00435338" w14:paraId="5A361D69" w14:textId="77777777" w:rsidTr="00731B13">
        <w:trPr>
          <w:trHeight w:val="39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C71AE" w14:textId="3E74EBA9" w:rsidR="0095594F" w:rsidRPr="00435338" w:rsidRDefault="000D487E" w:rsidP="00731B1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95594F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20E95" w14:textId="3020DCDA" w:rsidR="0095594F" w:rsidRPr="004259F7" w:rsidRDefault="006145CD" w:rsidP="00731B1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55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="00955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632F5" w14:textId="77777777" w:rsidR="0095594F" w:rsidRPr="00435338" w:rsidRDefault="0095594F" w:rsidP="00731B1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DD020" w14:textId="6A2153E0" w:rsidR="0095594F" w:rsidRPr="004259F7" w:rsidRDefault="006145CD" w:rsidP="00731B13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55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="00955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</w:tr>
      <w:bookmarkEnd w:id="5"/>
    </w:tbl>
    <w:p w14:paraId="3C1BF366" w14:textId="77777777" w:rsidR="00890769" w:rsidRDefault="0089076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AB7922A" w14:textId="77777777" w:rsidR="004E5172" w:rsidRPr="00435338" w:rsidRDefault="004E5172" w:rsidP="004E5172">
      <w:pPr>
        <w:pStyle w:val="Ang15"/>
        <w:ind w:left="0" w:firstLine="547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กลุ่มบริษัทกำหนดให้ลูกค้าหลายรายนำเงินสดหรือหนังสือค้ำประกันโดยธนาคารมาใช้เป็นหลักประกัน</w:t>
      </w:r>
    </w:p>
    <w:p w14:paraId="5F6F27E7" w14:textId="77777777" w:rsidR="004E5172" w:rsidRPr="0095594F" w:rsidRDefault="004E5172" w:rsidP="004E5172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465AB02B" w14:textId="2863BC21" w:rsidR="004E5172" w:rsidRPr="00435338" w:rsidRDefault="004E5172" w:rsidP="004E5172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6145CD" w:rsidRPr="006145CD">
        <w:rPr>
          <w:rFonts w:asciiTheme="majorBidi" w:hAnsiTheme="majorBidi" w:cstheme="majorBidi"/>
          <w:lang w:val="en-US"/>
        </w:rPr>
        <w:t>15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วัน ถึง</w:t>
      </w:r>
      <w:r w:rsidRPr="00435338">
        <w:rPr>
          <w:rFonts w:asciiTheme="majorBidi" w:hAnsiTheme="majorBidi" w:cstheme="majorBidi"/>
        </w:rPr>
        <w:t xml:space="preserve"> </w:t>
      </w:r>
      <w:r w:rsidR="006145CD" w:rsidRPr="006145CD">
        <w:rPr>
          <w:rFonts w:asciiTheme="majorBidi" w:hAnsiTheme="majorBidi" w:cstheme="majorBidi"/>
          <w:lang w:val="en-US"/>
        </w:rPr>
        <w:t>30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วัน</w:t>
      </w:r>
      <w:r w:rsidRPr="00435338">
        <w:rPr>
          <w:rFonts w:asciiTheme="majorBidi" w:hAnsiTheme="majorBidi" w:cstheme="majorBidi"/>
          <w:lang w:val="en-US"/>
        </w:rPr>
        <w:t xml:space="preserve"> </w:t>
      </w:r>
    </w:p>
    <w:p w14:paraId="53ECCED9" w14:textId="0D57F124" w:rsidR="00D50E9B" w:rsidRPr="00D50E9B" w:rsidRDefault="004430F1" w:rsidP="00A1192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D12261">
        <w:rPr>
          <w:rFonts w:asciiTheme="majorBidi" w:hAnsiTheme="majorBidi" w:cstheme="majorBidi"/>
          <w:sz w:val="30"/>
          <w:szCs w:val="30"/>
        </w:rPr>
        <w:t xml:space="preserve"> </w:t>
      </w:r>
    </w:p>
    <w:p w14:paraId="76BD8A5F" w14:textId="2DC343D8" w:rsidR="00C06129" w:rsidRP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30"/>
          <w:szCs w:val="30"/>
          <w:lang w:val="en-US"/>
        </w:rPr>
      </w:pPr>
      <w:r w:rsidRPr="00A61F6E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="00302C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ค</w:t>
      </w:r>
      <w:r w:rsidRPr="00A61F6E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6145CD" w:rsidRPr="006145CD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Pr="00A61F6E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) </w:t>
      </w:r>
      <w:r w:rsidRPr="00A61F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A61F6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A61F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1D695283" w14:textId="6C8F1BB1" w:rsid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92646AB" w14:textId="370051B3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A2FDB64" w14:textId="290077AD" w:rsidR="00C06129" w:rsidRDefault="00C06129" w:rsidP="00A11928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CB118AE" w14:textId="77777777" w:rsidR="00A11928" w:rsidRDefault="00A1192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FBF45A" w14:textId="4C4E8E2C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61F6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61F6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A61F6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61F6E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A61F6E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Pr="00A61F6E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36D8A390" w14:textId="224EFE31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2D796E" w:rsidRPr="00C943BF" w14:paraId="6B4ACFF2" w14:textId="77777777" w:rsidTr="001159E5">
        <w:trPr>
          <w:tblHeader/>
        </w:trPr>
        <w:tc>
          <w:tcPr>
            <w:tcW w:w="2430" w:type="dxa"/>
          </w:tcPr>
          <w:p w14:paraId="3A456616" w14:textId="77777777" w:rsidR="002D796E" w:rsidRPr="00C943BF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085672B5" w14:textId="7CE60277" w:rsidR="002D796E" w:rsidRPr="00827C28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27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827C28"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96E" w:rsidRPr="00C943BF" w14:paraId="4CCF6A0A" w14:textId="77777777" w:rsidTr="001159E5">
        <w:trPr>
          <w:tblHeader/>
        </w:trPr>
        <w:tc>
          <w:tcPr>
            <w:tcW w:w="2430" w:type="dxa"/>
          </w:tcPr>
          <w:p w14:paraId="3018722C" w14:textId="77777777" w:rsidR="002D796E" w:rsidRPr="00C943BF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0C119AAE" w14:textId="77777777" w:rsidR="002D796E" w:rsidRPr="00C943BF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D796E" w:rsidRPr="00C943BF" w14:paraId="7845899F" w14:textId="77777777" w:rsidTr="001159E5">
        <w:trPr>
          <w:tblHeader/>
        </w:trPr>
        <w:tc>
          <w:tcPr>
            <w:tcW w:w="2430" w:type="dxa"/>
            <w:vAlign w:val="bottom"/>
            <w:hideMark/>
          </w:tcPr>
          <w:p w14:paraId="4C23DB52" w14:textId="56AA1817" w:rsidR="002D796E" w:rsidRPr="00C943BF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16A1C2E4" w14:textId="77777777" w:rsidR="002D796E" w:rsidRPr="00C943BF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6BE6018" w14:textId="77777777" w:rsidR="002D796E" w:rsidRPr="00C943BF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796C8E" w14:textId="77777777" w:rsidR="002D796E" w:rsidRPr="00C943BF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2D467CBF" w14:textId="29B3B12B" w:rsidR="002D796E" w:rsidRPr="00C943BF" w:rsidRDefault="002D796E" w:rsidP="001C68A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94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42C7A37" w14:textId="77777777" w:rsidR="002D796E" w:rsidRPr="00C943BF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395946C1" w14:textId="0F34F1C8" w:rsidR="002D796E" w:rsidRPr="00C943BF" w:rsidRDefault="002D796E" w:rsidP="001C68A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94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C94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FC2B7D" w14:textId="77777777" w:rsidR="002D796E" w:rsidRPr="00C943BF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551D17ED" w14:textId="20D7EACF" w:rsidR="002D796E" w:rsidRPr="00C943BF" w:rsidRDefault="0071638B" w:rsidP="001C68A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94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82BBDCE" w14:textId="77777777" w:rsidR="002D796E" w:rsidRPr="00C943BF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211D7875" w14:textId="49A293AB" w:rsidR="002D796E" w:rsidRPr="00C943BF" w:rsidRDefault="0071638B" w:rsidP="001C68A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796E" w:rsidRPr="00C943BF" w14:paraId="490A0D45" w14:textId="77777777" w:rsidTr="001159E5">
        <w:trPr>
          <w:tblHeader/>
        </w:trPr>
        <w:tc>
          <w:tcPr>
            <w:tcW w:w="2430" w:type="dxa"/>
          </w:tcPr>
          <w:p w14:paraId="1EBD7F1E" w14:textId="77777777" w:rsidR="002D796E" w:rsidRPr="00C943BF" w:rsidRDefault="002D796E" w:rsidP="001C68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0FB03C15" w14:textId="77777777" w:rsidR="002D796E" w:rsidRPr="00C943BF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43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796E" w:rsidRPr="00C943BF" w14:paraId="269DB6A2" w14:textId="77777777" w:rsidTr="001159E5">
        <w:tc>
          <w:tcPr>
            <w:tcW w:w="2430" w:type="dxa"/>
            <w:hideMark/>
          </w:tcPr>
          <w:p w14:paraId="21ABEE41" w14:textId="77777777" w:rsidR="002D796E" w:rsidRPr="00C943BF" w:rsidRDefault="002D796E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943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BDFF373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98B79B0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6C838E5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A3B6882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425095D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E4E8DC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C622FA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8AFC2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BB5E45" w14:textId="77777777" w:rsidR="002D796E" w:rsidRPr="00C943BF" w:rsidRDefault="002D796E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796E" w:rsidRPr="00C943BF" w14:paraId="62CAE669" w14:textId="77777777" w:rsidTr="001159E5">
        <w:tc>
          <w:tcPr>
            <w:tcW w:w="2430" w:type="dxa"/>
            <w:hideMark/>
          </w:tcPr>
          <w:p w14:paraId="0B743EFE" w14:textId="77777777" w:rsidR="002D796E" w:rsidRPr="00C943BF" w:rsidRDefault="002D796E" w:rsidP="001C68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5A15D76" w14:textId="7D4464C1" w:rsidR="002D796E" w:rsidRPr="00C943BF" w:rsidRDefault="0071638B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432,516</w:t>
            </w:r>
          </w:p>
        </w:tc>
        <w:tc>
          <w:tcPr>
            <w:tcW w:w="272" w:type="dxa"/>
            <w:shd w:val="clear" w:color="auto" w:fill="auto"/>
          </w:tcPr>
          <w:p w14:paraId="1A8B1A69" w14:textId="77777777" w:rsidR="002D796E" w:rsidRPr="00C943BF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580FDDE" w14:textId="2BC5B6D9" w:rsidR="002D796E" w:rsidRPr="00C943BF" w:rsidRDefault="00B05ED3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33D43">
              <w:rPr>
                <w:rFonts w:asciiTheme="majorBidi" w:hAnsiTheme="majorBidi" w:cstheme="majorBidi"/>
                <w:sz w:val="30"/>
                <w:szCs w:val="30"/>
              </w:rPr>
              <w:t>28,998</w:t>
            </w:r>
          </w:p>
        </w:tc>
        <w:tc>
          <w:tcPr>
            <w:tcW w:w="272" w:type="dxa"/>
            <w:shd w:val="clear" w:color="auto" w:fill="auto"/>
          </w:tcPr>
          <w:p w14:paraId="209811AE" w14:textId="77777777" w:rsidR="002D796E" w:rsidRPr="00C943BF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4EB067F" w14:textId="49D57658" w:rsidR="002D796E" w:rsidRPr="00C943BF" w:rsidRDefault="00133D43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3,518</w:t>
            </w:r>
          </w:p>
        </w:tc>
        <w:tc>
          <w:tcPr>
            <w:tcW w:w="236" w:type="dxa"/>
            <w:shd w:val="clear" w:color="auto" w:fill="auto"/>
          </w:tcPr>
          <w:p w14:paraId="4764F826" w14:textId="77777777" w:rsidR="002D796E" w:rsidRPr="00C943BF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90A49F" w14:textId="16DFC740" w:rsidR="002D796E" w:rsidRPr="00C943BF" w:rsidRDefault="00B05ED3" w:rsidP="001159E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0820EE" w14:textId="77777777" w:rsidR="002D796E" w:rsidRPr="00C943BF" w:rsidRDefault="002D796E" w:rsidP="001C68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9E43B00" w14:textId="5ABBC1E4" w:rsidR="002D796E" w:rsidRPr="00C943BF" w:rsidRDefault="0071638B" w:rsidP="001C68A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432,516</w:t>
            </w:r>
          </w:p>
        </w:tc>
      </w:tr>
      <w:tr w:rsidR="0071638B" w:rsidRPr="00C943BF" w14:paraId="0A590CEE" w14:textId="77777777" w:rsidTr="001159E5">
        <w:tc>
          <w:tcPr>
            <w:tcW w:w="2430" w:type="dxa"/>
            <w:hideMark/>
          </w:tcPr>
          <w:p w14:paraId="1CF63F43" w14:textId="77777777" w:rsidR="0071638B" w:rsidRPr="00C943BF" w:rsidRDefault="0071638B" w:rsidP="007163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DE59D25" w14:textId="705E3A6B" w:rsidR="0071638B" w:rsidRPr="00C943BF" w:rsidRDefault="0071638B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239,625</w:t>
            </w:r>
          </w:p>
        </w:tc>
        <w:tc>
          <w:tcPr>
            <w:tcW w:w="272" w:type="dxa"/>
            <w:shd w:val="clear" w:color="auto" w:fill="auto"/>
          </w:tcPr>
          <w:p w14:paraId="5CCA69EF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C4ED954" w14:textId="2BF69F2D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239,625</w:t>
            </w:r>
          </w:p>
        </w:tc>
        <w:tc>
          <w:tcPr>
            <w:tcW w:w="272" w:type="dxa"/>
            <w:shd w:val="clear" w:color="auto" w:fill="auto"/>
          </w:tcPr>
          <w:p w14:paraId="57F44DBF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257773F" w14:textId="1109BD46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68415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385C516" w14:textId="1BDC04F5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6C451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9064F3D" w14:textId="32E35F66" w:rsidR="0071638B" w:rsidRPr="00C943BF" w:rsidRDefault="009F71AC" w:rsidP="009F71A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239,625</w:t>
            </w:r>
          </w:p>
        </w:tc>
      </w:tr>
      <w:tr w:rsidR="0071638B" w:rsidRPr="00C943BF" w14:paraId="42894801" w14:textId="77777777" w:rsidTr="001159E5">
        <w:trPr>
          <w:trHeight w:val="119"/>
        </w:trPr>
        <w:tc>
          <w:tcPr>
            <w:tcW w:w="2430" w:type="dxa"/>
            <w:hideMark/>
          </w:tcPr>
          <w:p w14:paraId="1551B718" w14:textId="77777777" w:rsidR="0071638B" w:rsidRPr="00C943BF" w:rsidRDefault="0071638B" w:rsidP="007163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E9C2C5" w14:textId="66C36975" w:rsidR="0071638B" w:rsidRPr="00C943BF" w:rsidRDefault="00221048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660,030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4E20277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8575A9" w14:textId="257219D6" w:rsidR="0071638B" w:rsidRPr="00C943BF" w:rsidRDefault="0083005A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39,927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FF9390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CCB383" w14:textId="7756DD3F" w:rsidR="0071638B" w:rsidRPr="00C943BF" w:rsidRDefault="0083005A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0F64E9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9EFA97" w14:textId="608B5762" w:rsidR="0071638B" w:rsidRPr="00C943BF" w:rsidRDefault="0083005A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876,905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03252" w14:textId="77777777" w:rsidR="0071638B" w:rsidRPr="00C943BF" w:rsidRDefault="0071638B" w:rsidP="007163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9747DB" w14:textId="6709D57A" w:rsidR="0071638B" w:rsidRPr="00C943BF" w:rsidRDefault="0083005A" w:rsidP="0022104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1,070,256</w:t>
            </w:r>
          </w:p>
        </w:tc>
      </w:tr>
      <w:tr w:rsidR="009F71AC" w:rsidRPr="00C943BF" w14:paraId="44D231E5" w14:textId="77777777" w:rsidTr="001159E5">
        <w:trPr>
          <w:trHeight w:val="119"/>
        </w:trPr>
        <w:tc>
          <w:tcPr>
            <w:tcW w:w="2430" w:type="dxa"/>
          </w:tcPr>
          <w:p w14:paraId="2F5F8B3D" w14:textId="322FAE7E" w:rsidR="009F71AC" w:rsidRPr="00C943BF" w:rsidRDefault="009F71AC" w:rsidP="009F71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6D6DAC" w14:textId="7B32F797" w:rsidR="009F71AC" w:rsidRPr="00C943BF" w:rsidRDefault="009F71AC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12,000,00</w:t>
            </w:r>
            <w:r w:rsidR="00E6023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15651F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D51B45" w14:textId="3DBF9E91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4,000,00</w:t>
            </w:r>
            <w:r w:rsidR="00E6023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840B13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A985AF" w14:textId="5BDCB95A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</w:rPr>
              <w:t>8,000,00</w:t>
            </w:r>
            <w:r w:rsidR="00E6023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A63BE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55134CF" w14:textId="1FC94098" w:rsidR="009F71AC" w:rsidRPr="00C943BF" w:rsidRDefault="009F71AC" w:rsidP="001159E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3B94D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C8791F" w14:textId="6ADE8BEC" w:rsidR="009F71AC" w:rsidRPr="00C943BF" w:rsidRDefault="009F71AC" w:rsidP="009F71A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43BF">
              <w:rPr>
                <w:rFonts w:asciiTheme="majorBidi" w:hAnsiTheme="majorBidi" w:cstheme="majorBidi"/>
                <w:sz w:val="30"/>
                <w:szCs w:val="30"/>
              </w:rPr>
              <w:t>,000,00</w:t>
            </w:r>
            <w:r w:rsidR="00E6023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F71AC" w:rsidRPr="00C943BF" w14:paraId="371EA3CB" w14:textId="77777777" w:rsidTr="001159E5">
        <w:tc>
          <w:tcPr>
            <w:tcW w:w="2430" w:type="dxa"/>
          </w:tcPr>
          <w:p w14:paraId="279C189E" w14:textId="77777777" w:rsidR="009F71AC" w:rsidRPr="00C943BF" w:rsidRDefault="009F71AC" w:rsidP="009F71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93F77" w14:textId="65E0B5D8" w:rsidR="009F71AC" w:rsidRPr="00C943BF" w:rsidRDefault="00221048" w:rsidP="00115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13,332,171</w:t>
            </w:r>
          </w:p>
        </w:tc>
        <w:tc>
          <w:tcPr>
            <w:tcW w:w="272" w:type="dxa"/>
            <w:shd w:val="clear" w:color="auto" w:fill="auto"/>
          </w:tcPr>
          <w:p w14:paraId="22B47872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D7A72" w14:textId="204FC6D1" w:rsidR="009F71AC" w:rsidRPr="00C943BF" w:rsidRDefault="00221048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30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708,550</w:t>
            </w:r>
          </w:p>
        </w:tc>
        <w:tc>
          <w:tcPr>
            <w:tcW w:w="272" w:type="dxa"/>
            <w:shd w:val="clear" w:color="auto" w:fill="auto"/>
          </w:tcPr>
          <w:p w14:paraId="68CF1066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5009B" w14:textId="575681BE" w:rsidR="009F71AC" w:rsidRPr="00C943BF" w:rsidRDefault="00221048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30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,156,942</w:t>
            </w:r>
          </w:p>
        </w:tc>
        <w:tc>
          <w:tcPr>
            <w:tcW w:w="236" w:type="dxa"/>
            <w:shd w:val="clear" w:color="auto" w:fill="auto"/>
          </w:tcPr>
          <w:p w14:paraId="3CE520A9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D1E1" w14:textId="6799E1AA" w:rsidR="009F71AC" w:rsidRPr="00C943BF" w:rsidRDefault="0083005A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876,905</w:t>
            </w:r>
          </w:p>
        </w:tc>
        <w:tc>
          <w:tcPr>
            <w:tcW w:w="236" w:type="dxa"/>
            <w:shd w:val="clear" w:color="auto" w:fill="auto"/>
          </w:tcPr>
          <w:p w14:paraId="7BDA8072" w14:textId="77777777" w:rsidR="009F71AC" w:rsidRPr="00C943BF" w:rsidRDefault="009F71AC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EA235" w14:textId="2BC6C425" w:rsidR="009F71AC" w:rsidRPr="00C943BF" w:rsidRDefault="00221048" w:rsidP="009F71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830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742,397</w:t>
            </w:r>
          </w:p>
        </w:tc>
      </w:tr>
    </w:tbl>
    <w:p w14:paraId="4B7A6B6D" w14:textId="1089B44F" w:rsidR="00F001BE" w:rsidRDefault="00F001B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0DD707E1" w14:textId="0D55F9AA" w:rsidR="008F5A13" w:rsidRDefault="008F5A13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B723C43" w14:textId="187EBF2B" w:rsidR="008D5AC6" w:rsidRDefault="008D5AC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tbl>
      <w:tblPr>
        <w:tblW w:w="9130" w:type="dxa"/>
        <w:tblInd w:w="450" w:type="dxa"/>
        <w:tblLook w:val="04A0" w:firstRow="1" w:lastRow="0" w:firstColumn="1" w:lastColumn="0" w:noHBand="0" w:noVBand="1"/>
      </w:tblPr>
      <w:tblGrid>
        <w:gridCol w:w="3284"/>
        <w:gridCol w:w="1061"/>
        <w:gridCol w:w="1134"/>
        <w:gridCol w:w="155"/>
        <w:gridCol w:w="1134"/>
        <w:gridCol w:w="155"/>
        <w:gridCol w:w="1008"/>
        <w:gridCol w:w="155"/>
        <w:gridCol w:w="1044"/>
      </w:tblGrid>
      <w:tr w:rsidR="00557E91" w:rsidRPr="00557657" w14:paraId="497A6E45" w14:textId="77777777" w:rsidTr="00837AF3">
        <w:trPr>
          <w:tblHeader/>
        </w:trPr>
        <w:tc>
          <w:tcPr>
            <w:tcW w:w="3284" w:type="dxa"/>
            <w:shd w:val="clear" w:color="auto" w:fill="auto"/>
            <w:vAlign w:val="bottom"/>
          </w:tcPr>
          <w:p w14:paraId="0455871F" w14:textId="77777777" w:rsidR="00557E91" w:rsidRPr="00557657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6" w:type="dxa"/>
            <w:gridSpan w:val="8"/>
            <w:shd w:val="clear" w:color="auto" w:fill="auto"/>
            <w:vAlign w:val="bottom"/>
          </w:tcPr>
          <w:p w14:paraId="602D6B4E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57E91" w:rsidRPr="00557657" w14:paraId="0AAD44E3" w14:textId="77777777" w:rsidTr="00837AF3">
        <w:trPr>
          <w:tblHeader/>
        </w:trPr>
        <w:tc>
          <w:tcPr>
            <w:tcW w:w="3284" w:type="dxa"/>
            <w:shd w:val="clear" w:color="auto" w:fill="auto"/>
            <w:vAlign w:val="bottom"/>
          </w:tcPr>
          <w:p w14:paraId="78E52C39" w14:textId="77777777" w:rsidR="00557E91" w:rsidRPr="00557657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ADE7AC6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1418BF58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15C67" w14:textId="2587534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F28F31" w14:textId="77777777" w:rsidR="00557E91" w:rsidRPr="00557657" w:rsidRDefault="00557E91" w:rsidP="001C68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6C385A" w14:textId="3813D6F1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  <w:p w14:paraId="69BA773C" w14:textId="7E5596CC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แต่ภายใน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D2EE3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7C7822" w14:textId="3A6D3720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1976A3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E90D3A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57E91" w:rsidRPr="00557657" w14:paraId="2DE66ECB" w14:textId="77777777" w:rsidTr="00837AF3">
        <w:trPr>
          <w:tblHeader/>
        </w:trPr>
        <w:tc>
          <w:tcPr>
            <w:tcW w:w="3284" w:type="dxa"/>
            <w:shd w:val="clear" w:color="auto" w:fill="auto"/>
            <w:vAlign w:val="bottom"/>
          </w:tcPr>
          <w:p w14:paraId="343871A3" w14:textId="77777777" w:rsidR="00557E91" w:rsidRPr="00557657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746C4464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85" w:type="dxa"/>
            <w:gridSpan w:val="7"/>
            <w:shd w:val="clear" w:color="auto" w:fill="auto"/>
            <w:vAlign w:val="bottom"/>
          </w:tcPr>
          <w:p w14:paraId="7888A9C9" w14:textId="77777777" w:rsidR="00557E91" w:rsidRPr="00557657" w:rsidRDefault="00557E91" w:rsidP="001C68A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E91" w:rsidRPr="00557657" w14:paraId="1FA8D54E" w14:textId="77777777" w:rsidTr="00837AF3">
        <w:tc>
          <w:tcPr>
            <w:tcW w:w="3284" w:type="dxa"/>
            <w:shd w:val="clear" w:color="auto" w:fill="auto"/>
            <w:vAlign w:val="bottom"/>
          </w:tcPr>
          <w:p w14:paraId="7C353570" w14:textId="4A4EB5AF" w:rsidR="00557E91" w:rsidRPr="00047C8B" w:rsidRDefault="00557E91" w:rsidP="001C68A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6145CD"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05005C5" w14:textId="77777777" w:rsidR="00557E91" w:rsidRPr="00557657" w:rsidRDefault="00557E91" w:rsidP="001C68A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FA289D" w14:textId="77777777" w:rsidR="00557E91" w:rsidRPr="00557657" w:rsidRDefault="00557E91" w:rsidP="001C68A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F4E4E6" w14:textId="77777777" w:rsidR="00557E91" w:rsidRPr="00557657" w:rsidRDefault="00557E91" w:rsidP="001C68A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FE51E7" w14:textId="77777777" w:rsidR="00557E91" w:rsidRPr="00557657" w:rsidRDefault="00557E91" w:rsidP="001C68A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98D89E" w14:textId="77777777" w:rsidR="00557E91" w:rsidRPr="00557657" w:rsidRDefault="00557E91" w:rsidP="001C68A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BB0D1A" w14:textId="77777777" w:rsidR="00557E91" w:rsidRPr="00557657" w:rsidRDefault="00557E91" w:rsidP="001C68A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F260E9" w14:textId="77777777" w:rsidR="00557E91" w:rsidRPr="00557657" w:rsidRDefault="00557E91" w:rsidP="001C68AB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7C828B" w14:textId="77777777" w:rsidR="00557E91" w:rsidRPr="00557657" w:rsidRDefault="00557E91" w:rsidP="001C68AB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AC6" w:rsidRPr="00557657" w14:paraId="4D4D269E" w14:textId="77777777" w:rsidTr="00837AF3">
        <w:tc>
          <w:tcPr>
            <w:tcW w:w="3284" w:type="dxa"/>
            <w:shd w:val="clear" w:color="auto" w:fill="auto"/>
          </w:tcPr>
          <w:p w14:paraId="6D2BED24" w14:textId="1202456C" w:rsidR="008D5AC6" w:rsidRPr="00557657" w:rsidRDefault="008D5AC6" w:rsidP="008D5AC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9357404" w14:textId="77777777" w:rsidR="008D5AC6" w:rsidRPr="00557657" w:rsidRDefault="008D5AC6" w:rsidP="008D5A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093B3" w14:textId="77777777" w:rsidR="008D5AC6" w:rsidRPr="00557657" w:rsidRDefault="008D5AC6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1EF020" w14:textId="77777777" w:rsidR="008D5AC6" w:rsidRPr="00557657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EEDB03" w14:textId="77777777" w:rsidR="008D5AC6" w:rsidRPr="00557657" w:rsidRDefault="008D5AC6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4BE69" w14:textId="77777777" w:rsidR="008D5AC6" w:rsidRPr="00557657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97E16" w14:textId="77777777" w:rsidR="008D5AC6" w:rsidRPr="00557657" w:rsidRDefault="008D5AC6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6F7D1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75E075C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752" w:rsidRPr="00557657" w14:paraId="4AD74A6D" w14:textId="77777777" w:rsidTr="00837AF3">
        <w:tc>
          <w:tcPr>
            <w:tcW w:w="3284" w:type="dxa"/>
            <w:shd w:val="clear" w:color="auto" w:fill="auto"/>
          </w:tcPr>
          <w:p w14:paraId="04997C69" w14:textId="7B2A1A08" w:rsidR="00935752" w:rsidRPr="00557657" w:rsidRDefault="00935752" w:rsidP="00935752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F467495" w14:textId="442A29BD" w:rsidR="00935752" w:rsidRPr="00935752" w:rsidRDefault="005704CE" w:rsidP="008D5A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32098" w14:textId="5AA04165" w:rsidR="00935752" w:rsidRPr="00557657" w:rsidRDefault="00935752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239,625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361DFE" w14:textId="77777777" w:rsidR="00935752" w:rsidRPr="00557657" w:rsidRDefault="00935752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296AA5" w14:textId="513FDD18" w:rsidR="00935752" w:rsidRPr="00557657" w:rsidRDefault="00935752" w:rsidP="0093575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ED1FD2" w14:textId="77777777" w:rsidR="00935752" w:rsidRPr="00557657" w:rsidRDefault="00935752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EA9A00" w14:textId="4508FBD2" w:rsidR="00935752" w:rsidRPr="00557657" w:rsidRDefault="00935752" w:rsidP="0093575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22BC41" w14:textId="77777777" w:rsidR="00935752" w:rsidRPr="00557657" w:rsidRDefault="00935752" w:rsidP="008D5AC6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19CE3AE" w14:textId="588537FA" w:rsidR="00935752" w:rsidRPr="00304D5C" w:rsidRDefault="00935752" w:rsidP="00304D5C">
            <w:pPr>
              <w:tabs>
                <w:tab w:val="decimal" w:pos="830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D5C">
              <w:rPr>
                <w:rFonts w:ascii="Angsana New" w:hAnsi="Angsana New"/>
                <w:sz w:val="30"/>
                <w:szCs w:val="30"/>
                <w:lang w:val="en-US"/>
              </w:rPr>
              <w:t>239,625</w:t>
            </w:r>
          </w:p>
        </w:tc>
      </w:tr>
      <w:tr w:rsidR="008D5AC6" w:rsidRPr="00557657" w14:paraId="63C41460" w14:textId="77777777" w:rsidTr="00837AF3">
        <w:tc>
          <w:tcPr>
            <w:tcW w:w="3284" w:type="dxa"/>
            <w:shd w:val="clear" w:color="auto" w:fill="auto"/>
          </w:tcPr>
          <w:p w14:paraId="0E23B49D" w14:textId="6F44AB90" w:rsidR="008D5AC6" w:rsidRPr="00557657" w:rsidRDefault="008D5AC6" w:rsidP="008D5AC6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AD498D2" w14:textId="3F707F65" w:rsidR="008D5AC6" w:rsidRPr="00557657" w:rsidRDefault="00362E3E" w:rsidP="008D5A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76318" w14:textId="7515629C" w:rsidR="008D5AC6" w:rsidRPr="00557657" w:rsidRDefault="00362E3E" w:rsidP="008D5AC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A14909" w14:textId="77777777" w:rsidR="008D5AC6" w:rsidRPr="00557657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7BDCBF" w14:textId="198E569B" w:rsidR="008D5AC6" w:rsidRPr="00557657" w:rsidRDefault="00362E3E" w:rsidP="00362E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D07C9A" w14:textId="77777777" w:rsidR="008D5AC6" w:rsidRPr="00557657" w:rsidRDefault="008D5AC6" w:rsidP="008D5AC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490B79" w14:textId="1A925509" w:rsidR="008D5AC6" w:rsidRPr="00557657" w:rsidRDefault="00362E3E" w:rsidP="00362E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49C72C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6AAEE3" w14:textId="7A5C3606" w:rsidR="008D5AC6" w:rsidRPr="00304D5C" w:rsidRDefault="00362E3E" w:rsidP="00304D5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D5C"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</w:tr>
      <w:tr w:rsidR="008D5AC6" w:rsidRPr="00557657" w14:paraId="1EE306B1" w14:textId="77777777" w:rsidTr="00837AF3">
        <w:tc>
          <w:tcPr>
            <w:tcW w:w="3284" w:type="dxa"/>
            <w:shd w:val="clear" w:color="auto" w:fill="auto"/>
          </w:tcPr>
          <w:p w14:paraId="2B0BDDC4" w14:textId="77777777" w:rsidR="008D5AC6" w:rsidRPr="00557657" w:rsidRDefault="008D5AC6" w:rsidP="008D5AC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147662C" w14:textId="77777777" w:rsidR="008D5AC6" w:rsidRPr="00557657" w:rsidRDefault="008D5AC6" w:rsidP="008D5A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2761C7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DEE730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7DDE4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E82D90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B236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4988FD" w14:textId="77777777" w:rsidR="008D5AC6" w:rsidRPr="00557657" w:rsidRDefault="008D5AC6" w:rsidP="008D5AC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19190E" w14:textId="77777777" w:rsidR="008D5AC6" w:rsidRPr="00304D5C" w:rsidRDefault="008D5AC6" w:rsidP="008D5AC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7AF3" w:rsidRPr="00557657" w14:paraId="146D611F" w14:textId="77777777" w:rsidTr="00837AF3">
        <w:tc>
          <w:tcPr>
            <w:tcW w:w="3284" w:type="dxa"/>
            <w:shd w:val="clear" w:color="auto" w:fill="auto"/>
          </w:tcPr>
          <w:p w14:paraId="068472E8" w14:textId="77777777" w:rsidR="00837AF3" w:rsidRPr="00557657" w:rsidRDefault="00837AF3" w:rsidP="00837AF3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238EBC3" w14:textId="76DE8DE9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95FE1" w14:textId="677D6666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A04098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DB0793" w14:textId="4FB58BF5" w:rsidR="00837AF3" w:rsidRPr="00557657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E3A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BE4BB9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BD052" w14:textId="0FDEB061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23CB01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B2FD0E3" w14:textId="7DCF770C" w:rsidR="00837AF3" w:rsidRPr="00304D5C" w:rsidRDefault="00837AF3" w:rsidP="00304D5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D5C"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</w:tr>
      <w:tr w:rsidR="00837AF3" w:rsidRPr="00557657" w14:paraId="6A3C61BF" w14:textId="77777777" w:rsidTr="00837AF3">
        <w:tc>
          <w:tcPr>
            <w:tcW w:w="3284" w:type="dxa"/>
            <w:shd w:val="clear" w:color="auto" w:fill="auto"/>
          </w:tcPr>
          <w:p w14:paraId="43338EC5" w14:textId="77777777" w:rsidR="00837AF3" w:rsidRPr="00557657" w:rsidRDefault="00837AF3" w:rsidP="00837AF3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BF8F15C" w14:textId="090031A6" w:rsidR="00837AF3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502F71" w14:textId="50CE40A1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38AD70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625BAF" w14:textId="02C70B5A" w:rsidR="00837AF3" w:rsidRPr="00557657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E3A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6412AD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2D6956" w14:textId="6D2138DA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2EF710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FC8ED17" w14:textId="1B16F788" w:rsidR="00837AF3" w:rsidRPr="00304D5C" w:rsidRDefault="00837AF3" w:rsidP="00304D5C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D5C"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</w:tr>
      <w:tr w:rsidR="00837AF3" w:rsidRPr="00557657" w14:paraId="0216C460" w14:textId="77777777" w:rsidTr="00837AF3">
        <w:tc>
          <w:tcPr>
            <w:tcW w:w="3284" w:type="dxa"/>
            <w:shd w:val="clear" w:color="auto" w:fill="auto"/>
          </w:tcPr>
          <w:p w14:paraId="297EC6C9" w14:textId="77777777" w:rsidR="00837AF3" w:rsidRPr="00557657" w:rsidRDefault="00837AF3" w:rsidP="00837AF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F9CE428" w14:textId="77777777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9DC40" w14:textId="6AFB0966" w:rsidR="00837AF3" w:rsidRPr="00F942A3" w:rsidRDefault="00F942A3" w:rsidP="00F942A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2A3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935752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  <w:r w:rsidRPr="00F942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35752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357B1" w14:textId="77777777" w:rsidR="00837AF3" w:rsidRPr="00362E3E" w:rsidRDefault="00837AF3" w:rsidP="00837AF3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81658" w14:textId="03B43FEA" w:rsidR="00837AF3" w:rsidRPr="00362E3E" w:rsidRDefault="00837AF3" w:rsidP="00304D5C">
            <w:pPr>
              <w:tabs>
                <w:tab w:val="decimal" w:pos="830"/>
              </w:tabs>
              <w:spacing w:line="240" w:lineRule="atLeast"/>
              <w:ind w:left="-11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E3E">
              <w:rPr>
                <w:rFonts w:ascii="Angsana New" w:hAnsi="Angsana New"/>
                <w:b/>
                <w:bCs/>
                <w:sz w:val="30"/>
                <w:szCs w:val="30"/>
              </w:rPr>
              <w:t>8,000,000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BDD6CE" w14:textId="77777777" w:rsidR="00837AF3" w:rsidRPr="00362E3E" w:rsidRDefault="00837AF3" w:rsidP="00837AF3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67673" w14:textId="2E8EE534" w:rsidR="00837AF3" w:rsidRPr="00362E3E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E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5AFCE9" w14:textId="77777777" w:rsidR="00837AF3" w:rsidRPr="00362E3E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53608" w14:textId="08C0A9B3" w:rsidR="00837AF3" w:rsidRPr="00362E3E" w:rsidRDefault="00F942A3" w:rsidP="00AC3E3D">
            <w:pPr>
              <w:spacing w:line="240" w:lineRule="atLeast"/>
              <w:ind w:left="-119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37AF3" w:rsidRPr="00362E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35752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  <w:r w:rsidR="00837AF3" w:rsidRPr="00362E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35752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</w:tr>
      <w:tr w:rsidR="00837AF3" w:rsidRPr="00557657" w14:paraId="12BD0F3F" w14:textId="77777777" w:rsidTr="00837AF3">
        <w:tc>
          <w:tcPr>
            <w:tcW w:w="3284" w:type="dxa"/>
            <w:shd w:val="clear" w:color="auto" w:fill="auto"/>
            <w:vAlign w:val="bottom"/>
          </w:tcPr>
          <w:p w14:paraId="3E7846D4" w14:textId="77777777" w:rsidR="00837AF3" w:rsidRPr="00557657" w:rsidRDefault="00837AF3" w:rsidP="00837AF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7421673" w14:textId="77777777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6405AE" w14:textId="77777777" w:rsidR="00837AF3" w:rsidRPr="00557657" w:rsidRDefault="00837AF3" w:rsidP="00837AF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3ABE1F" w14:textId="77777777" w:rsidR="00837AF3" w:rsidRPr="00557657" w:rsidRDefault="00837AF3" w:rsidP="00837AF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CAA43" w14:textId="77777777" w:rsidR="00837AF3" w:rsidRPr="00557657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3CC80D" w14:textId="77777777" w:rsidR="00837AF3" w:rsidRPr="00557657" w:rsidRDefault="00837AF3" w:rsidP="00837AF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D34A01" w14:textId="77777777" w:rsidR="00837AF3" w:rsidRPr="00557657" w:rsidRDefault="00837AF3" w:rsidP="00837AF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CAD371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1E700B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AF3" w:rsidRPr="00557657" w14:paraId="6805700A" w14:textId="77777777" w:rsidTr="00837AF3">
        <w:tc>
          <w:tcPr>
            <w:tcW w:w="3284" w:type="dxa"/>
            <w:shd w:val="clear" w:color="auto" w:fill="auto"/>
            <w:vAlign w:val="bottom"/>
          </w:tcPr>
          <w:p w14:paraId="65CD9374" w14:textId="4299632C" w:rsidR="00837AF3" w:rsidRPr="00557657" w:rsidRDefault="00837AF3" w:rsidP="00837AF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A9EBFFB" w14:textId="77777777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37B6CE" w14:textId="77777777" w:rsidR="00837AF3" w:rsidRPr="00557657" w:rsidRDefault="00837AF3" w:rsidP="00837AF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6CE6A3" w14:textId="77777777" w:rsidR="00837AF3" w:rsidRPr="00557657" w:rsidRDefault="00837AF3" w:rsidP="00837AF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8C0F9" w14:textId="77777777" w:rsidR="00837AF3" w:rsidRPr="00557657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6FEE6B" w14:textId="77777777" w:rsidR="00837AF3" w:rsidRPr="00557657" w:rsidRDefault="00837AF3" w:rsidP="00837AF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1A502A" w14:textId="77777777" w:rsidR="00837AF3" w:rsidRPr="00557657" w:rsidRDefault="00837AF3" w:rsidP="00837AF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825E88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716A3D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AF3" w:rsidRPr="00557657" w14:paraId="3916A27D" w14:textId="77777777" w:rsidTr="00837AF3">
        <w:tc>
          <w:tcPr>
            <w:tcW w:w="3284" w:type="dxa"/>
            <w:shd w:val="clear" w:color="auto" w:fill="auto"/>
          </w:tcPr>
          <w:p w14:paraId="33A80D38" w14:textId="77777777" w:rsidR="00837AF3" w:rsidRPr="00557657" w:rsidRDefault="00837AF3" w:rsidP="00837AF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10FF229" w14:textId="77777777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A0069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7E9D1A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5DCA14" w14:textId="77777777" w:rsidR="00837AF3" w:rsidRPr="00557657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E6716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65A0B6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D371A2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BB3615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AF3" w:rsidRPr="00557657" w14:paraId="48131477" w14:textId="77777777" w:rsidTr="00837AF3">
        <w:tc>
          <w:tcPr>
            <w:tcW w:w="3284" w:type="dxa"/>
            <w:shd w:val="clear" w:color="auto" w:fill="auto"/>
          </w:tcPr>
          <w:p w14:paraId="34646D9A" w14:textId="77777777" w:rsidR="00837AF3" w:rsidRPr="00557657" w:rsidRDefault="00837AF3" w:rsidP="00837AF3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BCD7EC5" w14:textId="49ECE8C2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.</w:t>
            </w:r>
            <w:r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50C87" w14:textId="77777777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3E8364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435FD4" w14:textId="0D1C76D1" w:rsidR="00837AF3" w:rsidRPr="00557657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D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D5C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D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C03350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7D621A" w14:textId="77777777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29315A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56FC1F" w14:textId="5ED82F5A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37AF3" w:rsidRPr="00557657" w14:paraId="517F07BB" w14:textId="77777777" w:rsidTr="00837AF3">
        <w:tc>
          <w:tcPr>
            <w:tcW w:w="3284" w:type="dxa"/>
            <w:shd w:val="clear" w:color="auto" w:fill="auto"/>
          </w:tcPr>
          <w:p w14:paraId="1F0505F4" w14:textId="77777777" w:rsidR="00837AF3" w:rsidRPr="00557657" w:rsidRDefault="00837AF3" w:rsidP="00837AF3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EC22AA0" w14:textId="2A9EF6BB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.</w:t>
            </w:r>
            <w:r w:rsidRPr="006145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E9EC75" w14:textId="77777777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20FE0D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EFF62" w14:textId="00C3D47D" w:rsidR="00837AF3" w:rsidRPr="00557657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D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D5C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4D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581118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948BEE" w14:textId="77777777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C8E481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F307CC" w14:textId="779272E3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37AF3" w:rsidRPr="00557657" w14:paraId="2D9A6C3C" w14:textId="77777777" w:rsidTr="00837AF3">
        <w:tc>
          <w:tcPr>
            <w:tcW w:w="3284" w:type="dxa"/>
            <w:shd w:val="clear" w:color="auto" w:fill="auto"/>
          </w:tcPr>
          <w:p w14:paraId="11587CFC" w14:textId="77777777" w:rsidR="00837AF3" w:rsidRPr="00557657" w:rsidRDefault="00837AF3" w:rsidP="00837AF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ABF802E" w14:textId="77777777" w:rsidR="00837AF3" w:rsidRPr="00557657" w:rsidRDefault="00837AF3" w:rsidP="00837A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513C3" w14:textId="77777777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F422BE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59316" w14:textId="635EEF7F" w:rsidR="00837AF3" w:rsidRPr="00304D5C" w:rsidRDefault="00837AF3" w:rsidP="00304D5C">
            <w:pPr>
              <w:tabs>
                <w:tab w:val="decimal" w:pos="830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D5C">
              <w:rPr>
                <w:rFonts w:ascii="Angsana New" w:hAnsi="Angsana New"/>
                <w:b/>
                <w:bCs/>
                <w:sz w:val="30"/>
                <w:szCs w:val="30"/>
              </w:rPr>
              <w:t>8,000,000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489871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D2528" w14:textId="77777777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573DFB" w14:textId="77777777" w:rsidR="00837AF3" w:rsidRPr="00557657" w:rsidRDefault="00837AF3" w:rsidP="00837AF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F1A6D8" w14:textId="237F0F10" w:rsidR="00837AF3" w:rsidRPr="00557657" w:rsidRDefault="00837AF3" w:rsidP="00837A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DB6F91A" w14:textId="037C5F9B" w:rsidR="00F01A0C" w:rsidRDefault="00F01A0C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321E9D0" w14:textId="7CC6270E" w:rsidR="00C42F3A" w:rsidRPr="00C42F3A" w:rsidRDefault="00C42F3A" w:rsidP="00C42F3A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2F3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961E1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C42F3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145CD" w:rsidRPr="006145CD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  <w:r w:rsidRPr="00C42F3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C42F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BC15600" w14:textId="730D34E9" w:rsidR="00A61F6E" w:rsidRPr="00D57A5C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B3B2AC" w14:textId="74558662" w:rsidR="00A61F6E" w:rsidRPr="00C42F3A" w:rsidRDefault="00C42F3A" w:rsidP="005D6D6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42F3A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7836833B" w14:textId="443257F4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05CCB3A3" w14:textId="082282A3" w:rsidR="00C42F3A" w:rsidRPr="00D12261" w:rsidRDefault="00C42F3A" w:rsidP="005D6D62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t>(</w:t>
      </w:r>
      <w:r w:rsidR="00961E1A" w:rsidRPr="00D12261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</w:t>
      </w:r>
      <w:r w:rsidR="00251522" w:rsidRPr="00D12261">
        <w:rPr>
          <w:rFonts w:asciiTheme="majorBidi" w:hAnsiTheme="majorBidi" w:hint="cs"/>
          <w:sz w:val="30"/>
          <w:szCs w:val="30"/>
          <w:cs/>
        </w:rPr>
        <w:t>ด้านอัตราแลกเปลี่ยน</w:t>
      </w:r>
    </w:p>
    <w:p w14:paraId="5A650913" w14:textId="711A0B25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5CDBED4" w14:textId="0842A579" w:rsidR="00C42F3A" w:rsidRPr="00C42F3A" w:rsidRDefault="00C42F3A" w:rsidP="005D6D62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2F3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07EF9" w:rsidRPr="00707EF9">
        <w:rPr>
          <w:rFonts w:asciiTheme="majorBidi" w:hAnsiTheme="majorBidi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</w:t>
      </w:r>
      <w:r w:rsidRPr="00C42F3A">
        <w:rPr>
          <w:rFonts w:asciiTheme="majorBidi" w:hAnsiTheme="majorBidi" w:cstheme="majorBidi"/>
          <w:sz w:val="30"/>
          <w:szCs w:val="30"/>
          <w:cs/>
        </w:rPr>
        <w:t xml:space="preserve">การซื้ออะไหล่ วัสดุสิ้นเปลือง เครื่องจักรและอุปกรณ์ </w:t>
      </w:r>
    </w:p>
    <w:p w14:paraId="450D86B3" w14:textId="7FD2C528" w:rsidR="00A61F6E" w:rsidRPr="00557E91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2F3A" w:rsidRPr="00EB7266" w14:paraId="41F5A0B2" w14:textId="77777777" w:rsidTr="00731B13">
        <w:trPr>
          <w:tblHeader/>
        </w:trPr>
        <w:tc>
          <w:tcPr>
            <w:tcW w:w="4050" w:type="dxa"/>
            <w:shd w:val="clear" w:color="auto" w:fill="auto"/>
          </w:tcPr>
          <w:p w14:paraId="120F5569" w14:textId="0C6D2E1D" w:rsidR="00C42F3A" w:rsidRPr="00EB7266" w:rsidRDefault="00707EF9" w:rsidP="00731B13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</w:p>
        </w:tc>
        <w:tc>
          <w:tcPr>
            <w:tcW w:w="2430" w:type="dxa"/>
            <w:gridSpan w:val="3"/>
          </w:tcPr>
          <w:p w14:paraId="714C660C" w14:textId="77777777" w:rsidR="00C42F3A" w:rsidRPr="00EB7266" w:rsidRDefault="00C42F3A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F3D073" w14:textId="77777777" w:rsidR="00C42F3A" w:rsidRPr="00EB7266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6908972" w14:textId="77777777" w:rsidR="00C42F3A" w:rsidRPr="00EB7266" w:rsidRDefault="00C42F3A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F3A" w:rsidRPr="00B73E7A" w14:paraId="1F917856" w14:textId="77777777" w:rsidTr="00731B13">
        <w:trPr>
          <w:tblHeader/>
        </w:trPr>
        <w:tc>
          <w:tcPr>
            <w:tcW w:w="4050" w:type="dxa"/>
            <w:shd w:val="clear" w:color="auto" w:fill="auto"/>
          </w:tcPr>
          <w:p w14:paraId="0722B50B" w14:textId="60AD3336" w:rsidR="00C42F3A" w:rsidRPr="00744476" w:rsidRDefault="00707EF9" w:rsidP="00707EF9">
            <w:pPr>
              <w:spacing w:line="400" w:lineRule="exact"/>
              <w:ind w:left="16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9881B72" w14:textId="3A379070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591C3F2" w14:textId="77777777" w:rsidR="00C42F3A" w:rsidRPr="00744476" w:rsidRDefault="00C42F3A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0B75" w14:textId="02A23C18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31F5A9A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38A48" w14:textId="7725F122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83CB8D0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AB011" w14:textId="7EAA1E0D" w:rsidR="00C42F3A" w:rsidRPr="00744476" w:rsidRDefault="006145CD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42F3A" w:rsidRPr="00B73E7A" w14:paraId="6950F06F" w14:textId="77777777" w:rsidTr="00731B13">
        <w:trPr>
          <w:tblHeader/>
        </w:trPr>
        <w:tc>
          <w:tcPr>
            <w:tcW w:w="4050" w:type="dxa"/>
            <w:shd w:val="clear" w:color="auto" w:fill="auto"/>
          </w:tcPr>
          <w:p w14:paraId="2AC22DF8" w14:textId="77777777" w:rsidR="00C42F3A" w:rsidRPr="00744476" w:rsidRDefault="00C42F3A" w:rsidP="00731B13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6A5BCE" w14:textId="77777777" w:rsidR="00C42F3A" w:rsidRPr="00744476" w:rsidRDefault="00C42F3A" w:rsidP="00731B13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F3A" w:rsidRPr="00B73E7A" w14:paraId="37BCF492" w14:textId="77777777" w:rsidTr="00731B13">
        <w:tc>
          <w:tcPr>
            <w:tcW w:w="4050" w:type="dxa"/>
            <w:shd w:val="clear" w:color="auto" w:fill="auto"/>
          </w:tcPr>
          <w:p w14:paraId="6124C33D" w14:textId="77777777" w:rsidR="00C42F3A" w:rsidRPr="004B4CA0" w:rsidRDefault="00C42F3A" w:rsidP="00731B13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5A62F119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8222D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D3E6E0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4CE0A3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2AF13" w14:textId="77777777" w:rsidR="00C42F3A" w:rsidRPr="0033434F" w:rsidRDefault="00C42F3A" w:rsidP="00731B13">
            <w:pPr>
              <w:tabs>
                <w:tab w:val="decimal" w:pos="1134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1327EB" w14:textId="77777777" w:rsidR="00C42F3A" w:rsidRPr="00BE704B" w:rsidRDefault="00C42F3A" w:rsidP="00731B1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F4F2B" w14:textId="77777777" w:rsidR="00C42F3A" w:rsidRPr="0033434F" w:rsidRDefault="00C42F3A" w:rsidP="00731B13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2F3A" w:rsidRPr="00B73E7A" w14:paraId="2CB9358A" w14:textId="77777777" w:rsidTr="00731B13">
        <w:tc>
          <w:tcPr>
            <w:tcW w:w="4050" w:type="dxa"/>
            <w:shd w:val="clear" w:color="auto" w:fill="auto"/>
          </w:tcPr>
          <w:p w14:paraId="66FF579C" w14:textId="77777777" w:rsidR="00C42F3A" w:rsidRPr="003A3233" w:rsidRDefault="00C42F3A" w:rsidP="00C42F3A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D0DBF4" w14:textId="437035A1" w:rsidR="00C42F3A" w:rsidRPr="0033434F" w:rsidRDefault="00563CE4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3,234</w:t>
            </w:r>
          </w:p>
        </w:tc>
        <w:tc>
          <w:tcPr>
            <w:tcW w:w="270" w:type="dxa"/>
          </w:tcPr>
          <w:p w14:paraId="23930924" w14:textId="77777777" w:rsidR="00C42F3A" w:rsidRDefault="00C42F3A" w:rsidP="00C42F3A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D27A53" w14:textId="0FFD43EB" w:rsidR="00C42F3A" w:rsidRPr="0033434F" w:rsidRDefault="006145CD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42F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57ABB098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A2AD61" w14:textId="11AE4E5C" w:rsidR="00C42F3A" w:rsidRPr="0033434F" w:rsidRDefault="00563CE4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2BE24D3D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B9DF53" w14:textId="10A8E4CD" w:rsidR="00C42F3A" w:rsidRPr="0033434F" w:rsidRDefault="006145CD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C42F3A" w:rsidRPr="00B73E7A" w14:paraId="4DFCBBE5" w14:textId="77777777" w:rsidTr="00731B13">
        <w:tc>
          <w:tcPr>
            <w:tcW w:w="4050" w:type="dxa"/>
            <w:shd w:val="clear" w:color="auto" w:fill="auto"/>
          </w:tcPr>
          <w:p w14:paraId="5847C66C" w14:textId="77777777" w:rsidR="00C42F3A" w:rsidRDefault="00C42F3A" w:rsidP="00C42F3A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940E86" w14:textId="615B7CA3" w:rsidR="00C42F3A" w:rsidRDefault="00563CE4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(473,491)</w:t>
            </w:r>
          </w:p>
        </w:tc>
        <w:tc>
          <w:tcPr>
            <w:tcW w:w="270" w:type="dxa"/>
          </w:tcPr>
          <w:p w14:paraId="4EFE1D18" w14:textId="77777777" w:rsidR="00C42F3A" w:rsidRDefault="00C42F3A" w:rsidP="00C42F3A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AF0993" w14:textId="421FCFA7" w:rsidR="00C42F3A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70EF670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0FCB6" w14:textId="37EF5BBB" w:rsidR="00C42F3A" w:rsidRDefault="00563CE4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(473,491)</w:t>
            </w:r>
          </w:p>
        </w:tc>
        <w:tc>
          <w:tcPr>
            <w:tcW w:w="270" w:type="dxa"/>
            <w:shd w:val="clear" w:color="auto" w:fill="auto"/>
          </w:tcPr>
          <w:p w14:paraId="1ABB7350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38973" w14:textId="261BB42D" w:rsidR="00C42F3A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42F3A" w:rsidRPr="00B73E7A" w14:paraId="7ABC290F" w14:textId="77777777" w:rsidTr="00731B13">
        <w:tc>
          <w:tcPr>
            <w:tcW w:w="4050" w:type="dxa"/>
            <w:shd w:val="clear" w:color="auto" w:fill="auto"/>
          </w:tcPr>
          <w:p w14:paraId="73C12617" w14:textId="77777777" w:rsidR="00C42F3A" w:rsidRPr="003A3233" w:rsidRDefault="00C42F3A" w:rsidP="00C42F3A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F41C1" w14:textId="771D2546" w:rsidR="00C42F3A" w:rsidRPr="00530FDD" w:rsidRDefault="00563CE4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(470,257)</w:t>
            </w:r>
          </w:p>
        </w:tc>
        <w:tc>
          <w:tcPr>
            <w:tcW w:w="270" w:type="dxa"/>
          </w:tcPr>
          <w:p w14:paraId="36EA7DA1" w14:textId="77777777" w:rsidR="00C42F3A" w:rsidRDefault="00C42F3A" w:rsidP="00C42F3A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4E45" w14:textId="3DDF57C0" w:rsidR="00C42F3A" w:rsidRPr="00530FDD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0E1A386" w14:textId="77777777" w:rsidR="00C42F3A" w:rsidRPr="00530FDD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B528E" w14:textId="48F37883" w:rsidR="00C42F3A" w:rsidRPr="00530FDD" w:rsidRDefault="00563CE4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(473,</w:t>
            </w:r>
            <w:r w:rsidR="002A10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33AAC344" w14:textId="77777777" w:rsidR="00C42F3A" w:rsidRPr="00530FDD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1CB97" w14:textId="01531E0F" w:rsidR="00C42F3A" w:rsidRPr="00530FDD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145CD"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42F3A" w:rsidRPr="00B73E7A" w14:paraId="27D2DF0D" w14:textId="77777777" w:rsidTr="00731B13">
        <w:tc>
          <w:tcPr>
            <w:tcW w:w="4050" w:type="dxa"/>
            <w:shd w:val="clear" w:color="auto" w:fill="auto"/>
          </w:tcPr>
          <w:p w14:paraId="1F80100C" w14:textId="77777777" w:rsidR="00C42F3A" w:rsidRPr="00EF177B" w:rsidRDefault="00C42F3A" w:rsidP="00C42F3A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6FE8" w14:textId="77777777" w:rsidR="00C42F3A" w:rsidRPr="00FB4CC7" w:rsidRDefault="00C42F3A" w:rsidP="00C42F3A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75DF10" w14:textId="77777777" w:rsidR="00C42F3A" w:rsidRPr="00FB4CC7" w:rsidRDefault="00C42F3A" w:rsidP="00C42F3A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431B" w14:textId="77777777" w:rsidR="00C42F3A" w:rsidRPr="00FB4CC7" w:rsidRDefault="00C42F3A" w:rsidP="00C42F3A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84A1190" w14:textId="77777777" w:rsidR="00C42F3A" w:rsidRPr="00EF177B" w:rsidRDefault="00C42F3A" w:rsidP="00C42F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90A857" w14:textId="77777777" w:rsidR="00C42F3A" w:rsidRPr="00EF177B" w:rsidRDefault="00C42F3A" w:rsidP="00C42F3A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96E214" w14:textId="77777777" w:rsidR="00C42F3A" w:rsidRPr="00EF177B" w:rsidRDefault="00C42F3A" w:rsidP="00C42F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BF640" w14:textId="77777777" w:rsidR="00C42F3A" w:rsidRPr="00EF177B" w:rsidRDefault="00C42F3A" w:rsidP="00C42F3A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2F3A" w:rsidRPr="00B73E7A" w14:paraId="3F877F13" w14:textId="77777777" w:rsidTr="00731B13">
        <w:tc>
          <w:tcPr>
            <w:tcW w:w="4050" w:type="dxa"/>
            <w:shd w:val="clear" w:color="auto" w:fill="auto"/>
          </w:tcPr>
          <w:p w14:paraId="5FC3BB7B" w14:textId="77777777" w:rsidR="00C42F3A" w:rsidRPr="004B4CA0" w:rsidRDefault="00C42F3A" w:rsidP="00C42F3A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72FC3BA4" w14:textId="77777777" w:rsidR="00C42F3A" w:rsidRDefault="00C42F3A" w:rsidP="00C42F3A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88FA3D" w14:textId="77777777" w:rsidR="00C42F3A" w:rsidRDefault="00C42F3A" w:rsidP="00C42F3A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4D326" w14:textId="77777777" w:rsidR="00C42F3A" w:rsidRDefault="00C42F3A" w:rsidP="00C42F3A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551C3D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293C49" w14:textId="77777777" w:rsidR="00C42F3A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FA741D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457431" w14:textId="77777777" w:rsidR="00C42F3A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CE4" w:rsidRPr="00B73E7A" w14:paraId="394B7B90" w14:textId="77777777" w:rsidTr="00731B13">
        <w:tc>
          <w:tcPr>
            <w:tcW w:w="4050" w:type="dxa"/>
            <w:shd w:val="clear" w:color="auto" w:fill="auto"/>
          </w:tcPr>
          <w:p w14:paraId="4C22DEBB" w14:textId="77777777" w:rsidR="00563CE4" w:rsidRPr="003A3233" w:rsidRDefault="00563CE4" w:rsidP="00563CE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0C79C2C" w14:textId="63A786E8" w:rsidR="00563CE4" w:rsidRPr="00523A1F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BF47EF" w14:textId="77777777" w:rsidR="00563CE4" w:rsidRDefault="00563CE4" w:rsidP="00563CE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770B8" w14:textId="1C089029" w:rsidR="00563CE4" w:rsidRPr="00523A1F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EEC14F7" w14:textId="77777777" w:rsidR="00563CE4" w:rsidRPr="00BE704B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D2491" w14:textId="11E756F8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1A0AA8B" w14:textId="77777777" w:rsidR="00563CE4" w:rsidRPr="00BE704B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BB3E22" w14:textId="0681C2D8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63CE4" w:rsidRPr="00B73E7A" w14:paraId="7CD30DFE" w14:textId="77777777" w:rsidTr="00731B13">
        <w:tc>
          <w:tcPr>
            <w:tcW w:w="4050" w:type="dxa"/>
            <w:shd w:val="clear" w:color="auto" w:fill="auto"/>
          </w:tcPr>
          <w:p w14:paraId="1FD01BA8" w14:textId="77777777" w:rsidR="00563CE4" w:rsidRDefault="00563CE4" w:rsidP="00563CE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1B56E" w14:textId="03B58DD5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(8,419)</w:t>
            </w:r>
          </w:p>
        </w:tc>
        <w:tc>
          <w:tcPr>
            <w:tcW w:w="270" w:type="dxa"/>
          </w:tcPr>
          <w:p w14:paraId="5B59F5AE" w14:textId="77777777" w:rsidR="00563CE4" w:rsidRDefault="00563CE4" w:rsidP="00563CE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3014F" w14:textId="493A72DB" w:rsidR="00563CE4" w:rsidRDefault="00563CE4" w:rsidP="00563CE4">
            <w:pPr>
              <w:spacing w:line="40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C5F929" w14:textId="77777777" w:rsidR="00563CE4" w:rsidRPr="00BE704B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F45BFB" w14:textId="73001785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(8,419)</w:t>
            </w:r>
          </w:p>
        </w:tc>
        <w:tc>
          <w:tcPr>
            <w:tcW w:w="270" w:type="dxa"/>
            <w:shd w:val="clear" w:color="auto" w:fill="auto"/>
          </w:tcPr>
          <w:p w14:paraId="7A798DF6" w14:textId="77777777" w:rsidR="00563CE4" w:rsidRPr="00BE704B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81825" w14:textId="1C548042" w:rsidR="00563CE4" w:rsidRDefault="00563CE4" w:rsidP="00563CE4">
            <w:pPr>
              <w:spacing w:line="40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3CE4" w:rsidRPr="00B73E7A" w14:paraId="2BF01375" w14:textId="77777777" w:rsidTr="00731B13">
        <w:tc>
          <w:tcPr>
            <w:tcW w:w="4050" w:type="dxa"/>
            <w:shd w:val="clear" w:color="auto" w:fill="auto"/>
          </w:tcPr>
          <w:p w14:paraId="47CCBF36" w14:textId="77777777" w:rsidR="00563CE4" w:rsidRPr="003A3233" w:rsidRDefault="00563CE4" w:rsidP="00563CE4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50DD" w14:textId="353D6AC1" w:rsidR="00563CE4" w:rsidRP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3C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(8,412)</w:t>
            </w:r>
          </w:p>
        </w:tc>
        <w:tc>
          <w:tcPr>
            <w:tcW w:w="270" w:type="dxa"/>
          </w:tcPr>
          <w:p w14:paraId="16BAE463" w14:textId="77777777" w:rsidR="00563CE4" w:rsidRDefault="00563CE4" w:rsidP="00563CE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62FD" w14:textId="53289DF4" w:rsidR="00563CE4" w:rsidRPr="00D73740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A5A4026" w14:textId="77777777" w:rsidR="00563CE4" w:rsidRPr="00D73740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BF381" w14:textId="659348B1" w:rsidR="00563CE4" w:rsidRPr="00D73740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3C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(8,412)</w:t>
            </w:r>
          </w:p>
        </w:tc>
        <w:tc>
          <w:tcPr>
            <w:tcW w:w="270" w:type="dxa"/>
            <w:shd w:val="clear" w:color="auto" w:fill="auto"/>
          </w:tcPr>
          <w:p w14:paraId="299985E3" w14:textId="77777777" w:rsidR="00563CE4" w:rsidRPr="00D73740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3035" w14:textId="3CB1DAD0" w:rsidR="00563CE4" w:rsidRPr="00D73740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C42F3A" w:rsidRPr="00B73E7A" w14:paraId="6424474B" w14:textId="77777777" w:rsidTr="00731B13">
        <w:tc>
          <w:tcPr>
            <w:tcW w:w="4050" w:type="dxa"/>
            <w:shd w:val="clear" w:color="auto" w:fill="auto"/>
          </w:tcPr>
          <w:p w14:paraId="34273DCF" w14:textId="77777777" w:rsidR="00C42F3A" w:rsidRPr="00D92A4D" w:rsidRDefault="00C42F3A" w:rsidP="00C42F3A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AF18F" w14:textId="77777777" w:rsidR="00C42F3A" w:rsidRPr="00D92A4D" w:rsidRDefault="00C42F3A" w:rsidP="00C42F3A"/>
        </w:tc>
        <w:tc>
          <w:tcPr>
            <w:tcW w:w="270" w:type="dxa"/>
          </w:tcPr>
          <w:p w14:paraId="6791E01A" w14:textId="77777777" w:rsidR="00C42F3A" w:rsidRPr="00D92A4D" w:rsidRDefault="00C42F3A" w:rsidP="00C42F3A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2786" w14:textId="77777777" w:rsidR="00C42F3A" w:rsidRPr="00D92A4D" w:rsidRDefault="00C42F3A" w:rsidP="00C42F3A"/>
        </w:tc>
        <w:tc>
          <w:tcPr>
            <w:tcW w:w="270" w:type="dxa"/>
            <w:vAlign w:val="center"/>
          </w:tcPr>
          <w:p w14:paraId="11AC36F8" w14:textId="77777777" w:rsidR="00C42F3A" w:rsidRPr="00D92A4D" w:rsidRDefault="00C42F3A" w:rsidP="00C42F3A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5822B" w14:textId="77777777" w:rsidR="00C42F3A" w:rsidRPr="00D92A4D" w:rsidRDefault="00C42F3A" w:rsidP="00C42F3A"/>
        </w:tc>
        <w:tc>
          <w:tcPr>
            <w:tcW w:w="270" w:type="dxa"/>
            <w:shd w:val="clear" w:color="auto" w:fill="auto"/>
            <w:vAlign w:val="center"/>
          </w:tcPr>
          <w:p w14:paraId="321F5655" w14:textId="77777777" w:rsidR="00C42F3A" w:rsidRPr="00D92A4D" w:rsidRDefault="00C42F3A" w:rsidP="00C42F3A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3FC2E2" w14:textId="77777777" w:rsidR="00C42F3A" w:rsidRPr="00D92A4D" w:rsidRDefault="00C42F3A" w:rsidP="00C42F3A"/>
        </w:tc>
      </w:tr>
      <w:tr w:rsidR="00C42F3A" w:rsidRPr="00B73E7A" w14:paraId="08A5B5C1" w14:textId="77777777" w:rsidTr="00731B13">
        <w:tc>
          <w:tcPr>
            <w:tcW w:w="4050" w:type="dxa"/>
            <w:shd w:val="clear" w:color="auto" w:fill="auto"/>
          </w:tcPr>
          <w:p w14:paraId="5ECFF75D" w14:textId="77777777" w:rsidR="00C42F3A" w:rsidRPr="004B4CA0" w:rsidRDefault="00C42F3A" w:rsidP="00C42F3A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B5192EF" w14:textId="77777777" w:rsidR="00C42F3A" w:rsidRDefault="00C42F3A" w:rsidP="00C42F3A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EC719" w14:textId="77777777" w:rsidR="00C42F3A" w:rsidRDefault="00C42F3A" w:rsidP="00C42F3A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A8CFB1" w14:textId="77777777" w:rsidR="00C42F3A" w:rsidRDefault="00C42F3A" w:rsidP="00C42F3A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348953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50EB1" w14:textId="77777777" w:rsidR="00C42F3A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17876" w14:textId="77777777" w:rsidR="00C42F3A" w:rsidRPr="00BE704B" w:rsidRDefault="00C42F3A" w:rsidP="00C42F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C730BE" w14:textId="77777777" w:rsidR="00C42F3A" w:rsidRDefault="00C42F3A" w:rsidP="00C42F3A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CE4" w:rsidRPr="00B73E7A" w14:paraId="09BFEB65" w14:textId="77777777" w:rsidTr="00731B13">
        <w:tc>
          <w:tcPr>
            <w:tcW w:w="4050" w:type="dxa"/>
            <w:shd w:val="clear" w:color="auto" w:fill="auto"/>
          </w:tcPr>
          <w:p w14:paraId="583A6096" w14:textId="77777777" w:rsidR="00563CE4" w:rsidRPr="003A3233" w:rsidRDefault="00563CE4" w:rsidP="00563CE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2985287" w14:textId="31B5D12A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</w:tcPr>
          <w:p w14:paraId="38A2DE6F" w14:textId="77777777" w:rsidR="00563CE4" w:rsidRDefault="00563CE4" w:rsidP="00563CE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3C168C" w14:textId="34750611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2B39EAFA" w14:textId="77777777" w:rsidR="00563CE4" w:rsidRPr="00BE704B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844CC" w14:textId="3DE4BCEC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3A7426FE" w14:textId="77777777" w:rsidR="00563CE4" w:rsidRPr="00BE704B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8B2CC" w14:textId="4755B7EB" w:rsidR="00563CE4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</w:tr>
      <w:tr w:rsidR="00563CE4" w:rsidRPr="00B73E7A" w14:paraId="30CFFEF5" w14:textId="77777777" w:rsidTr="00731B13">
        <w:tc>
          <w:tcPr>
            <w:tcW w:w="4050" w:type="dxa"/>
            <w:shd w:val="clear" w:color="auto" w:fill="auto"/>
          </w:tcPr>
          <w:p w14:paraId="77E8C937" w14:textId="77777777" w:rsidR="00563CE4" w:rsidRPr="003A3233" w:rsidRDefault="00563CE4" w:rsidP="00563CE4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43A2" w14:textId="1D01B9AB" w:rsidR="00563CE4" w:rsidRPr="00D73740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</w:tcPr>
          <w:p w14:paraId="123B730C" w14:textId="77777777" w:rsidR="00563CE4" w:rsidRDefault="00563CE4" w:rsidP="00563CE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95AFF" w14:textId="7327F1E3" w:rsidR="00563CE4" w:rsidRPr="00D73740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1AE48EA1" w14:textId="77777777" w:rsidR="00563CE4" w:rsidRPr="00D73740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06D7C" w14:textId="5DDB7F97" w:rsidR="00563CE4" w:rsidRPr="00D73740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3BB51453" w14:textId="77777777" w:rsidR="00563CE4" w:rsidRPr="00D73740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8BAC" w14:textId="2B642725" w:rsidR="00563CE4" w:rsidRPr="00D73740" w:rsidRDefault="00563CE4" w:rsidP="00563CE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</w:tr>
      <w:tr w:rsidR="00563CE4" w:rsidRPr="00B73E7A" w14:paraId="653EDAD3" w14:textId="77777777" w:rsidTr="00747EC3">
        <w:tc>
          <w:tcPr>
            <w:tcW w:w="4050" w:type="dxa"/>
            <w:shd w:val="clear" w:color="auto" w:fill="auto"/>
          </w:tcPr>
          <w:p w14:paraId="3674BCB2" w14:textId="77777777" w:rsidR="00563CE4" w:rsidRPr="00EF177B" w:rsidRDefault="00563CE4" w:rsidP="00563CE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7BB47" w14:textId="77777777" w:rsidR="00563CE4" w:rsidRPr="00FB4CC7" w:rsidRDefault="00563CE4" w:rsidP="00563CE4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5858A1" w14:textId="77777777" w:rsidR="00563CE4" w:rsidRPr="00FB4CC7" w:rsidRDefault="00563CE4" w:rsidP="00563CE4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D70D" w14:textId="77777777" w:rsidR="00563CE4" w:rsidRPr="00FB4CC7" w:rsidRDefault="00563CE4" w:rsidP="00563CE4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15E30144" w14:textId="77777777" w:rsidR="00563CE4" w:rsidRPr="00EF177B" w:rsidRDefault="00563CE4" w:rsidP="00563C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444A0" w14:textId="77777777" w:rsidR="00563CE4" w:rsidRPr="00EF177B" w:rsidRDefault="00563CE4" w:rsidP="00563CE4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B98D6F" w14:textId="77777777" w:rsidR="00563CE4" w:rsidRPr="00EF177B" w:rsidRDefault="00563CE4" w:rsidP="00563C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73B6F7" w14:textId="77777777" w:rsidR="00563CE4" w:rsidRPr="00EF177B" w:rsidRDefault="00563CE4" w:rsidP="00563CE4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3CE4" w:rsidRPr="00B73E7A" w14:paraId="4BCFCF36" w14:textId="77777777" w:rsidTr="00731B13">
        <w:tc>
          <w:tcPr>
            <w:tcW w:w="4050" w:type="dxa"/>
            <w:shd w:val="clear" w:color="auto" w:fill="auto"/>
          </w:tcPr>
          <w:p w14:paraId="375DBA3A" w14:textId="1E858727" w:rsidR="00563CE4" w:rsidRPr="003A3233" w:rsidRDefault="00563CE4" w:rsidP="00563CE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BE1A4A" w14:textId="48560FAC" w:rsidR="00563CE4" w:rsidRPr="00D73740" w:rsidRDefault="00563CE4" w:rsidP="00563CE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(478,367)</w:t>
            </w:r>
          </w:p>
        </w:tc>
        <w:tc>
          <w:tcPr>
            <w:tcW w:w="270" w:type="dxa"/>
          </w:tcPr>
          <w:p w14:paraId="15034CD9" w14:textId="77777777" w:rsidR="00563CE4" w:rsidRDefault="00563CE4" w:rsidP="00563CE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A7CAA5" w14:textId="05533CF9" w:rsidR="00563CE4" w:rsidRPr="00D73740" w:rsidRDefault="00563CE4" w:rsidP="00563CE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215DD0E" w14:textId="77777777" w:rsidR="00563CE4" w:rsidRPr="00D73740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CE3602" w14:textId="1CD0639C" w:rsidR="00563CE4" w:rsidRPr="00D73740" w:rsidRDefault="00563CE4" w:rsidP="00563CE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(481,520)</w:t>
            </w:r>
          </w:p>
        </w:tc>
        <w:tc>
          <w:tcPr>
            <w:tcW w:w="270" w:type="dxa"/>
            <w:shd w:val="clear" w:color="auto" w:fill="auto"/>
          </w:tcPr>
          <w:p w14:paraId="20FAAEFD" w14:textId="77777777" w:rsidR="00563CE4" w:rsidRPr="00D73740" w:rsidRDefault="00563CE4" w:rsidP="00563C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C17E598" w14:textId="5020223A" w:rsidR="00563CE4" w:rsidRPr="00D73740" w:rsidRDefault="00563CE4" w:rsidP="00563CE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83BD8E1" w14:textId="797245B2" w:rsidR="00557E91" w:rsidRDefault="00557E91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F55E914" w14:textId="3A93EA12" w:rsidR="0074498E" w:rsidRPr="00D12261" w:rsidRDefault="0074498E" w:rsidP="006102C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t>(</w:t>
      </w:r>
      <w:r w:rsidR="00D12261" w:rsidRPr="00D12261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26FEA881" w14:textId="12933428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0BA87C" w14:textId="526190A1" w:rsidR="0074498E" w:rsidRPr="00662D84" w:rsidRDefault="0074498E" w:rsidP="006102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102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ความเสี่ยงด้านอัตราดอกเบี้ย </w:t>
      </w:r>
      <w:r w:rsidR="00662D84" w:rsidRPr="006102C4">
        <w:rPr>
          <w:rFonts w:asciiTheme="majorBidi" w:hAnsiTheme="majorBidi" w:cstheme="majorBidi" w:hint="cs"/>
          <w:spacing w:val="-4"/>
          <w:sz w:val="30"/>
          <w:szCs w:val="30"/>
          <w:cs/>
        </w:rPr>
        <w:t>เป็น</w:t>
      </w:r>
      <w:r w:rsidRPr="006102C4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</w:t>
      </w:r>
      <w:r w:rsidRPr="0074498E">
        <w:rPr>
          <w:rFonts w:asciiTheme="majorBidi" w:hAnsiTheme="majorBidi" w:cstheme="majorBidi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 เนื่องจาก</w:t>
      </w:r>
      <w:r w:rsidR="00662D84">
        <w:rPr>
          <w:rFonts w:asciiTheme="majorBidi" w:hAnsiTheme="majorBidi" w:cstheme="majorBidi" w:hint="cs"/>
          <w:sz w:val="30"/>
          <w:szCs w:val="30"/>
          <w:cs/>
        </w:rPr>
        <w:t>ตราสารหนี้และ</w:t>
      </w:r>
      <w:r w:rsidRPr="0074498E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</w:t>
      </w:r>
      <w:r w:rsidR="00662D84" w:rsidRPr="000149B8">
        <w:rPr>
          <w:rFonts w:asciiTheme="majorBidi" w:hAnsiTheme="majorBidi" w:cstheme="majorBidi" w:hint="cs"/>
          <w:sz w:val="30"/>
          <w:szCs w:val="30"/>
          <w:cs/>
        </w:rPr>
        <w:t>ดอกเบี้ยคงที่</w:t>
      </w:r>
      <w:r w:rsidRPr="000149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2D84" w:rsidRPr="000149B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4498E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662D84">
        <w:rPr>
          <w:rFonts w:asciiTheme="majorBidi" w:hAnsiTheme="majorBidi" w:cstheme="majorBidi" w:hint="cs"/>
          <w:sz w:val="30"/>
          <w:szCs w:val="30"/>
          <w:cs/>
        </w:rPr>
        <w:t>ฐานะเปิดต่อ</w:t>
      </w:r>
      <w:r w:rsidRPr="0074498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662D84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E04E6A">
        <w:rPr>
          <w:rFonts w:asciiTheme="majorBidi" w:hAnsiTheme="majorBidi" w:cstheme="majorBidi" w:hint="cs"/>
          <w:sz w:val="30"/>
          <w:szCs w:val="30"/>
          <w:cs/>
        </w:rPr>
        <w:t>ย</w:t>
      </w:r>
      <w:r w:rsidR="00662D84">
        <w:rPr>
          <w:rFonts w:asciiTheme="majorBidi" w:hAnsiTheme="majorBidi" w:cstheme="majorBidi" w:hint="cs"/>
          <w:sz w:val="30"/>
          <w:szCs w:val="30"/>
          <w:cs/>
        </w:rPr>
        <w:t xml:space="preserve">หลักมาจากหุ้นกู้ (ดูหมายเหตุข้อ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662D8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) </w:t>
      </w:r>
      <w:r w:rsidR="001529FA" w:rsidRPr="001529FA">
        <w:rPr>
          <w:rFonts w:asciiTheme="majorBidi" w:hAnsiTheme="majorBidi"/>
          <w:sz w:val="30"/>
          <w:szCs w:val="30"/>
          <w:cs/>
          <w:lang w:val="en-US"/>
        </w:rPr>
        <w:t>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</w:t>
      </w:r>
    </w:p>
    <w:p w14:paraId="054B5D90" w14:textId="77777777" w:rsidR="0074498E" w:rsidRPr="00557E91" w:rsidRDefault="0074498E" w:rsidP="0074498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814BFD" w14:textId="52ED0575" w:rsidR="00A91138" w:rsidRDefault="00A91138" w:rsidP="00CD7879">
      <w:pPr>
        <w:pStyle w:val="Caption"/>
        <w:ind w:left="567" w:hanging="567"/>
      </w:pPr>
      <w:r>
        <w:rPr>
          <w:rFonts w:hint="cs"/>
          <w:cs/>
        </w:rPr>
        <w:t>การบริหารจัดการทุน</w:t>
      </w:r>
    </w:p>
    <w:p w14:paraId="69F73D3B" w14:textId="4CF4F792" w:rsidR="00A91138" w:rsidRPr="00A91138" w:rsidRDefault="00A91138" w:rsidP="00A91138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CCA6E88" w14:textId="3CFA360C" w:rsidR="00A91138" w:rsidRPr="00A91138" w:rsidRDefault="00A91138" w:rsidP="00A911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13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ABCAE3F" w14:textId="0FB694ED" w:rsidR="003E33E2" w:rsidRDefault="003E33E2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p w14:paraId="2CB81BC7" w14:textId="3ABB74EC" w:rsidR="005F6CBB" w:rsidRPr="00B00AAD" w:rsidRDefault="00734223" w:rsidP="00CD7879">
      <w:pPr>
        <w:pStyle w:val="Caption"/>
        <w:ind w:left="567" w:hanging="567"/>
      </w:pPr>
      <w:r w:rsidRPr="00B00AAD">
        <w:rPr>
          <w:cs/>
        </w:rPr>
        <w:t>ภาระผูกพันกิจการที่ไม่เกี่ยวข้องกัน</w:t>
      </w:r>
    </w:p>
    <w:p w14:paraId="2E0E663A" w14:textId="77777777" w:rsidR="005F5C6F" w:rsidRDefault="005F5C6F" w:rsidP="00143DD2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90"/>
        <w:gridCol w:w="180"/>
        <w:gridCol w:w="90"/>
        <w:gridCol w:w="1083"/>
      </w:tblGrid>
      <w:tr w:rsidR="004D167A" w:rsidRPr="00EB7266" w14:paraId="6B66D45D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9749D1A" w14:textId="77777777" w:rsidR="004D167A" w:rsidRPr="00EB726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BBED14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82CAD9" w14:textId="77777777" w:rsidR="004D167A" w:rsidRPr="00EB7266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5"/>
            <w:shd w:val="clear" w:color="auto" w:fill="auto"/>
          </w:tcPr>
          <w:p w14:paraId="79AC8B3E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67A" w:rsidRPr="00B73E7A" w14:paraId="558C1A18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62EDE3F3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EDE55" w14:textId="0D2E8BCE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BB442C9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3060A" w14:textId="5C4D2109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0BB928F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26B7D" w14:textId="15F939DA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1277B2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2886C6F9" w14:textId="7FA004E6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D167A" w:rsidRPr="00B73E7A" w14:paraId="5AB09A06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AD1EA2D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9"/>
          </w:tcPr>
          <w:p w14:paraId="6211A9EB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67A" w:rsidRPr="00B73E7A" w14:paraId="0B170E83" w14:textId="77777777" w:rsidTr="00433D13">
        <w:tc>
          <w:tcPr>
            <w:tcW w:w="3780" w:type="dxa"/>
            <w:shd w:val="clear" w:color="auto" w:fill="auto"/>
          </w:tcPr>
          <w:p w14:paraId="4411C979" w14:textId="77777777" w:rsidR="004D167A" w:rsidRPr="005A64AC" w:rsidRDefault="004D167A" w:rsidP="005A063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6AF302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97B94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06AD4F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3BA05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741149" w14:textId="77777777" w:rsidR="004D167A" w:rsidRPr="0033434F" w:rsidRDefault="004D167A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C7CB3A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64CC4244" w14:textId="77777777" w:rsidR="004D167A" w:rsidRPr="0033434F" w:rsidRDefault="004D167A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67A" w:rsidRPr="00B73E7A" w14:paraId="2E65A0E1" w14:textId="77777777" w:rsidTr="00433D13">
        <w:tc>
          <w:tcPr>
            <w:tcW w:w="3780" w:type="dxa"/>
            <w:shd w:val="clear" w:color="auto" w:fill="auto"/>
          </w:tcPr>
          <w:p w14:paraId="0E9468F9" w14:textId="77777777" w:rsidR="004D167A" w:rsidRPr="005A64AC" w:rsidRDefault="004D167A" w:rsidP="00823DC5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70" w:type="dxa"/>
            <w:shd w:val="clear" w:color="auto" w:fill="auto"/>
          </w:tcPr>
          <w:p w14:paraId="6E8BC077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639549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62D554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9EE01F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8BF41" w14:textId="77777777" w:rsidR="004D167A" w:rsidRPr="0033434F" w:rsidRDefault="004D167A" w:rsidP="00823DC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9E1114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2A021ED5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7879" w:rsidRPr="00B73E7A" w14:paraId="1C57F56A" w14:textId="77777777" w:rsidTr="00433D13">
        <w:tc>
          <w:tcPr>
            <w:tcW w:w="3780" w:type="dxa"/>
            <w:shd w:val="clear" w:color="auto" w:fill="auto"/>
          </w:tcPr>
          <w:p w14:paraId="0BD9A6DE" w14:textId="77777777" w:rsidR="00CD7879" w:rsidRPr="005A64AC" w:rsidRDefault="00CD7879" w:rsidP="00CD787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7E33EEF" w14:textId="7A2B4597" w:rsidR="00CD7879" w:rsidRPr="005A0632" w:rsidRDefault="00D90AEB" w:rsidP="00CD7879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458,104</w:t>
            </w:r>
          </w:p>
        </w:tc>
        <w:tc>
          <w:tcPr>
            <w:tcW w:w="270" w:type="dxa"/>
            <w:shd w:val="clear" w:color="auto" w:fill="auto"/>
          </w:tcPr>
          <w:p w14:paraId="23F217B7" w14:textId="77777777" w:rsidR="00CD7879" w:rsidRDefault="00CD7879" w:rsidP="00CD78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84867F" w14:textId="4CF33D02" w:rsidR="00CD7879" w:rsidRPr="005A0632" w:rsidRDefault="006145CD" w:rsidP="00CD7879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CD78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061</w:t>
            </w:r>
          </w:p>
        </w:tc>
        <w:tc>
          <w:tcPr>
            <w:tcW w:w="270" w:type="dxa"/>
            <w:shd w:val="clear" w:color="auto" w:fill="auto"/>
          </w:tcPr>
          <w:p w14:paraId="0C2886C3" w14:textId="77777777" w:rsidR="00CD7879" w:rsidRPr="005A0632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6AB67" w14:textId="40CD3DBB" w:rsidR="00CD7879" w:rsidRPr="005A0632" w:rsidRDefault="00D90AEB" w:rsidP="00CD7879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416,701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AA499D" w14:textId="77777777" w:rsidR="00CD7879" w:rsidRPr="005A0632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0D6D28C" w14:textId="66BC0663" w:rsidR="00CD7879" w:rsidRPr="005A0632" w:rsidRDefault="006145CD" w:rsidP="00CD7879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CD78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061</w:t>
            </w:r>
          </w:p>
        </w:tc>
      </w:tr>
      <w:tr w:rsidR="00305A82" w:rsidRPr="00B73E7A" w14:paraId="012B56A6" w14:textId="77777777" w:rsidTr="00305A82">
        <w:tc>
          <w:tcPr>
            <w:tcW w:w="3780" w:type="dxa"/>
            <w:shd w:val="clear" w:color="auto" w:fill="auto"/>
          </w:tcPr>
          <w:p w14:paraId="60328DF0" w14:textId="77777777" w:rsidR="00305A82" w:rsidRPr="005A64AC" w:rsidRDefault="00305A82" w:rsidP="005A0632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14:paraId="0E7C08D5" w14:textId="77777777" w:rsidR="00305A82" w:rsidRPr="0033434F" w:rsidRDefault="00305A82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B8249" w14:textId="77777777" w:rsidR="00305A82" w:rsidRPr="0033434F" w:rsidRDefault="00305A82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71F920" w14:textId="77777777" w:rsidR="00305A82" w:rsidRPr="0033434F" w:rsidRDefault="00305A82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6EE27E" w14:textId="77777777" w:rsidR="00305A82" w:rsidRPr="00BE704B" w:rsidRDefault="00305A8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DF3D982" w14:textId="77777777" w:rsidR="00305A82" w:rsidRPr="0033434F" w:rsidRDefault="00305A82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EEC49FC" w14:textId="77777777" w:rsidR="00305A82" w:rsidRPr="00BE704B" w:rsidRDefault="00305A8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DF28C0" w14:textId="77777777" w:rsidR="00305A82" w:rsidRPr="0033434F" w:rsidRDefault="00305A82" w:rsidP="005A063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138" w:rsidRPr="00B73E7A" w14:paraId="2C0F924F" w14:textId="77777777" w:rsidTr="00B00DEA">
        <w:tc>
          <w:tcPr>
            <w:tcW w:w="3780" w:type="dxa"/>
            <w:shd w:val="clear" w:color="auto" w:fill="auto"/>
          </w:tcPr>
          <w:p w14:paraId="73FBF6FC" w14:textId="498DE84B" w:rsidR="00A91138" w:rsidRPr="00A91138" w:rsidRDefault="00A91138" w:rsidP="005A0632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43F1610" w14:textId="606CD68B" w:rsidR="00A91138" w:rsidRPr="0033434F" w:rsidRDefault="00867E81" w:rsidP="00867E8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33E28AC" w14:textId="77777777" w:rsidR="00A91138" w:rsidRPr="0033434F" w:rsidRDefault="00A91138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AB258E" w14:textId="7127A27D" w:rsidR="00A91138" w:rsidRPr="00B00DEA" w:rsidRDefault="006145CD" w:rsidP="008B6E0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0DE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B6E0C" w:rsidRPr="00B00D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00DEA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1ACC6E9D" w14:textId="77777777" w:rsidR="00A91138" w:rsidRPr="00B00DEA" w:rsidRDefault="00A91138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BC2F17" w14:textId="6CE0DC7D" w:rsidR="00A91138" w:rsidRPr="00B00DEA" w:rsidRDefault="00867E81" w:rsidP="00867E81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0DE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6745B8" w14:textId="77777777" w:rsidR="00A91138" w:rsidRPr="00B00DEA" w:rsidRDefault="00A91138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1EA7ECE" w14:textId="378CFEE5" w:rsidR="00A91138" w:rsidRPr="00B00DEA" w:rsidRDefault="006145CD" w:rsidP="008B6E0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0DE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B6E0C" w:rsidRPr="00B00D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00DEA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</w:tr>
      <w:tr w:rsidR="00CD7879" w:rsidRPr="00B73E7A" w14:paraId="7D7C496A" w14:textId="77777777" w:rsidTr="00F01477">
        <w:tc>
          <w:tcPr>
            <w:tcW w:w="3780" w:type="dxa"/>
            <w:shd w:val="clear" w:color="auto" w:fill="auto"/>
          </w:tcPr>
          <w:p w14:paraId="76A7CC62" w14:textId="77777777" w:rsidR="00CD7879" w:rsidRPr="00072694" w:rsidRDefault="00CD7879" w:rsidP="00CD7879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1E58C0A5" w14:textId="2E40E71C" w:rsidR="00CD7879" w:rsidRPr="0033434F" w:rsidRDefault="00867E81" w:rsidP="00CD78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97,915</w:t>
            </w:r>
          </w:p>
        </w:tc>
        <w:tc>
          <w:tcPr>
            <w:tcW w:w="270" w:type="dxa"/>
            <w:shd w:val="clear" w:color="auto" w:fill="auto"/>
          </w:tcPr>
          <w:p w14:paraId="4DE32E51" w14:textId="77777777" w:rsidR="00CD7879" w:rsidRPr="0033434F" w:rsidRDefault="00CD7879" w:rsidP="00CD78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74B1FE" w14:textId="1A4C8B90" w:rsidR="00CD7879" w:rsidRPr="0033434F" w:rsidRDefault="006145CD" w:rsidP="00A7560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CD78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5ADD2B92" w14:textId="77777777" w:rsidR="00CD7879" w:rsidRPr="00823DC5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1DD791F" w14:textId="1306798A" w:rsidR="00CD7879" w:rsidRPr="0033434F" w:rsidRDefault="00867E81" w:rsidP="00CD7879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C887B" w14:textId="77777777" w:rsidR="00CD7879" w:rsidRPr="00823DC5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C8CB804" w14:textId="6A00CF24" w:rsidR="00CD7879" w:rsidRPr="0033434F" w:rsidRDefault="006145CD" w:rsidP="00CD787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CD78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</w:tr>
      <w:tr w:rsidR="00CD7879" w:rsidRPr="00B73E7A" w14:paraId="67745FA1" w14:textId="77777777" w:rsidTr="00823DC5">
        <w:tc>
          <w:tcPr>
            <w:tcW w:w="3780" w:type="dxa"/>
            <w:shd w:val="clear" w:color="auto" w:fill="auto"/>
          </w:tcPr>
          <w:p w14:paraId="24197127" w14:textId="77777777" w:rsidR="00CD7879" w:rsidRPr="005A64AC" w:rsidRDefault="00CD7879" w:rsidP="00CD787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16B291" w14:textId="4F4889F2" w:rsidR="00CD7879" w:rsidRPr="0033434F" w:rsidRDefault="00867E81" w:rsidP="00CD78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  <w:tc>
          <w:tcPr>
            <w:tcW w:w="270" w:type="dxa"/>
            <w:shd w:val="clear" w:color="auto" w:fill="auto"/>
          </w:tcPr>
          <w:p w14:paraId="24CD56DE" w14:textId="77777777" w:rsidR="00CD7879" w:rsidRDefault="00CD7879" w:rsidP="00CD78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A5597" w14:textId="27A9948B" w:rsidR="00CD7879" w:rsidRPr="0033434F" w:rsidRDefault="006145CD" w:rsidP="00CD78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CD78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7A0284FA" w14:textId="77777777" w:rsidR="00CD7879" w:rsidRPr="00BE704B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4663A" w14:textId="33A2C81D" w:rsidR="00CD7879" w:rsidRPr="0033434F" w:rsidRDefault="00867E81" w:rsidP="00CD7879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C29F35" w14:textId="77777777" w:rsidR="00CD7879" w:rsidRPr="00BE704B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1626973" w14:textId="34F5888F" w:rsidR="00CD7879" w:rsidRPr="0033434F" w:rsidRDefault="006145CD" w:rsidP="00CD787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CD78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CD7879" w:rsidRPr="00B73E7A" w14:paraId="70DE7F61" w14:textId="77777777" w:rsidTr="00F01477">
        <w:tc>
          <w:tcPr>
            <w:tcW w:w="3780" w:type="dxa"/>
            <w:shd w:val="clear" w:color="auto" w:fill="auto"/>
            <w:vAlign w:val="bottom"/>
          </w:tcPr>
          <w:p w14:paraId="76859141" w14:textId="77777777" w:rsidR="00CD7879" w:rsidRPr="005A64AC" w:rsidRDefault="00CD7879" w:rsidP="00CD787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26EC9" w14:textId="65BFE805" w:rsidR="00CD7879" w:rsidRPr="005A0632" w:rsidRDefault="00867E81" w:rsidP="00CD78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215,528</w:t>
            </w:r>
          </w:p>
        </w:tc>
        <w:tc>
          <w:tcPr>
            <w:tcW w:w="270" w:type="dxa"/>
            <w:shd w:val="clear" w:color="auto" w:fill="auto"/>
          </w:tcPr>
          <w:p w14:paraId="2D00FEBF" w14:textId="77777777" w:rsidR="00CD7879" w:rsidRDefault="00CD7879" w:rsidP="00CD78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A441" w14:textId="517F6143" w:rsidR="00CD7879" w:rsidRPr="005A0632" w:rsidRDefault="001C01A0" w:rsidP="00CD78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01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515,201</w:t>
            </w:r>
          </w:p>
        </w:tc>
        <w:tc>
          <w:tcPr>
            <w:tcW w:w="270" w:type="dxa"/>
            <w:shd w:val="clear" w:color="auto" w:fill="auto"/>
          </w:tcPr>
          <w:p w14:paraId="305F144D" w14:textId="77777777" w:rsidR="00CD7879" w:rsidRPr="005A0632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A9AC6" w14:textId="04762F4D" w:rsidR="00CD7879" w:rsidRPr="005A0632" w:rsidRDefault="00867E81" w:rsidP="00CD7879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307EBD" w14:textId="77777777" w:rsidR="00CD7879" w:rsidRPr="005A0632" w:rsidRDefault="00CD7879" w:rsidP="00CD7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AE635" w14:textId="04BFD12E" w:rsidR="00CD7879" w:rsidRPr="005A0632" w:rsidRDefault="001C01A0" w:rsidP="00CD787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01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515,201</w:t>
            </w:r>
          </w:p>
        </w:tc>
      </w:tr>
    </w:tbl>
    <w:p w14:paraId="22C99D4F" w14:textId="77777777" w:rsidR="005A0632" w:rsidRPr="002D5AE1" w:rsidRDefault="005A0632" w:rsidP="002D5AE1">
      <w:pPr>
        <w:pStyle w:val="Bo-Blankline"/>
      </w:pPr>
    </w:p>
    <w:p w14:paraId="643EB08D" w14:textId="77777777" w:rsidR="006052F9" w:rsidRPr="006A4F6E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14:paraId="540802BD" w14:textId="77777777" w:rsidR="006052F9" w:rsidRPr="00A845E6" w:rsidRDefault="006052F9" w:rsidP="002D5AE1">
      <w:pPr>
        <w:pStyle w:val="Bo-Blankline"/>
        <w:rPr>
          <w:highlight w:val="yellow"/>
        </w:rPr>
      </w:pPr>
    </w:p>
    <w:p w14:paraId="525DED9E" w14:textId="407924B9" w:rsidR="00532DC1" w:rsidRPr="00E44B80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14:paraId="7871A1E2" w14:textId="2B074878" w:rsidR="00CD17E0" w:rsidRDefault="00CD17E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  <w:r>
        <w:rPr>
          <w:sz w:val="24"/>
          <w:szCs w:val="24"/>
        </w:rPr>
        <w:br w:type="page"/>
      </w: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180322" w:rsidRPr="00435338" w14:paraId="4DCF019A" w14:textId="77777777" w:rsidTr="001803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700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6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0092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DC5F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180322" w:rsidRPr="00435338" w14:paraId="163F06A3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D49AA" w14:textId="7BE369CC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B4A1" w14:textId="5CEBC5FD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7555" w14:textId="0734CEC0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5821E3C9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5D01" w14:textId="749113E0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B545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A103F6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7BF7453C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C73AF" w14:textId="1B573A02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B5FF" w14:textId="54A97EF4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E509" w14:textId="7A4E9738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41C68550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0D20" w14:textId="52D807A9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680F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0BC5A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137EE583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25E0" w14:textId="318E4295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6145CD"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AFE16" w14:textId="6A0F45D2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24146" w14:textId="740072A1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bookmarkEnd w:id="6"/>
    </w:tbl>
    <w:p w14:paraId="07F5F0C1" w14:textId="42DDD090" w:rsidR="00C45541" w:rsidRDefault="00C45541" w:rsidP="000D2247">
      <w:pPr>
        <w:pStyle w:val="Bo-Blankline"/>
        <w:rPr>
          <w:cs/>
        </w:rPr>
      </w:pPr>
    </w:p>
    <w:p w14:paraId="652F2669" w14:textId="5CE16C39" w:rsidR="00955C67" w:rsidRPr="000D45CE" w:rsidRDefault="00955C67" w:rsidP="00955C67">
      <w:pPr>
        <w:pStyle w:val="Caption"/>
      </w:pPr>
      <w:r w:rsidRPr="000D45CE">
        <w:rPr>
          <w:rFonts w:hint="cs"/>
          <w:cs/>
        </w:rPr>
        <w:t>คดีฟ้องร้อง</w:t>
      </w:r>
    </w:p>
    <w:p w14:paraId="4F01BDFE" w14:textId="10E299B6" w:rsidR="00955C67" w:rsidRPr="000D45CE" w:rsidRDefault="00955C67" w:rsidP="00955C67">
      <w:pPr>
        <w:rPr>
          <w:lang w:val="en-US"/>
        </w:rPr>
      </w:pPr>
    </w:p>
    <w:p w14:paraId="75E932EE" w14:textId="0E07F567" w:rsidR="00955C67" w:rsidRPr="000D45CE" w:rsidRDefault="00955C67" w:rsidP="00955C67">
      <w:pPr>
        <w:pStyle w:val="Ang15"/>
        <w:rPr>
          <w:rFonts w:asciiTheme="majorBidi" w:hAnsiTheme="majorBidi" w:cstheme="majorBidi"/>
        </w:rPr>
      </w:pPr>
      <w:r w:rsidRPr="000D45CE">
        <w:rPr>
          <w:rFonts w:asciiTheme="majorBidi" w:hAnsiTheme="majorBidi" w:cstheme="majorBidi"/>
          <w:cs/>
        </w:rPr>
        <w:t xml:space="preserve">เมื่อวันที่ </w:t>
      </w:r>
      <w:r w:rsidRPr="000D45CE">
        <w:rPr>
          <w:rFonts w:asciiTheme="majorBidi" w:hAnsiTheme="majorBidi" w:cstheme="majorBidi"/>
          <w:lang w:val="en-US"/>
        </w:rPr>
        <w:t>16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ธันวาคม </w:t>
      </w:r>
      <w:r w:rsidRPr="000D45CE">
        <w:rPr>
          <w:rFonts w:asciiTheme="majorBidi" w:hAnsiTheme="majorBidi" w:cstheme="majorBidi"/>
          <w:lang w:val="en-US"/>
        </w:rPr>
        <w:t>2562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เอกชนรวม </w:t>
      </w:r>
      <w:r w:rsidRPr="000D45CE">
        <w:rPr>
          <w:rFonts w:asciiTheme="majorBidi" w:hAnsiTheme="majorBidi" w:cstheme="majorBidi"/>
          <w:lang w:val="en-US"/>
        </w:rPr>
        <w:t>222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0D45CE">
        <w:rPr>
          <w:rFonts w:asciiTheme="majorBidi" w:hAnsiTheme="majorBidi" w:cstheme="majorBidi"/>
          <w:lang w:val="en-US"/>
        </w:rPr>
        <w:t>5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0D45CE">
        <w:rPr>
          <w:rFonts w:asciiTheme="majorBidi" w:hAnsiTheme="majorBidi" w:cstheme="majorBidi"/>
          <w:lang w:val="en-US"/>
        </w:rPr>
        <w:t>5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0D45CE">
        <w:rPr>
          <w:rFonts w:asciiTheme="majorBidi" w:hAnsiTheme="majorBidi" w:cstheme="majorBidi"/>
        </w:rPr>
        <w:t xml:space="preserve">EHIA) </w:t>
      </w:r>
      <w:r w:rsidRPr="000D45CE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0D45CE">
        <w:rPr>
          <w:rFonts w:asciiTheme="majorBidi" w:hAnsiTheme="majorBidi" w:cstheme="majorBidi"/>
          <w:lang w:val="en-US"/>
        </w:rPr>
        <w:t>150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0D45CE">
        <w:rPr>
          <w:rFonts w:asciiTheme="majorBidi" w:hAnsiTheme="majorBidi" w:cstheme="majorBidi"/>
          <w:lang w:val="en-US"/>
        </w:rPr>
        <w:t>150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E53DC29" w14:textId="77777777" w:rsidR="00955C67" w:rsidRPr="000D45CE" w:rsidRDefault="00955C67" w:rsidP="00955C67">
      <w:pPr>
        <w:pStyle w:val="Bo-Blankline"/>
      </w:pPr>
    </w:p>
    <w:p w14:paraId="4231C292" w14:textId="77777777" w:rsidR="00955C67" w:rsidRPr="000D45CE" w:rsidRDefault="00955C67" w:rsidP="00955C67">
      <w:pPr>
        <w:pStyle w:val="Ang15"/>
        <w:rPr>
          <w:rFonts w:asciiTheme="majorBidi" w:hAnsiTheme="majorBidi" w:cstheme="majorBidi"/>
        </w:rPr>
      </w:pPr>
      <w:r w:rsidRPr="000D45CE">
        <w:rPr>
          <w:rFonts w:asciiTheme="majorBidi" w:hAnsiTheme="majorBidi" w:cstheme="majorBidi"/>
          <w:cs/>
        </w:rPr>
        <w:t xml:space="preserve">เมื่อวันที่ </w:t>
      </w:r>
      <w:r w:rsidRPr="000D45CE">
        <w:rPr>
          <w:rFonts w:asciiTheme="majorBidi" w:hAnsiTheme="majorBidi" w:cstheme="majorBidi"/>
          <w:lang w:val="en-US"/>
        </w:rPr>
        <w:t>25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ธันวาคม </w:t>
      </w:r>
      <w:r w:rsidRPr="000D45CE">
        <w:rPr>
          <w:rFonts w:asciiTheme="majorBidi" w:hAnsiTheme="majorBidi" w:cstheme="majorBidi"/>
          <w:lang w:val="en-US"/>
        </w:rPr>
        <w:t>2562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0D45CE">
        <w:rPr>
          <w:rFonts w:asciiTheme="majorBidi" w:hAnsiTheme="majorBidi" w:cstheme="majorBidi"/>
          <w:lang w:val="en-US"/>
        </w:rPr>
        <w:t>28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มกราคม </w:t>
      </w:r>
      <w:r w:rsidRPr="000D45CE">
        <w:rPr>
          <w:rFonts w:asciiTheme="majorBidi" w:hAnsiTheme="majorBidi" w:cstheme="majorBidi"/>
          <w:lang w:val="en-US"/>
        </w:rPr>
        <w:t>2563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0A02454A" w14:textId="77777777" w:rsidR="00955C67" w:rsidRPr="000D45CE" w:rsidRDefault="00955C67" w:rsidP="00955C67">
      <w:pPr>
        <w:pStyle w:val="Bo-Blankline"/>
      </w:pPr>
    </w:p>
    <w:p w14:paraId="1428F117" w14:textId="77777777" w:rsidR="00955C67" w:rsidRPr="000D45CE" w:rsidRDefault="00955C67" w:rsidP="00955C67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 วันที่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01B5C498" w14:textId="5886C742" w:rsidR="00955C67" w:rsidRDefault="00955C67" w:rsidP="00955C67">
      <w:pPr>
        <w:pStyle w:val="Bo-Blankline"/>
        <w:rPr>
          <w:highlight w:val="yellow"/>
        </w:rPr>
      </w:pPr>
    </w:p>
    <w:p w14:paraId="45971999" w14:textId="6772B75A" w:rsidR="00F732C9" w:rsidRPr="0022236C" w:rsidRDefault="00F732C9" w:rsidP="00955C67">
      <w:pPr>
        <w:pStyle w:val="Bo-Blankline"/>
        <w:rPr>
          <w:sz w:val="30"/>
          <w:szCs w:val="30"/>
          <w:cs/>
          <w:lang w:val="en-US"/>
        </w:rPr>
      </w:pPr>
      <w:r w:rsidRPr="0022236C">
        <w:rPr>
          <w:rFonts w:hint="cs"/>
          <w:sz w:val="30"/>
          <w:szCs w:val="30"/>
          <w:cs/>
        </w:rPr>
        <w:t xml:space="preserve">เมื่อวันที่ </w:t>
      </w:r>
      <w:r w:rsidRPr="0022236C">
        <w:rPr>
          <w:sz w:val="30"/>
          <w:szCs w:val="30"/>
          <w:lang w:val="en-US"/>
        </w:rPr>
        <w:t xml:space="preserve">7 </w:t>
      </w:r>
      <w:r w:rsidRPr="0022236C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22236C">
        <w:rPr>
          <w:sz w:val="30"/>
          <w:szCs w:val="30"/>
          <w:lang w:val="en-US"/>
        </w:rPr>
        <w:t xml:space="preserve">2563 </w:t>
      </w:r>
      <w:r w:rsidRPr="0022236C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22236C">
        <w:rPr>
          <w:sz w:val="30"/>
          <w:szCs w:val="30"/>
          <w:lang w:val="en-US"/>
        </w:rPr>
        <w:t xml:space="preserve">5 </w:t>
      </w:r>
      <w:r w:rsidRPr="0022236C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ซึ่งจะครบกำหนดยื่นคำให้การเพิ่มเติมวันที่ </w:t>
      </w:r>
      <w:r w:rsidRPr="0022236C">
        <w:rPr>
          <w:sz w:val="30"/>
          <w:szCs w:val="30"/>
          <w:lang w:val="en-US"/>
        </w:rPr>
        <w:t xml:space="preserve">20 </w:t>
      </w:r>
      <w:r w:rsidRPr="0022236C">
        <w:rPr>
          <w:rFonts w:hint="cs"/>
          <w:sz w:val="30"/>
          <w:szCs w:val="30"/>
          <w:cs/>
          <w:lang w:val="en-US"/>
        </w:rPr>
        <w:t xml:space="preserve">กุมภาพันธ์ </w:t>
      </w:r>
      <w:r w:rsidRPr="0022236C">
        <w:rPr>
          <w:sz w:val="30"/>
          <w:szCs w:val="30"/>
          <w:lang w:val="en-US"/>
        </w:rPr>
        <w:t xml:space="preserve">2564 </w:t>
      </w:r>
      <w:r w:rsidRPr="0022236C">
        <w:rPr>
          <w:rFonts w:hint="cs"/>
          <w:sz w:val="30"/>
          <w:szCs w:val="30"/>
          <w:cs/>
          <w:lang w:val="en-US"/>
        </w:rPr>
        <w:t>ขณะนี้อยู่ระหว่างจัดทำคำให้การเพิ่มเติม</w:t>
      </w:r>
    </w:p>
    <w:p w14:paraId="21786D7B" w14:textId="77777777" w:rsidR="00F732C9" w:rsidRPr="00A67DD9" w:rsidRDefault="00F732C9" w:rsidP="00955C67">
      <w:pPr>
        <w:pStyle w:val="Bo-Blankline"/>
        <w:rPr>
          <w:highlight w:val="yellow"/>
        </w:rPr>
      </w:pPr>
    </w:p>
    <w:p w14:paraId="3543A867" w14:textId="77777777" w:rsidR="00955C67" w:rsidRDefault="00955C67" w:rsidP="00955C67">
      <w:pPr>
        <w:pStyle w:val="Ang15"/>
        <w:rPr>
          <w:rFonts w:asciiTheme="majorBidi" w:hAnsiTheme="majorBidi" w:cstheme="majorBidi"/>
          <w:cs/>
        </w:rPr>
      </w:pPr>
      <w:r w:rsidRPr="000D45CE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0D45CE">
        <w:rPr>
          <w:rFonts w:asciiTheme="majorBidi" w:hAnsiTheme="majorBidi" w:cstheme="majorBidi"/>
          <w:lang w:val="en-US"/>
        </w:rPr>
        <w:t>222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A03F33" w14:textId="0F8C7B4D" w:rsidR="002F0EBE" w:rsidRPr="00075A7F" w:rsidRDefault="002F0EBE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</w:p>
    <w:p w14:paraId="5C70AB04" w14:textId="23E99ACD" w:rsidR="004401F7" w:rsidRPr="005B4B7E" w:rsidRDefault="002F0EBE" w:rsidP="004401F7">
      <w:pPr>
        <w:pStyle w:val="Caption"/>
      </w:pPr>
      <w:r w:rsidRPr="005B4B7E">
        <w:rPr>
          <w:rFonts w:hint="cs"/>
          <w:cs/>
        </w:rPr>
        <w:t>เรื่องอื่น</w:t>
      </w:r>
    </w:p>
    <w:p w14:paraId="6E201049" w14:textId="5F1DB242" w:rsidR="00955C67" w:rsidRDefault="00955C67" w:rsidP="005F5A10">
      <w:pPr>
        <w:pStyle w:val="Bo-Blankline"/>
        <w:rPr>
          <w:lang w:val="en-US"/>
        </w:rPr>
      </w:pPr>
    </w:p>
    <w:p w14:paraId="5561DF08" w14:textId="44FD9F22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>
        <w:rPr>
          <w:rFonts w:asciiTheme="majorBidi" w:hAnsiTheme="majorBidi"/>
          <w:spacing w:val="-2"/>
          <w:sz w:val="30"/>
          <w:szCs w:val="30"/>
        </w:rPr>
        <w:t>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>
        <w:rPr>
          <w:rFonts w:asciiTheme="majorBidi" w:hAnsiTheme="majorBidi"/>
          <w:spacing w:val="-2"/>
          <w:sz w:val="30"/>
          <w:szCs w:val="30"/>
        </w:rPr>
        <w:t>2553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>
        <w:rPr>
          <w:rFonts w:asciiTheme="majorBidi" w:hAnsiTheme="majorBidi"/>
          <w:spacing w:val="-2"/>
          <w:sz w:val="30"/>
          <w:szCs w:val="30"/>
        </w:rPr>
        <w:t>396,000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26B614C4" w14:textId="77777777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32477B65" w14:textId="1CAD0D70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6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>
        <w:rPr>
          <w:rFonts w:asciiTheme="majorBidi" w:hAnsiTheme="majorBidi"/>
          <w:spacing w:val="-2"/>
          <w:sz w:val="30"/>
          <w:szCs w:val="30"/>
        </w:rPr>
        <w:t>1/2562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pacing w:val="-2"/>
          <w:sz w:val="30"/>
          <w:szCs w:val="30"/>
        </w:rPr>
        <w:t>31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ในขณะนี้ ศอ.บต. ได้ประสานให้หน่วยงานที่เกี่ยวข้องกับแผนการลงทุนภาคเอกชน ได้ไปดำเนินการต่อไป อาทิ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กรมโยธาธิการและผังเมือง กระทรวงมหาดไทย และองค์การบริหารจังหวัดสงขลา พิจารณาดำเนินการปรับเปลี่ยน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>
        <w:rPr>
          <w:rFonts w:asciiTheme="majorBidi" w:hAnsiTheme="majorBidi"/>
          <w:spacing w:val="-2"/>
          <w:sz w:val="30"/>
          <w:szCs w:val="30"/>
        </w:rPr>
        <w:t>3,700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ที่ อ.จะนะ จ.สงขลา รวมทั้งมีข้อบังคับให้ภาคเอกชนมีหน้าที่ต้องดำเนินการศึกษาผลกระทบสิ่งแวดล้อม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Environment Impact Assessment : EIA)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Environment and Health Impact Assessment : EHIA)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เป็นต้นไป</w:t>
      </w:r>
    </w:p>
    <w:p w14:paraId="7B55A383" w14:textId="77777777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F6EBFEB" w14:textId="77777777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76C5606D" w14:textId="4CADE28B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การบูรณาการ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รองนายกรัฐมนตรี พลเอกประวิตร วงษ์สุวรรณ เป็นผู้รับมอบอำนาจทำการแทนนายกรัฐมนตรี เป็นหน่วยงานเจ้าของแผนงานทำ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(ภายในเดือนมีนาคม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) และก็เป็นหน้าที่ของบริษัท ที่ต้องทำ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22236C">
        <w:rPr>
          <w:rFonts w:asciiTheme="majorBidi" w:hAnsiTheme="majorBidi"/>
          <w:spacing w:val="-2"/>
          <w:sz w:val="30"/>
          <w:szCs w:val="30"/>
        </w:rPr>
        <w:t>EHIA</w:t>
      </w:r>
    </w:p>
    <w:p w14:paraId="0D112F6F" w14:textId="77777777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67557649" w14:textId="19FBABB2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3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9034FC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54A7BADD" w14:textId="77777777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4BEBF6F7" w14:textId="7FF54C6C" w:rsidR="0022236C" w:rsidRPr="0022236C" w:rsidRDefault="0022236C" w:rsidP="0022236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25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>
        <w:rPr>
          <w:rFonts w:asciiTheme="majorBidi" w:hAnsiTheme="majorBidi"/>
          <w:spacing w:val="-2"/>
          <w:sz w:val="30"/>
          <w:szCs w:val="30"/>
        </w:rPr>
        <w:t>400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>
        <w:rPr>
          <w:rFonts w:asciiTheme="majorBidi" w:hAnsiTheme="majorBidi"/>
          <w:spacing w:val="-2"/>
          <w:sz w:val="30"/>
          <w:szCs w:val="30"/>
        </w:rPr>
        <w:t>10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>
        <w:rPr>
          <w:rFonts w:asciiTheme="majorBidi" w:hAnsiTheme="majorBidi"/>
          <w:spacing w:val="-2"/>
          <w:sz w:val="30"/>
          <w:szCs w:val="30"/>
        </w:rPr>
        <w:t>7.92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เป็นระยะเวลา </w:t>
      </w:r>
      <w:r>
        <w:rPr>
          <w:rFonts w:asciiTheme="majorBidi" w:hAnsiTheme="majorBidi"/>
          <w:spacing w:val="-2"/>
          <w:sz w:val="30"/>
          <w:szCs w:val="30"/>
        </w:rPr>
        <w:t>20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>
        <w:rPr>
          <w:rFonts w:asciiTheme="majorBidi" w:hAnsiTheme="majorBidi"/>
          <w:spacing w:val="-2"/>
          <w:sz w:val="30"/>
          <w:szCs w:val="30"/>
        </w:rPr>
        <w:t>5.78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12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49C235AE" w14:textId="77777777" w:rsidR="0022236C" w:rsidRDefault="0022236C" w:rsidP="0022236C">
      <w:pPr>
        <w:pStyle w:val="Bo-Blankline"/>
        <w:jc w:val="thaiDistribute"/>
      </w:pPr>
    </w:p>
    <w:p w14:paraId="3A9241D5" w14:textId="77777777" w:rsidR="0022236C" w:rsidRDefault="0022236C" w:rsidP="0022236C">
      <w:pPr>
        <w:rPr>
          <w:cs/>
        </w:rPr>
      </w:pPr>
    </w:p>
    <w:p w14:paraId="114C83FE" w14:textId="77777777" w:rsidR="00955C67" w:rsidRPr="00955C67" w:rsidRDefault="00955C67" w:rsidP="0022236C">
      <w:pPr>
        <w:pStyle w:val="Bo-Blankline"/>
        <w:jc w:val="thaiDistribute"/>
        <w:rPr>
          <w:cs/>
        </w:rPr>
      </w:pPr>
    </w:p>
    <w:sectPr w:rsidR="00955C67" w:rsidRPr="00955C67" w:rsidSect="009A49D4">
      <w:pgSz w:w="11909" w:h="16834" w:code="9"/>
      <w:pgMar w:top="691" w:right="1152" w:bottom="576" w:left="1152" w:header="706" w:footer="706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92E96" w14:textId="77777777" w:rsidR="00365C69" w:rsidRDefault="00365C69">
      <w:r>
        <w:separator/>
      </w:r>
    </w:p>
  </w:endnote>
  <w:endnote w:type="continuationSeparator" w:id="0">
    <w:p w14:paraId="19F7B3F3" w14:textId="77777777" w:rsidR="00365C69" w:rsidRDefault="0036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37620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ED8993" w14:textId="0CB71946" w:rsidR="00A23CDE" w:rsidRPr="00A23CDE" w:rsidRDefault="00A23CD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23CD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D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23CD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16415"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Pr="00A23CD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4FB94" w14:textId="7B7C1B58" w:rsidR="00827C28" w:rsidRPr="00013021" w:rsidRDefault="00827C2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13021">
      <w:rPr>
        <w:rFonts w:asciiTheme="majorBidi" w:hAnsiTheme="majorBidi" w:cstheme="majorBidi"/>
        <w:sz w:val="30"/>
        <w:szCs w:val="30"/>
      </w:rPr>
      <w:fldChar w:fldCharType="begin"/>
    </w:r>
    <w:r w:rsidRPr="000130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13021">
      <w:rPr>
        <w:rFonts w:asciiTheme="majorBidi" w:hAnsiTheme="majorBidi" w:cstheme="majorBidi"/>
        <w:sz w:val="30"/>
        <w:szCs w:val="30"/>
      </w:rPr>
      <w:fldChar w:fldCharType="separate"/>
    </w:r>
    <w:r w:rsidR="00B16415">
      <w:rPr>
        <w:rFonts w:asciiTheme="majorBidi" w:hAnsiTheme="majorBidi" w:cstheme="majorBidi"/>
        <w:noProof/>
        <w:sz w:val="30"/>
        <w:szCs w:val="30"/>
      </w:rPr>
      <w:t>82</w:t>
    </w:r>
    <w:r w:rsidRPr="000130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5517" w14:textId="1A7788D1" w:rsidR="00827C28" w:rsidRPr="00013021" w:rsidRDefault="00827C28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Pr="00013021">
      <w:rPr>
        <w:rFonts w:ascii="Angsana New" w:hAnsi="Angsana New"/>
        <w:noProof/>
        <w:sz w:val="30"/>
        <w:szCs w:val="30"/>
      </w:rPr>
      <w:t>8</w:t>
    </w:r>
    <w:r w:rsidRPr="006145CD">
      <w:rPr>
        <w:rFonts w:ascii="Angsana New" w:hAnsi="Angsana New"/>
        <w:noProof/>
        <w:sz w:val="30"/>
        <w:szCs w:val="30"/>
        <w:lang w:val="en-US"/>
      </w:rPr>
      <w:t>0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CB844" w14:textId="77777777" w:rsidR="00365C69" w:rsidRDefault="00365C69">
      <w:r>
        <w:separator/>
      </w:r>
    </w:p>
  </w:footnote>
  <w:footnote w:type="continuationSeparator" w:id="0">
    <w:p w14:paraId="0C464E40" w14:textId="77777777" w:rsidR="00365C69" w:rsidRDefault="00365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0A016" w14:textId="77777777" w:rsidR="00827C28" w:rsidRPr="001115CE" w:rsidRDefault="00827C28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FCA3053" w14:textId="77777777" w:rsidR="00827C28" w:rsidRDefault="00827C28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AACD32C" w14:textId="631F5511" w:rsidR="00827C28" w:rsidRPr="00E22BD2" w:rsidRDefault="00827C28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145CD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45CD">
      <w:rPr>
        <w:rFonts w:ascii="Angsana New" w:hAnsi="Angsana New"/>
        <w:b/>
        <w:bCs/>
        <w:sz w:val="32"/>
        <w:szCs w:val="32"/>
        <w:lang w:val="en-US"/>
      </w:rPr>
      <w:t>2563</w:t>
    </w:r>
  </w:p>
  <w:p w14:paraId="232DEB92" w14:textId="77777777" w:rsidR="00827C28" w:rsidRPr="009560C5" w:rsidRDefault="00827C28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8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8"/>
  </w:num>
  <w:num w:numId="5">
    <w:abstractNumId w:val="1"/>
  </w:num>
  <w:num w:numId="6">
    <w:abstractNumId w:val="18"/>
  </w:num>
  <w:num w:numId="7">
    <w:abstractNumId w:val="10"/>
  </w:num>
  <w:num w:numId="8">
    <w:abstractNumId w:val="9"/>
  </w:num>
  <w:num w:numId="9">
    <w:abstractNumId w:val="3"/>
  </w:num>
  <w:num w:numId="10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0"/>
  </w:num>
  <w:num w:numId="12">
    <w:abstractNumId w:val="2"/>
  </w:num>
  <w:num w:numId="13">
    <w:abstractNumId w:val="6"/>
  </w:num>
  <w:num w:numId="14">
    <w:abstractNumId w:val="16"/>
  </w:num>
  <w:num w:numId="15">
    <w:abstractNumId w:val="5"/>
  </w:num>
  <w:num w:numId="16">
    <w:abstractNumId w:val="13"/>
  </w:num>
  <w:num w:numId="17">
    <w:abstractNumId w:val="15"/>
  </w:num>
  <w:num w:numId="18">
    <w:abstractNumId w:val="21"/>
  </w:num>
  <w:num w:numId="19">
    <w:abstractNumId w:val="7"/>
  </w:num>
  <w:num w:numId="20">
    <w:abstractNumId w:val="12"/>
  </w:num>
  <w:num w:numId="21">
    <w:abstractNumId w:val="19"/>
  </w:num>
  <w:num w:numId="22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E7"/>
    <w:rsid w:val="00045397"/>
    <w:rsid w:val="000455CA"/>
    <w:rsid w:val="000458E9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500A"/>
    <w:rsid w:val="00055217"/>
    <w:rsid w:val="00055256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CA2"/>
    <w:rsid w:val="00060E97"/>
    <w:rsid w:val="000611A7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A08"/>
    <w:rsid w:val="00066F02"/>
    <w:rsid w:val="00067073"/>
    <w:rsid w:val="000670BC"/>
    <w:rsid w:val="000670E4"/>
    <w:rsid w:val="0006741D"/>
    <w:rsid w:val="00067AFD"/>
    <w:rsid w:val="00070377"/>
    <w:rsid w:val="000709B4"/>
    <w:rsid w:val="00070CC6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6255"/>
    <w:rsid w:val="0007647B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319"/>
    <w:rsid w:val="000A13E7"/>
    <w:rsid w:val="000A1446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4C5"/>
    <w:rsid w:val="000B75CD"/>
    <w:rsid w:val="000C0152"/>
    <w:rsid w:val="000C022C"/>
    <w:rsid w:val="000C0329"/>
    <w:rsid w:val="000C06CB"/>
    <w:rsid w:val="000C09C2"/>
    <w:rsid w:val="000C1346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DAC"/>
    <w:rsid w:val="000E3143"/>
    <w:rsid w:val="000E3176"/>
    <w:rsid w:val="000E33F9"/>
    <w:rsid w:val="000E3451"/>
    <w:rsid w:val="000E34DC"/>
    <w:rsid w:val="000E3811"/>
    <w:rsid w:val="000E4198"/>
    <w:rsid w:val="000E4217"/>
    <w:rsid w:val="000E447A"/>
    <w:rsid w:val="000E474C"/>
    <w:rsid w:val="000E4E33"/>
    <w:rsid w:val="000E51EA"/>
    <w:rsid w:val="000E53EF"/>
    <w:rsid w:val="000E54E1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48B0"/>
    <w:rsid w:val="000F4B4C"/>
    <w:rsid w:val="000F5731"/>
    <w:rsid w:val="000F5A64"/>
    <w:rsid w:val="000F62BB"/>
    <w:rsid w:val="000F657A"/>
    <w:rsid w:val="000F6DF2"/>
    <w:rsid w:val="000F7D5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9E5"/>
    <w:rsid w:val="00115CB8"/>
    <w:rsid w:val="00116314"/>
    <w:rsid w:val="001165CC"/>
    <w:rsid w:val="0011680B"/>
    <w:rsid w:val="00116995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423D"/>
    <w:rsid w:val="00124B54"/>
    <w:rsid w:val="00124DFB"/>
    <w:rsid w:val="00124EB8"/>
    <w:rsid w:val="00124F4B"/>
    <w:rsid w:val="0012553F"/>
    <w:rsid w:val="001255A8"/>
    <w:rsid w:val="001258EC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A34"/>
    <w:rsid w:val="00133D43"/>
    <w:rsid w:val="00133F92"/>
    <w:rsid w:val="0013438A"/>
    <w:rsid w:val="00134739"/>
    <w:rsid w:val="00134E9F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9B5"/>
    <w:rsid w:val="00143C76"/>
    <w:rsid w:val="00143CAA"/>
    <w:rsid w:val="00143DD2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E52"/>
    <w:rsid w:val="00157315"/>
    <w:rsid w:val="0015734D"/>
    <w:rsid w:val="001574B9"/>
    <w:rsid w:val="00157642"/>
    <w:rsid w:val="00157738"/>
    <w:rsid w:val="0015777B"/>
    <w:rsid w:val="00157ABE"/>
    <w:rsid w:val="00157E4A"/>
    <w:rsid w:val="0016029D"/>
    <w:rsid w:val="0016095B"/>
    <w:rsid w:val="001609A4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5397"/>
    <w:rsid w:val="0017584F"/>
    <w:rsid w:val="001758B4"/>
    <w:rsid w:val="00175993"/>
    <w:rsid w:val="001764AE"/>
    <w:rsid w:val="0017688F"/>
    <w:rsid w:val="001770B4"/>
    <w:rsid w:val="0017754D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A21"/>
    <w:rsid w:val="00184C69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A7C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6EC"/>
    <w:rsid w:val="001A5B67"/>
    <w:rsid w:val="001A5DFD"/>
    <w:rsid w:val="001A5EAE"/>
    <w:rsid w:val="001A5F1D"/>
    <w:rsid w:val="001A60CF"/>
    <w:rsid w:val="001A6797"/>
    <w:rsid w:val="001A68D1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D00"/>
    <w:rsid w:val="001B2D57"/>
    <w:rsid w:val="001B3335"/>
    <w:rsid w:val="001B397F"/>
    <w:rsid w:val="001B3CFE"/>
    <w:rsid w:val="001B414E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7BF"/>
    <w:rsid w:val="001C19C8"/>
    <w:rsid w:val="001C1D9D"/>
    <w:rsid w:val="001C1DAA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D2"/>
    <w:rsid w:val="001C434B"/>
    <w:rsid w:val="001C48AC"/>
    <w:rsid w:val="001C4A70"/>
    <w:rsid w:val="001C52D3"/>
    <w:rsid w:val="001C52E8"/>
    <w:rsid w:val="001C5D92"/>
    <w:rsid w:val="001C6375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52C"/>
    <w:rsid w:val="001D482F"/>
    <w:rsid w:val="001D4D40"/>
    <w:rsid w:val="001D50ED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CE8"/>
    <w:rsid w:val="001E5821"/>
    <w:rsid w:val="001E5A41"/>
    <w:rsid w:val="001E5DF6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6146"/>
    <w:rsid w:val="001F625F"/>
    <w:rsid w:val="001F672A"/>
    <w:rsid w:val="001F6806"/>
    <w:rsid w:val="001F68AC"/>
    <w:rsid w:val="001F6AC7"/>
    <w:rsid w:val="001F6E71"/>
    <w:rsid w:val="001F70E4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103"/>
    <w:rsid w:val="0020215D"/>
    <w:rsid w:val="002021F8"/>
    <w:rsid w:val="00202402"/>
    <w:rsid w:val="00202639"/>
    <w:rsid w:val="0020274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641"/>
    <w:rsid w:val="0020565E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B9A"/>
    <w:rsid w:val="00211BF2"/>
    <w:rsid w:val="002123D7"/>
    <w:rsid w:val="00212418"/>
    <w:rsid w:val="0021287A"/>
    <w:rsid w:val="00212D1A"/>
    <w:rsid w:val="00212EBC"/>
    <w:rsid w:val="0021325C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B27"/>
    <w:rsid w:val="0021754E"/>
    <w:rsid w:val="002177AB"/>
    <w:rsid w:val="00217FD2"/>
    <w:rsid w:val="00220131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C8F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E4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AB"/>
    <w:rsid w:val="0024750A"/>
    <w:rsid w:val="0024780F"/>
    <w:rsid w:val="002478B4"/>
    <w:rsid w:val="00247935"/>
    <w:rsid w:val="0025051D"/>
    <w:rsid w:val="002505FE"/>
    <w:rsid w:val="0025077E"/>
    <w:rsid w:val="00250C83"/>
    <w:rsid w:val="00250F42"/>
    <w:rsid w:val="00250FBE"/>
    <w:rsid w:val="00251143"/>
    <w:rsid w:val="00251372"/>
    <w:rsid w:val="0025152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5F8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727A"/>
    <w:rsid w:val="0027743D"/>
    <w:rsid w:val="00277AA9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A49"/>
    <w:rsid w:val="002A6B9A"/>
    <w:rsid w:val="002A6BFE"/>
    <w:rsid w:val="002A6CC1"/>
    <w:rsid w:val="002A76AA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F28"/>
    <w:rsid w:val="002B32D5"/>
    <w:rsid w:val="002B351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FCF"/>
    <w:rsid w:val="002B7231"/>
    <w:rsid w:val="002B7480"/>
    <w:rsid w:val="002B764E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BE"/>
    <w:rsid w:val="002D0675"/>
    <w:rsid w:val="002D0BA2"/>
    <w:rsid w:val="002D0EB3"/>
    <w:rsid w:val="002D115C"/>
    <w:rsid w:val="002D11E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43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ED0"/>
    <w:rsid w:val="002E411D"/>
    <w:rsid w:val="002E4339"/>
    <w:rsid w:val="002E43F5"/>
    <w:rsid w:val="002E4684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FE"/>
    <w:rsid w:val="002F64F2"/>
    <w:rsid w:val="002F66C7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8E7"/>
    <w:rsid w:val="00300D7D"/>
    <w:rsid w:val="00300E48"/>
    <w:rsid w:val="0030104F"/>
    <w:rsid w:val="003011D6"/>
    <w:rsid w:val="00301392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D5C"/>
    <w:rsid w:val="0030527C"/>
    <w:rsid w:val="003052A6"/>
    <w:rsid w:val="00305A82"/>
    <w:rsid w:val="00305E9C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58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68"/>
    <w:rsid w:val="003228C2"/>
    <w:rsid w:val="00322AA5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30C"/>
    <w:rsid w:val="00331770"/>
    <w:rsid w:val="00331BEA"/>
    <w:rsid w:val="00331CE4"/>
    <w:rsid w:val="00331FEB"/>
    <w:rsid w:val="00332412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B2A"/>
    <w:rsid w:val="00335D0A"/>
    <w:rsid w:val="00335F7C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A52"/>
    <w:rsid w:val="00343A66"/>
    <w:rsid w:val="00343ADF"/>
    <w:rsid w:val="003440A6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524"/>
    <w:rsid w:val="00352700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C69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50C0"/>
    <w:rsid w:val="003751E9"/>
    <w:rsid w:val="00375503"/>
    <w:rsid w:val="0037559A"/>
    <w:rsid w:val="00375A1A"/>
    <w:rsid w:val="00375C5A"/>
    <w:rsid w:val="00375D79"/>
    <w:rsid w:val="00375FEB"/>
    <w:rsid w:val="0037630A"/>
    <w:rsid w:val="003763A2"/>
    <w:rsid w:val="003767FB"/>
    <w:rsid w:val="00376A1A"/>
    <w:rsid w:val="00376E0C"/>
    <w:rsid w:val="00377286"/>
    <w:rsid w:val="003772D0"/>
    <w:rsid w:val="003776E4"/>
    <w:rsid w:val="003802FD"/>
    <w:rsid w:val="00380912"/>
    <w:rsid w:val="00380A70"/>
    <w:rsid w:val="00380D5A"/>
    <w:rsid w:val="003816EB"/>
    <w:rsid w:val="0038177F"/>
    <w:rsid w:val="00381A3F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3E14"/>
    <w:rsid w:val="00384096"/>
    <w:rsid w:val="003848C9"/>
    <w:rsid w:val="00384D0A"/>
    <w:rsid w:val="00385448"/>
    <w:rsid w:val="00385743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BB1"/>
    <w:rsid w:val="003962D9"/>
    <w:rsid w:val="00396307"/>
    <w:rsid w:val="003968B0"/>
    <w:rsid w:val="00396A68"/>
    <w:rsid w:val="00396C6C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777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3C8"/>
    <w:rsid w:val="003B4A0F"/>
    <w:rsid w:val="003B4EA4"/>
    <w:rsid w:val="003B52CF"/>
    <w:rsid w:val="003B52FD"/>
    <w:rsid w:val="003B5C7B"/>
    <w:rsid w:val="003B64A6"/>
    <w:rsid w:val="003B6507"/>
    <w:rsid w:val="003B6B50"/>
    <w:rsid w:val="003B6F9A"/>
    <w:rsid w:val="003B72ED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4EDE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AD7"/>
    <w:rsid w:val="003E3B3D"/>
    <w:rsid w:val="003E3BA1"/>
    <w:rsid w:val="003E3F87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4FA"/>
    <w:rsid w:val="003F163D"/>
    <w:rsid w:val="003F1945"/>
    <w:rsid w:val="003F1ADA"/>
    <w:rsid w:val="003F1D96"/>
    <w:rsid w:val="003F2896"/>
    <w:rsid w:val="003F2B0F"/>
    <w:rsid w:val="003F2DE8"/>
    <w:rsid w:val="003F2F81"/>
    <w:rsid w:val="003F378A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945"/>
    <w:rsid w:val="00406CE3"/>
    <w:rsid w:val="00406D34"/>
    <w:rsid w:val="00406F9F"/>
    <w:rsid w:val="0040714C"/>
    <w:rsid w:val="0040733B"/>
    <w:rsid w:val="004073BB"/>
    <w:rsid w:val="0040749C"/>
    <w:rsid w:val="00407D12"/>
    <w:rsid w:val="0041003C"/>
    <w:rsid w:val="00410102"/>
    <w:rsid w:val="0041030C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B8F"/>
    <w:rsid w:val="00422155"/>
    <w:rsid w:val="0042237F"/>
    <w:rsid w:val="004225AB"/>
    <w:rsid w:val="00422DB0"/>
    <w:rsid w:val="00423178"/>
    <w:rsid w:val="004234E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CF8"/>
    <w:rsid w:val="00430DFD"/>
    <w:rsid w:val="00430E2C"/>
    <w:rsid w:val="004313E8"/>
    <w:rsid w:val="0043151A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4241"/>
    <w:rsid w:val="004447E9"/>
    <w:rsid w:val="00444840"/>
    <w:rsid w:val="00444887"/>
    <w:rsid w:val="00445221"/>
    <w:rsid w:val="00445224"/>
    <w:rsid w:val="004452FD"/>
    <w:rsid w:val="004455C9"/>
    <w:rsid w:val="00445D2B"/>
    <w:rsid w:val="004464F5"/>
    <w:rsid w:val="0044657D"/>
    <w:rsid w:val="00446712"/>
    <w:rsid w:val="00446761"/>
    <w:rsid w:val="00446A23"/>
    <w:rsid w:val="00446B9E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854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F11"/>
    <w:rsid w:val="004702D8"/>
    <w:rsid w:val="004702E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438"/>
    <w:rsid w:val="00486774"/>
    <w:rsid w:val="00486C83"/>
    <w:rsid w:val="00487A6B"/>
    <w:rsid w:val="00487BB6"/>
    <w:rsid w:val="00487BF8"/>
    <w:rsid w:val="00487CEF"/>
    <w:rsid w:val="00487D70"/>
    <w:rsid w:val="00487E7E"/>
    <w:rsid w:val="00490590"/>
    <w:rsid w:val="00490C12"/>
    <w:rsid w:val="00490D7D"/>
    <w:rsid w:val="004910BD"/>
    <w:rsid w:val="0049146D"/>
    <w:rsid w:val="0049155D"/>
    <w:rsid w:val="004922D3"/>
    <w:rsid w:val="00492557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457"/>
    <w:rsid w:val="00494B97"/>
    <w:rsid w:val="00494E42"/>
    <w:rsid w:val="00495053"/>
    <w:rsid w:val="00495A00"/>
    <w:rsid w:val="00495B67"/>
    <w:rsid w:val="00495C7A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EA6"/>
    <w:rsid w:val="004A1239"/>
    <w:rsid w:val="004A1304"/>
    <w:rsid w:val="004A1600"/>
    <w:rsid w:val="004A167C"/>
    <w:rsid w:val="004A1A8A"/>
    <w:rsid w:val="004A1CFF"/>
    <w:rsid w:val="004A1F6D"/>
    <w:rsid w:val="004A2264"/>
    <w:rsid w:val="004A2E64"/>
    <w:rsid w:val="004A2EAC"/>
    <w:rsid w:val="004A2F5E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67A"/>
    <w:rsid w:val="004D17F7"/>
    <w:rsid w:val="004D18D6"/>
    <w:rsid w:val="004D1A01"/>
    <w:rsid w:val="004D21CB"/>
    <w:rsid w:val="004D2464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9E1"/>
    <w:rsid w:val="004E0A2F"/>
    <w:rsid w:val="004E0BE4"/>
    <w:rsid w:val="004E112A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4EA"/>
    <w:rsid w:val="004E293D"/>
    <w:rsid w:val="004E2E28"/>
    <w:rsid w:val="004E37A0"/>
    <w:rsid w:val="004E38C0"/>
    <w:rsid w:val="004E3D83"/>
    <w:rsid w:val="004E4983"/>
    <w:rsid w:val="004E5172"/>
    <w:rsid w:val="004E56B6"/>
    <w:rsid w:val="004E57A5"/>
    <w:rsid w:val="004E5DA6"/>
    <w:rsid w:val="004E5DD3"/>
    <w:rsid w:val="004E5F85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10AE"/>
    <w:rsid w:val="004F10E8"/>
    <w:rsid w:val="004F13BD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5EC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E2C"/>
    <w:rsid w:val="0050117C"/>
    <w:rsid w:val="00501260"/>
    <w:rsid w:val="005016D0"/>
    <w:rsid w:val="005018DE"/>
    <w:rsid w:val="00501A3C"/>
    <w:rsid w:val="00501E47"/>
    <w:rsid w:val="00502187"/>
    <w:rsid w:val="00502402"/>
    <w:rsid w:val="00502F4A"/>
    <w:rsid w:val="00503902"/>
    <w:rsid w:val="00503D08"/>
    <w:rsid w:val="0050409B"/>
    <w:rsid w:val="00504C31"/>
    <w:rsid w:val="00504CCD"/>
    <w:rsid w:val="00504CD7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F1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354C"/>
    <w:rsid w:val="00533557"/>
    <w:rsid w:val="00533DFA"/>
    <w:rsid w:val="005346B4"/>
    <w:rsid w:val="00534779"/>
    <w:rsid w:val="00535322"/>
    <w:rsid w:val="00535E33"/>
    <w:rsid w:val="00535E76"/>
    <w:rsid w:val="00536371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708C"/>
    <w:rsid w:val="00557657"/>
    <w:rsid w:val="00557ADA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869"/>
    <w:rsid w:val="0056287A"/>
    <w:rsid w:val="00562A52"/>
    <w:rsid w:val="00562B97"/>
    <w:rsid w:val="00562E5E"/>
    <w:rsid w:val="00563003"/>
    <w:rsid w:val="00563183"/>
    <w:rsid w:val="005631AC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E0"/>
    <w:rsid w:val="00577F9F"/>
    <w:rsid w:val="00580520"/>
    <w:rsid w:val="00580727"/>
    <w:rsid w:val="005808BF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B03"/>
    <w:rsid w:val="00587C51"/>
    <w:rsid w:val="00587D3E"/>
    <w:rsid w:val="0059048A"/>
    <w:rsid w:val="005904AF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558"/>
    <w:rsid w:val="00593576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3FF"/>
    <w:rsid w:val="005B14E6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78E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4ECE"/>
    <w:rsid w:val="005D567C"/>
    <w:rsid w:val="005D62D1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718"/>
    <w:rsid w:val="005F4C44"/>
    <w:rsid w:val="005F4C57"/>
    <w:rsid w:val="005F5A10"/>
    <w:rsid w:val="005F5A48"/>
    <w:rsid w:val="005F5C6F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2C4"/>
    <w:rsid w:val="00610483"/>
    <w:rsid w:val="00610549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6008"/>
    <w:rsid w:val="00626274"/>
    <w:rsid w:val="0062680C"/>
    <w:rsid w:val="00626C00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12B5"/>
    <w:rsid w:val="0063131E"/>
    <w:rsid w:val="00632652"/>
    <w:rsid w:val="006328F2"/>
    <w:rsid w:val="00632C66"/>
    <w:rsid w:val="00632D99"/>
    <w:rsid w:val="00632DF3"/>
    <w:rsid w:val="00632F99"/>
    <w:rsid w:val="0063375A"/>
    <w:rsid w:val="00633E08"/>
    <w:rsid w:val="00634AAE"/>
    <w:rsid w:val="00634BDB"/>
    <w:rsid w:val="00634CA2"/>
    <w:rsid w:val="00634F88"/>
    <w:rsid w:val="006357C0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6FAA"/>
    <w:rsid w:val="006570C2"/>
    <w:rsid w:val="0065733F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FA"/>
    <w:rsid w:val="00662D84"/>
    <w:rsid w:val="00663246"/>
    <w:rsid w:val="00663581"/>
    <w:rsid w:val="00663621"/>
    <w:rsid w:val="00663717"/>
    <w:rsid w:val="00663795"/>
    <w:rsid w:val="00663C52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55E"/>
    <w:rsid w:val="006848D3"/>
    <w:rsid w:val="00684A65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30"/>
    <w:rsid w:val="00691CE0"/>
    <w:rsid w:val="0069258F"/>
    <w:rsid w:val="006925E6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A0612"/>
    <w:rsid w:val="006A0770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4E4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62E"/>
    <w:rsid w:val="006E1092"/>
    <w:rsid w:val="006E1215"/>
    <w:rsid w:val="006E166C"/>
    <w:rsid w:val="006E1920"/>
    <w:rsid w:val="006E1AAA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8CC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432C"/>
    <w:rsid w:val="006F4941"/>
    <w:rsid w:val="006F4A94"/>
    <w:rsid w:val="006F4B18"/>
    <w:rsid w:val="006F4C63"/>
    <w:rsid w:val="006F5BC5"/>
    <w:rsid w:val="006F5D32"/>
    <w:rsid w:val="006F6118"/>
    <w:rsid w:val="006F6349"/>
    <w:rsid w:val="006F6564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5E8C"/>
    <w:rsid w:val="007062DD"/>
    <w:rsid w:val="0070673D"/>
    <w:rsid w:val="0070678C"/>
    <w:rsid w:val="00706A28"/>
    <w:rsid w:val="00706B73"/>
    <w:rsid w:val="00706FF1"/>
    <w:rsid w:val="00707690"/>
    <w:rsid w:val="0070786C"/>
    <w:rsid w:val="00707C68"/>
    <w:rsid w:val="00707EF9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C6E"/>
    <w:rsid w:val="00712E1D"/>
    <w:rsid w:val="007130C4"/>
    <w:rsid w:val="0071310D"/>
    <w:rsid w:val="007138A4"/>
    <w:rsid w:val="00713A5A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A68"/>
    <w:rsid w:val="00716B2C"/>
    <w:rsid w:val="0071755C"/>
    <w:rsid w:val="00717569"/>
    <w:rsid w:val="0071773E"/>
    <w:rsid w:val="00717B83"/>
    <w:rsid w:val="00717FCC"/>
    <w:rsid w:val="007204C0"/>
    <w:rsid w:val="00720BCD"/>
    <w:rsid w:val="00720C43"/>
    <w:rsid w:val="0072110D"/>
    <w:rsid w:val="00721122"/>
    <w:rsid w:val="007213D6"/>
    <w:rsid w:val="00721604"/>
    <w:rsid w:val="00721A72"/>
    <w:rsid w:val="00721C8A"/>
    <w:rsid w:val="0072229F"/>
    <w:rsid w:val="007222B6"/>
    <w:rsid w:val="007224A4"/>
    <w:rsid w:val="007225B3"/>
    <w:rsid w:val="007230D1"/>
    <w:rsid w:val="00723225"/>
    <w:rsid w:val="00723B6A"/>
    <w:rsid w:val="00724072"/>
    <w:rsid w:val="0072408E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7DD"/>
    <w:rsid w:val="007318C2"/>
    <w:rsid w:val="00731A53"/>
    <w:rsid w:val="00731B13"/>
    <w:rsid w:val="00731BCE"/>
    <w:rsid w:val="00731DCF"/>
    <w:rsid w:val="007327DB"/>
    <w:rsid w:val="00732855"/>
    <w:rsid w:val="007329FC"/>
    <w:rsid w:val="00732BAC"/>
    <w:rsid w:val="00732D82"/>
    <w:rsid w:val="0073327A"/>
    <w:rsid w:val="007336D6"/>
    <w:rsid w:val="00733713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EF4"/>
    <w:rsid w:val="0073751D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787"/>
    <w:rsid w:val="00753F0F"/>
    <w:rsid w:val="0075408F"/>
    <w:rsid w:val="0075429D"/>
    <w:rsid w:val="007543F3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7F8"/>
    <w:rsid w:val="00782A5E"/>
    <w:rsid w:val="00782E64"/>
    <w:rsid w:val="00782F9E"/>
    <w:rsid w:val="00782FB0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432"/>
    <w:rsid w:val="00784562"/>
    <w:rsid w:val="007849D5"/>
    <w:rsid w:val="00784EE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EF3"/>
    <w:rsid w:val="007A3722"/>
    <w:rsid w:val="007A3BDD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F70"/>
    <w:rsid w:val="007B4727"/>
    <w:rsid w:val="007B4F14"/>
    <w:rsid w:val="007B538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5449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FB9"/>
    <w:rsid w:val="007D242F"/>
    <w:rsid w:val="007D24BC"/>
    <w:rsid w:val="007D257F"/>
    <w:rsid w:val="007D26B2"/>
    <w:rsid w:val="007D299E"/>
    <w:rsid w:val="007D2F8F"/>
    <w:rsid w:val="007D347C"/>
    <w:rsid w:val="007D353D"/>
    <w:rsid w:val="007D3638"/>
    <w:rsid w:val="007D3A08"/>
    <w:rsid w:val="007D3AE8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6290"/>
    <w:rsid w:val="007D65D4"/>
    <w:rsid w:val="007D6C98"/>
    <w:rsid w:val="007D6F1C"/>
    <w:rsid w:val="007D7FD0"/>
    <w:rsid w:val="007E016F"/>
    <w:rsid w:val="007E0935"/>
    <w:rsid w:val="007E0B38"/>
    <w:rsid w:val="007E1299"/>
    <w:rsid w:val="007E1B43"/>
    <w:rsid w:val="007E1CC1"/>
    <w:rsid w:val="007E1D60"/>
    <w:rsid w:val="007E1F47"/>
    <w:rsid w:val="007E227C"/>
    <w:rsid w:val="007E259A"/>
    <w:rsid w:val="007E283B"/>
    <w:rsid w:val="007E2919"/>
    <w:rsid w:val="007E2A30"/>
    <w:rsid w:val="007E2CE0"/>
    <w:rsid w:val="007E2D6F"/>
    <w:rsid w:val="007E3725"/>
    <w:rsid w:val="007E37E6"/>
    <w:rsid w:val="007E3B36"/>
    <w:rsid w:val="007E3B74"/>
    <w:rsid w:val="007E3E3B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6592"/>
    <w:rsid w:val="007F721D"/>
    <w:rsid w:val="007F736F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282"/>
    <w:rsid w:val="0080473E"/>
    <w:rsid w:val="00804837"/>
    <w:rsid w:val="00804DF5"/>
    <w:rsid w:val="00804F2B"/>
    <w:rsid w:val="00804F5C"/>
    <w:rsid w:val="008052EE"/>
    <w:rsid w:val="008062E3"/>
    <w:rsid w:val="0080645A"/>
    <w:rsid w:val="0080649C"/>
    <w:rsid w:val="00806620"/>
    <w:rsid w:val="00806956"/>
    <w:rsid w:val="0080754B"/>
    <w:rsid w:val="0080768C"/>
    <w:rsid w:val="0081016B"/>
    <w:rsid w:val="0081038A"/>
    <w:rsid w:val="008107D4"/>
    <w:rsid w:val="008109E0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44AE"/>
    <w:rsid w:val="008346F7"/>
    <w:rsid w:val="00834704"/>
    <w:rsid w:val="00834B73"/>
    <w:rsid w:val="00834CEE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C26"/>
    <w:rsid w:val="00836EFE"/>
    <w:rsid w:val="0083729C"/>
    <w:rsid w:val="0083768C"/>
    <w:rsid w:val="008376FB"/>
    <w:rsid w:val="008379A0"/>
    <w:rsid w:val="00837AF3"/>
    <w:rsid w:val="0084018E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4CE6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F0"/>
    <w:rsid w:val="00850839"/>
    <w:rsid w:val="00850867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4CC3"/>
    <w:rsid w:val="008652E2"/>
    <w:rsid w:val="008655C2"/>
    <w:rsid w:val="00865A39"/>
    <w:rsid w:val="00865E8F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4B60"/>
    <w:rsid w:val="008755AA"/>
    <w:rsid w:val="00875675"/>
    <w:rsid w:val="00875758"/>
    <w:rsid w:val="00875B28"/>
    <w:rsid w:val="008763F7"/>
    <w:rsid w:val="0087649D"/>
    <w:rsid w:val="008765C0"/>
    <w:rsid w:val="008766C0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26D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2D5"/>
    <w:rsid w:val="008B3494"/>
    <w:rsid w:val="008B34E9"/>
    <w:rsid w:val="008B367A"/>
    <w:rsid w:val="008B3768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505B"/>
    <w:rsid w:val="008C542D"/>
    <w:rsid w:val="008C5762"/>
    <w:rsid w:val="008C57BC"/>
    <w:rsid w:val="008C5916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95C"/>
    <w:rsid w:val="008D1CC0"/>
    <w:rsid w:val="008D2415"/>
    <w:rsid w:val="008D2B13"/>
    <w:rsid w:val="008D2C1F"/>
    <w:rsid w:val="008D32AA"/>
    <w:rsid w:val="008D3570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CEB"/>
    <w:rsid w:val="008E4E33"/>
    <w:rsid w:val="008E5170"/>
    <w:rsid w:val="008E53BD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7432"/>
    <w:rsid w:val="008E768D"/>
    <w:rsid w:val="008E76D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CF0"/>
    <w:rsid w:val="00902D69"/>
    <w:rsid w:val="00902D74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7FB"/>
    <w:rsid w:val="00905D9B"/>
    <w:rsid w:val="0090605F"/>
    <w:rsid w:val="00906248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5FA"/>
    <w:rsid w:val="009139A2"/>
    <w:rsid w:val="00913CBA"/>
    <w:rsid w:val="00913FC2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88C"/>
    <w:rsid w:val="00921BD1"/>
    <w:rsid w:val="00921C97"/>
    <w:rsid w:val="00921ECC"/>
    <w:rsid w:val="00921F28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80B"/>
    <w:rsid w:val="0092588E"/>
    <w:rsid w:val="00925F69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2B5B"/>
    <w:rsid w:val="00933FAC"/>
    <w:rsid w:val="009343CB"/>
    <w:rsid w:val="00934545"/>
    <w:rsid w:val="0093528C"/>
    <w:rsid w:val="00935752"/>
    <w:rsid w:val="00935919"/>
    <w:rsid w:val="00935DC6"/>
    <w:rsid w:val="00936641"/>
    <w:rsid w:val="00936DC7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974"/>
    <w:rsid w:val="00941A0E"/>
    <w:rsid w:val="00941D5C"/>
    <w:rsid w:val="00941EFA"/>
    <w:rsid w:val="00941FD0"/>
    <w:rsid w:val="0094242D"/>
    <w:rsid w:val="00942584"/>
    <w:rsid w:val="00942641"/>
    <w:rsid w:val="00942932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ED"/>
    <w:rsid w:val="00945863"/>
    <w:rsid w:val="00945C89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717"/>
    <w:rsid w:val="00953742"/>
    <w:rsid w:val="009545A9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C6F"/>
    <w:rsid w:val="00974D16"/>
    <w:rsid w:val="00974EF0"/>
    <w:rsid w:val="00974FAC"/>
    <w:rsid w:val="0097521F"/>
    <w:rsid w:val="0097563B"/>
    <w:rsid w:val="0097583C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EC"/>
    <w:rsid w:val="00983958"/>
    <w:rsid w:val="0098395C"/>
    <w:rsid w:val="00984262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82F"/>
    <w:rsid w:val="00990AB7"/>
    <w:rsid w:val="00990E4E"/>
    <w:rsid w:val="00990E55"/>
    <w:rsid w:val="00990FA9"/>
    <w:rsid w:val="0099100D"/>
    <w:rsid w:val="009912E6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10C7"/>
    <w:rsid w:val="009A16A2"/>
    <w:rsid w:val="009A1E2D"/>
    <w:rsid w:val="009A1E86"/>
    <w:rsid w:val="009A1EC0"/>
    <w:rsid w:val="009A2C26"/>
    <w:rsid w:val="009A2C62"/>
    <w:rsid w:val="009A2FA7"/>
    <w:rsid w:val="009A2FED"/>
    <w:rsid w:val="009A30EC"/>
    <w:rsid w:val="009A3701"/>
    <w:rsid w:val="009A3B7D"/>
    <w:rsid w:val="009A3D81"/>
    <w:rsid w:val="009A3F43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CAF"/>
    <w:rsid w:val="009D2133"/>
    <w:rsid w:val="009D2746"/>
    <w:rsid w:val="009D2779"/>
    <w:rsid w:val="009D2E73"/>
    <w:rsid w:val="009D30DE"/>
    <w:rsid w:val="009D35FF"/>
    <w:rsid w:val="009D371C"/>
    <w:rsid w:val="009D3AC2"/>
    <w:rsid w:val="009D3CA2"/>
    <w:rsid w:val="009D41F7"/>
    <w:rsid w:val="009D442C"/>
    <w:rsid w:val="009D4456"/>
    <w:rsid w:val="009D446A"/>
    <w:rsid w:val="009D4636"/>
    <w:rsid w:val="009D4937"/>
    <w:rsid w:val="009D4A5F"/>
    <w:rsid w:val="009D4B61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84A"/>
    <w:rsid w:val="009E2AF6"/>
    <w:rsid w:val="009E3103"/>
    <w:rsid w:val="009E3518"/>
    <w:rsid w:val="009E375C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C4C"/>
    <w:rsid w:val="009F2CB8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CF"/>
    <w:rsid w:val="00A006E5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DD3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51F"/>
    <w:rsid w:val="00A05647"/>
    <w:rsid w:val="00A05931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8D0"/>
    <w:rsid w:val="00A16B0C"/>
    <w:rsid w:val="00A17100"/>
    <w:rsid w:val="00A17145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3CDE"/>
    <w:rsid w:val="00A24A33"/>
    <w:rsid w:val="00A24DC0"/>
    <w:rsid w:val="00A25140"/>
    <w:rsid w:val="00A252D5"/>
    <w:rsid w:val="00A25846"/>
    <w:rsid w:val="00A25865"/>
    <w:rsid w:val="00A2594A"/>
    <w:rsid w:val="00A25DFB"/>
    <w:rsid w:val="00A25E9B"/>
    <w:rsid w:val="00A26480"/>
    <w:rsid w:val="00A26CD8"/>
    <w:rsid w:val="00A26F82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1F7"/>
    <w:rsid w:val="00A41309"/>
    <w:rsid w:val="00A419A3"/>
    <w:rsid w:val="00A41F68"/>
    <w:rsid w:val="00A41FA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50213"/>
    <w:rsid w:val="00A5080B"/>
    <w:rsid w:val="00A50D29"/>
    <w:rsid w:val="00A514FF"/>
    <w:rsid w:val="00A51522"/>
    <w:rsid w:val="00A528D3"/>
    <w:rsid w:val="00A52A8C"/>
    <w:rsid w:val="00A52B86"/>
    <w:rsid w:val="00A52C8A"/>
    <w:rsid w:val="00A52FCB"/>
    <w:rsid w:val="00A5387B"/>
    <w:rsid w:val="00A53B71"/>
    <w:rsid w:val="00A54831"/>
    <w:rsid w:val="00A549AC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0DF5"/>
    <w:rsid w:val="00A6102D"/>
    <w:rsid w:val="00A611B8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E67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C46"/>
    <w:rsid w:val="00A764A5"/>
    <w:rsid w:val="00A7698F"/>
    <w:rsid w:val="00A76BBD"/>
    <w:rsid w:val="00A76DF7"/>
    <w:rsid w:val="00A771F7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ADE"/>
    <w:rsid w:val="00A84BBD"/>
    <w:rsid w:val="00A84EA6"/>
    <w:rsid w:val="00A84FE1"/>
    <w:rsid w:val="00A85222"/>
    <w:rsid w:val="00A8528F"/>
    <w:rsid w:val="00A85458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359"/>
    <w:rsid w:val="00A9767A"/>
    <w:rsid w:val="00A97B1E"/>
    <w:rsid w:val="00AA0132"/>
    <w:rsid w:val="00AA01C9"/>
    <w:rsid w:val="00AA05B9"/>
    <w:rsid w:val="00AA0AFA"/>
    <w:rsid w:val="00AA0C0E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BEC"/>
    <w:rsid w:val="00AD5334"/>
    <w:rsid w:val="00AD5643"/>
    <w:rsid w:val="00AD5D80"/>
    <w:rsid w:val="00AD5DFE"/>
    <w:rsid w:val="00AD5E92"/>
    <w:rsid w:val="00AD66FE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1AE5"/>
    <w:rsid w:val="00AE2495"/>
    <w:rsid w:val="00AE2682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D30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15"/>
    <w:rsid w:val="00B164DB"/>
    <w:rsid w:val="00B166FC"/>
    <w:rsid w:val="00B16746"/>
    <w:rsid w:val="00B16A65"/>
    <w:rsid w:val="00B17401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3EB"/>
    <w:rsid w:val="00B2151A"/>
    <w:rsid w:val="00B218C9"/>
    <w:rsid w:val="00B21CF5"/>
    <w:rsid w:val="00B2213C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D73"/>
    <w:rsid w:val="00B27023"/>
    <w:rsid w:val="00B27857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474"/>
    <w:rsid w:val="00B3583C"/>
    <w:rsid w:val="00B35E47"/>
    <w:rsid w:val="00B35E6B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F66"/>
    <w:rsid w:val="00B45770"/>
    <w:rsid w:val="00B45936"/>
    <w:rsid w:val="00B46CC7"/>
    <w:rsid w:val="00B46F6B"/>
    <w:rsid w:val="00B478D6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6CE4"/>
    <w:rsid w:val="00B56F6A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899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E3C"/>
    <w:rsid w:val="00B73E7A"/>
    <w:rsid w:val="00B73FEC"/>
    <w:rsid w:val="00B74433"/>
    <w:rsid w:val="00B7448E"/>
    <w:rsid w:val="00B7451F"/>
    <w:rsid w:val="00B74954"/>
    <w:rsid w:val="00B74A40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63C9"/>
    <w:rsid w:val="00B865F8"/>
    <w:rsid w:val="00B86714"/>
    <w:rsid w:val="00B875F2"/>
    <w:rsid w:val="00B87688"/>
    <w:rsid w:val="00B87AB6"/>
    <w:rsid w:val="00B901B5"/>
    <w:rsid w:val="00B90249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BCF"/>
    <w:rsid w:val="00BA30A2"/>
    <w:rsid w:val="00BA30C8"/>
    <w:rsid w:val="00BA33CD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0A0E"/>
    <w:rsid w:val="00BB0EE8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6031"/>
    <w:rsid w:val="00BC6275"/>
    <w:rsid w:val="00BC6502"/>
    <w:rsid w:val="00BC6918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40"/>
    <w:rsid w:val="00BE1AC0"/>
    <w:rsid w:val="00BE2541"/>
    <w:rsid w:val="00BE2712"/>
    <w:rsid w:val="00BE29BA"/>
    <w:rsid w:val="00BE2A03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3E2"/>
    <w:rsid w:val="00BF0978"/>
    <w:rsid w:val="00BF0CC3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B6A"/>
    <w:rsid w:val="00BF6CF7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1BE"/>
    <w:rsid w:val="00C025C8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B23"/>
    <w:rsid w:val="00C07DB9"/>
    <w:rsid w:val="00C103F6"/>
    <w:rsid w:val="00C106AB"/>
    <w:rsid w:val="00C107AC"/>
    <w:rsid w:val="00C10DFE"/>
    <w:rsid w:val="00C10FC7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17E07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751"/>
    <w:rsid w:val="00C25E57"/>
    <w:rsid w:val="00C26BF0"/>
    <w:rsid w:val="00C26CCA"/>
    <w:rsid w:val="00C27835"/>
    <w:rsid w:val="00C27971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F3A"/>
    <w:rsid w:val="00C43349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E39"/>
    <w:rsid w:val="00C650E2"/>
    <w:rsid w:val="00C65445"/>
    <w:rsid w:val="00C65F4A"/>
    <w:rsid w:val="00C6620D"/>
    <w:rsid w:val="00C66389"/>
    <w:rsid w:val="00C66609"/>
    <w:rsid w:val="00C66A05"/>
    <w:rsid w:val="00C66D9E"/>
    <w:rsid w:val="00C6747F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092"/>
    <w:rsid w:val="00C73305"/>
    <w:rsid w:val="00C7349E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C7B"/>
    <w:rsid w:val="00C91DCD"/>
    <w:rsid w:val="00C91FA7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DA6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0E7"/>
    <w:rsid w:val="00CC4235"/>
    <w:rsid w:val="00CC453E"/>
    <w:rsid w:val="00CC45AD"/>
    <w:rsid w:val="00CC4621"/>
    <w:rsid w:val="00CC4767"/>
    <w:rsid w:val="00CC47A0"/>
    <w:rsid w:val="00CC4CBB"/>
    <w:rsid w:val="00CC4D3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7E0"/>
    <w:rsid w:val="00CD1881"/>
    <w:rsid w:val="00CD1A7B"/>
    <w:rsid w:val="00CD1C58"/>
    <w:rsid w:val="00CD25D4"/>
    <w:rsid w:val="00CD283E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7EF"/>
    <w:rsid w:val="00CD48A9"/>
    <w:rsid w:val="00CD4D59"/>
    <w:rsid w:val="00CD5011"/>
    <w:rsid w:val="00CD515C"/>
    <w:rsid w:val="00CD52E8"/>
    <w:rsid w:val="00CD5392"/>
    <w:rsid w:val="00CD5548"/>
    <w:rsid w:val="00CD5703"/>
    <w:rsid w:val="00CD597F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43"/>
    <w:rsid w:val="00CD7400"/>
    <w:rsid w:val="00CD7879"/>
    <w:rsid w:val="00CD79C7"/>
    <w:rsid w:val="00CE0151"/>
    <w:rsid w:val="00CE02F7"/>
    <w:rsid w:val="00CE07AE"/>
    <w:rsid w:val="00CE09AE"/>
    <w:rsid w:val="00CE0BE2"/>
    <w:rsid w:val="00CE0DBE"/>
    <w:rsid w:val="00CE0E6A"/>
    <w:rsid w:val="00CE1281"/>
    <w:rsid w:val="00CE1492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64F"/>
    <w:rsid w:val="00CF0AF5"/>
    <w:rsid w:val="00CF0B07"/>
    <w:rsid w:val="00CF0C15"/>
    <w:rsid w:val="00CF10A1"/>
    <w:rsid w:val="00CF10BC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C1A"/>
    <w:rsid w:val="00CF6CFB"/>
    <w:rsid w:val="00CF6EE0"/>
    <w:rsid w:val="00CF71F4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D2E"/>
    <w:rsid w:val="00D0677C"/>
    <w:rsid w:val="00D067EF"/>
    <w:rsid w:val="00D068A8"/>
    <w:rsid w:val="00D06916"/>
    <w:rsid w:val="00D06A75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F7"/>
    <w:rsid w:val="00D1694E"/>
    <w:rsid w:val="00D16AE7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FEB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97B"/>
    <w:rsid w:val="00D32FF8"/>
    <w:rsid w:val="00D3315D"/>
    <w:rsid w:val="00D3335A"/>
    <w:rsid w:val="00D33F4A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B4A"/>
    <w:rsid w:val="00D420A7"/>
    <w:rsid w:val="00D42450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6F0"/>
    <w:rsid w:val="00D45FFD"/>
    <w:rsid w:val="00D460C8"/>
    <w:rsid w:val="00D463E6"/>
    <w:rsid w:val="00D46D73"/>
    <w:rsid w:val="00D46E7B"/>
    <w:rsid w:val="00D470B4"/>
    <w:rsid w:val="00D47518"/>
    <w:rsid w:val="00D47709"/>
    <w:rsid w:val="00D47979"/>
    <w:rsid w:val="00D47E36"/>
    <w:rsid w:val="00D50A02"/>
    <w:rsid w:val="00D50B51"/>
    <w:rsid w:val="00D50E9B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E2B"/>
    <w:rsid w:val="00D71EC0"/>
    <w:rsid w:val="00D71FD1"/>
    <w:rsid w:val="00D7277D"/>
    <w:rsid w:val="00D72B5F"/>
    <w:rsid w:val="00D73740"/>
    <w:rsid w:val="00D73A5A"/>
    <w:rsid w:val="00D73B64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AC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AB5"/>
    <w:rsid w:val="00D861BD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CB"/>
    <w:rsid w:val="00D90AEB"/>
    <w:rsid w:val="00D90BB1"/>
    <w:rsid w:val="00D90E54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4B4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7C2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C15"/>
    <w:rsid w:val="00DB3C20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885"/>
    <w:rsid w:val="00DB7A14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D71"/>
    <w:rsid w:val="00DC4F09"/>
    <w:rsid w:val="00DC53A5"/>
    <w:rsid w:val="00DC57CF"/>
    <w:rsid w:val="00DC5B34"/>
    <w:rsid w:val="00DC5C9E"/>
    <w:rsid w:val="00DC5D66"/>
    <w:rsid w:val="00DC6A64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87E"/>
    <w:rsid w:val="00DD1C04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595"/>
    <w:rsid w:val="00DE36C8"/>
    <w:rsid w:val="00DE377B"/>
    <w:rsid w:val="00DE399F"/>
    <w:rsid w:val="00DE3CD7"/>
    <w:rsid w:val="00DE3EE4"/>
    <w:rsid w:val="00DE4008"/>
    <w:rsid w:val="00DE40F3"/>
    <w:rsid w:val="00DE4B27"/>
    <w:rsid w:val="00DE4F25"/>
    <w:rsid w:val="00DE51B6"/>
    <w:rsid w:val="00DE51E4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88"/>
    <w:rsid w:val="00E02CE1"/>
    <w:rsid w:val="00E02DEF"/>
    <w:rsid w:val="00E030E8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AF9"/>
    <w:rsid w:val="00E04DFC"/>
    <w:rsid w:val="00E04E6A"/>
    <w:rsid w:val="00E05B01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72D"/>
    <w:rsid w:val="00E10A77"/>
    <w:rsid w:val="00E10AD2"/>
    <w:rsid w:val="00E10D5D"/>
    <w:rsid w:val="00E11099"/>
    <w:rsid w:val="00E11222"/>
    <w:rsid w:val="00E11285"/>
    <w:rsid w:val="00E11645"/>
    <w:rsid w:val="00E121E0"/>
    <w:rsid w:val="00E124B0"/>
    <w:rsid w:val="00E12721"/>
    <w:rsid w:val="00E12A4B"/>
    <w:rsid w:val="00E13027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DA"/>
    <w:rsid w:val="00E20064"/>
    <w:rsid w:val="00E201D8"/>
    <w:rsid w:val="00E202FF"/>
    <w:rsid w:val="00E20397"/>
    <w:rsid w:val="00E208F0"/>
    <w:rsid w:val="00E21087"/>
    <w:rsid w:val="00E21457"/>
    <w:rsid w:val="00E214B0"/>
    <w:rsid w:val="00E21507"/>
    <w:rsid w:val="00E21829"/>
    <w:rsid w:val="00E21C6F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6DC"/>
    <w:rsid w:val="00E267CE"/>
    <w:rsid w:val="00E26845"/>
    <w:rsid w:val="00E2694A"/>
    <w:rsid w:val="00E26D00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4678"/>
    <w:rsid w:val="00E346A2"/>
    <w:rsid w:val="00E34B5B"/>
    <w:rsid w:val="00E34F07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518"/>
    <w:rsid w:val="00E41DA0"/>
    <w:rsid w:val="00E421F3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454A"/>
    <w:rsid w:val="00E44E13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9D7"/>
    <w:rsid w:val="00E47D7E"/>
    <w:rsid w:val="00E47E3A"/>
    <w:rsid w:val="00E47FAA"/>
    <w:rsid w:val="00E50422"/>
    <w:rsid w:val="00E50B4D"/>
    <w:rsid w:val="00E50E0E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53"/>
    <w:rsid w:val="00E553FD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012"/>
    <w:rsid w:val="00E73222"/>
    <w:rsid w:val="00E73579"/>
    <w:rsid w:val="00E7394D"/>
    <w:rsid w:val="00E73BF1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9F9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9F3"/>
    <w:rsid w:val="00E87BFF"/>
    <w:rsid w:val="00E905DF"/>
    <w:rsid w:val="00E90CB3"/>
    <w:rsid w:val="00E90D8E"/>
    <w:rsid w:val="00E9102B"/>
    <w:rsid w:val="00E913AB"/>
    <w:rsid w:val="00E91420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294F"/>
    <w:rsid w:val="00EB2C35"/>
    <w:rsid w:val="00EB2DEC"/>
    <w:rsid w:val="00EB2EF3"/>
    <w:rsid w:val="00EB2F2E"/>
    <w:rsid w:val="00EB3323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DF"/>
    <w:rsid w:val="00EB64A3"/>
    <w:rsid w:val="00EB67EA"/>
    <w:rsid w:val="00EB6F5A"/>
    <w:rsid w:val="00EB70EE"/>
    <w:rsid w:val="00EB712A"/>
    <w:rsid w:val="00EB71CC"/>
    <w:rsid w:val="00EB784F"/>
    <w:rsid w:val="00EB78E5"/>
    <w:rsid w:val="00EB7EF7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467C"/>
    <w:rsid w:val="00EF46AC"/>
    <w:rsid w:val="00EF46D5"/>
    <w:rsid w:val="00EF475C"/>
    <w:rsid w:val="00EF4779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102E"/>
    <w:rsid w:val="00F012B6"/>
    <w:rsid w:val="00F01477"/>
    <w:rsid w:val="00F01A0C"/>
    <w:rsid w:val="00F01AD6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729C"/>
    <w:rsid w:val="00F07312"/>
    <w:rsid w:val="00F07606"/>
    <w:rsid w:val="00F07ADF"/>
    <w:rsid w:val="00F07E89"/>
    <w:rsid w:val="00F10213"/>
    <w:rsid w:val="00F10500"/>
    <w:rsid w:val="00F108AF"/>
    <w:rsid w:val="00F10CA4"/>
    <w:rsid w:val="00F10E0D"/>
    <w:rsid w:val="00F10EEE"/>
    <w:rsid w:val="00F11052"/>
    <w:rsid w:val="00F116FD"/>
    <w:rsid w:val="00F119BF"/>
    <w:rsid w:val="00F11AEC"/>
    <w:rsid w:val="00F126A7"/>
    <w:rsid w:val="00F12CA4"/>
    <w:rsid w:val="00F13C1E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6AF"/>
    <w:rsid w:val="00F27B5C"/>
    <w:rsid w:val="00F27F38"/>
    <w:rsid w:val="00F3049D"/>
    <w:rsid w:val="00F305E8"/>
    <w:rsid w:val="00F30649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6094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692"/>
    <w:rsid w:val="00F7287D"/>
    <w:rsid w:val="00F72924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64A"/>
    <w:rsid w:val="00F758B4"/>
    <w:rsid w:val="00F758FF"/>
    <w:rsid w:val="00F75B74"/>
    <w:rsid w:val="00F75C8D"/>
    <w:rsid w:val="00F75CD7"/>
    <w:rsid w:val="00F75DF7"/>
    <w:rsid w:val="00F76B71"/>
    <w:rsid w:val="00F770F8"/>
    <w:rsid w:val="00F77815"/>
    <w:rsid w:val="00F805CE"/>
    <w:rsid w:val="00F80D12"/>
    <w:rsid w:val="00F8136D"/>
    <w:rsid w:val="00F813F9"/>
    <w:rsid w:val="00F814CF"/>
    <w:rsid w:val="00F8183B"/>
    <w:rsid w:val="00F81B40"/>
    <w:rsid w:val="00F81C32"/>
    <w:rsid w:val="00F81FCF"/>
    <w:rsid w:val="00F8248F"/>
    <w:rsid w:val="00F825B7"/>
    <w:rsid w:val="00F82658"/>
    <w:rsid w:val="00F82C81"/>
    <w:rsid w:val="00F83146"/>
    <w:rsid w:val="00F831AB"/>
    <w:rsid w:val="00F83335"/>
    <w:rsid w:val="00F835C5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ED1"/>
    <w:rsid w:val="00F95F3E"/>
    <w:rsid w:val="00F964E7"/>
    <w:rsid w:val="00F96BFF"/>
    <w:rsid w:val="00F96FC9"/>
    <w:rsid w:val="00F97334"/>
    <w:rsid w:val="00F973FD"/>
    <w:rsid w:val="00F97D19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8BE"/>
    <w:rsid w:val="00FA7A57"/>
    <w:rsid w:val="00FA7DE5"/>
    <w:rsid w:val="00FB05A9"/>
    <w:rsid w:val="00FB069F"/>
    <w:rsid w:val="00FB0C7F"/>
    <w:rsid w:val="00FB0F9D"/>
    <w:rsid w:val="00FB0FB6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6B"/>
    <w:rsid w:val="00FC22FA"/>
    <w:rsid w:val="00FC243E"/>
    <w:rsid w:val="00FC284B"/>
    <w:rsid w:val="00FC2988"/>
    <w:rsid w:val="00FC2A7D"/>
    <w:rsid w:val="00FC2B98"/>
    <w:rsid w:val="00FC2CC5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64B"/>
    <w:rsid w:val="00FD3831"/>
    <w:rsid w:val="00FD387D"/>
    <w:rsid w:val="00FD3A84"/>
    <w:rsid w:val="00FD3CFC"/>
    <w:rsid w:val="00FD3DA5"/>
    <w:rsid w:val="00FD3EF7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D81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215D"/>
    <w:rsid w:val="00FF28F8"/>
    <w:rsid w:val="00FF2DB6"/>
    <w:rsid w:val="00FF3044"/>
    <w:rsid w:val="00FF323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40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4DACC-1226-4285-AA47-D2126D24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66</Pages>
  <Words>19145</Words>
  <Characters>109133</Characters>
  <Application>Microsoft Office Word</Application>
  <DocSecurity>0</DocSecurity>
  <Lines>909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128022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ชโลทร เจตนาธรรมจิต</cp:lastModifiedBy>
  <cp:revision>2</cp:revision>
  <cp:lastPrinted>2021-02-10T10:08:00Z</cp:lastPrinted>
  <dcterms:created xsi:type="dcterms:W3CDTF">2021-02-10T12:49:00Z</dcterms:created>
  <dcterms:modified xsi:type="dcterms:W3CDTF">2021-02-10T12:49:00Z</dcterms:modified>
</cp:coreProperties>
</file>