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046328" w14:paraId="3DA328C0" w14:textId="77777777" w:rsidTr="00EC1A9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2DEA9B5B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046328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046328" w14:paraId="4208F849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046328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046328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5756E" w:rsidRPr="00046328" w14:paraId="42869E6A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362741E4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3A768CD5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75756E" w:rsidRPr="00046328" w14:paraId="4E5BE734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371FA669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75756E" w:rsidRPr="00046328" w:rsidRDefault="00EC1A9A" w:rsidP="00EC1A9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00F82828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75756E" w:rsidRPr="00046328" w14:paraId="41A33422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18624" w14:textId="177BDE84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943DB29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7B3B83B1" w14:textId="6121392E" w:rsidR="0075756E" w:rsidRPr="00046328" w:rsidRDefault="00EC1A9A" w:rsidP="00EC1A9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  <w:tc>
          <w:tcPr>
            <w:tcW w:w="1918" w:type="dxa"/>
            <w:shd w:val="clear" w:color="auto" w:fill="auto"/>
          </w:tcPr>
          <w:p w14:paraId="3538084D" w14:textId="70F9B808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</w:tr>
      <w:tr w:rsidR="0075756E" w:rsidRPr="00046328" w14:paraId="065B4E23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07753279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6F48EDBC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75756E" w:rsidRPr="00046328" w:rsidRDefault="0075756E" w:rsidP="0075756E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6E2DAC36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75756E" w:rsidRPr="00046328" w14:paraId="7F9344F1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5F0378FA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5261D09A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shd w:val="clear" w:color="auto" w:fill="auto"/>
          </w:tcPr>
          <w:p w14:paraId="63604711" w14:textId="2608C849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</w:tr>
      <w:tr w:rsidR="0075756E" w:rsidRPr="00046328" w14:paraId="1943AD1D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0F450A66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616D1C47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21FAE42A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2A61A16" w14:textId="061706EB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</w:tr>
      <w:tr w:rsidR="00EB7EB8" w:rsidRPr="00046328" w14:paraId="438B76FA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2456D7" w14:textId="1B10AEDD" w:rsidR="00EB7EB8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32471D0" w14:textId="77777777" w:rsidR="00EB7EB8" w:rsidRPr="00046328" w:rsidRDefault="00EB7EB8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82F0E22" w14:textId="6CC3CB06" w:rsidR="00EB7EB8" w:rsidRPr="00046328" w:rsidRDefault="00EB7EB8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สินทรัพย์สิทธิการ</w:t>
            </w:r>
            <w:r w:rsidR="00F02245"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ใช้</w:t>
            </w:r>
          </w:p>
        </w:tc>
        <w:tc>
          <w:tcPr>
            <w:tcW w:w="1918" w:type="dxa"/>
            <w:shd w:val="clear" w:color="auto" w:fill="auto"/>
          </w:tcPr>
          <w:p w14:paraId="603DF276" w14:textId="5C990E8F" w:rsidR="00EB7EB8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</w:tr>
      <w:tr w:rsidR="0075756E" w:rsidRPr="00046328" w14:paraId="24E5FBD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20BE94F9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663FBEA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5F99A89A" w14:textId="2C51FF45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</w:tr>
      <w:tr w:rsidR="0075756E" w:rsidRPr="00046328" w14:paraId="66B94782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BC738" w14:textId="1257FB18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47166DD5" w14:textId="77777777" w:rsidR="0075756E" w:rsidRPr="00046328" w:rsidRDefault="0075756E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28070F3" w14:textId="52BE5C82" w:rsidR="0075756E" w:rsidRPr="00046328" w:rsidRDefault="00985943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918" w:type="dxa"/>
            <w:shd w:val="clear" w:color="auto" w:fill="auto"/>
          </w:tcPr>
          <w:p w14:paraId="5479FBAF" w14:textId="38F65A16" w:rsidR="0075756E" w:rsidRPr="00046328" w:rsidRDefault="00FE4694" w:rsidP="00757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2832E0" w:rsidRPr="00046328" w14:paraId="35D3476B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1649EDD6" w:rsidR="002832E0" w:rsidRPr="00046328" w:rsidRDefault="00FE4694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45" w:type="dxa"/>
          </w:tcPr>
          <w:p w14:paraId="21FDC2D0" w14:textId="77777777" w:rsidR="002832E0" w:rsidRPr="00046328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77777777" w:rsidR="002832E0" w:rsidRPr="00046328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446A1C7A" w14:textId="097D9AC8" w:rsidR="002832E0" w:rsidRPr="00046328" w:rsidRDefault="00FE4694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2832E0" w:rsidRPr="00046328" w14:paraId="7451A71F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679836" w14:textId="5859EB7D" w:rsidR="002832E0" w:rsidRPr="00046328" w:rsidRDefault="00FE4694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7246F5E7" w14:textId="77777777" w:rsidR="002832E0" w:rsidRPr="00046328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7549827" w14:textId="4088C393" w:rsidR="002832E0" w:rsidRPr="00046328" w:rsidRDefault="002832E0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918" w:type="dxa"/>
            <w:shd w:val="clear" w:color="auto" w:fill="auto"/>
          </w:tcPr>
          <w:p w14:paraId="735DE61C" w14:textId="659AD6CE" w:rsidR="002832E0" w:rsidRPr="00046328" w:rsidRDefault="00FE4694" w:rsidP="002832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</w:tr>
      <w:tr w:rsidR="00DA0AF2" w:rsidRPr="00046328" w14:paraId="7871B370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F0AD7F" w14:textId="34094899" w:rsidR="00DA0AF2" w:rsidRPr="00046328" w:rsidRDefault="00FE4694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7B3C91FD" w14:textId="77777777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DB9813B" w14:textId="046A80B9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309FAB0C" w14:textId="2541B461" w:rsidR="00DA0AF2" w:rsidRPr="00046328" w:rsidRDefault="00FE4694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</w:p>
        </w:tc>
      </w:tr>
      <w:tr w:rsidR="00DA0AF2" w:rsidRPr="00046328" w14:paraId="1BF32A2F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658B06" w14:textId="0DBCFAAA" w:rsidR="00DA0AF2" w:rsidRPr="00046328" w:rsidRDefault="00FE4694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24936CA7" w14:textId="77777777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BC05BB" w14:textId="77777777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3634A037" w14:textId="7715CCA5" w:rsidR="00DA0AF2" w:rsidRPr="00046328" w:rsidRDefault="00FE4694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</w:p>
        </w:tc>
      </w:tr>
      <w:tr w:rsidR="00DA0AF2" w:rsidRPr="00046328" w14:paraId="248D4973" w14:textId="77777777" w:rsidTr="00EC1A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A61C7F" w14:textId="37E5B69C" w:rsidR="00DA0AF2" w:rsidRPr="00046328" w:rsidRDefault="00FE4694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45" w:type="dxa"/>
          </w:tcPr>
          <w:p w14:paraId="31A022A8" w14:textId="77777777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5E5DCC" w14:textId="17EE4F98" w:rsidR="00DA0AF2" w:rsidRPr="00046328" w:rsidRDefault="00DA0AF2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2A4141FD" w14:textId="1AB3E161" w:rsidR="00DA0AF2" w:rsidRPr="00046328" w:rsidRDefault="00FE4694" w:rsidP="00DA0A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</w:tr>
    </w:tbl>
    <w:p w14:paraId="57583177" w14:textId="585D5A71" w:rsidR="006E7CC5" w:rsidRPr="00046328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04632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046328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5291DF77" w:rsidR="006E7CC5" w:rsidRPr="00046328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363583">
        <w:rPr>
          <w:rFonts w:ascii="Angsana New" w:hAnsi="Angsana New"/>
          <w:sz w:val="30"/>
          <w:szCs w:val="30"/>
          <w:cs/>
        </w:rPr>
        <w:t xml:space="preserve">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11</w:t>
      </w:r>
      <w:r w:rsidR="00363583" w:rsidRPr="00363583">
        <w:rPr>
          <w:rFonts w:ascii="Angsana New" w:hAnsi="Angsana New"/>
          <w:sz w:val="30"/>
          <w:szCs w:val="30"/>
          <w:lang w:val="en-US"/>
        </w:rPr>
        <w:t xml:space="preserve"> </w:t>
      </w:r>
      <w:r w:rsidR="00363583" w:rsidRPr="00363583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Pr="00363583">
        <w:rPr>
          <w:rFonts w:ascii="Angsana New" w:hAnsi="Angsana New"/>
          <w:sz w:val="30"/>
          <w:szCs w:val="30"/>
          <w:cs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2564</w:t>
      </w:r>
    </w:p>
    <w:p w14:paraId="09538766" w14:textId="77777777" w:rsidR="00471CCE" w:rsidRPr="00046328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046328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046328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11B06B" w14:textId="5C35CD59" w:rsidR="006E7CC5" w:rsidRPr="00046328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046328">
        <w:rPr>
          <w:rFonts w:ascii="Angsana New" w:hAnsi="Angsana New"/>
          <w:sz w:val="30"/>
          <w:szCs w:val="30"/>
        </w:rPr>
        <w:br/>
        <w:t>“</w:t>
      </w:r>
      <w:r w:rsidRPr="00046328">
        <w:rPr>
          <w:rFonts w:ascii="Angsana New" w:hAnsi="Angsana New"/>
          <w:sz w:val="30"/>
          <w:szCs w:val="30"/>
          <w:cs/>
        </w:rPr>
        <w:t>มิตซูบิชิ</w:t>
      </w:r>
      <w:r w:rsidRPr="00046328">
        <w:rPr>
          <w:rFonts w:ascii="Angsana New" w:hAnsi="Angsana New"/>
          <w:sz w:val="30"/>
          <w:szCs w:val="30"/>
        </w:rPr>
        <w:t>”</w:t>
      </w:r>
      <w:r w:rsidRPr="00046328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046328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046328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20BFD3F0" w14:textId="77777777" w:rsidR="00471CCE" w:rsidRPr="00046328" w:rsidRDefault="00471CCE" w:rsidP="00A13F0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F693C" w14:textId="77777777" w:rsidR="009E4CC4" w:rsidRPr="00046328" w:rsidRDefault="009E4CC4" w:rsidP="00144FCA">
      <w:pPr>
        <w:numPr>
          <w:ilvl w:val="0"/>
          <w:numId w:val="3"/>
        </w:numPr>
        <w:spacing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46328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8C4F388" w14:textId="0D5A209C" w:rsidR="009E4CC4" w:rsidRPr="00046328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69540C" w14:textId="2A597CB8" w:rsidR="006E7CC5" w:rsidRPr="00046328" w:rsidRDefault="006E7CC5" w:rsidP="006E7CC5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736E5C" w:rsidRP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34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เรื่อง </w:t>
      </w:r>
      <w:r w:rsidRPr="0004632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4632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5A1C741" w14:textId="37B53E1E" w:rsidR="006E7CC5" w:rsidRPr="00046328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1CDE23" w14:textId="60A9BF63" w:rsidR="006E7CC5" w:rsidRPr="00046328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6328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9C1ACA" w:rsidRP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/>
          <w:sz w:val="30"/>
          <w:szCs w:val="30"/>
          <w:cs/>
        </w:rPr>
        <w:t>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</w:rPr>
        <w:br/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มีนาคม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</w:p>
    <w:p w14:paraId="21C0A925" w14:textId="77777777" w:rsidR="006E7CC5" w:rsidRPr="00046328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4886D3" w14:textId="3EA3DAF7" w:rsidR="006E7CC5" w:rsidRPr="00046328" w:rsidRDefault="006E7CC5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16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เรื่อง </w:t>
      </w:r>
      <w:r w:rsidRPr="00046328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046328">
        <w:rPr>
          <w:rFonts w:ascii="Angsana New" w:hAnsi="Angsana New"/>
          <w:i/>
          <w:iCs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(</w:t>
      </w:r>
      <w:r w:rsidRPr="00046328">
        <w:rPr>
          <w:rFonts w:ascii="Angsana New" w:hAnsi="Angsana New"/>
          <w:sz w:val="30"/>
          <w:szCs w:val="30"/>
        </w:rPr>
        <w:t xml:space="preserve">TFRS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16</w:t>
      </w:r>
      <w:r w:rsidRPr="00046328">
        <w:rPr>
          <w:rFonts w:ascii="Angsana New" w:hAnsi="Angsana New"/>
          <w:sz w:val="30"/>
          <w:szCs w:val="30"/>
          <w:cs/>
        </w:rPr>
        <w:t>)</w:t>
      </w:r>
      <w:r w:rsidRPr="0004632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</w:t>
      </w:r>
    </w:p>
    <w:p w14:paraId="35FFE014" w14:textId="3F0875A3" w:rsidR="009E4CC4" w:rsidRPr="00046328" w:rsidRDefault="009E4CC4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295D22B" w14:textId="21295C1C" w:rsidR="006E7CC5" w:rsidRPr="00046328" w:rsidRDefault="006E7CC5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F26067" w:rsidRP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/>
          <w:sz w:val="30"/>
          <w:szCs w:val="30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</w:p>
    <w:p w14:paraId="61B4CD1B" w14:textId="0E50C51E" w:rsidR="006E7CC5" w:rsidRPr="00046328" w:rsidRDefault="006E7CC5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A6DAE7" w14:textId="40FFB4EB" w:rsidR="006E7CC5" w:rsidRPr="00046328" w:rsidRDefault="006E7CC5" w:rsidP="009E4CC4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</w:rPr>
        <w:br w:type="page"/>
      </w:r>
    </w:p>
    <w:p w14:paraId="6F325F16" w14:textId="77777777" w:rsidR="009E4CC4" w:rsidRPr="00046328" w:rsidRDefault="009E4CC4" w:rsidP="00144FCA">
      <w:pPr>
        <w:numPr>
          <w:ilvl w:val="0"/>
          <w:numId w:val="3"/>
        </w:numPr>
        <w:spacing w:line="240" w:lineRule="atLeast"/>
        <w:ind w:left="540" w:hanging="540"/>
        <w:contextualSpacing/>
        <w:jc w:val="both"/>
        <w:rPr>
          <w:rFonts w:ascii="Angsana New" w:hAnsi="Angsana New"/>
          <w:i/>
          <w:iCs/>
          <w:sz w:val="30"/>
          <w:szCs w:val="30"/>
        </w:rPr>
      </w:pPr>
      <w:r w:rsidRPr="00046328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 การประมาณการ และนโยบายการบัญชี</w:t>
      </w:r>
    </w:p>
    <w:p w14:paraId="7A76CFF1" w14:textId="77777777" w:rsidR="009E4CC4" w:rsidRPr="00046328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2668A" w14:textId="30D6D801" w:rsidR="00701D75" w:rsidRPr="00046328" w:rsidRDefault="00701D75" w:rsidP="00701D7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46328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Pr="00046328">
        <w:rPr>
          <w:rFonts w:ascii="Angsana New" w:hAnsi="Angsana New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</w:p>
    <w:p w14:paraId="363F1701" w14:textId="29689D2B" w:rsidR="00C93B68" w:rsidRPr="00046328" w:rsidRDefault="00C93B68" w:rsidP="00FE38D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0AB5AF" w14:textId="045F7894" w:rsidR="00701D75" w:rsidRPr="00046328" w:rsidRDefault="00701D75" w:rsidP="00701D75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5DA17B7D" w14:textId="77777777" w:rsidR="009F5DD1" w:rsidRPr="00046328" w:rsidRDefault="009F5DD1" w:rsidP="009F5DD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4FFEF" w14:textId="4FF14B53" w:rsidR="009F5DD1" w:rsidRPr="00046328" w:rsidRDefault="009F5DD1" w:rsidP="009F5DD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เมษายน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046328">
        <w:rPr>
          <w:rFonts w:ascii="Angsana New" w:hAnsi="Angsana New"/>
          <w:sz w:val="30"/>
          <w:szCs w:val="30"/>
        </w:rPr>
        <w:t xml:space="preserve">TFRS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16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เป็นครั้งแรก</w:t>
      </w:r>
    </w:p>
    <w:p w14:paraId="49EF6382" w14:textId="77777777" w:rsidR="002F78E8" w:rsidRPr="00046328" w:rsidRDefault="002F78E8" w:rsidP="009F5DD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E9E94" w14:textId="77777777" w:rsidR="00EB7EB8" w:rsidRPr="00046328" w:rsidRDefault="00EB7EB8" w:rsidP="00EB7EB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463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2C6976A" w14:textId="77777777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cs/>
        </w:rPr>
      </w:pPr>
    </w:p>
    <w:p w14:paraId="27AB9CE5" w14:textId="7B330570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lang w:val="en-US"/>
        </w:rPr>
      </w:pPr>
      <w:r w:rsidRPr="00046328">
        <w:rPr>
          <w:rFonts w:ascii="Angsana New" w:hAnsi="Angsana New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FE4694" w:rsidRPr="00FE4694">
        <w:rPr>
          <w:rFonts w:ascii="Angsana New" w:hAnsi="Angsana New"/>
          <w:lang w:val="en-US"/>
        </w:rPr>
        <w:t>1</w:t>
      </w:r>
      <w:r w:rsidRPr="00046328">
        <w:rPr>
          <w:rFonts w:ascii="Angsana New" w:hAnsi="Angsana New"/>
          <w:cs/>
        </w:rPr>
        <w:t xml:space="preserve"> เมษายน </w:t>
      </w:r>
      <w:r w:rsidR="00FE4694" w:rsidRPr="00FE4694">
        <w:rPr>
          <w:rFonts w:ascii="Angsana New" w:hAnsi="Angsana New"/>
          <w:lang w:val="en-US"/>
        </w:rPr>
        <w:t>2563</w:t>
      </w:r>
      <w:r w:rsidRPr="00046328">
        <w:rPr>
          <w:rFonts w:ascii="Angsana New" w:hAnsi="Angsana New"/>
          <w:cs/>
        </w:rPr>
        <w:t xml:space="preserve"> ดังนั้น บริษัทจึง</w:t>
      </w:r>
      <w:r w:rsidR="00F26067" w:rsidRPr="00046328">
        <w:rPr>
          <w:rFonts w:ascii="Angsana New" w:hAnsi="Angsana New"/>
          <w:cs/>
        </w:rPr>
        <w:br/>
      </w:r>
      <w:r w:rsidRPr="00046328">
        <w:rPr>
          <w:rFonts w:ascii="Angsana New" w:hAnsi="Angsana New"/>
          <w:cs/>
        </w:rPr>
        <w:t xml:space="preserve">ไม่ปรับปรุงข้อมูลที่นำเสนอในปี </w:t>
      </w:r>
      <w:r w:rsidR="00FE4694" w:rsidRPr="00FE4694">
        <w:rPr>
          <w:rFonts w:ascii="Angsana New" w:hAnsi="Angsana New"/>
          <w:lang w:val="en-US"/>
        </w:rPr>
        <w:t>2562</w:t>
      </w:r>
      <w:r w:rsidRPr="00046328">
        <w:rPr>
          <w:rFonts w:ascii="Angsana New" w:hAnsi="Angsana New"/>
          <w:cs/>
          <w:lang w:val="en-US"/>
        </w:rPr>
        <w:t xml:space="preserve"> ทั้งนี้</w:t>
      </w:r>
      <w:r w:rsidR="00EB5CC6" w:rsidRPr="00046328">
        <w:rPr>
          <w:rFonts w:ascii="Angsana New" w:hAnsi="Angsana New"/>
          <w:cs/>
          <w:lang w:val="en-US"/>
        </w:rPr>
        <w:t xml:space="preserve"> </w:t>
      </w:r>
      <w:r w:rsidRPr="00046328">
        <w:rPr>
          <w:rFonts w:ascii="Angsana New" w:hAnsi="Angsana New"/>
          <w:cs/>
          <w:lang w:val="en-US"/>
        </w:rPr>
        <w:t>บริษัทไม่มีผลกระทบที่ต้องปรับปรุง</w:t>
      </w:r>
      <w:r w:rsidR="00EB5CC6" w:rsidRPr="00046328">
        <w:rPr>
          <w:rFonts w:ascii="Angsana New" w:hAnsi="Angsana New"/>
          <w:cs/>
          <w:lang w:val="en-US"/>
        </w:rPr>
        <w:t>กับ</w:t>
      </w:r>
      <w:r w:rsidRPr="00046328">
        <w:rPr>
          <w:rFonts w:ascii="Angsana New" w:hAnsi="Angsana New"/>
          <w:cs/>
          <w:lang w:val="en-US"/>
        </w:rPr>
        <w:t xml:space="preserve">กำไรสะสม ณ </w:t>
      </w:r>
      <w:r w:rsidR="00EB5CC6" w:rsidRPr="00046328">
        <w:rPr>
          <w:rFonts w:ascii="Angsana New" w:hAnsi="Angsana New"/>
          <w:cs/>
        </w:rPr>
        <w:t xml:space="preserve">วันที่ </w:t>
      </w:r>
      <w:r w:rsidR="00EB5CC6" w:rsidRPr="00046328">
        <w:rPr>
          <w:rFonts w:ascii="Angsana New" w:hAnsi="Angsana New"/>
          <w:cs/>
        </w:rPr>
        <w:br/>
      </w:r>
      <w:r w:rsidR="00FE4694" w:rsidRPr="00FE4694">
        <w:rPr>
          <w:rFonts w:ascii="Angsana New" w:hAnsi="Angsana New"/>
          <w:lang w:val="en-US"/>
        </w:rPr>
        <w:t>1</w:t>
      </w:r>
      <w:r w:rsidRPr="00046328">
        <w:rPr>
          <w:rFonts w:ascii="Angsana New" w:hAnsi="Angsana New"/>
          <w:cs/>
          <w:lang w:val="en-US"/>
        </w:rPr>
        <w:t xml:space="preserve"> เมษายน </w:t>
      </w:r>
      <w:r w:rsidR="00FE4694" w:rsidRPr="00FE4694">
        <w:rPr>
          <w:rFonts w:ascii="Angsana New" w:hAnsi="Angsana New"/>
          <w:lang w:val="en-US"/>
        </w:rPr>
        <w:t>2563</w:t>
      </w:r>
    </w:p>
    <w:p w14:paraId="3560E263" w14:textId="77777777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lang w:val="en-US"/>
        </w:rPr>
      </w:pPr>
    </w:p>
    <w:p w14:paraId="7DAEB96E" w14:textId="77777777" w:rsidR="00EB7EB8" w:rsidRPr="00046328" w:rsidRDefault="00EB7EB8" w:rsidP="00EB7EB8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  <w:r w:rsidRPr="00046328">
        <w:rPr>
          <w:rFonts w:ascii="Angsana New" w:hAnsi="Angsana New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30CB2AA" w14:textId="77777777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cs/>
        </w:rPr>
      </w:pPr>
    </w:p>
    <w:p w14:paraId="092EE76C" w14:textId="77777777" w:rsidR="00EB7EB8" w:rsidRPr="00046328" w:rsidRDefault="00EB7EB8" w:rsidP="00EB7EB8">
      <w:pPr>
        <w:pStyle w:val="ListParagraph"/>
        <w:numPr>
          <w:ilvl w:val="0"/>
          <w:numId w:val="10"/>
        </w:numPr>
        <w:tabs>
          <w:tab w:val="clear" w:pos="1644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046328">
        <w:rPr>
          <w:rFonts w:ascii="Angsana New" w:hAnsi="Angsana New"/>
          <w:sz w:val="30"/>
          <w:szCs w:val="30"/>
          <w:cs/>
          <w:lang w:val="th-TH" w:eastAsia="x-none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770CE88" w14:textId="77777777" w:rsidR="00EB7EB8" w:rsidRPr="00046328" w:rsidRDefault="00EB7EB8" w:rsidP="00EB7EB8">
      <w:pPr>
        <w:pStyle w:val="BodyText2"/>
        <w:tabs>
          <w:tab w:val="left" w:pos="900"/>
        </w:tabs>
        <w:spacing w:before="0"/>
        <w:ind w:left="907" w:right="-25"/>
        <w:jc w:val="thaiDistribute"/>
        <w:rPr>
          <w:rFonts w:ascii="Angsana New" w:hAnsi="Angsana New"/>
          <w:cs/>
        </w:rPr>
      </w:pPr>
    </w:p>
    <w:p w14:paraId="6DB02F5D" w14:textId="3824F9CE" w:rsidR="00EB7EB8" w:rsidRPr="00046328" w:rsidRDefault="00EB7EB8" w:rsidP="00EB7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FE4694" w:rsidRPr="00FE4694">
        <w:rPr>
          <w:rFonts w:ascii="Angsana New" w:hAnsi="Angsana New"/>
          <w:sz w:val="30"/>
          <w:szCs w:val="30"/>
        </w:rPr>
        <w:t>9</w:t>
      </w:r>
      <w:r w:rsidRPr="00046328">
        <w:rPr>
          <w:rFonts w:ascii="Angsana New" w:hAnsi="Angsana New"/>
          <w:sz w:val="30"/>
          <w:szCs w:val="30"/>
        </w:rPr>
        <w:t xml:space="preserve"> (“TFRS </w:t>
      </w:r>
      <w:r w:rsidR="00FE4694" w:rsidRPr="00FE4694">
        <w:rPr>
          <w:rFonts w:ascii="Angsana New" w:hAnsi="Angsana New"/>
          <w:sz w:val="30"/>
          <w:szCs w:val="30"/>
        </w:rPr>
        <w:t>9</w:t>
      </w:r>
      <w:r w:rsidRPr="00046328">
        <w:rPr>
          <w:rFonts w:ascii="Angsana New" w:hAnsi="Angsana New"/>
          <w:sz w:val="30"/>
          <w:szCs w:val="30"/>
        </w:rPr>
        <w:t xml:space="preserve">”) </w:t>
      </w:r>
      <w:r w:rsidRPr="00046328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FE4694" w:rsidRPr="00FE4694">
        <w:rPr>
          <w:rFonts w:ascii="Angsana New" w:hAnsi="Angsana New"/>
          <w:sz w:val="30"/>
          <w:szCs w:val="30"/>
        </w:rPr>
        <w:t>3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ประเภท ได้แก่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046328">
        <w:rPr>
          <w:rFonts w:ascii="Angsana New" w:hAnsi="Angsana New"/>
          <w:sz w:val="30"/>
          <w:szCs w:val="30"/>
        </w:rPr>
        <w:t>(FVOCI)</w:t>
      </w:r>
      <w:r w:rsidRPr="00046328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046328">
        <w:rPr>
          <w:rFonts w:ascii="Angsana New" w:hAnsi="Angsana New"/>
          <w:sz w:val="30"/>
          <w:szCs w:val="30"/>
        </w:rPr>
        <w:t xml:space="preserve"> (FVTPL) </w:t>
      </w:r>
      <w:r w:rsidRPr="00046328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046328">
        <w:rPr>
          <w:rFonts w:ascii="Angsana New" w:hAnsi="Angsana New"/>
          <w:sz w:val="30"/>
          <w:szCs w:val="30"/>
        </w:rPr>
        <w:t xml:space="preserve">TFRS </w:t>
      </w:r>
      <w:r w:rsidR="00FE4694" w:rsidRPr="00FE4694">
        <w:rPr>
          <w:rFonts w:ascii="Angsana New" w:hAnsi="Angsana New"/>
          <w:sz w:val="30"/>
          <w:szCs w:val="30"/>
        </w:rPr>
        <w:t>9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046328">
        <w:rPr>
          <w:rFonts w:ascii="Angsana New" w:hAnsi="Angsana New"/>
          <w:sz w:val="30"/>
          <w:szCs w:val="30"/>
        </w:rPr>
        <w:t xml:space="preserve"> TFRS </w:t>
      </w:r>
      <w:r w:rsidR="00FE4694" w:rsidRPr="00FE4694">
        <w:rPr>
          <w:rFonts w:ascii="Angsana New" w:hAnsi="Angsana New"/>
          <w:sz w:val="30"/>
          <w:szCs w:val="30"/>
        </w:rPr>
        <w:t>9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FE4694" w:rsidRPr="00FE4694">
        <w:rPr>
          <w:rFonts w:ascii="Angsana New" w:hAnsi="Angsana New"/>
          <w:sz w:val="30"/>
          <w:szCs w:val="30"/>
        </w:rPr>
        <w:t>105</w:t>
      </w:r>
    </w:p>
    <w:p w14:paraId="7446CD0D" w14:textId="7D3B62FD" w:rsidR="005737AA" w:rsidRPr="00046328" w:rsidRDefault="00961798" w:rsidP="009F5DD1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  <w:r w:rsidRPr="00046328">
        <w:rPr>
          <w:rFonts w:ascii="Angsana New" w:hAnsi="Angsana New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TFRS </w:t>
      </w:r>
      <w:r w:rsidR="00FE4694" w:rsidRPr="00FE4694">
        <w:rPr>
          <w:rFonts w:ascii="Angsana New" w:hAnsi="Angsana New"/>
          <w:lang w:val="en-US"/>
        </w:rPr>
        <w:t>9</w:t>
      </w:r>
      <w:r w:rsidRPr="00046328">
        <w:rPr>
          <w:rFonts w:ascii="Angsana New" w:hAnsi="Angsana New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รวมถึงการกระทบยอดมูลค่าตามบัญชีของสินทรัพย์ทางการเงินและหนี้สินทางการเงินแต่ละประเภทของบริษัท ณ วันที่ </w:t>
      </w:r>
      <w:r w:rsidR="00FE4694" w:rsidRPr="00FE4694">
        <w:rPr>
          <w:rFonts w:ascii="Angsana New" w:hAnsi="Angsana New"/>
          <w:lang w:val="en-US"/>
        </w:rPr>
        <w:t>1</w:t>
      </w:r>
      <w:r w:rsidRPr="00046328">
        <w:rPr>
          <w:rFonts w:ascii="Angsana New" w:hAnsi="Angsana New"/>
          <w:cs/>
        </w:rPr>
        <w:t xml:space="preserve"> </w:t>
      </w:r>
      <w:r w:rsidR="0066164F" w:rsidRPr="00046328">
        <w:rPr>
          <w:rFonts w:ascii="Angsana New" w:hAnsi="Angsana New"/>
          <w:cs/>
        </w:rPr>
        <w:t xml:space="preserve">เมษายน </w:t>
      </w:r>
      <w:r w:rsidR="00FE4694" w:rsidRPr="00FE4694">
        <w:rPr>
          <w:rFonts w:ascii="Angsana New" w:hAnsi="Angsana New"/>
          <w:lang w:val="en-US"/>
        </w:rPr>
        <w:t>2563</w:t>
      </w:r>
    </w:p>
    <w:p w14:paraId="5DD4426F" w14:textId="77777777" w:rsidR="0066164F" w:rsidRPr="00046328" w:rsidRDefault="0066164F" w:rsidP="009F5DD1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</w:p>
    <w:tbl>
      <w:tblPr>
        <w:tblW w:w="9275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3695"/>
        <w:gridCol w:w="1170"/>
        <w:gridCol w:w="270"/>
        <w:gridCol w:w="1170"/>
        <w:gridCol w:w="270"/>
        <w:gridCol w:w="1260"/>
        <w:gridCol w:w="270"/>
        <w:gridCol w:w="1170"/>
      </w:tblGrid>
      <w:tr w:rsidR="00961798" w:rsidRPr="00046328" w14:paraId="394EF82B" w14:textId="77777777" w:rsidTr="006D66B2">
        <w:trPr>
          <w:tblHeader/>
        </w:trPr>
        <w:tc>
          <w:tcPr>
            <w:tcW w:w="9275" w:type="dxa"/>
            <w:gridSpan w:val="8"/>
            <w:vAlign w:val="bottom"/>
          </w:tcPr>
          <w:p w14:paraId="4E8E047C" w14:textId="1042C915" w:rsidR="00961798" w:rsidRPr="0004632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AE6078"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AE6078" w:rsidRPr="000463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798" w:rsidRPr="008B4BD8" w14:paraId="1753CBD2" w14:textId="77777777" w:rsidTr="006D66B2">
        <w:trPr>
          <w:tblHeader/>
        </w:trPr>
        <w:tc>
          <w:tcPr>
            <w:tcW w:w="4865" w:type="dxa"/>
            <w:gridSpan w:val="2"/>
            <w:tcBorders>
              <w:bottom w:val="single" w:sz="4" w:space="0" w:color="auto"/>
            </w:tcBorders>
            <w:vAlign w:val="bottom"/>
          </w:tcPr>
          <w:p w14:paraId="065597EA" w14:textId="2E84C274" w:rsidR="00E347DF" w:rsidRPr="008B4BD8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การจัดประเภทตามมาตรฐานเดิม</w:t>
            </w:r>
          </w:p>
          <w:p w14:paraId="25934B69" w14:textId="0A263F27" w:rsidR="00961798" w:rsidRPr="008B4BD8" w:rsidRDefault="00961798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sz w:val="30"/>
                <w:szCs w:val="30"/>
              </w:rPr>
              <w:t>31</w:t>
            </w:r>
            <w:r w:rsidRPr="008B4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6164F" w:rsidRPr="008B4BD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FE4694" w:rsidRPr="00FE469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EC0C10E" w14:textId="77777777" w:rsidR="00961798" w:rsidRPr="008B4BD8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5"/>
            <w:tcBorders>
              <w:bottom w:val="single" w:sz="4" w:space="0" w:color="auto"/>
            </w:tcBorders>
            <w:vAlign w:val="bottom"/>
          </w:tcPr>
          <w:p w14:paraId="2899DF34" w14:textId="5614E962" w:rsidR="00E347DF" w:rsidRPr="008B4BD8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การจัดประเภทตาม </w:t>
            </w:r>
            <w:r w:rsidRPr="008B4BD8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FE4694" w:rsidRPr="00FE4694">
              <w:rPr>
                <w:rFonts w:ascii="Angsana New" w:hAnsi="Angsana New"/>
                <w:sz w:val="30"/>
                <w:szCs w:val="30"/>
              </w:rPr>
              <w:t>9</w:t>
            </w:r>
            <w:r w:rsidRPr="008B4B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3BAFB9E" w14:textId="656234E1" w:rsidR="00961798" w:rsidRPr="008B4BD8" w:rsidRDefault="00961798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sz w:val="30"/>
                <w:szCs w:val="30"/>
              </w:rPr>
              <w:t>1</w:t>
            </w:r>
            <w:r w:rsidRPr="008B4B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6164F" w:rsidRPr="008B4BD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FE4694" w:rsidRPr="00FE469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347DF" w:rsidRPr="008B4BD8" w14:paraId="07AB6A3A" w14:textId="77777777" w:rsidTr="006D66B2">
        <w:trPr>
          <w:tblHeader/>
        </w:trPr>
        <w:tc>
          <w:tcPr>
            <w:tcW w:w="3695" w:type="dxa"/>
            <w:tcBorders>
              <w:top w:val="single" w:sz="4" w:space="0" w:color="auto"/>
            </w:tcBorders>
            <w:vAlign w:val="bottom"/>
          </w:tcPr>
          <w:p w14:paraId="7750AD2F" w14:textId="52946966" w:rsidR="0066164F" w:rsidRPr="008B4BD8" w:rsidRDefault="0066164F" w:rsidP="006616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10EBC4" w14:textId="77777777" w:rsidR="0066164F" w:rsidRPr="008B4BD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BE18A8" w14:textId="77777777" w:rsidR="0066164F" w:rsidRPr="008B4BD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C4B8F4" w14:textId="77777777" w:rsidR="0066164F" w:rsidRPr="008B4BD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  <w:p w14:paraId="1BF82CE7" w14:textId="77777777" w:rsidR="0066164F" w:rsidRPr="008B4BD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ADF5F9B" w14:textId="77777777" w:rsidR="0066164F" w:rsidRPr="008B4BD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36DF1" w14:textId="77777777" w:rsidR="0066164F" w:rsidRPr="008B4BD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  <w:p w14:paraId="2F7D659B" w14:textId="77777777" w:rsidR="0066164F" w:rsidRPr="008B4BD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ผ่าน</w:t>
            </w:r>
          </w:p>
          <w:p w14:paraId="78AFC7D8" w14:textId="77777777" w:rsidR="0066164F" w:rsidRPr="008B4BD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A928FD3" w14:textId="77777777" w:rsidR="0066164F" w:rsidRPr="008B4BD8" w:rsidRDefault="0066164F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A449ED" w14:textId="4F1FA1D4" w:rsidR="0066164F" w:rsidRPr="008B4BD8" w:rsidRDefault="0066164F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  <w:p w14:paraId="40B4CC62" w14:textId="77777777" w:rsidR="0066164F" w:rsidRPr="008B4BD8" w:rsidRDefault="0066164F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  <w:p w14:paraId="7311A9C9" w14:textId="77777777" w:rsidR="0066164F" w:rsidRPr="008B4BD8" w:rsidRDefault="0066164F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</w:rPr>
              <w:t>-</w:t>
            </w:r>
            <w:r w:rsidRPr="008B4BD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31246D" w:rsidRPr="008B4BD8" w14:paraId="29A1D222" w14:textId="77777777" w:rsidTr="006D66B2">
        <w:tc>
          <w:tcPr>
            <w:tcW w:w="3695" w:type="dxa"/>
          </w:tcPr>
          <w:p w14:paraId="65431975" w14:textId="77777777" w:rsidR="0031246D" w:rsidRPr="008B4BD8" w:rsidRDefault="0031246D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347C96" w14:textId="77777777" w:rsidR="0031246D" w:rsidRPr="008B4BD8" w:rsidRDefault="0031246D" w:rsidP="009617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0" w:type="dxa"/>
            <w:gridSpan w:val="6"/>
          </w:tcPr>
          <w:p w14:paraId="64519A85" w14:textId="6A855BF8" w:rsidR="0031246D" w:rsidRPr="008B4BD8" w:rsidRDefault="0031246D" w:rsidP="003124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47DF" w:rsidRPr="008B4BD8" w14:paraId="36933A73" w14:textId="77777777" w:rsidTr="006D66B2">
        <w:tc>
          <w:tcPr>
            <w:tcW w:w="3695" w:type="dxa"/>
          </w:tcPr>
          <w:p w14:paraId="652A4331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160893E" w14:textId="6BE0E8CF" w:rsidR="00E45CAE" w:rsidRPr="008B4BD8" w:rsidRDefault="00FE4694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964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515E886D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A4938B" w14:textId="17FC4FA8" w:rsidR="00E45CAE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6EBCFC15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1FA17F" w14:textId="5433949E" w:rsidR="00E45CAE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4F836651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F921D1" w14:textId="58E183BC" w:rsidR="00E45CAE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964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E347DF" w:rsidRPr="008B4BD8" w14:paraId="4FF7538F" w14:textId="77777777" w:rsidTr="006D66B2">
        <w:tc>
          <w:tcPr>
            <w:tcW w:w="3695" w:type="dxa"/>
          </w:tcPr>
          <w:p w14:paraId="49361A6E" w14:textId="2EE851FC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3BA0C0D5" w14:textId="14537180" w:rsidR="00E45CAE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1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118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70" w:type="dxa"/>
          </w:tcPr>
          <w:p w14:paraId="33A727BF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ACAABF" w14:textId="13B1A830" w:rsidR="00E45CAE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311F2B7E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D44CE7" w14:textId="757AC4C8" w:rsidR="00E45CAE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5297025F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42E928" w14:textId="129EC1A8" w:rsidR="00E45CAE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1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118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E347DF" w:rsidRPr="008B4BD8" w14:paraId="6D266430" w14:textId="77777777" w:rsidTr="006D66B2">
        <w:tc>
          <w:tcPr>
            <w:tcW w:w="3695" w:type="dxa"/>
          </w:tcPr>
          <w:p w14:paraId="54D163C3" w14:textId="1797A02B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7FED198F" w14:textId="1DAB57A0" w:rsidR="00E45CAE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32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45FA8E77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384D76" w14:textId="14F9FEBE" w:rsidR="00E45CAE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630086B9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3D65C3" w14:textId="22EA1868" w:rsidR="00E45CAE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1C75BBAA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AD29B8" w14:textId="203FA715" w:rsidR="00E45CAE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32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064</w:t>
            </w:r>
          </w:p>
        </w:tc>
      </w:tr>
      <w:tr w:rsidR="00E347DF" w:rsidRPr="008B4BD8" w14:paraId="00C68FC2" w14:textId="77777777" w:rsidTr="006D66B2">
        <w:tc>
          <w:tcPr>
            <w:tcW w:w="3695" w:type="dxa"/>
          </w:tcPr>
          <w:p w14:paraId="38B2A7D0" w14:textId="3C6B0F85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="00E347DF" w:rsidRPr="008B4BD8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8B4BD8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8DCAD08" w14:textId="697613B3" w:rsidR="00E45CAE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83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00C80C7E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93E830" w14:textId="5BCDDAF3" w:rsidR="00E45CAE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663F2592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9136DB" w14:textId="7DD021D0" w:rsidR="00E45CAE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20F2456E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5E4696" w14:textId="03CCF276" w:rsidR="00E45CAE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83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E347DF" w:rsidRPr="008B4BD8" w14:paraId="20E52D8D" w14:textId="77777777" w:rsidTr="006D66B2">
        <w:tc>
          <w:tcPr>
            <w:tcW w:w="3695" w:type="dxa"/>
          </w:tcPr>
          <w:p w14:paraId="5C85BFD8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121DAE6B" w14:textId="77777777" w:rsidR="00E45CAE" w:rsidRPr="008B4BD8" w:rsidRDefault="00E45CAE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4D291F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2F594F" w14:textId="77777777" w:rsidR="00E45CAE" w:rsidRPr="008B4BD8" w:rsidRDefault="00E45CAE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821DBE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BBC709" w14:textId="77777777" w:rsidR="00E45CAE" w:rsidRPr="008B4BD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CF62EA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1258CA" w14:textId="77777777" w:rsidR="00E45CAE" w:rsidRPr="008B4BD8" w:rsidRDefault="00E45CAE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47DF" w:rsidRPr="008B4BD8" w14:paraId="0C9D5B25" w14:textId="77777777" w:rsidTr="006D66B2">
        <w:tc>
          <w:tcPr>
            <w:tcW w:w="3695" w:type="dxa"/>
          </w:tcPr>
          <w:p w14:paraId="131150EB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B4BD8">
              <w:rPr>
                <w:rFonts w:ascii="Angsana New" w:hAnsi="Angsana New"/>
                <w:sz w:val="30"/>
                <w:szCs w:val="30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1A5A00EB" w14:textId="5DF03D8B" w:rsidR="00E45CAE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2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330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E90A44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3B8DC0" w14:textId="3292A147" w:rsidR="00E45CAE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57B9B752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BAA3F4" w14:textId="39B98DA5" w:rsidR="00E45CAE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35306EFB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1E5486" w14:textId="7DBAE8D8" w:rsidR="00E45CAE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2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330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347DF" w:rsidRPr="008B4BD8" w14:paraId="7CB05D6D" w14:textId="77777777" w:rsidTr="006D66B2">
        <w:tc>
          <w:tcPr>
            <w:tcW w:w="3695" w:type="dxa"/>
          </w:tcPr>
          <w:p w14:paraId="7FE928D0" w14:textId="3685328C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B4BD8">
              <w:rPr>
                <w:rFonts w:ascii="Angsana New" w:hAnsi="Angsana New"/>
                <w:sz w:val="30"/>
                <w:szCs w:val="30"/>
                <w:cs/>
              </w:rPr>
              <w:tab/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14:paraId="2ECFACA6" w14:textId="77919D48" w:rsidR="00E45CAE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1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25E71B51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0FC17A" w14:textId="78CD7787" w:rsidR="00E45CAE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2D7E3100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2A9202" w14:textId="7F124C83" w:rsidR="00E45CAE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1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270" w:type="dxa"/>
          </w:tcPr>
          <w:p w14:paraId="45303BBB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704913" w14:textId="5512A7DD" w:rsidR="00E45CAE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E347DF" w:rsidRPr="008B4BD8" w14:paraId="37B6F4C3" w14:textId="77777777" w:rsidTr="006D66B2">
        <w:tc>
          <w:tcPr>
            <w:tcW w:w="3695" w:type="dxa"/>
          </w:tcPr>
          <w:p w14:paraId="14FD24A6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B4BD8">
              <w:rPr>
                <w:rFonts w:ascii="Angsana New" w:hAnsi="Angsana New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E73A622" w14:textId="48099637" w:rsidR="00E45CAE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157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1ACCDE0C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6F3F03" w14:textId="003C8B33" w:rsidR="00E45CAE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06D128F7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D3B2A" w14:textId="2289D3AF" w:rsidR="00E45CAE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157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79736CE8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5F864" w14:textId="7AD7CDCB" w:rsidR="00E45CAE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</w:tr>
      <w:tr w:rsidR="00E347DF" w:rsidRPr="008B4BD8" w14:paraId="795ECCB6" w14:textId="77777777" w:rsidTr="006D66B2">
        <w:tc>
          <w:tcPr>
            <w:tcW w:w="3695" w:type="dxa"/>
          </w:tcPr>
          <w:p w14:paraId="5ED265F5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E4D62" w14:textId="16096DB6" w:rsidR="00E45CAE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489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45A5841F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A66BC" w14:textId="10F701AF" w:rsidR="00E45CAE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64D43374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6DE67" w14:textId="792D3073" w:rsidR="00E45CAE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574EF985" w14:textId="77777777" w:rsidR="00E45CAE" w:rsidRPr="008B4BD8" w:rsidRDefault="00E45CAE" w:rsidP="00E45C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56EF" w14:textId="0E7CACEB" w:rsidR="00E45CAE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E347DF" w:rsidRPr="008B4BD8" w14:paraId="7E27830D" w14:textId="77777777" w:rsidTr="006D66B2">
        <w:tc>
          <w:tcPr>
            <w:tcW w:w="3695" w:type="dxa"/>
          </w:tcPr>
          <w:p w14:paraId="44E063AB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C7335" w14:textId="6ECF9756" w:rsidR="00AA2AF8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40EF067D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8BE9B" w14:textId="6776843D" w:rsidR="00AA2AF8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121507F1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E74E7" w14:textId="18B6C76D" w:rsidR="00AA2AF8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70" w:type="dxa"/>
          </w:tcPr>
          <w:p w14:paraId="30379F48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64D12" w14:textId="78E0C9DA" w:rsidR="00AA2AF8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</w:tr>
      <w:tr w:rsidR="00E347DF" w:rsidRPr="008B4BD8" w14:paraId="7A3A7102" w14:textId="77777777" w:rsidTr="006D66B2">
        <w:tc>
          <w:tcPr>
            <w:tcW w:w="3695" w:type="dxa"/>
          </w:tcPr>
          <w:p w14:paraId="4CDB8FEB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E2D1080" w14:textId="77777777" w:rsidR="00AA2AF8" w:rsidRPr="008B4BD8" w:rsidRDefault="00AA2AF8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BDE1E9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090714C" w14:textId="77777777" w:rsidR="00AA2AF8" w:rsidRPr="008B4BD8" w:rsidRDefault="00AA2AF8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575FA7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FD6ADA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F8F73A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031313C" w14:textId="77777777" w:rsidR="00AA2AF8" w:rsidRPr="008B4BD8" w:rsidRDefault="00AA2AF8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350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47DF" w:rsidRPr="008B4BD8" w14:paraId="7CC1EEA4" w14:textId="77777777" w:rsidTr="006D66B2">
        <w:tc>
          <w:tcPr>
            <w:tcW w:w="3695" w:type="dxa"/>
          </w:tcPr>
          <w:p w14:paraId="17664419" w14:textId="20019893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494F2343" w14:textId="17AF53F0" w:rsidR="00AA2AF8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789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</w:tcPr>
          <w:p w14:paraId="0597EB8D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342E28" w14:textId="4F3BFB48" w:rsidR="00AA2AF8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5CDB7545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EAF81" w14:textId="6E09080E" w:rsidR="00AA2AF8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1C0FE718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214788" w14:textId="2A3041BE" w:rsidR="00AA2AF8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789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E347DF" w:rsidRPr="008B4BD8" w14:paraId="3494159F" w14:textId="77777777" w:rsidTr="006D66B2">
        <w:tc>
          <w:tcPr>
            <w:tcW w:w="3695" w:type="dxa"/>
          </w:tcPr>
          <w:p w14:paraId="3B7AE53E" w14:textId="3ED8D8CA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74B952AA" w14:textId="496DB0FF" w:rsidR="00AA2AF8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355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04A5271E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DA57FB" w14:textId="4B23D1A5" w:rsidR="00AA2AF8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296E06DC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09F51E" w14:textId="6B86EEEE" w:rsidR="00AA2AF8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020D7FE1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EF9781" w14:textId="05FAF8E3" w:rsidR="00AA2AF8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</w:rPr>
              <w:t>355</w:t>
            </w:r>
            <w:r w:rsidR="00BF331C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E347DF" w:rsidRPr="008B4BD8" w14:paraId="125DA613" w14:textId="77777777" w:rsidTr="006D66B2">
        <w:tc>
          <w:tcPr>
            <w:tcW w:w="3695" w:type="dxa"/>
          </w:tcPr>
          <w:p w14:paraId="78519887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55E1D" w14:textId="7DF83189" w:rsidR="00AA2AF8" w:rsidRPr="008B4BD8" w:rsidRDefault="00FE4694" w:rsidP="006652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 w:rsidR="00BF331C" w:rsidRPr="008B4B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7807A47C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E1A0A" w14:textId="382E94A3" w:rsidR="00AA2AF8" w:rsidRPr="008B4BD8" w:rsidRDefault="00BF331C" w:rsidP="006D66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6179D3B6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BE468" w14:textId="32890564" w:rsidR="00AA2AF8" w:rsidRPr="008B4BD8" w:rsidRDefault="00BF331C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4BD8">
              <w:rPr>
                <w:rFonts w:ascii="Times New Roman" w:hAnsi="Times New Roman" w:cs="Times New Roman"/>
                <w:sz w:val="22"/>
              </w:rPr>
              <w:t>-</w:t>
            </w:r>
          </w:p>
        </w:tc>
        <w:tc>
          <w:tcPr>
            <w:tcW w:w="270" w:type="dxa"/>
          </w:tcPr>
          <w:p w14:paraId="583623D9" w14:textId="77777777" w:rsidR="00AA2AF8" w:rsidRPr="008B4BD8" w:rsidRDefault="00AA2AF8" w:rsidP="00AA2AF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A3345" w14:textId="24363D9E" w:rsidR="00AA2AF8" w:rsidRPr="008B4BD8" w:rsidRDefault="00FE4694" w:rsidP="00E347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6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F331C" w:rsidRPr="008B4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  <w:r w:rsidR="00BF331C" w:rsidRPr="008B4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</w:tr>
    </w:tbl>
    <w:p w14:paraId="67A25344" w14:textId="5D03D6B9" w:rsidR="00961798" w:rsidRPr="008B4BD8" w:rsidRDefault="00961798" w:rsidP="00952170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</w:p>
    <w:p w14:paraId="12151E9E" w14:textId="71A1DBCA" w:rsidR="00952170" w:rsidRPr="00046328" w:rsidRDefault="00952170" w:rsidP="00952170">
      <w:pPr>
        <w:pStyle w:val="BodyText2"/>
        <w:tabs>
          <w:tab w:val="left" w:pos="907"/>
        </w:tabs>
        <w:spacing w:before="0"/>
        <w:ind w:left="907" w:right="-25"/>
        <w:jc w:val="thaiDistribute"/>
        <w:rPr>
          <w:rFonts w:ascii="Angsana New" w:hAnsi="Angsana New"/>
          <w:cs/>
        </w:rPr>
      </w:pPr>
      <w:r w:rsidRPr="008B4BD8">
        <w:rPr>
          <w:rFonts w:ascii="Angsana New" w:hAnsi="Angsana New"/>
          <w:cs/>
        </w:rPr>
        <w:t>บริษัทตั้งใจจะถือตราสารทุนที่ไม่อยู่ในความต้องการของตลาด</w:t>
      </w:r>
      <w:r w:rsidRPr="00046328">
        <w:rPr>
          <w:rFonts w:ascii="Angsana New" w:hAnsi="Angsana New"/>
          <w:cs/>
        </w:rPr>
        <w:t xml:space="preserve">จำนวน </w:t>
      </w:r>
      <w:r w:rsidR="00FE4694" w:rsidRPr="00FE4694">
        <w:rPr>
          <w:rFonts w:ascii="Angsana New" w:hAnsi="Angsana New"/>
          <w:lang w:val="en-US"/>
        </w:rPr>
        <w:t>157</w:t>
      </w:r>
      <w:r w:rsidR="00760510" w:rsidRPr="00046328">
        <w:rPr>
          <w:rFonts w:ascii="Angsana New" w:hAnsi="Angsana New"/>
          <w:lang w:val="en-US"/>
        </w:rPr>
        <w:t>.</w:t>
      </w:r>
      <w:r w:rsidR="00FE4694" w:rsidRPr="00FE4694">
        <w:rPr>
          <w:rFonts w:ascii="Angsana New" w:hAnsi="Angsana New"/>
          <w:lang w:val="en-US"/>
        </w:rPr>
        <w:t>36</w:t>
      </w:r>
      <w:r w:rsidRPr="00046328">
        <w:rPr>
          <w:rFonts w:ascii="Angsana New" w:hAnsi="Angsana New"/>
          <w:cs/>
        </w:rPr>
        <w:t xml:space="preserve"> ล้านบาท เพื่อวัตถุประสงค์ทางกลยุทธ์ในระยะยาว 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</w:t>
      </w:r>
      <w:r w:rsidR="00C1686A">
        <w:rPr>
          <w:rFonts w:ascii="Angsana New" w:hAnsi="Angsana New"/>
          <w:cs/>
        </w:rPr>
        <w:br/>
      </w:r>
      <w:r w:rsidRPr="00046328">
        <w:rPr>
          <w:rFonts w:ascii="Angsana New" w:hAnsi="Angsana New"/>
          <w:cs/>
        </w:rPr>
        <w:t>ไม่ถูกจัดประเภทไปยังกำไรหรือขาดทุนในภายหลัง</w:t>
      </w:r>
    </w:p>
    <w:p w14:paraId="735A7F6F" w14:textId="1D58B10E" w:rsidR="005737AA" w:rsidRPr="00046328" w:rsidRDefault="005737AA" w:rsidP="00952170">
      <w:pPr>
        <w:pStyle w:val="ListParagraph"/>
        <w:numPr>
          <w:ilvl w:val="0"/>
          <w:numId w:val="10"/>
        </w:numPr>
        <w:tabs>
          <w:tab w:val="clear" w:pos="1644"/>
          <w:tab w:val="left" w:pos="1260"/>
          <w:tab w:val="left" w:pos="1440"/>
        </w:tabs>
        <w:autoSpaceDE w:val="0"/>
        <w:autoSpaceDN w:val="0"/>
        <w:adjustRightIn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046328">
        <w:rPr>
          <w:rFonts w:ascii="Angsana New" w:hAnsi="Angsana New"/>
          <w:sz w:val="30"/>
          <w:szCs w:val="30"/>
          <w:cs/>
          <w:lang w:val="th-TH" w:eastAsia="x-none"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5CFDE5B5" w14:textId="77777777" w:rsidR="005737AA" w:rsidRPr="00046328" w:rsidRDefault="005737AA" w:rsidP="005737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0EA1262" w14:textId="0D75F88E" w:rsidR="00961798" w:rsidRPr="00046328" w:rsidRDefault="00961798" w:rsidP="00834B5C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046328">
        <w:rPr>
          <w:rFonts w:ascii="Angsana New" w:hAnsi="Angsana New"/>
          <w:sz w:val="30"/>
          <w:szCs w:val="30"/>
        </w:rPr>
        <w:t xml:space="preserve">TFRS </w:t>
      </w:r>
      <w:r w:rsidR="00FE4694" w:rsidRPr="00FE4694">
        <w:rPr>
          <w:rFonts w:ascii="Angsana New" w:hAnsi="Angsana New"/>
          <w:sz w:val="30"/>
          <w:szCs w:val="30"/>
          <w:lang w:val="en-US"/>
        </w:rPr>
        <w:t>9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46328">
        <w:rPr>
          <w:rFonts w:ascii="Angsana New" w:hAnsi="Angsana New"/>
          <w:sz w:val="30"/>
          <w:szCs w:val="30"/>
        </w:rPr>
        <w:t xml:space="preserve">TFRS </w:t>
      </w:r>
      <w:r w:rsidR="00FE4694" w:rsidRPr="00FE4694">
        <w:rPr>
          <w:rFonts w:ascii="Angsana New" w:hAnsi="Angsana New"/>
          <w:sz w:val="30"/>
          <w:szCs w:val="30"/>
          <w:lang w:val="en-US"/>
        </w:rPr>
        <w:t>9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สินทรัพย์ที่เกิดจากสัญญาและเงินลงทุนในตราสารหนี้</w:t>
      </w:r>
      <w:r w:rsidR="0011013C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/>
          <w:sz w:val="30"/>
          <w:szCs w:val="30"/>
          <w:cs/>
        </w:rPr>
        <w:t>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F26067" w:rsidRP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/>
          <w:sz w:val="30"/>
          <w:szCs w:val="30"/>
          <w:cs/>
        </w:rPr>
        <w:t>ตราสารทุน</w:t>
      </w:r>
      <w:r w:rsidR="00834B5C" w:rsidRPr="00046328">
        <w:rPr>
          <w:rFonts w:ascii="Angsana New" w:hAnsi="Angsana New"/>
          <w:sz w:val="30"/>
          <w:szCs w:val="30"/>
          <w:cs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บริษัทได้ประเมินการด้อยค่าตาม </w:t>
      </w:r>
      <w:r w:rsidRPr="00046328">
        <w:rPr>
          <w:rFonts w:ascii="Angsana New" w:hAnsi="Angsana New"/>
          <w:sz w:val="30"/>
          <w:szCs w:val="30"/>
        </w:rPr>
        <w:t xml:space="preserve">TFRS </w:t>
      </w:r>
      <w:r w:rsidR="00FE4694" w:rsidRPr="00FE4694">
        <w:rPr>
          <w:rFonts w:ascii="Angsana New" w:hAnsi="Angsana New"/>
          <w:sz w:val="30"/>
          <w:szCs w:val="30"/>
          <w:lang w:val="en-US"/>
        </w:rPr>
        <w:t>9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="005737AA" w:rsidRPr="00046328">
        <w:rPr>
          <w:rFonts w:ascii="Angsana New" w:hAnsi="Angsana New"/>
          <w:sz w:val="30"/>
          <w:szCs w:val="30"/>
          <w:cs/>
        </w:rPr>
        <w:t xml:space="preserve">เมษายน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="00AE6078" w:rsidRPr="00046328">
        <w:rPr>
          <w:rFonts w:ascii="Angsana New" w:hAnsi="Angsana New"/>
          <w:sz w:val="30"/>
          <w:szCs w:val="30"/>
          <w:cs/>
        </w:rPr>
        <w:t>ไม่มี</w:t>
      </w:r>
      <w:r w:rsidRPr="00046328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</w:t>
      </w:r>
      <w:r w:rsidR="00AE6078" w:rsidRPr="00046328">
        <w:rPr>
          <w:rFonts w:ascii="Angsana New" w:hAnsi="Angsana New"/>
          <w:sz w:val="30"/>
          <w:szCs w:val="30"/>
          <w:cs/>
        </w:rPr>
        <w:t>เกิดขึ้น</w:t>
      </w:r>
    </w:p>
    <w:p w14:paraId="1915DDAF" w14:textId="77777777" w:rsidR="00C90407" w:rsidRPr="00046328" w:rsidRDefault="00C90407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BB165C2" w14:textId="24A5A4A6" w:rsidR="00961798" w:rsidRPr="00046328" w:rsidRDefault="00961798" w:rsidP="00144FCA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4632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FE4694" w:rsidRPr="00FE469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4632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0463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F99AB55" w14:textId="77777777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079F7C5" w14:textId="680A87D9" w:rsidR="00961798" w:rsidRPr="00046328" w:rsidRDefault="00961798" w:rsidP="00961798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="00C87F47" w:rsidRPr="00046328">
        <w:rPr>
          <w:rFonts w:ascii="Angsana New" w:hAnsi="Angsana New"/>
          <w:sz w:val="30"/>
          <w:szCs w:val="30"/>
          <w:cs/>
        </w:rPr>
        <w:t xml:space="preserve">เมษายน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บริษัทถือปฏิบัติตาม </w:t>
      </w:r>
      <w:r w:rsidRPr="00046328">
        <w:rPr>
          <w:rFonts w:ascii="Angsana New" w:hAnsi="Angsana New"/>
          <w:sz w:val="30"/>
          <w:szCs w:val="30"/>
        </w:rPr>
        <w:t xml:space="preserve">TFRS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16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17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เรื่อง </w:t>
      </w:r>
      <w:r w:rsidRPr="00046328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046328">
        <w:rPr>
          <w:rFonts w:ascii="Angsana New" w:hAnsi="Angsana New"/>
          <w:sz w:val="30"/>
          <w:szCs w:val="30"/>
          <w:cs/>
        </w:rPr>
        <w:t xml:space="preserve"> </w:t>
      </w:r>
      <w:r w:rsidRPr="00046328">
        <w:rPr>
          <w:rFonts w:ascii="Angsana New" w:hAnsi="Angsana New"/>
          <w:sz w:val="30"/>
          <w:szCs w:val="30"/>
        </w:rPr>
        <w:t xml:space="preserve">(TAS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17</w:t>
      </w:r>
      <w:r w:rsidRPr="00046328">
        <w:rPr>
          <w:rFonts w:ascii="Angsana New" w:hAnsi="Angsana New"/>
          <w:sz w:val="30"/>
          <w:szCs w:val="30"/>
        </w:rPr>
        <w:t xml:space="preserve">) </w:t>
      </w:r>
      <w:r w:rsidRPr="00046328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4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เรื่อง </w:t>
      </w:r>
      <w:r w:rsidRPr="00046328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046328">
        <w:rPr>
          <w:rFonts w:ascii="Angsana New" w:hAnsi="Angsana New"/>
          <w:sz w:val="30"/>
          <w:szCs w:val="30"/>
          <w:cs/>
        </w:rPr>
        <w:t xml:space="preserve"> </w:t>
      </w:r>
      <w:r w:rsidRPr="00046328">
        <w:rPr>
          <w:rFonts w:ascii="Angsana New" w:hAnsi="Angsana New"/>
          <w:sz w:val="30"/>
          <w:szCs w:val="30"/>
        </w:rPr>
        <w:t xml:space="preserve">(TFRIC </w:t>
      </w:r>
      <w:r w:rsidR="00FE4694" w:rsidRPr="00FE4694">
        <w:rPr>
          <w:rFonts w:ascii="Angsana New" w:hAnsi="Angsana New"/>
          <w:sz w:val="30"/>
          <w:szCs w:val="30"/>
          <w:lang w:val="en-US"/>
        </w:rPr>
        <w:t>4</w:t>
      </w:r>
      <w:r w:rsidRPr="00046328">
        <w:rPr>
          <w:rFonts w:ascii="Angsana New" w:hAnsi="Angsana New"/>
          <w:sz w:val="30"/>
          <w:szCs w:val="30"/>
        </w:rPr>
        <w:t xml:space="preserve">) </w:t>
      </w:r>
      <w:r w:rsidRPr="00046328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046328">
        <w:rPr>
          <w:rFonts w:ascii="Angsana New" w:hAnsi="Angsana New"/>
          <w:sz w:val="30"/>
          <w:szCs w:val="30"/>
        </w:rPr>
        <w:t>(Modified retrospective approach)</w:t>
      </w:r>
    </w:p>
    <w:p w14:paraId="7C467944" w14:textId="77777777" w:rsidR="00C90407" w:rsidRPr="00046328" w:rsidRDefault="00C90407" w:rsidP="00961798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222FFE1" w14:textId="4BB37F29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046328">
        <w:rPr>
          <w:rFonts w:ascii="Angsana New" w:hAnsi="Angsana New"/>
          <w:sz w:val="30"/>
          <w:szCs w:val="30"/>
        </w:rPr>
        <w:t xml:space="preserve"> TFRS</w:t>
      </w:r>
      <w:r w:rsidRPr="00046328">
        <w:rPr>
          <w:rFonts w:ascii="Angsana New" w:hAnsi="Angsana New"/>
          <w:sz w:val="30"/>
          <w:szCs w:val="30"/>
          <w:cs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16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</w:t>
      </w:r>
      <w:r w:rsidR="00F26067" w:rsidRPr="00046328">
        <w:rPr>
          <w:rFonts w:ascii="Angsana New" w:hAnsi="Angsana New"/>
          <w:sz w:val="30"/>
          <w:szCs w:val="30"/>
        </w:rPr>
        <w:br/>
      </w:r>
      <w:r w:rsidRPr="00046328">
        <w:rPr>
          <w:rFonts w:ascii="Angsana New" w:hAnsi="Angsana New"/>
          <w:sz w:val="30"/>
          <w:szCs w:val="30"/>
          <w:cs/>
        </w:rPr>
        <w:t xml:space="preserve">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</w:t>
      </w:r>
      <w:r w:rsidRPr="00046328">
        <w:rPr>
          <w:rFonts w:ascii="Angsana New" w:hAnsi="Angsana New"/>
          <w:sz w:val="30"/>
          <w:szCs w:val="30"/>
        </w:rPr>
        <w:t xml:space="preserve">(Transaction price) </w:t>
      </w:r>
      <w:r w:rsidRPr="00046328">
        <w:rPr>
          <w:rFonts w:ascii="Angsana New" w:hAnsi="Angsana New"/>
          <w:sz w:val="30"/>
          <w:szCs w:val="30"/>
          <w:cs/>
        </w:rPr>
        <w:t>ณ วันที่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="00C87F47" w:rsidRPr="00046328">
        <w:rPr>
          <w:rFonts w:ascii="Angsana New" w:hAnsi="Angsana New"/>
          <w:sz w:val="30"/>
          <w:szCs w:val="30"/>
          <w:cs/>
        </w:rPr>
        <w:t>เมษายน</w:t>
      </w:r>
      <w:r w:rsidRPr="00046328">
        <w:rPr>
          <w:rFonts w:ascii="Angsana New" w:hAnsi="Angsana New"/>
          <w:sz w:val="30"/>
          <w:szCs w:val="30"/>
          <w:cs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366E411" w14:textId="77777777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969D73C" w14:textId="77777777" w:rsidR="00AE6078" w:rsidRPr="00046328" w:rsidRDefault="00AE607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46328">
        <w:rPr>
          <w:rFonts w:ascii="Angsana New" w:hAnsi="Angsana New"/>
          <w:sz w:val="30"/>
          <w:szCs w:val="30"/>
          <w:cs/>
        </w:rPr>
        <w:br w:type="page"/>
      </w:r>
    </w:p>
    <w:p w14:paraId="5D482E40" w14:textId="1AF66412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lastRenderedPageBreak/>
        <w:t>ในการปฏิบัติในช่วงเปลี่ยนแปลง บริษัทได้เลือกใช้ข้อยกเว้นต่อไปนี้</w:t>
      </w:r>
    </w:p>
    <w:p w14:paraId="61D8CAD9" w14:textId="77777777" w:rsidR="00E268C8" w:rsidRPr="00046328" w:rsidRDefault="00E268C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523316E" w14:textId="3B0F3F91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26067" w:rsidRPr="00046328">
        <w:rPr>
          <w:rFonts w:ascii="Angsana New" w:eastAsia="Calibri" w:hAnsi="Angsana New"/>
          <w:sz w:val="30"/>
          <w:szCs w:val="30"/>
        </w:rPr>
        <w:br/>
      </w:r>
      <w:r w:rsidR="00FE4694" w:rsidRPr="00FE4694">
        <w:rPr>
          <w:rFonts w:ascii="Angsana New" w:eastAsia="Calibri" w:hAnsi="Angsana New"/>
          <w:sz w:val="30"/>
          <w:szCs w:val="30"/>
        </w:rPr>
        <w:t>12</w:t>
      </w:r>
      <w:r w:rsidRPr="00046328">
        <w:rPr>
          <w:rFonts w:ascii="Angsana New" w:eastAsia="Calibri" w:hAnsi="Angsana New"/>
          <w:sz w:val="30"/>
          <w:szCs w:val="30"/>
        </w:rPr>
        <w:t xml:space="preserve"> </w:t>
      </w:r>
      <w:r w:rsidRPr="00046328">
        <w:rPr>
          <w:rFonts w:ascii="Angsana New" w:eastAsia="Calibri" w:hAnsi="Angsana New"/>
          <w:sz w:val="30"/>
          <w:szCs w:val="30"/>
          <w:cs/>
        </w:rPr>
        <w:t>เดือน</w:t>
      </w:r>
    </w:p>
    <w:p w14:paraId="222C1D2F" w14:textId="1DBBC1E4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11684DD9" w14:textId="7F1D2FB2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697F3307" w14:textId="5EA40BC9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FD59265" w14:textId="2ACA619C" w:rsidR="00961798" w:rsidRPr="00046328" w:rsidRDefault="00961798" w:rsidP="00144FCA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046328">
        <w:rPr>
          <w:rFonts w:ascii="Angsana New" w:eastAsia="Calibri" w:hAnsi="Angsana New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B02F142" w14:textId="77777777" w:rsidR="00884005" w:rsidRPr="00046328" w:rsidRDefault="00884005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440"/>
      </w:tblGrid>
      <w:tr w:rsidR="00952170" w:rsidRPr="00046328" w14:paraId="7E731488" w14:textId="77777777" w:rsidTr="00952170">
        <w:trPr>
          <w:cantSplit/>
          <w:trHeight w:val="20"/>
          <w:tblHeader/>
        </w:trPr>
        <w:tc>
          <w:tcPr>
            <w:tcW w:w="5490" w:type="dxa"/>
            <w:shd w:val="clear" w:color="auto" w:fill="auto"/>
            <w:vAlign w:val="bottom"/>
          </w:tcPr>
          <w:p w14:paraId="68271ECE" w14:textId="79CB0B93" w:rsidR="00961798" w:rsidRPr="00046328" w:rsidRDefault="00961798" w:rsidP="0096179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4632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046328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FE4694" w:rsidRPr="00FE4694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046328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FD5B2AE" w14:textId="74EB592D" w:rsidR="00961798" w:rsidRPr="00046328" w:rsidRDefault="00AC13DA" w:rsidP="0096179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vAlign w:val="bottom"/>
          </w:tcPr>
          <w:p w14:paraId="0434A1FE" w14:textId="77777777" w:rsidR="00961798" w:rsidRPr="00046328" w:rsidRDefault="00961798" w:rsidP="0096179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374C83" w14:textId="77777777" w:rsidR="00961798" w:rsidRPr="00046328" w:rsidRDefault="00961798" w:rsidP="0096179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E7F231E" w14:textId="2E79CC95" w:rsidR="00961798" w:rsidRPr="00046328" w:rsidRDefault="00961798" w:rsidP="0096179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52170" w:rsidRPr="00046328" w14:paraId="5A98FF02" w14:textId="77777777" w:rsidTr="00952170">
        <w:trPr>
          <w:cantSplit/>
          <w:trHeight w:val="20"/>
          <w:tblHeader/>
        </w:trPr>
        <w:tc>
          <w:tcPr>
            <w:tcW w:w="5490" w:type="dxa"/>
            <w:shd w:val="clear" w:color="auto" w:fill="auto"/>
          </w:tcPr>
          <w:p w14:paraId="1FE78F0F" w14:textId="77777777" w:rsidR="00961798" w:rsidRPr="00046328" w:rsidRDefault="00961798" w:rsidP="00961798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167EA6C" w14:textId="77777777" w:rsidR="00961798" w:rsidRPr="00046328" w:rsidRDefault="00961798" w:rsidP="0096179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52170" w:rsidRPr="00046328" w14:paraId="1D7BDA54" w14:textId="77777777" w:rsidTr="00952170">
        <w:trPr>
          <w:cantSplit/>
          <w:trHeight w:val="20"/>
        </w:trPr>
        <w:tc>
          <w:tcPr>
            <w:tcW w:w="5490" w:type="dxa"/>
            <w:shd w:val="clear" w:color="auto" w:fill="auto"/>
          </w:tcPr>
          <w:p w14:paraId="3A7BDE65" w14:textId="67A00C66" w:rsidR="00961798" w:rsidRPr="00046328" w:rsidRDefault="00961798" w:rsidP="00961798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3212"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เมษายน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3150" w:type="dxa"/>
            <w:gridSpan w:val="3"/>
          </w:tcPr>
          <w:p w14:paraId="3D0FAD65" w14:textId="77777777" w:rsidR="00961798" w:rsidRPr="00046328" w:rsidRDefault="00961798" w:rsidP="0096179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52170" w:rsidRPr="008B4BD8" w14:paraId="5DD13DEC" w14:textId="77777777" w:rsidTr="00952170">
        <w:trPr>
          <w:cantSplit/>
          <w:trHeight w:val="20"/>
        </w:trPr>
        <w:tc>
          <w:tcPr>
            <w:tcW w:w="5490" w:type="dxa"/>
            <w:vAlign w:val="bottom"/>
          </w:tcPr>
          <w:p w14:paraId="33738BCD" w14:textId="10A82ED9" w:rsidR="00D23DC6" w:rsidRPr="008B4BD8" w:rsidRDefault="00D23DC6" w:rsidP="00D23DC6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72C715A8" w14:textId="1F0F39CA" w:rsidR="00D23DC6" w:rsidRPr="008B4BD8" w:rsidRDefault="00FE4694" w:rsidP="00952170">
            <w:pPr>
              <w:tabs>
                <w:tab w:val="decimal" w:pos="127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84E65" w:rsidRPr="008B4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180" w:type="dxa"/>
            <w:vAlign w:val="bottom"/>
          </w:tcPr>
          <w:p w14:paraId="5A96B43B" w14:textId="77777777" w:rsidR="00D23DC6" w:rsidRPr="008B4BD8" w:rsidRDefault="00D23DC6" w:rsidP="00D23DC6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8D3258" w14:textId="06BBBEE3" w:rsidR="00D23DC6" w:rsidRPr="008B4BD8" w:rsidRDefault="00FE4694" w:rsidP="00952170">
            <w:pPr>
              <w:tabs>
                <w:tab w:val="decimal" w:pos="118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84E65" w:rsidRPr="008B4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952170" w:rsidRPr="00046328" w14:paraId="2ED31579" w14:textId="77777777" w:rsidTr="00952170">
        <w:trPr>
          <w:cantSplit/>
          <w:trHeight w:val="20"/>
        </w:trPr>
        <w:tc>
          <w:tcPr>
            <w:tcW w:w="5490" w:type="dxa"/>
            <w:vAlign w:val="bottom"/>
          </w:tcPr>
          <w:p w14:paraId="3E70B459" w14:textId="6412596B" w:rsidR="00952170" w:rsidRPr="008B4BD8" w:rsidRDefault="00952170" w:rsidP="00952170">
            <w:pPr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04C3844A" w14:textId="10E7B964" w:rsidR="00952170" w:rsidRPr="008B4BD8" w:rsidRDefault="0071627C" w:rsidP="00952170">
            <w:pPr>
              <w:tabs>
                <w:tab w:val="decimal" w:pos="127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</w:rPr>
              <w:t>(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84E65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Pr="008B4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BB6C912" w14:textId="77777777" w:rsidR="00952170" w:rsidRPr="008B4BD8" w:rsidRDefault="00952170" w:rsidP="0095217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4CAE9A" w14:textId="707A475A" w:rsidR="00952170" w:rsidRPr="008B4BD8" w:rsidRDefault="0071627C" w:rsidP="00952170">
            <w:pPr>
              <w:tabs>
                <w:tab w:val="decimal" w:pos="118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B4BD8">
              <w:rPr>
                <w:rFonts w:ascii="Angsana New" w:hAnsi="Angsana New"/>
                <w:sz w:val="30"/>
                <w:szCs w:val="30"/>
              </w:rPr>
              <w:t>(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84E65" w:rsidRPr="008B4BD8">
              <w:rPr>
                <w:rFonts w:ascii="Angsana New" w:hAnsi="Angsana New"/>
                <w:sz w:val="30"/>
                <w:szCs w:val="30"/>
              </w:rPr>
              <w:t>,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Pr="008B4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ADA5312" w14:textId="542969E5" w:rsidR="00961798" w:rsidRPr="00046328" w:rsidRDefault="00961798" w:rsidP="00952170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53BD9DD" w14:textId="58A49552" w:rsidR="00961798" w:rsidRPr="00046328" w:rsidRDefault="00834B5C" w:rsidP="00E83C43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046328">
        <w:rPr>
          <w:rFonts w:ascii="Angsana New" w:hAnsi="Angsana New"/>
          <w:sz w:val="30"/>
          <w:szCs w:val="30"/>
          <w:cs/>
        </w:rPr>
        <w:t>ทั้งนี้</w:t>
      </w:r>
      <w:r w:rsidR="00473F04" w:rsidRPr="00046328">
        <w:rPr>
          <w:rFonts w:ascii="Angsana New" w:hAnsi="Angsana New"/>
          <w:sz w:val="30"/>
          <w:szCs w:val="30"/>
          <w:cs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ภาระผูกพันตามสัญญาเช่าดำเนินงาน ณ 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Pr="00046328">
        <w:rPr>
          <w:rFonts w:ascii="Angsana New" w:hAnsi="Angsana New"/>
          <w:sz w:val="30"/>
          <w:szCs w:val="30"/>
          <w:cs/>
        </w:rPr>
        <w:t xml:space="preserve"> มีนาคม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046328">
        <w:rPr>
          <w:rFonts w:ascii="Angsana New" w:hAnsi="Angsana New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/>
          <w:sz w:val="30"/>
          <w:szCs w:val="30"/>
          <w:cs/>
          <w:lang w:val="en-US"/>
        </w:rPr>
        <w:t>เมื่อคิดลดโดยใช้อัตราดอกเบี้ยเงินกู้ยืมส่วนเพิ่มและ</w:t>
      </w:r>
      <w:r w:rsidR="00977D2D" w:rsidRPr="00046328">
        <w:rPr>
          <w:rFonts w:ascii="Angsana New" w:hAnsi="Angsana New"/>
          <w:sz w:val="30"/>
          <w:szCs w:val="30"/>
          <w:cs/>
          <w:lang w:val="en-US"/>
        </w:rPr>
        <w:t>ได้</w:t>
      </w:r>
      <w:r w:rsidR="00EF6B07" w:rsidRPr="00046328">
        <w:rPr>
          <w:rFonts w:ascii="Angsana New" w:hAnsi="Angsana New"/>
          <w:sz w:val="30"/>
          <w:szCs w:val="30"/>
          <w:cs/>
          <w:lang w:val="en-US"/>
        </w:rPr>
        <w:t>ใช้ข้อ</w:t>
      </w:r>
      <w:r w:rsidRPr="00046328">
        <w:rPr>
          <w:rFonts w:ascii="Angsana New" w:hAnsi="Angsana New"/>
          <w:sz w:val="30"/>
          <w:szCs w:val="30"/>
          <w:cs/>
          <w:lang w:val="en-US"/>
        </w:rPr>
        <w:t>ยกเว้น</w:t>
      </w:r>
      <w:r w:rsidR="00EF6B07" w:rsidRPr="00046328">
        <w:rPr>
          <w:rFonts w:ascii="Angsana New" w:hAnsi="Angsana New"/>
          <w:sz w:val="30"/>
          <w:szCs w:val="30"/>
          <w:cs/>
          <w:lang w:val="en-US"/>
        </w:rPr>
        <w:t>ใน</w:t>
      </w:r>
      <w:r w:rsidRPr="00046328">
        <w:rPr>
          <w:rFonts w:ascii="Angsana New" w:hAnsi="Angsana New"/>
          <w:sz w:val="30"/>
          <w:szCs w:val="30"/>
          <w:cs/>
          <w:lang w:val="en-US"/>
        </w:rPr>
        <w:t>การรับรู้รายการ</w:t>
      </w:r>
      <w:r w:rsidR="00B10F4F" w:rsidRPr="00046328">
        <w:rPr>
          <w:rFonts w:ascii="Angsana New" w:hAnsi="Angsana New"/>
          <w:sz w:val="30"/>
          <w:szCs w:val="30"/>
          <w:cs/>
          <w:lang w:val="en-US"/>
        </w:rPr>
        <w:t>สำหรับสัญญาเช่าระยะสั้น</w:t>
      </w:r>
      <w:r w:rsidR="00C97CAD" w:rsidRPr="00046328">
        <w:rPr>
          <w:rFonts w:ascii="Angsana New" w:hAnsi="Angsana New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/>
          <w:sz w:val="30"/>
          <w:szCs w:val="30"/>
          <w:cs/>
          <w:lang w:val="en-US"/>
        </w:rPr>
        <w:t xml:space="preserve">บริษัทจึงรับรู้หนี้สินตามสัญญาเช่า </w:t>
      </w:r>
      <w:r w:rsidR="00B10F4F" w:rsidRPr="0004632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ณ วันที่ </w:t>
      </w:r>
      <w:r w:rsidR="00FE4694" w:rsidRPr="00FE4694">
        <w:rPr>
          <w:rFonts w:ascii="Angsana New" w:hAnsi="Angsana New"/>
          <w:spacing w:val="-8"/>
          <w:sz w:val="30"/>
          <w:szCs w:val="30"/>
          <w:lang w:val="en-US"/>
        </w:rPr>
        <w:t>1</w:t>
      </w:r>
      <w:r w:rsidR="00B10F4F" w:rsidRPr="0004632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เมษายน </w:t>
      </w:r>
      <w:r w:rsidR="00FE4694" w:rsidRPr="00FE4694">
        <w:rPr>
          <w:rFonts w:ascii="Angsana New" w:hAnsi="Angsana New"/>
          <w:spacing w:val="-8"/>
          <w:sz w:val="30"/>
          <w:szCs w:val="30"/>
          <w:lang w:val="en-US"/>
        </w:rPr>
        <w:t>2563</w:t>
      </w:r>
      <w:r w:rsidR="00B10F4F" w:rsidRPr="00046328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/>
          <w:spacing w:val="-8"/>
          <w:sz w:val="30"/>
          <w:szCs w:val="30"/>
          <w:cs/>
          <w:lang w:val="en-US"/>
        </w:rPr>
        <w:t>เป็น</w:t>
      </w:r>
      <w:r w:rsidR="00B10F4F" w:rsidRPr="00046328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26</w:t>
      </w:r>
      <w:r w:rsidR="00B10F4F" w:rsidRPr="00046328">
        <w:rPr>
          <w:rFonts w:ascii="Angsana New" w:hAnsi="Angsana New"/>
          <w:sz w:val="30"/>
          <w:szCs w:val="30"/>
          <w:lang w:val="en-US"/>
        </w:rPr>
        <w:t>.</w:t>
      </w:r>
      <w:r w:rsidR="00FE4694" w:rsidRPr="00FE4694">
        <w:rPr>
          <w:rFonts w:ascii="Angsana New" w:hAnsi="Angsana New"/>
          <w:sz w:val="30"/>
          <w:szCs w:val="30"/>
          <w:lang w:val="en-US"/>
        </w:rPr>
        <w:t>24</w:t>
      </w:r>
      <w:r w:rsidR="00B10F4F" w:rsidRPr="00046328">
        <w:rPr>
          <w:rFonts w:ascii="Angsana New" w:hAnsi="Angsana New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/>
          <w:sz w:val="30"/>
          <w:szCs w:val="30"/>
          <w:cs/>
          <w:lang w:val="en-US"/>
        </w:rPr>
        <w:t xml:space="preserve">ล้านบาท โดยมีอัตราดอกเบี้ยเงินกู้ยืมส่วนเพิ่มร้อยละ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</w:t>
      </w:r>
      <w:r w:rsidR="00B10F4F" w:rsidRPr="00046328">
        <w:rPr>
          <w:rFonts w:ascii="Angsana New" w:hAnsi="Angsana New"/>
          <w:sz w:val="30"/>
          <w:szCs w:val="30"/>
          <w:lang w:val="en-US"/>
        </w:rPr>
        <w:t>.</w:t>
      </w:r>
      <w:r w:rsidR="00FE4694" w:rsidRPr="00FE4694">
        <w:rPr>
          <w:rFonts w:ascii="Angsana New" w:hAnsi="Angsana New"/>
          <w:sz w:val="30"/>
          <w:szCs w:val="30"/>
          <w:lang w:val="en-US"/>
        </w:rPr>
        <w:t>40</w:t>
      </w:r>
      <w:r w:rsidR="00505E9F" w:rsidRPr="00046328">
        <w:rPr>
          <w:rFonts w:ascii="Angsana New" w:hAnsi="Angsana New"/>
          <w:sz w:val="30"/>
          <w:szCs w:val="30"/>
          <w:lang w:val="en-US"/>
        </w:rPr>
        <w:t xml:space="preserve"> </w:t>
      </w:r>
      <w:r w:rsidR="00B10F4F" w:rsidRPr="00046328">
        <w:rPr>
          <w:rFonts w:ascii="Angsana New" w:hAnsi="Angsana New"/>
          <w:sz w:val="30"/>
          <w:szCs w:val="30"/>
          <w:cs/>
          <w:lang w:val="en-US"/>
        </w:rPr>
        <w:t>ต่อปี</w:t>
      </w:r>
    </w:p>
    <w:p w14:paraId="39E26FF3" w14:textId="77777777" w:rsidR="00B10F4F" w:rsidRPr="00046328" w:rsidRDefault="00B10F4F" w:rsidP="00E83C43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77777777" w:rsidR="00E83C43" w:rsidRPr="00046328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046328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47CFA6DE" w:rsidR="00E83C43" w:rsidRPr="00FA3EEA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6328">
        <w:rPr>
          <w:rFonts w:ascii="Angsana New" w:hAnsi="Angsana New"/>
          <w:sz w:val="30"/>
          <w:szCs w:val="30"/>
          <w:cs/>
        </w:rPr>
        <w:t>ความสัมพันธ์ที่มีกับบริษัทร่วมได้เปิดเผยในหมายเหตุข้อ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5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สำหรับบุคคลหรือกิจการที่เกี่ยวข้องกันอื่น ไม่มี</w:t>
      </w:r>
      <w:r w:rsidR="00FA3EEA">
        <w:rPr>
          <w:rFonts w:ascii="Angsana New" w:hAnsi="Angsana New" w:hint="cs"/>
          <w:sz w:val="30"/>
          <w:szCs w:val="30"/>
          <w:cs/>
        </w:rPr>
        <w:t xml:space="preserve">ความสัมพันธ์ที่เปลี่ยนแปลงอย่างมีสาระสำคัญในระหว่างงวดเก้าเดือนสิ้นสุด </w:t>
      </w:r>
      <w:r w:rsidR="00FA3EEA">
        <w:rPr>
          <w:rFonts w:ascii="Angsana New" w:hAnsi="Angsana New"/>
          <w:sz w:val="30"/>
          <w:szCs w:val="30"/>
          <w:lang w:val="en-US"/>
        </w:rPr>
        <w:t xml:space="preserve">31 </w:t>
      </w:r>
      <w:r w:rsidR="00FA3EE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FA3EEA">
        <w:rPr>
          <w:rFonts w:ascii="Angsana New" w:hAnsi="Angsana New"/>
          <w:sz w:val="30"/>
          <w:szCs w:val="30"/>
          <w:lang w:val="en-US"/>
        </w:rPr>
        <w:t>2563</w:t>
      </w:r>
    </w:p>
    <w:p w14:paraId="5DD5A005" w14:textId="77777777" w:rsidR="00E83C43" w:rsidRPr="00046328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68D6F3" w14:textId="507839B2" w:rsidR="00E83C43" w:rsidRPr="00046328" w:rsidRDefault="00464AFC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  <w:lang w:val="th-TH"/>
        </w:rPr>
        <w:t>นโยบายในการกำหนดราคาไม่มีการเปลี่ยนแปลงอย่างมีสาระสำคัญในระหว่างงวด</w:t>
      </w:r>
      <w:r w:rsidR="00BE33B4">
        <w:rPr>
          <w:rFonts w:ascii="Angsana New" w:hAnsi="Angsana New"/>
          <w:sz w:val="30"/>
          <w:szCs w:val="30"/>
          <w:cs/>
          <w:lang w:val="th-TH"/>
        </w:rPr>
        <w:t>เก้า</w:t>
      </w:r>
      <w:r w:rsidRPr="00046328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046328">
        <w:rPr>
          <w:rFonts w:ascii="Angsana New" w:hAnsi="Angsana New"/>
          <w:sz w:val="30"/>
          <w:szCs w:val="30"/>
          <w:cs/>
          <w:lang w:val="th-TH"/>
        </w:rPr>
        <w:br/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="00BE33B4">
        <w:rPr>
          <w:rFonts w:ascii="Angsana New" w:hAnsi="Angsana New"/>
          <w:sz w:val="30"/>
          <w:szCs w:val="30"/>
          <w:lang w:val="en-US"/>
        </w:rPr>
        <w:t xml:space="preserve"> </w:t>
      </w:r>
      <w:r w:rsidR="00BE33B4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E83C43" w:rsidRPr="00046328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</w:p>
    <w:p w14:paraId="3C0B2123" w14:textId="77777777" w:rsidR="00E83C43" w:rsidRPr="00046328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31083ED" w14:textId="77777777" w:rsidR="005D32A0" w:rsidRPr="00046328" w:rsidRDefault="005D32A0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6328">
        <w:rPr>
          <w:rFonts w:ascii="Angsana New" w:hAnsi="Angsana New"/>
          <w:sz w:val="30"/>
          <w:szCs w:val="30"/>
          <w:cs/>
        </w:rPr>
        <w:br w:type="page"/>
      </w:r>
    </w:p>
    <w:p w14:paraId="118ABDF7" w14:textId="463E1FEF" w:rsidR="004C5CEC" w:rsidRPr="00745D0D" w:rsidRDefault="004C5CEC" w:rsidP="004C5CEC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lang w:val="en-US"/>
        </w:rPr>
      </w:pPr>
      <w:r w:rsidRPr="00745D0D">
        <w:rPr>
          <w:rFonts w:ascii="Angsana New" w:hAnsi="Angsana New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="00FE4694" w:rsidRPr="00FE4694">
        <w:rPr>
          <w:rFonts w:ascii="Angsana New" w:hAnsi="Angsana New"/>
          <w:lang w:val="en-US"/>
        </w:rPr>
        <w:t>31</w:t>
      </w:r>
      <w:r w:rsidRPr="00745D0D">
        <w:rPr>
          <w:rFonts w:ascii="Angsana New" w:hAnsi="Angsana New"/>
          <w:cs/>
        </w:rPr>
        <w:t xml:space="preserve"> ธันวาคม       สรุปได้ดังนี้</w:t>
      </w:r>
    </w:p>
    <w:p w14:paraId="1E2ED0C7" w14:textId="77777777" w:rsidR="004C5CEC" w:rsidRPr="00745D0D" w:rsidRDefault="004C5CEC" w:rsidP="004C5CEC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cs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242"/>
        <w:gridCol w:w="288"/>
        <w:gridCol w:w="1170"/>
        <w:gridCol w:w="252"/>
        <w:gridCol w:w="1098"/>
      </w:tblGrid>
      <w:tr w:rsidR="004C5CEC" w:rsidRPr="00745D0D" w14:paraId="5B6A3720" w14:textId="77777777" w:rsidTr="004C5CEC">
        <w:trPr>
          <w:tblHeader/>
        </w:trPr>
        <w:tc>
          <w:tcPr>
            <w:tcW w:w="3978" w:type="dxa"/>
          </w:tcPr>
          <w:p w14:paraId="050C17B9" w14:textId="77777777" w:rsidR="004C5CEC" w:rsidRPr="00745D0D" w:rsidRDefault="004C5CEC" w:rsidP="004C5CEC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82" w:type="dxa"/>
            <w:gridSpan w:val="3"/>
          </w:tcPr>
          <w:p w14:paraId="3BF6B4E0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0285D6B6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638AB5B8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C5CEC" w:rsidRPr="00745D0D" w14:paraId="095DF883" w14:textId="77777777" w:rsidTr="004C5CEC">
        <w:trPr>
          <w:tblHeader/>
        </w:trPr>
        <w:tc>
          <w:tcPr>
            <w:tcW w:w="3978" w:type="dxa"/>
          </w:tcPr>
          <w:p w14:paraId="14D1AAF5" w14:textId="77777777" w:rsidR="004C5CEC" w:rsidRPr="00745D0D" w:rsidRDefault="004C5CEC" w:rsidP="004C5CEC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82" w:type="dxa"/>
            <w:gridSpan w:val="3"/>
          </w:tcPr>
          <w:p w14:paraId="4A9834CC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4C2E4E00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27733250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C5CEC" w:rsidRPr="00745D0D" w14:paraId="02A63862" w14:textId="77777777" w:rsidTr="004C5CEC">
        <w:trPr>
          <w:tblHeader/>
        </w:trPr>
        <w:tc>
          <w:tcPr>
            <w:tcW w:w="3978" w:type="dxa"/>
          </w:tcPr>
          <w:p w14:paraId="75137E12" w14:textId="5B1254E9" w:rsidR="004C5CEC" w:rsidRPr="00745D0D" w:rsidRDefault="004C5CEC" w:rsidP="004C5CEC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5D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7D8797F" w14:textId="4D9D3840" w:rsidR="004C5CEC" w:rsidRPr="00745D0D" w:rsidRDefault="00FE4694" w:rsidP="004C5CEC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B9A17B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6A74A2D4" w14:textId="132D98DD" w:rsidR="004C5CEC" w:rsidRPr="00745D0D" w:rsidRDefault="00FE4694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8" w:type="dxa"/>
          </w:tcPr>
          <w:p w14:paraId="1797933B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CF80DB6" w14:textId="6B124A65" w:rsidR="004C5CEC" w:rsidRPr="00745D0D" w:rsidRDefault="00FE4694" w:rsidP="004C5CEC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2" w:type="dxa"/>
          </w:tcPr>
          <w:p w14:paraId="4332B956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BFCF741" w14:textId="649AAE9A" w:rsidR="004C5CEC" w:rsidRPr="00745D0D" w:rsidRDefault="00FE4694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4C5CEC" w:rsidRPr="00745D0D" w14:paraId="3DB6884E" w14:textId="77777777" w:rsidTr="004C5CEC">
        <w:trPr>
          <w:tblHeader/>
        </w:trPr>
        <w:tc>
          <w:tcPr>
            <w:tcW w:w="3978" w:type="dxa"/>
          </w:tcPr>
          <w:p w14:paraId="3DCDAAD1" w14:textId="77777777" w:rsidR="004C5CEC" w:rsidRPr="00745D0D" w:rsidRDefault="004C5CEC" w:rsidP="004C5CEC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161EFC02" w14:textId="77777777" w:rsidR="004C5CEC" w:rsidRPr="00745D0D" w:rsidRDefault="004C5CEC" w:rsidP="004C5CEC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C5CEC" w:rsidRPr="00745D0D" w14:paraId="32B6F8B7" w14:textId="77777777" w:rsidTr="004C5CEC">
        <w:trPr>
          <w:trHeight w:val="62"/>
        </w:trPr>
        <w:tc>
          <w:tcPr>
            <w:tcW w:w="3978" w:type="dxa"/>
          </w:tcPr>
          <w:p w14:paraId="1E97FF4A" w14:textId="77777777" w:rsidR="004C5CEC" w:rsidRPr="00745D0D" w:rsidRDefault="004C5CEC" w:rsidP="004C5CEC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48298363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BA24E12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</w:tcPr>
          <w:p w14:paraId="1C99F1F7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58E45A16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B60D12A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5C45038F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EA673D7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E3FF9" w:rsidRPr="00745D0D" w14:paraId="50269C7D" w14:textId="77777777" w:rsidTr="004C5CEC">
        <w:tc>
          <w:tcPr>
            <w:tcW w:w="3978" w:type="dxa"/>
          </w:tcPr>
          <w:p w14:paraId="307056C1" w14:textId="77777777" w:rsidR="005E3FF9" w:rsidRPr="00745D0D" w:rsidRDefault="005E3FF9" w:rsidP="005E3FF9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745D0D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60BCEE85" w14:textId="0E6B298B" w:rsidR="005E3FF9" w:rsidRPr="00745D0D" w:rsidRDefault="00FE4694" w:rsidP="005E3FF9">
            <w:pPr>
              <w:tabs>
                <w:tab w:val="decimal" w:pos="864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270" w:type="dxa"/>
          </w:tcPr>
          <w:p w14:paraId="4B175E4D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A897EB9" w14:textId="3A7B33F7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88" w:type="dxa"/>
          </w:tcPr>
          <w:p w14:paraId="67CF555F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0B195F" w14:textId="309D8384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252" w:type="dxa"/>
          </w:tcPr>
          <w:p w14:paraId="7CD90EA6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E13FEE6" w14:textId="3E3D67A6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</w:p>
        </w:tc>
      </w:tr>
      <w:tr w:rsidR="005E3FF9" w:rsidRPr="00745D0D" w14:paraId="18BBB3F5" w14:textId="77777777" w:rsidTr="004C5CEC">
        <w:tc>
          <w:tcPr>
            <w:tcW w:w="3978" w:type="dxa"/>
          </w:tcPr>
          <w:p w14:paraId="744E4691" w14:textId="77777777" w:rsidR="005E3FF9" w:rsidRPr="00745D0D" w:rsidRDefault="005E3FF9" w:rsidP="005E3FF9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79F61CBD" w14:textId="7A4821EF" w:rsidR="005E3FF9" w:rsidRPr="00745D0D" w:rsidRDefault="00FE4694" w:rsidP="005E3FF9">
            <w:pPr>
              <w:tabs>
                <w:tab w:val="decimal" w:pos="86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71B9666F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09BA031" w14:textId="5A98339F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  <w:tc>
          <w:tcPr>
            <w:tcW w:w="288" w:type="dxa"/>
          </w:tcPr>
          <w:p w14:paraId="1D5D58FC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2B85A7" w14:textId="4FA2D267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52" w:type="dxa"/>
          </w:tcPr>
          <w:p w14:paraId="1DB323CC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C711190" w14:textId="7537AA85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</w:tr>
      <w:tr w:rsidR="005E3FF9" w:rsidRPr="00745D0D" w14:paraId="60DCCBDA" w14:textId="77777777" w:rsidTr="004C5CEC">
        <w:tc>
          <w:tcPr>
            <w:tcW w:w="3978" w:type="dxa"/>
          </w:tcPr>
          <w:p w14:paraId="73F36E2E" w14:textId="77777777" w:rsidR="005E3FF9" w:rsidRPr="00745D0D" w:rsidRDefault="005E3FF9" w:rsidP="005E3FF9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5CD6D30B" w14:textId="7D011698" w:rsidR="005E3FF9" w:rsidRPr="00745D0D" w:rsidRDefault="00FE4694" w:rsidP="005E3FF9">
            <w:pPr>
              <w:tabs>
                <w:tab w:val="decimal" w:pos="864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270" w:type="dxa"/>
          </w:tcPr>
          <w:p w14:paraId="386B4269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2" w:type="dxa"/>
          </w:tcPr>
          <w:p w14:paraId="05DF81D3" w14:textId="1F197D4E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  <w:tc>
          <w:tcPr>
            <w:tcW w:w="288" w:type="dxa"/>
          </w:tcPr>
          <w:p w14:paraId="6A8440A9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B17865" w14:textId="25AFDB89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252" w:type="dxa"/>
          </w:tcPr>
          <w:p w14:paraId="2964B533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7883EC5" w14:textId="112897B0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</w:tr>
      <w:tr w:rsidR="005E3FF9" w:rsidRPr="00745D0D" w14:paraId="6FE0BA57" w14:textId="77777777" w:rsidTr="004C5CEC">
        <w:tc>
          <w:tcPr>
            <w:tcW w:w="3978" w:type="dxa"/>
          </w:tcPr>
          <w:p w14:paraId="1185648E" w14:textId="77777777" w:rsidR="005E3FF9" w:rsidRPr="00745D0D" w:rsidRDefault="005E3FF9" w:rsidP="005E3FF9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456F66D0" w14:textId="7F654884" w:rsidR="005E3FF9" w:rsidRPr="00745D0D" w:rsidRDefault="00FE4694" w:rsidP="005E3FF9">
            <w:pPr>
              <w:tabs>
                <w:tab w:val="decimal" w:pos="86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270" w:type="dxa"/>
          </w:tcPr>
          <w:p w14:paraId="5DC8217D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1B98FC6" w14:textId="559B9FD5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288" w:type="dxa"/>
          </w:tcPr>
          <w:p w14:paraId="26CD9731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2DFABC" w14:textId="5E5D04AB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252" w:type="dxa"/>
          </w:tcPr>
          <w:p w14:paraId="56F8C028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FF0B1C6" w14:textId="6CBC0C6F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</w:tr>
      <w:tr w:rsidR="005E3FF9" w:rsidRPr="00745D0D" w14:paraId="54F2D1F7" w14:textId="77777777" w:rsidTr="004C5CEC">
        <w:tc>
          <w:tcPr>
            <w:tcW w:w="3978" w:type="dxa"/>
          </w:tcPr>
          <w:p w14:paraId="7CE5A78A" w14:textId="77777777" w:rsidR="005E3FF9" w:rsidRPr="00745D0D" w:rsidRDefault="005E3FF9" w:rsidP="005E3FF9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11594B8D" w14:textId="5EDA1DE3" w:rsidR="005E3FF9" w:rsidRPr="00745D0D" w:rsidRDefault="005E3FF9" w:rsidP="00A25649">
            <w:pPr>
              <w:tabs>
                <w:tab w:val="decimal" w:pos="59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B421C9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E80F362" w14:textId="01616A97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</w:p>
        </w:tc>
        <w:tc>
          <w:tcPr>
            <w:tcW w:w="288" w:type="dxa"/>
          </w:tcPr>
          <w:p w14:paraId="3405EEDD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A95C4A" w14:textId="566CD927" w:rsidR="005E3FF9" w:rsidRPr="00745D0D" w:rsidRDefault="005E3FF9" w:rsidP="00A25649">
            <w:pPr>
              <w:tabs>
                <w:tab w:val="decimal" w:pos="690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6467214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7933206" w14:textId="4BC670D2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</w:p>
        </w:tc>
      </w:tr>
      <w:tr w:rsidR="005E3FF9" w:rsidRPr="00745D0D" w14:paraId="5CF1D2D4" w14:textId="77777777" w:rsidTr="004C5CEC">
        <w:tc>
          <w:tcPr>
            <w:tcW w:w="3978" w:type="dxa"/>
          </w:tcPr>
          <w:p w14:paraId="026DDD02" w14:textId="77777777" w:rsidR="005E3FF9" w:rsidRPr="00745D0D" w:rsidRDefault="005E3FF9" w:rsidP="005E3FF9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4BC434E5" w14:textId="78028DA2" w:rsidR="005E3FF9" w:rsidRPr="00A15F34" w:rsidRDefault="00FE4694" w:rsidP="005E3FF9">
            <w:pPr>
              <w:tabs>
                <w:tab w:val="decimal" w:pos="86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14:paraId="412E249D" w14:textId="77777777" w:rsidR="005E3FF9" w:rsidRPr="00A15F34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23F6956" w14:textId="1CDFB8AF" w:rsidR="005E3FF9" w:rsidRPr="00A15F34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  <w:tc>
          <w:tcPr>
            <w:tcW w:w="288" w:type="dxa"/>
          </w:tcPr>
          <w:p w14:paraId="75B8DAF6" w14:textId="77777777" w:rsidR="005E3FF9" w:rsidRPr="00A15F34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B4FD96" w14:textId="4CAE0852" w:rsidR="005E3FF9" w:rsidRPr="00A15F34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52" w:type="dxa"/>
          </w:tcPr>
          <w:p w14:paraId="6D7144D2" w14:textId="77777777" w:rsidR="005E3FF9" w:rsidRPr="00745D0D" w:rsidRDefault="005E3FF9" w:rsidP="005E3FF9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D6A2A9F" w14:textId="5E590FF6" w:rsidR="005E3FF9" w:rsidRPr="00745D0D" w:rsidRDefault="00FE4694" w:rsidP="005E3FF9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</w:p>
        </w:tc>
      </w:tr>
      <w:tr w:rsidR="004C5CEC" w:rsidRPr="00745D0D" w14:paraId="191CB79E" w14:textId="77777777" w:rsidTr="004C5CEC">
        <w:tc>
          <w:tcPr>
            <w:tcW w:w="3978" w:type="dxa"/>
          </w:tcPr>
          <w:p w14:paraId="4431EA47" w14:textId="77777777" w:rsidR="004C5CEC" w:rsidRPr="00745D0D" w:rsidRDefault="004C5CEC" w:rsidP="004C5CEC">
            <w:pPr>
              <w:tabs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9F588C6" w14:textId="77777777" w:rsidR="004C5CEC" w:rsidRPr="00745D0D" w:rsidRDefault="004C5CEC" w:rsidP="004C5CEC">
            <w:pPr>
              <w:tabs>
                <w:tab w:val="decimal" w:pos="86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8CEBBE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83CD3BC" w14:textId="77777777" w:rsidR="004C5CEC" w:rsidRPr="00745D0D" w:rsidRDefault="004C5CEC" w:rsidP="004C5CEC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0938293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0532D7" w14:textId="77777777" w:rsidR="004C5CEC" w:rsidRPr="00745D0D" w:rsidRDefault="004C5CEC" w:rsidP="004C5CEC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07C629B" w14:textId="77777777" w:rsidR="004C5CEC" w:rsidRPr="00745D0D" w:rsidRDefault="004C5CEC" w:rsidP="004C5CEC">
            <w:pPr>
              <w:tabs>
                <w:tab w:val="decimal" w:pos="867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EDFC1DA" w14:textId="77777777" w:rsidR="004C5CEC" w:rsidRPr="00745D0D" w:rsidRDefault="004C5CEC" w:rsidP="004C5CEC">
            <w:pPr>
              <w:tabs>
                <w:tab w:val="decimal" w:pos="954"/>
              </w:tabs>
              <w:spacing w:line="360" w:lineRule="exac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CEC" w:rsidRPr="00745D0D" w14:paraId="553E3A18" w14:textId="77777777" w:rsidTr="004C5CEC">
        <w:tc>
          <w:tcPr>
            <w:tcW w:w="3978" w:type="dxa"/>
          </w:tcPr>
          <w:p w14:paraId="7DBCDFC4" w14:textId="77777777" w:rsidR="004C5CEC" w:rsidRPr="00745D0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51E16B52" w14:textId="77777777" w:rsidR="004C5CEC" w:rsidRPr="00745D0D" w:rsidRDefault="004C5CEC" w:rsidP="004C5CEC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DF1236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BCA9143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6533838A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4A3AED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EC337E4" w14:textId="77777777" w:rsidR="004C5CEC" w:rsidRPr="00745D0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243FC99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3FF9" w:rsidRPr="00745D0D" w14:paraId="298537CC" w14:textId="77777777" w:rsidTr="004C5CEC">
        <w:tc>
          <w:tcPr>
            <w:tcW w:w="3978" w:type="dxa"/>
          </w:tcPr>
          <w:p w14:paraId="4F47939E" w14:textId="77777777" w:rsidR="005E3FF9" w:rsidRPr="00745D0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07F6F9A1" w14:textId="5F5EE6AE" w:rsidR="005E3FF9" w:rsidRPr="00745D0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28D3582D" w14:textId="77777777" w:rsidR="005E3FF9" w:rsidRPr="00745D0D" w:rsidRDefault="005E3FF9" w:rsidP="005E3FF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EEA8326" w14:textId="32E8D504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88" w:type="dxa"/>
          </w:tcPr>
          <w:p w14:paraId="15B6299D" w14:textId="77777777" w:rsidR="005E3FF9" w:rsidRPr="00745D0D" w:rsidRDefault="005E3FF9" w:rsidP="005E3FF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673997" w14:textId="4C9CFD48" w:rsidR="005E3FF9" w:rsidRPr="00745D0D" w:rsidRDefault="00FE4694" w:rsidP="005E3FF9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52" w:type="dxa"/>
          </w:tcPr>
          <w:p w14:paraId="7B190941" w14:textId="77777777" w:rsidR="005E3FF9" w:rsidRPr="00745D0D" w:rsidRDefault="005E3FF9" w:rsidP="005E3FF9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A84F3AF" w14:textId="36457C9E" w:rsidR="005E3FF9" w:rsidRPr="00745D0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5E3FF9" w:rsidRPr="00745D0D" w14:paraId="326226F3" w14:textId="77777777" w:rsidTr="004C5CEC">
        <w:tc>
          <w:tcPr>
            <w:tcW w:w="3978" w:type="dxa"/>
          </w:tcPr>
          <w:p w14:paraId="76BA61ED" w14:textId="77777777" w:rsidR="005E3FF9" w:rsidRPr="00745D0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674BB29D" w14:textId="650B655E" w:rsidR="005E3FF9" w:rsidRPr="00745D0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270" w:type="dxa"/>
          </w:tcPr>
          <w:p w14:paraId="5E101211" w14:textId="77777777" w:rsidR="005E3FF9" w:rsidRPr="00745D0D" w:rsidRDefault="005E3FF9" w:rsidP="005E3FF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91F8A2" w14:textId="1270E81D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288" w:type="dxa"/>
          </w:tcPr>
          <w:p w14:paraId="5FFC2C40" w14:textId="77777777" w:rsidR="005E3FF9" w:rsidRPr="00745D0D" w:rsidRDefault="005E3FF9" w:rsidP="005E3FF9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A8570" w14:textId="674DC4BE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252" w:type="dxa"/>
          </w:tcPr>
          <w:p w14:paraId="281E1300" w14:textId="77777777" w:rsidR="005E3FF9" w:rsidRPr="00745D0D" w:rsidRDefault="005E3FF9" w:rsidP="005E3FF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24CB9D66" w14:textId="5FE14E3E" w:rsidR="005E3FF9" w:rsidRPr="00745D0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</w:tr>
      <w:tr w:rsidR="005E3FF9" w:rsidRPr="00745D0D" w14:paraId="1D6B147A" w14:textId="77777777" w:rsidTr="004C5CEC">
        <w:tc>
          <w:tcPr>
            <w:tcW w:w="3978" w:type="dxa"/>
          </w:tcPr>
          <w:p w14:paraId="7A7D0A65" w14:textId="77777777" w:rsidR="005E3FF9" w:rsidRPr="00745D0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A04C7E4" w14:textId="100AA4A5" w:rsidR="005E3FF9" w:rsidRPr="00745D0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</w:tcPr>
          <w:p w14:paraId="147551C5" w14:textId="77777777" w:rsidR="005E3FF9" w:rsidRPr="00745D0D" w:rsidRDefault="005E3FF9" w:rsidP="005E3FF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3CEA12B" w14:textId="6730D8D8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  <w:tc>
          <w:tcPr>
            <w:tcW w:w="288" w:type="dxa"/>
          </w:tcPr>
          <w:p w14:paraId="5909EE13" w14:textId="77777777" w:rsidR="005E3FF9" w:rsidRPr="00745D0D" w:rsidRDefault="005E3FF9" w:rsidP="005E3FF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F27B1" w14:textId="55E7B0D1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  <w:tc>
          <w:tcPr>
            <w:tcW w:w="252" w:type="dxa"/>
          </w:tcPr>
          <w:p w14:paraId="13A29482" w14:textId="77777777" w:rsidR="005E3FF9" w:rsidRPr="00745D0D" w:rsidRDefault="005E3FF9" w:rsidP="005E3FF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280595" w14:textId="77D2A7C2" w:rsidR="005E3FF9" w:rsidRPr="00745D0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</w:tr>
      <w:tr w:rsidR="005E3FF9" w:rsidRPr="00745D0D" w14:paraId="3A13FEF3" w14:textId="77777777" w:rsidTr="004C5CEC">
        <w:tc>
          <w:tcPr>
            <w:tcW w:w="3978" w:type="dxa"/>
          </w:tcPr>
          <w:p w14:paraId="2FFD3CA6" w14:textId="77777777" w:rsidR="005E3FF9" w:rsidRPr="00745D0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210C8C37" w14:textId="5CBF7E18" w:rsidR="005E3FF9" w:rsidRPr="00745D0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270" w:type="dxa"/>
          </w:tcPr>
          <w:p w14:paraId="796BE0A2" w14:textId="77777777" w:rsidR="005E3FF9" w:rsidRPr="00745D0D" w:rsidRDefault="005E3FF9" w:rsidP="005E3FF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A95B212" w14:textId="43D65D87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288" w:type="dxa"/>
          </w:tcPr>
          <w:p w14:paraId="1BDD22E6" w14:textId="77777777" w:rsidR="005E3FF9" w:rsidRPr="00745D0D" w:rsidRDefault="005E3FF9" w:rsidP="005E3FF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09A8A" w14:textId="18757472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252" w:type="dxa"/>
          </w:tcPr>
          <w:p w14:paraId="7F855075" w14:textId="77777777" w:rsidR="005E3FF9" w:rsidRPr="00745D0D" w:rsidRDefault="005E3FF9" w:rsidP="005E3FF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86C9EC7" w14:textId="47C41D0A" w:rsidR="005E3FF9" w:rsidRPr="00745D0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</w:tr>
      <w:tr w:rsidR="005E3FF9" w:rsidRPr="00745D0D" w14:paraId="4A49E201" w14:textId="77777777" w:rsidTr="004C5CEC">
        <w:tc>
          <w:tcPr>
            <w:tcW w:w="3978" w:type="dxa"/>
          </w:tcPr>
          <w:p w14:paraId="2C289522" w14:textId="77777777" w:rsidR="005E3FF9" w:rsidRPr="00745D0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2BEDFF90" w14:textId="20A09E1D" w:rsidR="005E3FF9" w:rsidRPr="00745D0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14:paraId="6471F25B" w14:textId="77777777" w:rsidR="005E3FF9" w:rsidRPr="00745D0D" w:rsidRDefault="005E3FF9" w:rsidP="005E3FF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26B6BFF" w14:textId="5AC1253C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  <w:tc>
          <w:tcPr>
            <w:tcW w:w="288" w:type="dxa"/>
          </w:tcPr>
          <w:p w14:paraId="6E1ACE6E" w14:textId="77777777" w:rsidR="005E3FF9" w:rsidRPr="00745D0D" w:rsidRDefault="005E3FF9" w:rsidP="005E3FF9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E4608" w14:textId="106C04DD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52" w:type="dxa"/>
          </w:tcPr>
          <w:p w14:paraId="428152E2" w14:textId="77777777" w:rsidR="005E3FF9" w:rsidRPr="00745D0D" w:rsidRDefault="005E3FF9" w:rsidP="005E3FF9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65587DB" w14:textId="24267033" w:rsidR="005E3FF9" w:rsidRPr="00745D0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</w:tr>
      <w:tr w:rsidR="004C5CEC" w:rsidRPr="00745D0D" w14:paraId="3C9F4594" w14:textId="77777777" w:rsidTr="004C5CEC">
        <w:tc>
          <w:tcPr>
            <w:tcW w:w="3978" w:type="dxa"/>
          </w:tcPr>
          <w:p w14:paraId="0F702D89" w14:textId="77777777" w:rsidR="004C5CEC" w:rsidRPr="00745D0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D8FAD32" w14:textId="77777777" w:rsidR="004C5CEC" w:rsidRPr="00745D0D" w:rsidRDefault="004C5CEC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43B7E" w14:textId="77777777" w:rsidR="004C5CEC" w:rsidRPr="00745D0D" w:rsidRDefault="004C5CEC" w:rsidP="004C5CE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39B32EF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3FDAC80" w14:textId="77777777" w:rsidR="004C5CEC" w:rsidRPr="00745D0D" w:rsidRDefault="004C5CEC" w:rsidP="004C5CEC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CF94BF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78A52F5" w14:textId="77777777" w:rsidR="004C5CEC" w:rsidRPr="00745D0D" w:rsidRDefault="004C5CEC" w:rsidP="004C5CE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9D4650" w14:textId="77777777" w:rsidR="004C5CEC" w:rsidRPr="00745D0D" w:rsidRDefault="004C5CEC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CEC" w:rsidRPr="00745D0D" w14:paraId="0A402588" w14:textId="77777777" w:rsidTr="004C5CEC">
        <w:tc>
          <w:tcPr>
            <w:tcW w:w="3978" w:type="dxa"/>
          </w:tcPr>
          <w:p w14:paraId="453D026D" w14:textId="77777777" w:rsidR="004C5CEC" w:rsidRPr="00745D0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5092EA43" w14:textId="77777777" w:rsidR="004C5CEC" w:rsidRPr="00745D0D" w:rsidRDefault="004C5CEC" w:rsidP="004C5CEC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1DDF0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71C129C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7B02BD04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1A3432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F5131D1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8F0D5A0" w14:textId="77777777" w:rsidR="004C5CEC" w:rsidRPr="00745D0D" w:rsidRDefault="004C5CEC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5CEC" w:rsidRPr="00745D0D" w14:paraId="612FB93C" w14:textId="77777777" w:rsidTr="004C5CEC">
        <w:tc>
          <w:tcPr>
            <w:tcW w:w="3978" w:type="dxa"/>
          </w:tcPr>
          <w:p w14:paraId="59EC940B" w14:textId="77777777" w:rsidR="004C5CEC" w:rsidRPr="00745D0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3F84854" w14:textId="77777777" w:rsidR="004C5CEC" w:rsidRPr="00745D0D" w:rsidRDefault="004C5CEC" w:rsidP="004C5CEC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FBB2A8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1019F56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764A8AF1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C1448D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56F9896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53D7148" w14:textId="77777777" w:rsidR="004C5CEC" w:rsidRPr="00745D0D" w:rsidRDefault="004C5CEC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5CEC" w:rsidRPr="00745D0D" w14:paraId="783DA581" w14:textId="77777777" w:rsidTr="004C5CEC">
        <w:tc>
          <w:tcPr>
            <w:tcW w:w="3978" w:type="dxa"/>
          </w:tcPr>
          <w:p w14:paraId="7EE22A14" w14:textId="77777777" w:rsidR="004C5CEC" w:rsidRPr="00745D0D" w:rsidRDefault="004C5CEC" w:rsidP="004C5CEC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45754810" w14:textId="14D6EB0D" w:rsidR="004C5CEC" w:rsidRPr="00745D0D" w:rsidRDefault="00FE4694" w:rsidP="004C5CEC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A05417" w:rsidRPr="00A05417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</w:tcPr>
          <w:p w14:paraId="3F5A5EF6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8F9D258" w14:textId="4D86702F" w:rsidR="004C5CEC" w:rsidRPr="00745D0D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C5CEC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88" w:type="dxa"/>
          </w:tcPr>
          <w:p w14:paraId="73073EAD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FC6256" w14:textId="147594ED" w:rsidR="004C5CEC" w:rsidRPr="00745D0D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A05417" w:rsidRPr="00A05417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52" w:type="dxa"/>
          </w:tcPr>
          <w:p w14:paraId="2855883C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4583D89" w14:textId="15E416A5" w:rsidR="004C5CEC" w:rsidRPr="00745D0D" w:rsidRDefault="00FE4694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C5CEC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</w:tr>
      <w:tr w:rsidR="004C5CEC" w:rsidRPr="00745D0D" w14:paraId="54487A10" w14:textId="77777777" w:rsidTr="004C5CEC">
        <w:tc>
          <w:tcPr>
            <w:tcW w:w="3978" w:type="dxa"/>
          </w:tcPr>
          <w:p w14:paraId="70034610" w14:textId="77777777" w:rsidR="004C5CEC" w:rsidRPr="00745D0D" w:rsidRDefault="004C5CEC" w:rsidP="004C5CEC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48A3CBEC" w14:textId="50C179DB" w:rsidR="004C5CEC" w:rsidRPr="00745D0D" w:rsidRDefault="00FE4694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</w:tcPr>
          <w:p w14:paraId="4ED2FD2B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F472BB2" w14:textId="5BF9458B" w:rsidR="004C5CEC" w:rsidRPr="00745D0D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88" w:type="dxa"/>
          </w:tcPr>
          <w:p w14:paraId="386413AC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537650" w14:textId="4A4BF874" w:rsidR="004C5CEC" w:rsidRPr="00745D0D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52" w:type="dxa"/>
          </w:tcPr>
          <w:p w14:paraId="06EECA2F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CF2EF0" w14:textId="33A36BF2" w:rsidR="004C5CEC" w:rsidRPr="00745D0D" w:rsidRDefault="00FE4694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4C5CEC" w:rsidRPr="00745D0D" w14:paraId="4BB83CD9" w14:textId="77777777" w:rsidTr="004C5CEC">
        <w:tc>
          <w:tcPr>
            <w:tcW w:w="3978" w:type="dxa"/>
          </w:tcPr>
          <w:p w14:paraId="7B7F9F96" w14:textId="77777777" w:rsidR="004C5CEC" w:rsidRPr="00745D0D" w:rsidRDefault="004C5CEC" w:rsidP="004C5CEC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1A2D48" w14:textId="5915BE43" w:rsidR="004C5CEC" w:rsidRPr="00745D0D" w:rsidRDefault="00FE4694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94823A9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F8CD194" w14:textId="38C8F602" w:rsidR="004C5CEC" w:rsidRPr="00745D0D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8" w:type="dxa"/>
          </w:tcPr>
          <w:p w14:paraId="4850E3AC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3B0D35" w14:textId="1CCAD366" w:rsidR="004C5CEC" w:rsidRPr="00745D0D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</w:tcPr>
          <w:p w14:paraId="0E768E49" w14:textId="77777777" w:rsidR="004C5CEC" w:rsidRPr="00745D0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53D4CCD" w14:textId="5F8FE4DF" w:rsidR="004C5CEC" w:rsidRPr="00745D0D" w:rsidRDefault="00FE4694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C5CEC" w:rsidRPr="00745D0D" w14:paraId="1950A5AE" w14:textId="77777777" w:rsidTr="004C5CEC">
        <w:tc>
          <w:tcPr>
            <w:tcW w:w="3978" w:type="dxa"/>
          </w:tcPr>
          <w:p w14:paraId="76032BB8" w14:textId="77777777" w:rsidR="004C5CEC" w:rsidRPr="00745D0D" w:rsidRDefault="004C5CEC" w:rsidP="004C5CEC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11858" w14:textId="08408EF7" w:rsidR="004C5CEC" w:rsidRPr="00420033" w:rsidRDefault="00FE4694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A05417" w:rsidRPr="004200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</w:tcPr>
          <w:p w14:paraId="0EFFD465" w14:textId="77777777" w:rsidR="004C5CEC" w:rsidRPr="00420033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783D3E0" w14:textId="080DCD51" w:rsidR="004C5CEC" w:rsidRPr="00420033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4C5CEC" w:rsidRPr="004200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938</w:t>
            </w:r>
          </w:p>
        </w:tc>
        <w:tc>
          <w:tcPr>
            <w:tcW w:w="288" w:type="dxa"/>
          </w:tcPr>
          <w:p w14:paraId="67640027" w14:textId="77777777" w:rsidR="004C5CEC" w:rsidRPr="00420033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66D8D3" w14:textId="1336D400" w:rsidR="004C5CEC" w:rsidRPr="00420033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A05417" w:rsidRPr="004200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52" w:type="dxa"/>
          </w:tcPr>
          <w:p w14:paraId="3E98C568" w14:textId="77777777" w:rsidR="004C5CEC" w:rsidRPr="00420033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5DA0DD0" w14:textId="1A98120A" w:rsidR="004C5CEC" w:rsidRPr="00420033" w:rsidRDefault="00FE4694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4C5CEC" w:rsidRPr="004200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938</w:t>
            </w:r>
          </w:p>
        </w:tc>
      </w:tr>
      <w:tr w:rsidR="004C5CEC" w:rsidRPr="00745D0D" w14:paraId="3390B774" w14:textId="77777777" w:rsidTr="004C5CEC">
        <w:tc>
          <w:tcPr>
            <w:tcW w:w="3978" w:type="dxa"/>
          </w:tcPr>
          <w:p w14:paraId="45F0B1C4" w14:textId="77777777" w:rsidR="004C5CEC" w:rsidRPr="00745D0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096D4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0708B2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4E59204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61F9F4F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2F7D35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6E3161F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0D4821F" w14:textId="77777777" w:rsidR="004C5CEC" w:rsidRPr="00745D0D" w:rsidRDefault="004C5CEC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6BE6" w:rsidRPr="00745D0D" w14:paraId="570CC0C8" w14:textId="77777777" w:rsidTr="004C5CEC">
        <w:tc>
          <w:tcPr>
            <w:tcW w:w="3978" w:type="dxa"/>
          </w:tcPr>
          <w:p w14:paraId="1C4CC366" w14:textId="77777777" w:rsidR="00496BE6" w:rsidRPr="00745D0D" w:rsidRDefault="00496BE6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F0E537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963B8E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177A8DA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26958D30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5623AF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DA3C1B9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E4BA52F" w14:textId="77777777" w:rsidR="00496BE6" w:rsidRPr="00745D0D" w:rsidRDefault="00496BE6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6BE6" w:rsidRPr="00745D0D" w14:paraId="5B830A8E" w14:textId="77777777" w:rsidTr="004C5CEC">
        <w:tc>
          <w:tcPr>
            <w:tcW w:w="3978" w:type="dxa"/>
          </w:tcPr>
          <w:p w14:paraId="56423526" w14:textId="77777777" w:rsidR="00496BE6" w:rsidRPr="00745D0D" w:rsidRDefault="00496BE6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FDCDFE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D46549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A3E7D76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1A5FC67A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4DE90B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2F24A13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4109724" w14:textId="77777777" w:rsidR="00496BE6" w:rsidRPr="00745D0D" w:rsidRDefault="00496BE6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6BE6" w:rsidRPr="00745D0D" w14:paraId="51BA8D83" w14:textId="77777777" w:rsidTr="004C5CEC">
        <w:tc>
          <w:tcPr>
            <w:tcW w:w="3978" w:type="dxa"/>
          </w:tcPr>
          <w:p w14:paraId="23E28107" w14:textId="77777777" w:rsidR="00496BE6" w:rsidRPr="00745D0D" w:rsidRDefault="00496BE6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7CA51C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D70C86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80832FE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D990A9A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385EA2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4933887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EEC7E69" w14:textId="77777777" w:rsidR="00496BE6" w:rsidRPr="00745D0D" w:rsidRDefault="00496BE6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6BE6" w:rsidRPr="00745D0D" w14:paraId="54698DD9" w14:textId="77777777" w:rsidTr="004C5CEC">
        <w:tc>
          <w:tcPr>
            <w:tcW w:w="3978" w:type="dxa"/>
          </w:tcPr>
          <w:p w14:paraId="5F8892E0" w14:textId="77777777" w:rsidR="00496BE6" w:rsidRPr="00745D0D" w:rsidRDefault="00496BE6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779297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3F5DF5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5045533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2454D28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ADEA3F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600503F" w14:textId="77777777" w:rsidR="00496BE6" w:rsidRPr="00745D0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513672B" w14:textId="77777777" w:rsidR="00496BE6" w:rsidRPr="00745D0D" w:rsidRDefault="00496BE6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5CEC" w:rsidRPr="00745D0D" w14:paraId="04DB905A" w14:textId="77777777" w:rsidTr="004C5CEC">
        <w:tc>
          <w:tcPr>
            <w:tcW w:w="3978" w:type="dxa"/>
          </w:tcPr>
          <w:p w14:paraId="51DAAEF6" w14:textId="77777777" w:rsidR="004C5CEC" w:rsidRPr="00745D0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D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745D0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4D76FAB1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7C44A5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26260D0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1328AA23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13B864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1959D3D" w14:textId="77777777" w:rsidR="004C5CEC" w:rsidRPr="00745D0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3BDD685" w14:textId="77777777" w:rsidR="004C5CEC" w:rsidRPr="00745D0D" w:rsidRDefault="004C5CEC" w:rsidP="004C5CEC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3FF9" w:rsidRPr="00745D0D" w14:paraId="605BFC8A" w14:textId="77777777" w:rsidTr="004C5CEC">
        <w:tc>
          <w:tcPr>
            <w:tcW w:w="3978" w:type="dxa"/>
          </w:tcPr>
          <w:p w14:paraId="763D7813" w14:textId="77777777" w:rsidR="005E3FF9" w:rsidRPr="00745D0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745D0D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2F3477A0" w14:textId="4B24823C" w:rsidR="005E3FF9" w:rsidRPr="00745D0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70" w:type="dxa"/>
          </w:tcPr>
          <w:p w14:paraId="0ADDFF62" w14:textId="77777777" w:rsidR="005E3FF9" w:rsidRPr="00745D0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19B064E" w14:textId="1D3905E3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</w:p>
        </w:tc>
        <w:tc>
          <w:tcPr>
            <w:tcW w:w="288" w:type="dxa"/>
          </w:tcPr>
          <w:p w14:paraId="334D9E8D" w14:textId="77777777" w:rsidR="005E3FF9" w:rsidRPr="00745D0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C85440" w14:textId="66C3A7CD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52" w:type="dxa"/>
          </w:tcPr>
          <w:p w14:paraId="7754F619" w14:textId="77777777" w:rsidR="005E3FF9" w:rsidRPr="00745D0D" w:rsidRDefault="005E3FF9" w:rsidP="005E3FF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721352" w14:textId="14C45DBB" w:rsidR="005E3FF9" w:rsidRPr="00745D0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</w:p>
        </w:tc>
      </w:tr>
      <w:tr w:rsidR="005E3FF9" w:rsidRPr="00745D0D" w14:paraId="47242229" w14:textId="77777777" w:rsidTr="004C5CEC">
        <w:tc>
          <w:tcPr>
            <w:tcW w:w="3978" w:type="dxa"/>
          </w:tcPr>
          <w:p w14:paraId="43F42C79" w14:textId="77777777" w:rsidR="005E3FF9" w:rsidRPr="00745D0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5D0D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095AFED8" w14:textId="2E9B4329" w:rsidR="005E3FF9" w:rsidRPr="00745D0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  <w:r w:rsidR="003477A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</w:tcPr>
          <w:p w14:paraId="02EF52A1" w14:textId="77777777" w:rsidR="005E3FF9" w:rsidRPr="00745D0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24199C5" w14:textId="68A64F5A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88" w:type="dxa"/>
          </w:tcPr>
          <w:p w14:paraId="19B4E5A6" w14:textId="77777777" w:rsidR="005E3FF9" w:rsidRPr="00745D0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DADBEF" w14:textId="78D416F3" w:rsidR="005E3FF9" w:rsidRPr="00745D0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  <w:r w:rsidR="003477A8" w:rsidRPr="003477A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52" w:type="dxa"/>
          </w:tcPr>
          <w:p w14:paraId="2634365E" w14:textId="77777777" w:rsidR="005E3FF9" w:rsidRPr="00745D0D" w:rsidRDefault="005E3FF9" w:rsidP="005E3FF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C16861F" w14:textId="457C6378" w:rsidR="005E3FF9" w:rsidRPr="00745D0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  <w:r w:rsidR="005E3FF9" w:rsidRPr="00745D0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5E3FF9" w:rsidRPr="0040257D" w14:paraId="581431DD" w14:textId="77777777" w:rsidTr="004C5CEC">
        <w:tc>
          <w:tcPr>
            <w:tcW w:w="3978" w:type="dxa"/>
          </w:tcPr>
          <w:p w14:paraId="503F6300" w14:textId="77777777" w:rsidR="005E3FF9" w:rsidRPr="0040257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2AC5C441" w14:textId="06DDD4A3" w:rsidR="005E3FF9" w:rsidRPr="0040257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270" w:type="dxa"/>
          </w:tcPr>
          <w:p w14:paraId="0006AF82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B87C30E" w14:textId="22A1F64B" w:rsidR="005E3FF9" w:rsidRPr="0040257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88" w:type="dxa"/>
          </w:tcPr>
          <w:p w14:paraId="4252A5BC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AD06DE" w14:textId="51389EC8" w:rsidR="005E3FF9" w:rsidRPr="0040257D" w:rsidRDefault="00FE4694" w:rsidP="005E3FF9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252" w:type="dxa"/>
          </w:tcPr>
          <w:p w14:paraId="43ED703A" w14:textId="77777777" w:rsidR="005E3FF9" w:rsidRPr="0040257D" w:rsidRDefault="005E3FF9" w:rsidP="005E3FF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6F74B66" w14:textId="50E0A2BF" w:rsidR="005E3FF9" w:rsidRPr="0040257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5E3FF9" w:rsidRPr="0040257D" w14:paraId="66D45FA9" w14:textId="77777777" w:rsidTr="004C5CEC">
        <w:tc>
          <w:tcPr>
            <w:tcW w:w="3978" w:type="dxa"/>
          </w:tcPr>
          <w:p w14:paraId="19C9D2C4" w14:textId="77777777" w:rsidR="005E3FF9" w:rsidRPr="0040257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6EA756C2" w14:textId="4989AD38" w:rsidR="005E3FF9" w:rsidRPr="0040257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24B83B1A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AC01A34" w14:textId="37794195" w:rsidR="005E3FF9" w:rsidRPr="0040257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="005E3FF9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</w:p>
        </w:tc>
        <w:tc>
          <w:tcPr>
            <w:tcW w:w="288" w:type="dxa"/>
          </w:tcPr>
          <w:p w14:paraId="46BA1ADA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4EE7D" w14:textId="103E1BD1" w:rsidR="005E3FF9" w:rsidRPr="0040257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52" w:type="dxa"/>
          </w:tcPr>
          <w:p w14:paraId="0E5E34B0" w14:textId="77777777" w:rsidR="005E3FF9" w:rsidRPr="0040257D" w:rsidRDefault="005E3FF9" w:rsidP="005E3FF9">
            <w:pPr>
              <w:tabs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F180067" w14:textId="2AE6CF08" w:rsidR="005E3FF9" w:rsidRPr="0040257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="005E3FF9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</w:p>
        </w:tc>
      </w:tr>
      <w:tr w:rsidR="005E3FF9" w:rsidRPr="0040257D" w14:paraId="1A531C0D" w14:textId="77777777" w:rsidTr="004C5CEC">
        <w:tc>
          <w:tcPr>
            <w:tcW w:w="3978" w:type="dxa"/>
          </w:tcPr>
          <w:p w14:paraId="7C66B3FA" w14:textId="77777777" w:rsidR="005E3FF9" w:rsidRPr="0040257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0B137902" w14:textId="3A72E203" w:rsidR="005E3FF9" w:rsidRPr="0040257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270" w:type="dxa"/>
          </w:tcPr>
          <w:p w14:paraId="0515E685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3936E9" w14:textId="7B838287" w:rsidR="005E3FF9" w:rsidRPr="0040257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88" w:type="dxa"/>
          </w:tcPr>
          <w:p w14:paraId="11FC6423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9A3DE0" w14:textId="41B65A02" w:rsidR="005E3FF9" w:rsidRPr="0040257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252" w:type="dxa"/>
          </w:tcPr>
          <w:p w14:paraId="2A4485D4" w14:textId="77777777" w:rsidR="005E3FF9" w:rsidRPr="0040257D" w:rsidRDefault="005E3FF9" w:rsidP="005E3FF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1CEEC7C" w14:textId="7196611E" w:rsidR="005E3FF9" w:rsidRPr="0040257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5E3FF9" w:rsidRPr="0040257D" w14:paraId="27D37136" w14:textId="77777777" w:rsidTr="004C5CEC">
        <w:tc>
          <w:tcPr>
            <w:tcW w:w="3978" w:type="dxa"/>
          </w:tcPr>
          <w:p w14:paraId="0167F1BF" w14:textId="77777777" w:rsidR="005E3FF9" w:rsidRPr="0040257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0BB1E9C2" w14:textId="0CF89D2F" w:rsidR="005E3FF9" w:rsidRPr="0040257D" w:rsidRDefault="005E3FF9" w:rsidP="00A25649">
            <w:pPr>
              <w:tabs>
                <w:tab w:val="decimal" w:pos="59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161E3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9F51F77" w14:textId="2A8405AC" w:rsidR="005E3FF9" w:rsidRPr="0040257D" w:rsidRDefault="00FE4694" w:rsidP="005E3FF9">
            <w:pPr>
              <w:tabs>
                <w:tab w:val="decimal" w:pos="95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1BC4D9DF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6F7FB" w14:textId="42288535" w:rsidR="005E3FF9" w:rsidRPr="0040257D" w:rsidRDefault="005E3FF9" w:rsidP="00A25649">
            <w:pPr>
              <w:tabs>
                <w:tab w:val="decimal" w:pos="69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CC44C52" w14:textId="77777777" w:rsidR="005E3FF9" w:rsidRPr="0040257D" w:rsidRDefault="005E3FF9" w:rsidP="005E3FF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1B0D475" w14:textId="475CF8C8" w:rsidR="005E3FF9" w:rsidRPr="0040257D" w:rsidRDefault="00FE4694" w:rsidP="005E3FF9">
            <w:pPr>
              <w:tabs>
                <w:tab w:val="decimal" w:pos="8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E3FF9" w:rsidRPr="0040257D" w14:paraId="2A8BDEE4" w14:textId="77777777" w:rsidTr="004C5CEC">
        <w:tc>
          <w:tcPr>
            <w:tcW w:w="3978" w:type="dxa"/>
          </w:tcPr>
          <w:p w14:paraId="75AADCE3" w14:textId="77777777" w:rsidR="005E3FF9" w:rsidRPr="0040257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6E8DA1D" w14:textId="5ACECF98" w:rsidR="005E3FF9" w:rsidRPr="0040257D" w:rsidRDefault="00FE4694" w:rsidP="005E3FF9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270" w:type="dxa"/>
          </w:tcPr>
          <w:p w14:paraId="1E0468DF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A3800CA" w14:textId="06423E79" w:rsidR="005E3FF9" w:rsidRPr="0040257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  <w:tc>
          <w:tcPr>
            <w:tcW w:w="288" w:type="dxa"/>
          </w:tcPr>
          <w:p w14:paraId="41830DB0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0FDA4" w14:textId="19B48C38" w:rsidR="005E3FF9" w:rsidRPr="0040257D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252" w:type="dxa"/>
          </w:tcPr>
          <w:p w14:paraId="2FFF5B37" w14:textId="77777777" w:rsidR="005E3FF9" w:rsidRPr="0040257D" w:rsidRDefault="005E3FF9" w:rsidP="005E3FF9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5B1043" w14:textId="6FB66A26" w:rsidR="005E3FF9" w:rsidRPr="0040257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E3FF9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</w:tr>
      <w:tr w:rsidR="005E3FF9" w:rsidRPr="0040257D" w14:paraId="758FABC9" w14:textId="77777777" w:rsidTr="003477A8">
        <w:tc>
          <w:tcPr>
            <w:tcW w:w="3978" w:type="dxa"/>
          </w:tcPr>
          <w:p w14:paraId="52F290BE" w14:textId="77777777" w:rsidR="005E3FF9" w:rsidRPr="0040257D" w:rsidRDefault="005E3FF9" w:rsidP="005E3FF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  <w:shd w:val="clear" w:color="auto" w:fill="auto"/>
          </w:tcPr>
          <w:p w14:paraId="3EA7A08A" w14:textId="1B069970" w:rsidR="005E3FF9" w:rsidRPr="003477A8" w:rsidRDefault="00FE4694" w:rsidP="005E3FF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5E3FF9" w:rsidRPr="003477A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  <w:shd w:val="clear" w:color="auto" w:fill="auto"/>
          </w:tcPr>
          <w:p w14:paraId="3FC6ADF7" w14:textId="77777777" w:rsidR="005E3FF9" w:rsidRPr="003477A8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40CC2C8" w14:textId="2D4C5EAB" w:rsidR="005E3FF9" w:rsidRPr="003477A8" w:rsidRDefault="00FE4694" w:rsidP="005E3FF9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E3FF9" w:rsidRPr="003477A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288" w:type="dxa"/>
            <w:shd w:val="clear" w:color="auto" w:fill="auto"/>
          </w:tcPr>
          <w:p w14:paraId="38995BA2" w14:textId="77777777" w:rsidR="005E3FF9" w:rsidRPr="003477A8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5D1BAF" w14:textId="170BBF20" w:rsidR="005E3FF9" w:rsidRPr="003477A8" w:rsidRDefault="00FE4694" w:rsidP="005E3FF9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5E3FF9" w:rsidRPr="003477A8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52" w:type="dxa"/>
            <w:shd w:val="clear" w:color="auto" w:fill="auto"/>
          </w:tcPr>
          <w:p w14:paraId="04FBED82" w14:textId="77777777" w:rsidR="005E3FF9" w:rsidRPr="0040257D" w:rsidRDefault="005E3FF9" w:rsidP="005E3FF9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FD33B1D" w14:textId="401EED54" w:rsidR="005E3FF9" w:rsidRPr="0040257D" w:rsidRDefault="00FE4694" w:rsidP="005E3FF9">
            <w:pPr>
              <w:tabs>
                <w:tab w:val="decimal" w:pos="881"/>
              </w:tabs>
              <w:spacing w:line="240" w:lineRule="auto"/>
              <w:ind w:left="-108" w:right="-185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E3FF9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</w:tr>
    </w:tbl>
    <w:p w14:paraId="23BE3F93" w14:textId="77777777" w:rsidR="004C5CEC" w:rsidRPr="0040257D" w:rsidRDefault="004C5CEC" w:rsidP="004C5CE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260"/>
        <w:gridCol w:w="270"/>
        <w:gridCol w:w="1170"/>
        <w:gridCol w:w="252"/>
        <w:gridCol w:w="1098"/>
      </w:tblGrid>
      <w:tr w:rsidR="004C5CEC" w:rsidRPr="0040257D" w14:paraId="0BBCF776" w14:textId="77777777" w:rsidTr="004C5CEC">
        <w:trPr>
          <w:tblHeader/>
        </w:trPr>
        <w:tc>
          <w:tcPr>
            <w:tcW w:w="3978" w:type="dxa"/>
          </w:tcPr>
          <w:p w14:paraId="5499A020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24A0CE88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8200841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0FE97F15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C5CEC" w:rsidRPr="0040257D" w14:paraId="1F5443A4" w14:textId="77777777" w:rsidTr="004C5CEC">
        <w:trPr>
          <w:tblHeader/>
        </w:trPr>
        <w:tc>
          <w:tcPr>
            <w:tcW w:w="3978" w:type="dxa"/>
          </w:tcPr>
          <w:p w14:paraId="6B6E317F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7D6DC7D9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798D3A1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3CFBB4CF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C5CEC" w:rsidRPr="0040257D" w14:paraId="7EF22483" w14:textId="77777777" w:rsidTr="004C5CEC">
        <w:trPr>
          <w:tblHeader/>
        </w:trPr>
        <w:tc>
          <w:tcPr>
            <w:tcW w:w="3978" w:type="dxa"/>
          </w:tcPr>
          <w:p w14:paraId="7EB3A744" w14:textId="096F2A9D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025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4D24E0DA" w14:textId="54C53B0C" w:rsidR="004C5CEC" w:rsidRPr="0040257D" w:rsidRDefault="00FE4694" w:rsidP="004C5CE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AD2DC7F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661AAB0" w14:textId="4C04FC3E" w:rsidR="004C5CEC" w:rsidRPr="0040257D" w:rsidRDefault="00FE4694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0BDDDE68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9AA05A9" w14:textId="1E7945B1" w:rsidR="004C5CEC" w:rsidRPr="0040257D" w:rsidRDefault="00FE4694" w:rsidP="004C5CE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2" w:type="dxa"/>
          </w:tcPr>
          <w:p w14:paraId="6AA801FA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A60CF01" w14:textId="3C44B7BD" w:rsidR="004C5CEC" w:rsidRPr="0040257D" w:rsidRDefault="00FE4694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4C5CEC" w:rsidRPr="0040257D" w14:paraId="265D339E" w14:textId="77777777" w:rsidTr="004C5CEC">
        <w:trPr>
          <w:tblHeader/>
        </w:trPr>
        <w:tc>
          <w:tcPr>
            <w:tcW w:w="3978" w:type="dxa"/>
          </w:tcPr>
          <w:p w14:paraId="2A6FBCE9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1BAF1249" w14:textId="77777777" w:rsidR="004C5CEC" w:rsidRPr="0040257D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C5CEC" w:rsidRPr="0040257D" w14:paraId="7E8719D7" w14:textId="77777777" w:rsidTr="004C5CEC">
        <w:tc>
          <w:tcPr>
            <w:tcW w:w="3978" w:type="dxa"/>
          </w:tcPr>
          <w:p w14:paraId="6091F79C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5AD4F2E3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676D8CA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8678D8F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7AE6811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8DB01BB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14DE4D8F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F522CA2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4C3194" w:rsidRPr="0040257D" w14:paraId="04EE04BF" w14:textId="77777777" w:rsidTr="004C5CEC">
        <w:trPr>
          <w:trHeight w:val="425"/>
        </w:trPr>
        <w:tc>
          <w:tcPr>
            <w:tcW w:w="3978" w:type="dxa"/>
          </w:tcPr>
          <w:p w14:paraId="1FF748E4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6CB40900" w14:textId="414E1351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70" w:type="dxa"/>
          </w:tcPr>
          <w:p w14:paraId="51CA2B5A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EDFA54" w14:textId="3EED634F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</w:tcPr>
          <w:p w14:paraId="6BA9522A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C1F371" w14:textId="232C3C65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489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52" w:type="dxa"/>
          </w:tcPr>
          <w:p w14:paraId="00A51C55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93C9A08" w14:textId="236AB5B9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</w:tr>
      <w:tr w:rsidR="004C3194" w:rsidRPr="0040257D" w14:paraId="0ECC30D3" w14:textId="77777777" w:rsidTr="004C5CEC">
        <w:tc>
          <w:tcPr>
            <w:tcW w:w="3978" w:type="dxa"/>
          </w:tcPr>
          <w:p w14:paraId="3A38B82D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CFE774E" w14:textId="0A7EA46C" w:rsidR="004C3194" w:rsidRPr="0040257D" w:rsidRDefault="004C3194" w:rsidP="00A25649">
            <w:pPr>
              <w:tabs>
                <w:tab w:val="decimal" w:pos="59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3C6D3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5F5E2D" w14:textId="079987CB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6FACAFCC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E121F0" w14:textId="37ACD8A6" w:rsidR="004C3194" w:rsidRPr="0040257D" w:rsidRDefault="004C3194" w:rsidP="00A25649">
            <w:pPr>
              <w:tabs>
                <w:tab w:val="decimal" w:pos="69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DFE5B5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17C0B5A" w14:textId="695620F7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4C3194" w:rsidRPr="0040257D" w14:paraId="6C0B9F64" w14:textId="77777777" w:rsidTr="004C5CEC">
        <w:tc>
          <w:tcPr>
            <w:tcW w:w="3978" w:type="dxa"/>
          </w:tcPr>
          <w:p w14:paraId="4A79B9D0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3ADA3784" w14:textId="3209012B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270" w:type="dxa"/>
          </w:tcPr>
          <w:p w14:paraId="6090A81B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8DF5E4" w14:textId="4F27824C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270" w:type="dxa"/>
          </w:tcPr>
          <w:p w14:paraId="691EFCC0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D3322E" w14:textId="79EC813D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252" w:type="dxa"/>
          </w:tcPr>
          <w:p w14:paraId="15390626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7ADA7D0" w14:textId="4CD8E3FB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</w:tr>
      <w:tr w:rsidR="004C3194" w:rsidRPr="0040257D" w14:paraId="3066FBFA" w14:textId="77777777" w:rsidTr="004C5CEC">
        <w:tc>
          <w:tcPr>
            <w:tcW w:w="3978" w:type="dxa"/>
          </w:tcPr>
          <w:p w14:paraId="14EEAE73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23A733A4" w14:textId="1AF3DC7D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270" w:type="dxa"/>
          </w:tcPr>
          <w:p w14:paraId="6074E774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E034EA" w14:textId="4D94DF53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270" w:type="dxa"/>
          </w:tcPr>
          <w:p w14:paraId="575AE4CD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08669C" w14:textId="79F0A42E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252" w:type="dxa"/>
          </w:tcPr>
          <w:p w14:paraId="3E555C38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BBF993F" w14:textId="6AC9865C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</w:tr>
      <w:tr w:rsidR="004C3194" w:rsidRPr="0040257D" w14:paraId="7C87A208" w14:textId="77777777" w:rsidTr="004C5CEC">
        <w:tc>
          <w:tcPr>
            <w:tcW w:w="3978" w:type="dxa"/>
          </w:tcPr>
          <w:p w14:paraId="79DD637C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D3E78B2" w14:textId="05F55CDC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</w:p>
        </w:tc>
        <w:tc>
          <w:tcPr>
            <w:tcW w:w="270" w:type="dxa"/>
          </w:tcPr>
          <w:p w14:paraId="20A906D4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77B568" w14:textId="3B21B925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</w:p>
        </w:tc>
        <w:tc>
          <w:tcPr>
            <w:tcW w:w="270" w:type="dxa"/>
          </w:tcPr>
          <w:p w14:paraId="7E7707B5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6F9C0C" w14:textId="07409D68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</w:p>
        </w:tc>
        <w:tc>
          <w:tcPr>
            <w:tcW w:w="252" w:type="dxa"/>
          </w:tcPr>
          <w:p w14:paraId="4FC24469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AC757FE" w14:textId="31D448C2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</w:p>
        </w:tc>
      </w:tr>
      <w:tr w:rsidR="004C3194" w:rsidRPr="0040257D" w14:paraId="663E2E38" w14:textId="77777777" w:rsidTr="004C5CEC">
        <w:tc>
          <w:tcPr>
            <w:tcW w:w="3978" w:type="dxa"/>
          </w:tcPr>
          <w:p w14:paraId="7A60095C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51540362" w14:textId="249EBA80" w:rsidR="004C3194" w:rsidRPr="0040257D" w:rsidRDefault="004C3194" w:rsidP="00A25649">
            <w:pPr>
              <w:tabs>
                <w:tab w:val="decimal" w:pos="59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12B546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C0FCC6" w14:textId="1A976804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</w:tcPr>
          <w:p w14:paraId="25ADF034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E4BE2E" w14:textId="738C651A" w:rsidR="004C3194" w:rsidRPr="0040257D" w:rsidRDefault="004C3194" w:rsidP="00A25649">
            <w:pPr>
              <w:tabs>
                <w:tab w:val="decimal" w:pos="69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60A289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C48219C" w14:textId="29463C83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  <w:tr w:rsidR="004C3194" w:rsidRPr="0040257D" w14:paraId="57F3ECD8" w14:textId="77777777" w:rsidTr="004C5CEC">
        <w:tc>
          <w:tcPr>
            <w:tcW w:w="3978" w:type="dxa"/>
          </w:tcPr>
          <w:p w14:paraId="7A7FFE4B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1B4B8F4A" w14:textId="430ADAC7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270" w:type="dxa"/>
          </w:tcPr>
          <w:p w14:paraId="3CC4D017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6FE3C3" w14:textId="1DC7D68C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0" w:type="dxa"/>
          </w:tcPr>
          <w:p w14:paraId="10818EC7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4F2116" w14:textId="0FCEDA36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252" w:type="dxa"/>
          </w:tcPr>
          <w:p w14:paraId="57B53D0E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EF429C9" w14:textId="51430F0D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</w:tr>
      <w:tr w:rsidR="004C5CEC" w:rsidRPr="0040257D" w14:paraId="5918082E" w14:textId="77777777" w:rsidTr="004C5CEC">
        <w:tc>
          <w:tcPr>
            <w:tcW w:w="3978" w:type="dxa"/>
          </w:tcPr>
          <w:p w14:paraId="43D1F8BB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93FE4BD" w14:textId="77777777" w:rsidR="004C5CEC" w:rsidRPr="0040257D" w:rsidRDefault="004C5CEC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71973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D8351C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A2EF8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6891A0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A75D13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FAA7359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BE6" w:rsidRPr="0040257D" w14:paraId="54E7CCC7" w14:textId="77777777" w:rsidTr="004C5CEC">
        <w:tc>
          <w:tcPr>
            <w:tcW w:w="3978" w:type="dxa"/>
          </w:tcPr>
          <w:p w14:paraId="2EF00B4E" w14:textId="77777777" w:rsidR="00496BE6" w:rsidRPr="0040257D" w:rsidRDefault="00496BE6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9EE6B47" w14:textId="77777777" w:rsidR="00496BE6" w:rsidRPr="0040257D" w:rsidRDefault="00496BE6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6689F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386FD5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71094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B3BB36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21B7FF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E9C8002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BE6" w:rsidRPr="0040257D" w14:paraId="2BC67D12" w14:textId="77777777" w:rsidTr="004C5CEC">
        <w:tc>
          <w:tcPr>
            <w:tcW w:w="3978" w:type="dxa"/>
          </w:tcPr>
          <w:p w14:paraId="73C75B29" w14:textId="77777777" w:rsidR="00496BE6" w:rsidRPr="0040257D" w:rsidRDefault="00496BE6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20127F5" w14:textId="77777777" w:rsidR="00496BE6" w:rsidRPr="0040257D" w:rsidRDefault="00496BE6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6C9C8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57C717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D7123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69EC89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A40CAD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A871891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BE6" w:rsidRPr="0040257D" w14:paraId="316A2AAA" w14:textId="77777777" w:rsidTr="004C5CEC">
        <w:tc>
          <w:tcPr>
            <w:tcW w:w="3978" w:type="dxa"/>
          </w:tcPr>
          <w:p w14:paraId="49779C4A" w14:textId="77777777" w:rsidR="00496BE6" w:rsidRPr="0040257D" w:rsidRDefault="00496BE6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CB3AB43" w14:textId="77777777" w:rsidR="00496BE6" w:rsidRPr="0040257D" w:rsidRDefault="00496BE6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DDDCA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F26DEC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F9A8D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88E652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F89C1F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68A4446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BE6" w:rsidRPr="0040257D" w14:paraId="264D71F1" w14:textId="77777777" w:rsidTr="004C5CEC">
        <w:tc>
          <w:tcPr>
            <w:tcW w:w="3978" w:type="dxa"/>
          </w:tcPr>
          <w:p w14:paraId="1816F1C8" w14:textId="77777777" w:rsidR="00496BE6" w:rsidRPr="0040257D" w:rsidRDefault="00496BE6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464D96" w14:textId="77777777" w:rsidR="00496BE6" w:rsidRPr="0040257D" w:rsidRDefault="00496BE6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B5BB7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9A6EB8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9670C5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710CEF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09FEB9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A7DC723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BE6" w:rsidRPr="0040257D" w14:paraId="60411ABC" w14:textId="77777777" w:rsidTr="004C5CEC">
        <w:tc>
          <w:tcPr>
            <w:tcW w:w="3978" w:type="dxa"/>
          </w:tcPr>
          <w:p w14:paraId="771AE3C1" w14:textId="77777777" w:rsidR="00496BE6" w:rsidRPr="0040257D" w:rsidRDefault="00496BE6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DA06A48" w14:textId="77777777" w:rsidR="00496BE6" w:rsidRPr="0040257D" w:rsidRDefault="00496BE6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A4011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18CC4F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29730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4EF7E3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F8892B7" w14:textId="77777777" w:rsidR="00496BE6" w:rsidRPr="0040257D" w:rsidRDefault="00496BE6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5712264" w14:textId="77777777" w:rsidR="00496BE6" w:rsidRPr="0040257D" w:rsidRDefault="00496BE6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CEC" w:rsidRPr="0040257D" w14:paraId="75E86311" w14:textId="77777777" w:rsidTr="004C5CEC">
        <w:tc>
          <w:tcPr>
            <w:tcW w:w="3978" w:type="dxa"/>
          </w:tcPr>
          <w:p w14:paraId="09FEA74E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0964FF9B" w14:textId="77777777" w:rsidR="004C5CEC" w:rsidRPr="0040257D" w:rsidRDefault="004C5CEC" w:rsidP="004C5CEC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AE8D7E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76C661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A56C81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40659B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286D5DB" w14:textId="77777777" w:rsidR="004C5CEC" w:rsidRPr="0040257D" w:rsidRDefault="004C5CEC" w:rsidP="004C5CEC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9C717C9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3194" w:rsidRPr="0040257D" w14:paraId="6340588D" w14:textId="77777777" w:rsidTr="004C5CEC">
        <w:tc>
          <w:tcPr>
            <w:tcW w:w="3978" w:type="dxa"/>
          </w:tcPr>
          <w:p w14:paraId="6F2D7657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3E21C87D" w14:textId="235FA2A5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31153801" w14:textId="77777777" w:rsidR="004C3194" w:rsidRPr="0040257D" w:rsidRDefault="004C3194" w:rsidP="004C319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125AFA" w14:textId="28FE727B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5938EFC7" w14:textId="77777777" w:rsidR="004C3194" w:rsidRPr="0040257D" w:rsidRDefault="004C3194" w:rsidP="004C319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537FA7" w14:textId="17372AF6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52" w:type="dxa"/>
          </w:tcPr>
          <w:p w14:paraId="36552C1E" w14:textId="77777777" w:rsidR="004C3194" w:rsidRPr="0040257D" w:rsidRDefault="004C3194" w:rsidP="004C319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C8A5DE0" w14:textId="2E11DF0A" w:rsidR="004C3194" w:rsidRPr="0040257D" w:rsidRDefault="00FE4694" w:rsidP="004C3194">
            <w:pPr>
              <w:tabs>
                <w:tab w:val="decimal" w:pos="881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</w:tr>
      <w:tr w:rsidR="004C3194" w:rsidRPr="0040257D" w14:paraId="597FDE1B" w14:textId="77777777" w:rsidTr="004C5CEC">
        <w:tc>
          <w:tcPr>
            <w:tcW w:w="3978" w:type="dxa"/>
          </w:tcPr>
          <w:p w14:paraId="369214EE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1D39C408" w14:textId="16C67206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C3194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</w:tcPr>
          <w:p w14:paraId="4C222B04" w14:textId="77777777" w:rsidR="004C3194" w:rsidRPr="0040257D" w:rsidRDefault="004C3194" w:rsidP="004C3194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91690" w14:textId="3E2626F8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0" w:type="dxa"/>
          </w:tcPr>
          <w:p w14:paraId="0443718D" w14:textId="77777777" w:rsidR="004C3194" w:rsidRPr="0040257D" w:rsidRDefault="004C3194" w:rsidP="004C3194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7DC88" w14:textId="38D82F1C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C3194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52" w:type="dxa"/>
          </w:tcPr>
          <w:p w14:paraId="6D840A9F" w14:textId="77777777" w:rsidR="004C3194" w:rsidRPr="0040257D" w:rsidRDefault="004C3194" w:rsidP="004C3194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7D985EF5" w14:textId="48CB9BFC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</w:tr>
      <w:tr w:rsidR="004C5CEC" w:rsidRPr="0040257D" w14:paraId="4996620F" w14:textId="77777777" w:rsidTr="004C5CEC">
        <w:tc>
          <w:tcPr>
            <w:tcW w:w="3978" w:type="dxa"/>
          </w:tcPr>
          <w:p w14:paraId="19788A74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4064330C" w14:textId="318631D1" w:rsidR="004C5CEC" w:rsidRPr="00A25649" w:rsidRDefault="007B280A" w:rsidP="004C5CEC">
            <w:pPr>
              <w:tabs>
                <w:tab w:val="decimal" w:pos="59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5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0721F5" w14:textId="77777777" w:rsidR="004C5CEC" w:rsidRPr="00A25649" w:rsidRDefault="004C5CEC" w:rsidP="004C5CE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AEA299" w14:textId="2C9BA692" w:rsidR="004C5CEC" w:rsidRPr="00A25649" w:rsidRDefault="004C5CEC" w:rsidP="004C5CEC">
            <w:pPr>
              <w:tabs>
                <w:tab w:val="decimal" w:pos="68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5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0A551" w14:textId="77777777" w:rsidR="004C5CEC" w:rsidRPr="00A25649" w:rsidRDefault="004C5CEC" w:rsidP="004C5CEC">
            <w:pPr>
              <w:tabs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2F72F" w14:textId="228FD241" w:rsidR="004C5CEC" w:rsidRPr="00A25649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52" w:type="dxa"/>
          </w:tcPr>
          <w:p w14:paraId="3E0188FC" w14:textId="77777777" w:rsidR="004C5CEC" w:rsidRPr="0040257D" w:rsidRDefault="004C5CEC" w:rsidP="004C5CEC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BF10D41" w14:textId="4DE04F05" w:rsidR="004C5CEC" w:rsidRPr="0040257D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4C3194" w:rsidRPr="0040257D" w14:paraId="65DD99DE" w14:textId="77777777" w:rsidTr="004C5CEC">
        <w:tc>
          <w:tcPr>
            <w:tcW w:w="3978" w:type="dxa"/>
          </w:tcPr>
          <w:p w14:paraId="293CC56C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1B6E9043" w14:textId="48743630" w:rsidR="004C3194" w:rsidRPr="00A25649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270" w:type="dxa"/>
          </w:tcPr>
          <w:p w14:paraId="7BA10D83" w14:textId="77777777" w:rsidR="004C3194" w:rsidRPr="00A25649" w:rsidRDefault="004C3194" w:rsidP="004C319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905D1D" w14:textId="08993E3F" w:rsidR="004C3194" w:rsidRPr="00A25649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14:paraId="79510B8E" w14:textId="77777777" w:rsidR="004C3194" w:rsidRPr="00A25649" w:rsidRDefault="004C3194" w:rsidP="004C319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547B0" w14:textId="450251DE" w:rsidR="004C3194" w:rsidRPr="00A25649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252" w:type="dxa"/>
          </w:tcPr>
          <w:p w14:paraId="580C0394" w14:textId="77777777" w:rsidR="004C3194" w:rsidRPr="0040257D" w:rsidRDefault="004C3194" w:rsidP="004C3194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F21A08" w14:textId="62A66BA9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</w:tr>
      <w:tr w:rsidR="004C3194" w:rsidRPr="0040257D" w14:paraId="1F0D253B" w14:textId="77777777" w:rsidTr="004C5CEC">
        <w:tc>
          <w:tcPr>
            <w:tcW w:w="3978" w:type="dxa"/>
          </w:tcPr>
          <w:p w14:paraId="0164C83F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1262D043" w14:textId="104FA106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70" w:type="dxa"/>
          </w:tcPr>
          <w:p w14:paraId="73DC56BB" w14:textId="77777777" w:rsidR="004C3194" w:rsidRPr="0040257D" w:rsidRDefault="004C3194" w:rsidP="004C319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838B5" w14:textId="4E8059ED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  <w:tc>
          <w:tcPr>
            <w:tcW w:w="270" w:type="dxa"/>
          </w:tcPr>
          <w:p w14:paraId="5BA46838" w14:textId="77777777" w:rsidR="004C3194" w:rsidRPr="0040257D" w:rsidRDefault="004C3194" w:rsidP="004C319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F1ED5" w14:textId="29EDF6E5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252" w:type="dxa"/>
          </w:tcPr>
          <w:p w14:paraId="098EC034" w14:textId="77777777" w:rsidR="004C3194" w:rsidRPr="0040257D" w:rsidRDefault="004C3194" w:rsidP="004C3194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47030CE" w14:textId="75676EB8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644</w:t>
            </w:r>
          </w:p>
        </w:tc>
      </w:tr>
      <w:tr w:rsidR="004C3194" w:rsidRPr="0040257D" w14:paraId="7C622B47" w14:textId="77777777" w:rsidTr="004C5CEC">
        <w:tc>
          <w:tcPr>
            <w:tcW w:w="3978" w:type="dxa"/>
          </w:tcPr>
          <w:p w14:paraId="565A0C78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579D2EBC" w14:textId="1D3A16E1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</w:tcPr>
          <w:p w14:paraId="4416C5A7" w14:textId="77777777" w:rsidR="004C3194" w:rsidRPr="0040257D" w:rsidRDefault="004C3194" w:rsidP="004C319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A96BF7" w14:textId="1EE9666E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</w:tcPr>
          <w:p w14:paraId="569FA378" w14:textId="77777777" w:rsidR="004C3194" w:rsidRPr="0040257D" w:rsidRDefault="004C3194" w:rsidP="004C319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F0A09" w14:textId="7A3DB7FA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52" w:type="dxa"/>
          </w:tcPr>
          <w:p w14:paraId="0440D423" w14:textId="77777777" w:rsidR="004C3194" w:rsidRPr="0040257D" w:rsidRDefault="004C3194" w:rsidP="004C3194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6170686" w14:textId="0AF64073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</w:tr>
      <w:tr w:rsidR="004C3194" w:rsidRPr="0040257D" w14:paraId="36E6AA3D" w14:textId="77777777" w:rsidTr="004C5CEC">
        <w:tc>
          <w:tcPr>
            <w:tcW w:w="3978" w:type="dxa"/>
          </w:tcPr>
          <w:p w14:paraId="5D233282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A559ED6" w14:textId="77777777" w:rsidR="004C3194" w:rsidRPr="0040257D" w:rsidRDefault="004C31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B4A04" w14:textId="77777777" w:rsidR="004C3194" w:rsidRPr="0040257D" w:rsidRDefault="004C3194" w:rsidP="004C319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133FDC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5D4E7" w14:textId="77777777" w:rsidR="004C3194" w:rsidRPr="0040257D" w:rsidRDefault="004C3194" w:rsidP="004C319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59709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FBFE425" w14:textId="77777777" w:rsidR="004C3194" w:rsidRPr="0040257D" w:rsidRDefault="004C3194" w:rsidP="004C3194">
            <w:pPr>
              <w:tabs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FA06244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CEC" w:rsidRPr="0040257D" w14:paraId="00E8E8AF" w14:textId="77777777" w:rsidTr="004C5CEC">
        <w:tc>
          <w:tcPr>
            <w:tcW w:w="3978" w:type="dxa"/>
          </w:tcPr>
          <w:p w14:paraId="4A1DB057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002CCB3" w14:textId="77777777" w:rsidR="004C5CEC" w:rsidRPr="0040257D" w:rsidRDefault="004C5CEC" w:rsidP="004C5CEC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73D9BA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74813A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8E3A94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6A158F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8C9E7F6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4D4C07A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5CEC" w:rsidRPr="0040257D" w14:paraId="2BD4B4F1" w14:textId="77777777" w:rsidTr="004C5CEC">
        <w:tc>
          <w:tcPr>
            <w:tcW w:w="3978" w:type="dxa"/>
          </w:tcPr>
          <w:p w14:paraId="02332552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F2B608D" w14:textId="77777777" w:rsidR="004C5CEC" w:rsidRPr="0040257D" w:rsidRDefault="004C5CEC" w:rsidP="004C5CEC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23FB8B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75C776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71A3AE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A10B53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93C4313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7E5F429" w14:textId="77777777" w:rsidR="004C5CEC" w:rsidRPr="0040257D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4036" w:rsidRPr="0040257D" w14:paraId="0EAEC4E8" w14:textId="77777777" w:rsidTr="004C5CEC">
        <w:tc>
          <w:tcPr>
            <w:tcW w:w="3978" w:type="dxa"/>
          </w:tcPr>
          <w:p w14:paraId="1A2E588C" w14:textId="77777777" w:rsidR="00954036" w:rsidRPr="0040257D" w:rsidRDefault="00954036" w:rsidP="00954036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7F07A1E9" w14:textId="22F029B5" w:rsidR="00954036" w:rsidRPr="0040257D" w:rsidRDefault="00FE4694" w:rsidP="0095403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954036" w:rsidRPr="00954036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</w:tcPr>
          <w:p w14:paraId="62DB6A8B" w14:textId="77777777" w:rsidR="00954036" w:rsidRPr="0040257D" w:rsidRDefault="00954036" w:rsidP="0095403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933CED" w14:textId="2735B04B" w:rsidR="00954036" w:rsidRPr="0040257D" w:rsidRDefault="00FE4694" w:rsidP="0095403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954036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  <w:tc>
          <w:tcPr>
            <w:tcW w:w="270" w:type="dxa"/>
          </w:tcPr>
          <w:p w14:paraId="29950F30" w14:textId="77777777" w:rsidR="00954036" w:rsidRPr="0040257D" w:rsidRDefault="00954036" w:rsidP="0095403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747C07" w14:textId="3849A35C" w:rsidR="00954036" w:rsidRPr="0040257D" w:rsidRDefault="00FE4694" w:rsidP="0095403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954036" w:rsidRPr="00954036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252" w:type="dxa"/>
          </w:tcPr>
          <w:p w14:paraId="4DC6FF58" w14:textId="77777777" w:rsidR="00954036" w:rsidRPr="0040257D" w:rsidRDefault="00954036" w:rsidP="00954036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63EB4E6" w14:textId="41130D68" w:rsidR="00954036" w:rsidRPr="0040257D" w:rsidRDefault="00FE4694" w:rsidP="0095403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954036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</w:tr>
      <w:tr w:rsidR="00954036" w:rsidRPr="0040257D" w14:paraId="67F23566" w14:textId="77777777" w:rsidTr="004C5CEC">
        <w:tc>
          <w:tcPr>
            <w:tcW w:w="3978" w:type="dxa"/>
          </w:tcPr>
          <w:p w14:paraId="61C4BA97" w14:textId="77777777" w:rsidR="00954036" w:rsidRPr="0040257D" w:rsidRDefault="00954036" w:rsidP="00954036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5337298B" w14:textId="15BBFB64" w:rsidR="00954036" w:rsidRPr="0040257D" w:rsidRDefault="00FE4694" w:rsidP="00954036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54036" w:rsidRPr="00954036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  <w:tc>
          <w:tcPr>
            <w:tcW w:w="270" w:type="dxa"/>
          </w:tcPr>
          <w:p w14:paraId="0641888D" w14:textId="77777777" w:rsidR="00954036" w:rsidRPr="0040257D" w:rsidRDefault="00954036" w:rsidP="0095403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202E8A" w14:textId="37480813" w:rsidR="00954036" w:rsidRPr="0040257D" w:rsidRDefault="00FE4694" w:rsidP="0095403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54036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3CA62924" w14:textId="77777777" w:rsidR="00954036" w:rsidRPr="0040257D" w:rsidRDefault="00954036" w:rsidP="0095403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852F15" w14:textId="311DB3DA" w:rsidR="00954036" w:rsidRPr="0040257D" w:rsidRDefault="00FE4694" w:rsidP="0095403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54036" w:rsidRPr="00954036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  <w:tc>
          <w:tcPr>
            <w:tcW w:w="252" w:type="dxa"/>
          </w:tcPr>
          <w:p w14:paraId="096C0CC7" w14:textId="77777777" w:rsidR="00954036" w:rsidRPr="0040257D" w:rsidRDefault="00954036" w:rsidP="00954036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32E119" w14:textId="51A83DBB" w:rsidR="00954036" w:rsidRPr="0040257D" w:rsidRDefault="00FE4694" w:rsidP="0095403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54036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954036" w:rsidRPr="0040257D" w14:paraId="3C9A99F4" w14:textId="77777777" w:rsidTr="004C5CEC">
        <w:tc>
          <w:tcPr>
            <w:tcW w:w="3978" w:type="dxa"/>
          </w:tcPr>
          <w:p w14:paraId="51F78888" w14:textId="77777777" w:rsidR="00954036" w:rsidRPr="0040257D" w:rsidRDefault="00954036" w:rsidP="00954036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3DBAA0" w14:textId="46A296BC" w:rsidR="00954036" w:rsidRPr="0040257D" w:rsidRDefault="00FE4694" w:rsidP="00954036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B2D5135" w14:textId="77777777" w:rsidR="00954036" w:rsidRPr="0040257D" w:rsidRDefault="00954036" w:rsidP="0095403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914A3B" w14:textId="1B1D68B9" w:rsidR="00954036" w:rsidRPr="0040257D" w:rsidRDefault="00FE4694" w:rsidP="0095403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24D9632C" w14:textId="77777777" w:rsidR="00954036" w:rsidRPr="0040257D" w:rsidRDefault="00954036" w:rsidP="00954036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BE4921" w14:textId="77ECC843" w:rsidR="00954036" w:rsidRPr="0040257D" w:rsidRDefault="00FE4694" w:rsidP="0095403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2" w:type="dxa"/>
          </w:tcPr>
          <w:p w14:paraId="19084F08" w14:textId="77777777" w:rsidR="00954036" w:rsidRPr="0040257D" w:rsidRDefault="00954036" w:rsidP="00954036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ECCA9CA" w14:textId="34AC6A14" w:rsidR="00954036" w:rsidRPr="0040257D" w:rsidRDefault="00FE4694" w:rsidP="00954036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4C5CEC" w:rsidRPr="0040257D" w14:paraId="45A3240C" w14:textId="77777777" w:rsidTr="004C5CEC">
        <w:tc>
          <w:tcPr>
            <w:tcW w:w="3978" w:type="dxa"/>
          </w:tcPr>
          <w:p w14:paraId="1210EAF4" w14:textId="77777777" w:rsidR="004C5CEC" w:rsidRPr="0040257D" w:rsidRDefault="004C5CEC" w:rsidP="004C5CEC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1246CB" w14:textId="2161F60C" w:rsidR="004C5CEC" w:rsidRPr="00420033" w:rsidRDefault="00FE4694" w:rsidP="004C5CEC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="00954036" w:rsidRPr="004200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270" w:type="dxa"/>
          </w:tcPr>
          <w:p w14:paraId="0E329D69" w14:textId="77777777" w:rsidR="004C5CEC" w:rsidRPr="00420033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CD7972" w14:textId="2DA454EF" w:rsidR="004C5CEC" w:rsidRPr="00420033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4C5CEC" w:rsidRPr="004200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794</w:t>
            </w:r>
          </w:p>
        </w:tc>
        <w:tc>
          <w:tcPr>
            <w:tcW w:w="270" w:type="dxa"/>
          </w:tcPr>
          <w:p w14:paraId="53B8DC03" w14:textId="77777777" w:rsidR="004C5CEC" w:rsidRPr="00420033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DD3182" w14:textId="088D27C5" w:rsidR="004C5CEC" w:rsidRPr="00420033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="00954036" w:rsidRPr="004200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</w:p>
        </w:tc>
        <w:tc>
          <w:tcPr>
            <w:tcW w:w="252" w:type="dxa"/>
          </w:tcPr>
          <w:p w14:paraId="41C140F0" w14:textId="77777777" w:rsidR="004C5CEC" w:rsidRPr="00420033" w:rsidRDefault="004C5CEC" w:rsidP="004C5CEC">
            <w:pPr>
              <w:tabs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DE502A4" w14:textId="44EC9AFC" w:rsidR="004C5CEC" w:rsidRPr="00420033" w:rsidRDefault="00FE4694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4C5CEC" w:rsidRPr="004200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794</w:t>
            </w:r>
          </w:p>
        </w:tc>
      </w:tr>
      <w:tr w:rsidR="004C5CEC" w:rsidRPr="0040257D" w14:paraId="55662A87" w14:textId="77777777" w:rsidTr="004C5CEC">
        <w:tc>
          <w:tcPr>
            <w:tcW w:w="3978" w:type="dxa"/>
          </w:tcPr>
          <w:p w14:paraId="1EAAAB5D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7CE1CF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EF7F92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FDAE73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1A4446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BA0ABF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103B08A6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3C771D1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5CEC" w:rsidRPr="0040257D" w14:paraId="04C028A6" w14:textId="77777777" w:rsidTr="004C5CEC">
        <w:tc>
          <w:tcPr>
            <w:tcW w:w="3978" w:type="dxa"/>
          </w:tcPr>
          <w:p w14:paraId="54135A1B" w14:textId="77777777" w:rsidR="004C5CEC" w:rsidRPr="0040257D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25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4025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0574A5AA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0414CA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9E85C4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7E77C3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C5393A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5312131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8D31456" w14:textId="77777777" w:rsidR="004C5CEC" w:rsidRPr="0040257D" w:rsidRDefault="004C5CEC" w:rsidP="004C5CEC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3194" w:rsidRPr="0040257D" w14:paraId="7E800EF1" w14:textId="77777777" w:rsidTr="004C5CEC">
        <w:tc>
          <w:tcPr>
            <w:tcW w:w="3978" w:type="dxa"/>
          </w:tcPr>
          <w:p w14:paraId="5AE41004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7A474DA1" w14:textId="320431F9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1C7A1413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60D6AD" w14:textId="42337BF7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2818600C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2984D9" w14:textId="4014EA64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52" w:type="dxa"/>
          </w:tcPr>
          <w:p w14:paraId="35DA6687" w14:textId="77777777" w:rsidR="004C3194" w:rsidRPr="0040257D" w:rsidRDefault="004C3194" w:rsidP="004C3194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69C1FE3" w14:textId="24768CA5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</w:tr>
      <w:tr w:rsidR="004C3194" w:rsidRPr="0040257D" w14:paraId="4703E436" w14:textId="77777777" w:rsidTr="004C5CEC">
        <w:tc>
          <w:tcPr>
            <w:tcW w:w="3978" w:type="dxa"/>
          </w:tcPr>
          <w:p w14:paraId="11CA3EB2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16D3F1FB" w14:textId="098B83BE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  <w:r w:rsidR="004A3DBC" w:rsidRPr="004A3DBC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</w:tcPr>
          <w:p w14:paraId="5BF6F051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6E2DDE" w14:textId="21E00DB3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270" w:type="dxa"/>
          </w:tcPr>
          <w:p w14:paraId="3CE25A57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B09A64" w14:textId="51A70E1E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  <w:r w:rsidR="004A3DBC" w:rsidRPr="004A3DBC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52" w:type="dxa"/>
          </w:tcPr>
          <w:p w14:paraId="5C1FBF8D" w14:textId="77777777" w:rsidR="004C3194" w:rsidRPr="0040257D" w:rsidRDefault="004C3194" w:rsidP="004C3194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9045A2A" w14:textId="0CD47EAD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</w:tr>
      <w:tr w:rsidR="004C3194" w:rsidRPr="0040257D" w14:paraId="469D63E9" w14:textId="77777777" w:rsidTr="004C5CEC">
        <w:tc>
          <w:tcPr>
            <w:tcW w:w="3978" w:type="dxa"/>
          </w:tcPr>
          <w:p w14:paraId="7B56B51E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486F475E" w14:textId="298A9227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</w:p>
        </w:tc>
        <w:tc>
          <w:tcPr>
            <w:tcW w:w="270" w:type="dxa"/>
          </w:tcPr>
          <w:p w14:paraId="7011CA92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9532AE" w14:textId="484DAA57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</w:tcPr>
          <w:p w14:paraId="77C62FEC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297489" w14:textId="10676F93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</w:p>
        </w:tc>
        <w:tc>
          <w:tcPr>
            <w:tcW w:w="252" w:type="dxa"/>
          </w:tcPr>
          <w:p w14:paraId="166872BB" w14:textId="77777777" w:rsidR="004C3194" w:rsidRPr="0040257D" w:rsidRDefault="004C3194" w:rsidP="004C3194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00623EF" w14:textId="5FC70D5A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</w:tr>
      <w:tr w:rsidR="004C3194" w:rsidRPr="0040257D" w14:paraId="1A83EAF3" w14:textId="77777777" w:rsidTr="004C5CEC">
        <w:tc>
          <w:tcPr>
            <w:tcW w:w="3978" w:type="dxa"/>
          </w:tcPr>
          <w:p w14:paraId="1F0EC48D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4972613" w14:textId="2F34EF88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059C5A02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35AD8E" w14:textId="56EE0699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  <w:tc>
          <w:tcPr>
            <w:tcW w:w="270" w:type="dxa"/>
          </w:tcPr>
          <w:p w14:paraId="58500E94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C367C" w14:textId="3D4A32A5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  <w:r w:rsidR="004C3194" w:rsidRPr="007B280A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52" w:type="dxa"/>
          </w:tcPr>
          <w:p w14:paraId="10D2EA0C" w14:textId="77777777" w:rsidR="004C3194" w:rsidRPr="0040257D" w:rsidRDefault="004C3194" w:rsidP="004C3194">
            <w:pPr>
              <w:tabs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6698E47" w14:textId="419A5EA3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990</w:t>
            </w:r>
          </w:p>
        </w:tc>
      </w:tr>
      <w:tr w:rsidR="004C3194" w:rsidRPr="0040257D" w14:paraId="208364A2" w14:textId="77777777" w:rsidTr="004C5CEC">
        <w:tc>
          <w:tcPr>
            <w:tcW w:w="3978" w:type="dxa"/>
          </w:tcPr>
          <w:p w14:paraId="51D925BF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1289F671" w14:textId="1A9850F4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</w:tcPr>
          <w:p w14:paraId="51C00FA9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25B297" w14:textId="50655831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51412FC8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2FF32" w14:textId="0A458A83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252" w:type="dxa"/>
          </w:tcPr>
          <w:p w14:paraId="5594FE73" w14:textId="77777777" w:rsidR="004C3194" w:rsidRPr="0040257D" w:rsidRDefault="004C3194" w:rsidP="004C3194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FF26116" w14:textId="21128B66" w:rsidR="004C3194" w:rsidRPr="0040257D" w:rsidRDefault="00FE4694" w:rsidP="004C319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</w:tr>
      <w:tr w:rsidR="004C3194" w:rsidRPr="0040257D" w14:paraId="1117CE07" w14:textId="77777777" w:rsidTr="004C5CEC">
        <w:tc>
          <w:tcPr>
            <w:tcW w:w="3978" w:type="dxa"/>
          </w:tcPr>
          <w:p w14:paraId="6BB853F2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1979547E" w14:textId="7D936C04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70" w:type="dxa"/>
          </w:tcPr>
          <w:p w14:paraId="5EAB16B3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92C251" w14:textId="4BEAF61B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14:paraId="6D358FD7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DC12F5" w14:textId="77C6DA16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252" w:type="dxa"/>
          </w:tcPr>
          <w:p w14:paraId="27D0118E" w14:textId="77777777" w:rsidR="004C3194" w:rsidRPr="0040257D" w:rsidRDefault="004C3194" w:rsidP="004C3194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43E322D" w14:textId="110695F8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4C3194" w:rsidRPr="0040257D" w14:paraId="0155E5F6" w14:textId="77777777" w:rsidTr="004C5CEC">
        <w:tc>
          <w:tcPr>
            <w:tcW w:w="3978" w:type="dxa"/>
          </w:tcPr>
          <w:p w14:paraId="5947A8C0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2D21AF29" w14:textId="0E9D836D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4C3194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270" w:type="dxa"/>
          </w:tcPr>
          <w:p w14:paraId="00497078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6C6464" w14:textId="5827DAD8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70" w:type="dxa"/>
          </w:tcPr>
          <w:p w14:paraId="05541E09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10E8A2" w14:textId="392F74DB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C3194" w:rsidRPr="004C3194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</w:p>
        </w:tc>
        <w:tc>
          <w:tcPr>
            <w:tcW w:w="252" w:type="dxa"/>
          </w:tcPr>
          <w:p w14:paraId="2EB94C85" w14:textId="77777777" w:rsidR="004C3194" w:rsidRPr="0040257D" w:rsidRDefault="004C3194" w:rsidP="004C3194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5B9509A" w14:textId="79E14C91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</w:tr>
      <w:tr w:rsidR="004C3194" w:rsidRPr="00745D0D" w14:paraId="678C7045" w14:textId="77777777" w:rsidTr="004C5CEC">
        <w:tc>
          <w:tcPr>
            <w:tcW w:w="3978" w:type="dxa"/>
          </w:tcPr>
          <w:p w14:paraId="5763C2D1" w14:textId="77777777" w:rsidR="004C3194" w:rsidRPr="0040257D" w:rsidRDefault="004C3194" w:rsidP="004C319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0257D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2935AB76" w14:textId="009DA91F" w:rsidR="004C3194" w:rsidRPr="0040257D" w:rsidRDefault="00FE4694" w:rsidP="004C3194">
            <w:pPr>
              <w:tabs>
                <w:tab w:val="decimal" w:pos="86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4C3194" w:rsidRPr="004C3194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70" w:type="dxa"/>
          </w:tcPr>
          <w:p w14:paraId="0AFFA384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30A3AC" w14:textId="007EF2BC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  <w:tc>
          <w:tcPr>
            <w:tcW w:w="270" w:type="dxa"/>
          </w:tcPr>
          <w:p w14:paraId="4103B11C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AE5EC8" w14:textId="79856AD1" w:rsidR="004C3194" w:rsidRPr="0040257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4C3194" w:rsidRPr="004C3194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52" w:type="dxa"/>
          </w:tcPr>
          <w:p w14:paraId="4D76EFCE" w14:textId="77777777" w:rsidR="004C3194" w:rsidRPr="0040257D" w:rsidRDefault="004C31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DA80CF" w14:textId="16ADCD48" w:rsidR="004C3194" w:rsidRPr="00745D0D" w:rsidRDefault="00FE4694" w:rsidP="004C319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4C3194" w:rsidRPr="0040257D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</w:tr>
    </w:tbl>
    <w:p w14:paraId="11BBF690" w14:textId="77777777" w:rsidR="004C5CEC" w:rsidRPr="003D3E38" w:rsidRDefault="004C5CEC" w:rsidP="004C5CE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305479" w14:textId="77777777" w:rsidR="00DD7417" w:rsidRPr="00046328" w:rsidRDefault="00DD7417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AF355" w14:textId="77777777" w:rsidR="00BA5BF5" w:rsidRPr="00046328" w:rsidRDefault="00BA5BF5">
      <w:pPr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  <w:r w:rsidRPr="00046328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5B2A867" w14:textId="06A5B9A3" w:rsidR="005D32A0" w:rsidRPr="00046328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6328">
        <w:rPr>
          <w:rFonts w:ascii="Angsana New" w:hAnsi="Angsana New"/>
          <w:sz w:val="30"/>
          <w:szCs w:val="30"/>
          <w:cs/>
          <w:lang w:val="th-TH"/>
        </w:rPr>
        <w:lastRenderedPageBreak/>
        <w:t>ยอดคงเหลือกับ</w:t>
      </w:r>
      <w:r w:rsidRPr="00046328">
        <w:rPr>
          <w:rFonts w:ascii="Angsana New" w:hAnsi="Angsana New"/>
          <w:sz w:val="30"/>
          <w:szCs w:val="30"/>
          <w:cs/>
          <w:lang w:val="en-US"/>
        </w:rPr>
        <w:t>กิจการ</w:t>
      </w:r>
      <w:r w:rsidRPr="00046328">
        <w:rPr>
          <w:rFonts w:ascii="Angsana New" w:hAnsi="Angsana New"/>
          <w:sz w:val="30"/>
          <w:szCs w:val="30"/>
          <w:cs/>
          <w:lang w:val="th-TH"/>
        </w:rPr>
        <w:t xml:space="preserve">ที่เกี่ยวข้องกัน ณ 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="004C5CEC">
        <w:rPr>
          <w:rFonts w:ascii="Angsana New" w:hAnsi="Angsana New"/>
          <w:sz w:val="30"/>
          <w:szCs w:val="30"/>
          <w:lang w:val="en-US"/>
        </w:rPr>
        <w:t xml:space="preserve"> </w:t>
      </w:r>
      <w:r w:rsidR="004C5CEC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310957" w:rsidRPr="000463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="00310957" w:rsidRPr="00046328">
        <w:rPr>
          <w:rFonts w:ascii="Angsana New" w:hAnsi="Angsana New"/>
          <w:sz w:val="30"/>
          <w:szCs w:val="30"/>
          <w:lang w:val="en-US"/>
        </w:rPr>
        <w:t xml:space="preserve"> </w:t>
      </w:r>
      <w:r w:rsidR="00310957" w:rsidRPr="00046328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Pr="00046328">
        <w:rPr>
          <w:rFonts w:ascii="Angsana New" w:hAnsi="Angsana New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310957" w:rsidRPr="000463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046328">
        <w:rPr>
          <w:rFonts w:ascii="Angsana New" w:hAnsi="Angsana New"/>
          <w:sz w:val="30"/>
          <w:szCs w:val="30"/>
          <w:lang w:val="en-US"/>
        </w:rPr>
        <w:t xml:space="preserve"> </w:t>
      </w:r>
      <w:r w:rsidRPr="00046328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61F37DC3" w14:textId="77777777" w:rsidR="005D32A0" w:rsidRPr="00A82AA1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14"/>
          <w:szCs w:val="14"/>
          <w:cs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D32A0" w:rsidRPr="00046328" w14:paraId="7E27E438" w14:textId="77777777" w:rsidTr="00944E42">
        <w:tc>
          <w:tcPr>
            <w:tcW w:w="5940" w:type="dxa"/>
          </w:tcPr>
          <w:p w14:paraId="552C95E7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150" w:type="dxa"/>
            <w:gridSpan w:val="3"/>
          </w:tcPr>
          <w:p w14:paraId="2A7FA69F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D32A0" w:rsidRPr="00046328" w14:paraId="1C777617" w14:textId="77777777" w:rsidTr="00944E42">
        <w:tc>
          <w:tcPr>
            <w:tcW w:w="5940" w:type="dxa"/>
          </w:tcPr>
          <w:p w14:paraId="5B6B3CF7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3C0EBD0D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D32A0" w:rsidRPr="00046328" w14:paraId="752138D4" w14:textId="77777777" w:rsidTr="00944E42">
        <w:tc>
          <w:tcPr>
            <w:tcW w:w="5940" w:type="dxa"/>
          </w:tcPr>
          <w:p w14:paraId="2DFA0615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BC8102B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D32A0" w:rsidRPr="00046328" w14:paraId="2C1537BC" w14:textId="77777777" w:rsidTr="00944E42">
        <w:tc>
          <w:tcPr>
            <w:tcW w:w="5940" w:type="dxa"/>
          </w:tcPr>
          <w:p w14:paraId="4D4F19DE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EA04638" w14:textId="3C62A1DF" w:rsidR="005D32A0" w:rsidRPr="00046328" w:rsidRDefault="00FE4694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5C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4" w:type="dxa"/>
          </w:tcPr>
          <w:p w14:paraId="15B2B3C1" w14:textId="77777777" w:rsidR="005D32A0" w:rsidRPr="00046328" w:rsidRDefault="005D32A0" w:rsidP="00944E4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03A6ABB0" w14:textId="2FCF577C" w:rsidR="005D32A0" w:rsidRPr="00046328" w:rsidRDefault="00FE4694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D32A0"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32A0" w:rsidRPr="0004632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5D32A0" w:rsidRPr="00046328" w14:paraId="23E4A425" w14:textId="77777777" w:rsidTr="00944E42">
        <w:tc>
          <w:tcPr>
            <w:tcW w:w="5940" w:type="dxa"/>
          </w:tcPr>
          <w:p w14:paraId="168E1CEC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4F83F9B" w14:textId="11F7C5E9" w:rsidR="005D32A0" w:rsidRPr="00046328" w:rsidRDefault="00FE4694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22AD0E27" w14:textId="77777777" w:rsidR="005D32A0" w:rsidRPr="00046328" w:rsidRDefault="005D32A0" w:rsidP="00944E4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404B6C6" w14:textId="0E3FDBC9" w:rsidR="005D32A0" w:rsidRPr="00046328" w:rsidRDefault="00FE4694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5D32A0" w:rsidRPr="00046328" w14:paraId="7172E775" w14:textId="77777777" w:rsidTr="00944E42">
        <w:tc>
          <w:tcPr>
            <w:tcW w:w="5940" w:type="dxa"/>
          </w:tcPr>
          <w:p w14:paraId="1579ED98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19CA502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D32A0" w:rsidRPr="00046328" w14:paraId="2B39B79C" w14:textId="77777777" w:rsidTr="00944E42">
        <w:tc>
          <w:tcPr>
            <w:tcW w:w="5940" w:type="dxa"/>
          </w:tcPr>
          <w:p w14:paraId="60267A60" w14:textId="77777777" w:rsidR="005D32A0" w:rsidRPr="00046328" w:rsidRDefault="005D32A0" w:rsidP="005D32A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F319874" w14:textId="55C5FAD7" w:rsidR="005D32A0" w:rsidRPr="00046328" w:rsidRDefault="00FE4694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  <w:r w:rsidR="008B4BD8" w:rsidRPr="008B4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84" w:type="dxa"/>
          </w:tcPr>
          <w:p w14:paraId="6CB28356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7657B59" w14:textId="038E598F" w:rsidR="005D32A0" w:rsidRPr="00046328" w:rsidRDefault="00FE4694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  <w:r w:rsidR="005D32A0" w:rsidRPr="000463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082</w:t>
            </w:r>
          </w:p>
        </w:tc>
      </w:tr>
      <w:tr w:rsidR="005D32A0" w:rsidRPr="00046328" w14:paraId="6AD1E223" w14:textId="77777777" w:rsidTr="00944E42">
        <w:tc>
          <w:tcPr>
            <w:tcW w:w="5940" w:type="dxa"/>
          </w:tcPr>
          <w:p w14:paraId="6045B0F0" w14:textId="77777777" w:rsidR="005D32A0" w:rsidRPr="00046328" w:rsidRDefault="005D32A0" w:rsidP="005D32A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6CA1DC26" w14:textId="13FB2766" w:rsidR="005D32A0" w:rsidRPr="00046328" w:rsidRDefault="00FE4694" w:rsidP="005D32A0">
            <w:pPr>
              <w:tabs>
                <w:tab w:val="decimal" w:pos="11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18878C67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32202CB" w14:textId="53EF18B4" w:rsidR="005D32A0" w:rsidRPr="00046328" w:rsidRDefault="00FE4694" w:rsidP="005D32A0">
            <w:pPr>
              <w:tabs>
                <w:tab w:val="decimal" w:pos="11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D32A0" w:rsidRPr="00046328" w14:paraId="25BB54D8" w14:textId="77777777" w:rsidTr="0061748E">
        <w:tc>
          <w:tcPr>
            <w:tcW w:w="5940" w:type="dxa"/>
          </w:tcPr>
          <w:p w14:paraId="10DD41FE" w14:textId="77777777" w:rsidR="005D32A0" w:rsidRPr="00046328" w:rsidRDefault="005D32A0" w:rsidP="005D32A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3968B2" w14:textId="5F64117E" w:rsidR="005D32A0" w:rsidRPr="00046328" w:rsidRDefault="00FE4694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  <w:r w:rsidR="008B4BD8" w:rsidRPr="00A2564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84" w:type="dxa"/>
          </w:tcPr>
          <w:p w14:paraId="1C7229B7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2B71C08" w14:textId="0C14F66D" w:rsidR="005D32A0" w:rsidRPr="00046328" w:rsidRDefault="00FE4694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  <w:r w:rsidR="005D32A0" w:rsidRPr="000463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5D32A0" w:rsidRPr="00046328" w14:paraId="5A106B23" w14:textId="77777777" w:rsidTr="005D32A0">
        <w:trPr>
          <w:trHeight w:val="49"/>
        </w:trPr>
        <w:tc>
          <w:tcPr>
            <w:tcW w:w="5940" w:type="dxa"/>
          </w:tcPr>
          <w:p w14:paraId="6A9CDA39" w14:textId="77777777" w:rsidR="005D32A0" w:rsidRPr="00046328" w:rsidRDefault="005D32A0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6C9C05" w14:textId="46D6951D" w:rsidR="005D32A0" w:rsidRPr="00046328" w:rsidRDefault="00FE4694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972</w:t>
            </w:r>
            <w:r w:rsidR="008B4BD8" w:rsidRPr="008B4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84" w:type="dxa"/>
            <w:shd w:val="clear" w:color="auto" w:fill="auto"/>
          </w:tcPr>
          <w:p w14:paraId="47AA2117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64C44ED0" w14:textId="3472DFC5" w:rsidR="005D32A0" w:rsidRPr="00046328" w:rsidRDefault="00FE4694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D32A0"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</w:t>
            </w:r>
            <w:r w:rsidR="005D32A0"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  <w:tr w:rsidR="005D32A0" w:rsidRPr="00046328" w14:paraId="534F8E8E" w14:textId="77777777" w:rsidTr="00B9208D">
        <w:trPr>
          <w:trHeight w:val="49"/>
        </w:trPr>
        <w:tc>
          <w:tcPr>
            <w:tcW w:w="5940" w:type="dxa"/>
          </w:tcPr>
          <w:p w14:paraId="622085C9" w14:textId="184528EF" w:rsidR="005D32A0" w:rsidRPr="008B4BD8" w:rsidRDefault="00EB7660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4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B9564D" w14:textId="46E88EDC" w:rsidR="005D32A0" w:rsidRPr="00046328" w:rsidRDefault="008B4BD8" w:rsidP="00CE3328">
            <w:pPr>
              <w:tabs>
                <w:tab w:val="decimal" w:pos="7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307921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4FA3A075" w14:textId="00EA4A3D" w:rsidR="005D32A0" w:rsidRPr="00046328" w:rsidRDefault="005D32A0" w:rsidP="00CE3328">
            <w:pPr>
              <w:tabs>
                <w:tab w:val="decimal" w:pos="7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D32A0" w:rsidRPr="00046328" w14:paraId="67F9C3BE" w14:textId="77777777" w:rsidTr="00B9208D">
        <w:trPr>
          <w:trHeight w:val="49"/>
        </w:trPr>
        <w:tc>
          <w:tcPr>
            <w:tcW w:w="5940" w:type="dxa"/>
          </w:tcPr>
          <w:p w14:paraId="1EB2B890" w14:textId="7AAEB508" w:rsidR="005D32A0" w:rsidRPr="008B4BD8" w:rsidRDefault="005D32A0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4B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F3AD6" w14:textId="3367B9DE" w:rsidR="005D32A0" w:rsidRPr="00046328" w:rsidRDefault="00FE4694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972</w:t>
            </w:r>
            <w:r w:rsidR="008B4BD8" w:rsidRPr="008B4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84" w:type="dxa"/>
            <w:shd w:val="clear" w:color="auto" w:fill="auto"/>
          </w:tcPr>
          <w:p w14:paraId="65610B5E" w14:textId="77777777" w:rsidR="005D32A0" w:rsidRPr="00046328" w:rsidRDefault="005D32A0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DF701" w14:textId="211E8514" w:rsidR="005D32A0" w:rsidRPr="00046328" w:rsidRDefault="00FE4694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D32A0"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</w:t>
            </w:r>
            <w:r w:rsidR="005D32A0"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546</w:t>
            </w:r>
          </w:p>
        </w:tc>
      </w:tr>
      <w:tr w:rsidR="00B9208D" w:rsidRPr="00046328" w14:paraId="2DC3F4BB" w14:textId="77777777" w:rsidTr="00B9208D">
        <w:trPr>
          <w:trHeight w:val="49"/>
        </w:trPr>
        <w:tc>
          <w:tcPr>
            <w:tcW w:w="5940" w:type="dxa"/>
          </w:tcPr>
          <w:p w14:paraId="6D05FDD1" w14:textId="77777777" w:rsidR="00B9208D" w:rsidRPr="00A82AA1" w:rsidRDefault="00B9208D" w:rsidP="005D32A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9E73AFB" w14:textId="77777777" w:rsidR="00B9208D" w:rsidRPr="00046328" w:rsidRDefault="00B9208D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6CE72FE" w14:textId="77777777" w:rsidR="00B9208D" w:rsidRPr="00046328" w:rsidRDefault="00B9208D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491E62E0" w14:textId="77777777" w:rsidR="00B9208D" w:rsidRPr="00046328" w:rsidRDefault="00B9208D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B9208D" w:rsidRPr="00046328" w14:paraId="157EF331" w14:textId="77777777" w:rsidTr="00B9208D">
        <w:trPr>
          <w:trHeight w:val="49"/>
        </w:trPr>
        <w:tc>
          <w:tcPr>
            <w:tcW w:w="5940" w:type="dxa"/>
          </w:tcPr>
          <w:p w14:paraId="4A413AAD" w14:textId="77777777" w:rsidR="00B9208D" w:rsidRPr="008B4BD8" w:rsidRDefault="00B9208D" w:rsidP="00B9208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374E8F2" w14:textId="21F54A75" w:rsidR="00B9208D" w:rsidRPr="00046328" w:rsidRDefault="00FE4694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77196D8B" w14:textId="77777777" w:rsidR="00B9208D" w:rsidRPr="00046328" w:rsidRDefault="00B9208D" w:rsidP="00B9208D">
            <w:pPr>
              <w:tabs>
                <w:tab w:val="decimal" w:pos="1354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58C6156" w14:textId="69EC6F0F" w:rsidR="00B9208D" w:rsidRPr="00046328" w:rsidRDefault="00FE4694" w:rsidP="00B9208D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302122" w:rsidRPr="00046328" w14:paraId="4E0D55C2" w14:textId="77777777" w:rsidTr="006D66B2">
        <w:trPr>
          <w:trHeight w:val="49"/>
        </w:trPr>
        <w:tc>
          <w:tcPr>
            <w:tcW w:w="5940" w:type="dxa"/>
          </w:tcPr>
          <w:p w14:paraId="6F1CA217" w14:textId="77777777" w:rsidR="00302122" w:rsidRPr="008B4BD8" w:rsidRDefault="00302122" w:rsidP="00B9208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E284CC" w14:textId="469C123F" w:rsidR="00302122" w:rsidRPr="00046328" w:rsidRDefault="00302122" w:rsidP="0030212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9208D" w:rsidRPr="00046328" w14:paraId="7A29AD81" w14:textId="77777777" w:rsidTr="00F83B3F">
        <w:trPr>
          <w:trHeight w:val="49"/>
        </w:trPr>
        <w:tc>
          <w:tcPr>
            <w:tcW w:w="5940" w:type="dxa"/>
          </w:tcPr>
          <w:p w14:paraId="51907D1A" w14:textId="5E44BFE0" w:rsidR="00B9208D" w:rsidRPr="008B4BD8" w:rsidRDefault="00B9208D" w:rsidP="00B9208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ขาดทุนจากการด้อยค่าสำหรับ</w:t>
            </w:r>
          </w:p>
        </w:tc>
        <w:tc>
          <w:tcPr>
            <w:tcW w:w="1440" w:type="dxa"/>
            <w:shd w:val="clear" w:color="auto" w:fill="auto"/>
          </w:tcPr>
          <w:p w14:paraId="2F1C401D" w14:textId="77777777" w:rsidR="00B9208D" w:rsidRPr="00046328" w:rsidRDefault="00B9208D" w:rsidP="005D32A0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9D46110" w14:textId="77777777" w:rsidR="00B9208D" w:rsidRPr="00046328" w:rsidRDefault="00B9208D" w:rsidP="005D32A0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39C9C6D" w14:textId="77777777" w:rsidR="00B9208D" w:rsidRPr="00046328" w:rsidRDefault="00B9208D" w:rsidP="005D32A0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83B3F" w:rsidRPr="00046328" w14:paraId="7D2B06F1" w14:textId="77777777" w:rsidTr="00F83B3F">
        <w:trPr>
          <w:trHeight w:val="49"/>
        </w:trPr>
        <w:tc>
          <w:tcPr>
            <w:tcW w:w="5940" w:type="dxa"/>
          </w:tcPr>
          <w:p w14:paraId="27BE31E7" w14:textId="281D2438" w:rsidR="00F83B3F" w:rsidRPr="008B4BD8" w:rsidRDefault="00F83B3F" w:rsidP="00F83B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4BD8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E33B4" w:rsidRPr="008B4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E33B4"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68D2882" w14:textId="11D0C149" w:rsidR="00F83B3F" w:rsidRPr="00046328" w:rsidRDefault="008B4BD8" w:rsidP="00F83B3F">
            <w:pPr>
              <w:tabs>
                <w:tab w:val="decimal" w:pos="7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057E8E8" w14:textId="77777777" w:rsidR="00F83B3F" w:rsidRPr="00046328" w:rsidRDefault="00F83B3F" w:rsidP="00F83B3F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378ED26A" w14:textId="66EDD477" w:rsidR="00F83B3F" w:rsidRPr="00046328" w:rsidRDefault="00F83B3F" w:rsidP="002F1AB6">
            <w:pPr>
              <w:tabs>
                <w:tab w:val="decimal" w:pos="77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83B3F" w:rsidRPr="00046328" w14:paraId="6FD081BF" w14:textId="77777777" w:rsidTr="00F83B3F">
        <w:trPr>
          <w:trHeight w:val="49"/>
        </w:trPr>
        <w:tc>
          <w:tcPr>
            <w:tcW w:w="5940" w:type="dxa"/>
          </w:tcPr>
          <w:p w14:paraId="2BF218A3" w14:textId="72E59B40" w:rsidR="00F83B3F" w:rsidRPr="008B4BD8" w:rsidRDefault="00F83B3F" w:rsidP="00F83B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4BD8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</w:t>
            </w:r>
            <w:r w:rsidR="00BE33B4"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เก้า</w:t>
            </w: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BE33B4" w:rsidRPr="008B4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E33B4"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A7F8EA" w14:textId="1093B935" w:rsidR="00F83B3F" w:rsidRPr="00046328" w:rsidRDefault="008B4BD8" w:rsidP="00F83B3F">
            <w:pPr>
              <w:tabs>
                <w:tab w:val="decimal" w:pos="79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04D85D" w14:textId="77777777" w:rsidR="00F83B3F" w:rsidRPr="00046328" w:rsidRDefault="00F83B3F" w:rsidP="00F83B3F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ED39D5" w14:textId="3D6B496D" w:rsidR="00F83B3F" w:rsidRPr="00046328" w:rsidRDefault="00F83B3F" w:rsidP="00F83B3F">
            <w:pPr>
              <w:tabs>
                <w:tab w:val="decimal" w:pos="7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5E1DBA1" w14:textId="77777777" w:rsidR="00496BE6" w:rsidRPr="00A82AA1" w:rsidRDefault="00496BE6" w:rsidP="00496BE6">
      <w:pPr>
        <w:rPr>
          <w:rFonts w:asciiTheme="majorBidi" w:hAnsiTheme="majorBidi" w:cstheme="majorBidi"/>
          <w:sz w:val="14"/>
          <w:szCs w:val="14"/>
          <w:cs/>
          <w:lang w:val="th-TH"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D32A0" w:rsidRPr="00046328" w14:paraId="2C263ACF" w14:textId="77777777" w:rsidTr="00944E42">
        <w:tc>
          <w:tcPr>
            <w:tcW w:w="5940" w:type="dxa"/>
          </w:tcPr>
          <w:p w14:paraId="73D73CD1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3150" w:type="dxa"/>
            <w:gridSpan w:val="3"/>
          </w:tcPr>
          <w:p w14:paraId="2345143D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D32A0" w:rsidRPr="00046328" w14:paraId="3FDE7223" w14:textId="77777777" w:rsidTr="00944E42">
        <w:tc>
          <w:tcPr>
            <w:tcW w:w="5940" w:type="dxa"/>
          </w:tcPr>
          <w:p w14:paraId="51AAD816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230A95F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D32A0" w:rsidRPr="00046328" w14:paraId="33676B6B" w14:textId="77777777" w:rsidTr="00944E42">
        <w:tc>
          <w:tcPr>
            <w:tcW w:w="5940" w:type="dxa"/>
          </w:tcPr>
          <w:p w14:paraId="53CD6D46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AE5F7FD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4C5CEC" w:rsidRPr="00046328" w14:paraId="74088A32" w14:textId="77777777" w:rsidTr="00944E42">
        <w:tc>
          <w:tcPr>
            <w:tcW w:w="5940" w:type="dxa"/>
          </w:tcPr>
          <w:p w14:paraId="1DC9C5A6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0B02740" w14:textId="292867D0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5C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4" w:type="dxa"/>
          </w:tcPr>
          <w:p w14:paraId="60DEBA0F" w14:textId="77777777" w:rsidR="004C5CEC" w:rsidRPr="00046328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B94BC4C" w14:textId="7B326F6C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5CEC" w:rsidRPr="0004632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4C5CEC" w:rsidRPr="00046328" w14:paraId="64B1DEE4" w14:textId="77777777" w:rsidTr="00944E42">
        <w:tc>
          <w:tcPr>
            <w:tcW w:w="5940" w:type="dxa"/>
          </w:tcPr>
          <w:p w14:paraId="2190BECA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48F419D5" w14:textId="3ACE374B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578FE109" w14:textId="77777777" w:rsidR="004C5CEC" w:rsidRPr="00046328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5B8FC3F" w14:textId="763DD003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C5CEC" w:rsidRPr="00046328" w14:paraId="5833E355" w14:textId="77777777" w:rsidTr="00944E42">
        <w:tc>
          <w:tcPr>
            <w:tcW w:w="5940" w:type="dxa"/>
          </w:tcPr>
          <w:p w14:paraId="16C0C126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BE8CFE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C5CEC" w:rsidRPr="00046328" w14:paraId="61E86EBB" w14:textId="77777777" w:rsidTr="00944E42">
        <w:tc>
          <w:tcPr>
            <w:tcW w:w="5940" w:type="dxa"/>
          </w:tcPr>
          <w:p w14:paraId="59A525D8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2FA9B3E0" w14:textId="0E34D5C3" w:rsidR="004C5CEC" w:rsidRPr="00046328" w:rsidRDefault="008B4BD8" w:rsidP="002F1AB6">
            <w:pPr>
              <w:tabs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C665B23" w14:textId="77777777" w:rsidR="004C5CEC" w:rsidRPr="00046328" w:rsidRDefault="004C5CEC" w:rsidP="004C5CEC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1DC3217D" w14:textId="58257149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C5CEC" w:rsidRPr="000463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</w:tr>
      <w:tr w:rsidR="004C5CEC" w:rsidRPr="00046328" w14:paraId="673A789A" w14:textId="77777777" w:rsidTr="00944E42">
        <w:tc>
          <w:tcPr>
            <w:tcW w:w="5940" w:type="dxa"/>
          </w:tcPr>
          <w:p w14:paraId="2CECF039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8C890F4" w14:textId="5074CA2F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B4BD8" w:rsidRPr="008B4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84" w:type="dxa"/>
          </w:tcPr>
          <w:p w14:paraId="616D96BD" w14:textId="77777777" w:rsidR="004C5CEC" w:rsidRPr="00046328" w:rsidRDefault="004C5CEC" w:rsidP="004C5CEC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43CB00B" w14:textId="468F1DE8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C5CEC" w:rsidRPr="000463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</w:tr>
      <w:tr w:rsidR="004C5CEC" w:rsidRPr="00046328" w14:paraId="48C73A2D" w14:textId="77777777" w:rsidTr="00944E42">
        <w:tc>
          <w:tcPr>
            <w:tcW w:w="5940" w:type="dxa"/>
          </w:tcPr>
          <w:p w14:paraId="49318748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FBF1C" w14:textId="007DCC07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B4BD8" w:rsidRPr="008B4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284" w:type="dxa"/>
          </w:tcPr>
          <w:p w14:paraId="38F34281" w14:textId="77777777" w:rsidR="004C5CEC" w:rsidRPr="00046328" w:rsidRDefault="004C5CEC" w:rsidP="004C5CE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74B2494" w14:textId="144B06D8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C5CEC" w:rsidRPr="000463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4C5CEC" w:rsidRPr="00046328" w14:paraId="774AF953" w14:textId="77777777" w:rsidTr="00B9208D">
        <w:trPr>
          <w:trHeight w:val="49"/>
        </w:trPr>
        <w:tc>
          <w:tcPr>
            <w:tcW w:w="5940" w:type="dxa"/>
          </w:tcPr>
          <w:p w14:paraId="1E0FA638" w14:textId="580F0F9E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686BF6" w14:textId="7A09BA73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B4BD8" w:rsidRPr="008B4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284" w:type="dxa"/>
            <w:shd w:val="clear" w:color="auto" w:fill="auto"/>
          </w:tcPr>
          <w:p w14:paraId="1602B05C" w14:textId="77777777" w:rsidR="004C5CEC" w:rsidRPr="00046328" w:rsidRDefault="004C5CEC" w:rsidP="004C5CE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03473CC" w14:textId="37A88AB9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C5CEC"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4C5CEC" w:rsidRPr="00046328" w14:paraId="3FC6F7F6" w14:textId="77777777" w:rsidTr="00B9208D">
        <w:trPr>
          <w:trHeight w:val="49"/>
        </w:trPr>
        <w:tc>
          <w:tcPr>
            <w:tcW w:w="5940" w:type="dxa"/>
          </w:tcPr>
          <w:p w14:paraId="1CC42A34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4B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93BE58" w14:textId="6FF70BE5" w:rsidR="004C5CEC" w:rsidRPr="00046328" w:rsidRDefault="00556924" w:rsidP="002F1AB6">
            <w:pPr>
              <w:tabs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FA0B50" w14:textId="77777777" w:rsidR="004C5CEC" w:rsidRPr="00046328" w:rsidRDefault="004C5CEC" w:rsidP="004C5CE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590D1A2" w14:textId="77777777" w:rsidR="004C5CEC" w:rsidRPr="00046328" w:rsidRDefault="004C5CEC" w:rsidP="002F1AB6">
            <w:pPr>
              <w:tabs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C5CEC" w:rsidRPr="00046328" w14:paraId="5227D313" w14:textId="77777777" w:rsidTr="00B9208D">
        <w:trPr>
          <w:trHeight w:val="49"/>
        </w:trPr>
        <w:tc>
          <w:tcPr>
            <w:tcW w:w="5940" w:type="dxa"/>
          </w:tcPr>
          <w:p w14:paraId="4F23767A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5058E" w14:textId="13929907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B4BD8" w:rsidRPr="008B4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284" w:type="dxa"/>
            <w:shd w:val="clear" w:color="auto" w:fill="auto"/>
          </w:tcPr>
          <w:p w14:paraId="7032ED41" w14:textId="77777777" w:rsidR="004C5CEC" w:rsidRPr="00046328" w:rsidRDefault="004C5CEC" w:rsidP="004C5CE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BA31" w14:textId="3CF12C14" w:rsidR="004C5CEC" w:rsidRPr="00046328" w:rsidRDefault="00FE4694" w:rsidP="004C5CEC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C5CEC"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4C5CEC" w:rsidRPr="00046328" w14:paraId="6234A0EA" w14:textId="77777777" w:rsidTr="00B9208D">
        <w:trPr>
          <w:trHeight w:val="49"/>
        </w:trPr>
        <w:tc>
          <w:tcPr>
            <w:tcW w:w="5940" w:type="dxa"/>
          </w:tcPr>
          <w:p w14:paraId="27F745FD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444BC2C" w14:textId="055EB8CB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6BF3C5D7" w14:textId="77777777" w:rsidR="004C5CEC" w:rsidRPr="00046328" w:rsidRDefault="004C5CEC" w:rsidP="004C5CEC">
            <w:pPr>
              <w:tabs>
                <w:tab w:val="decimal" w:pos="954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1F9AB7E" w14:textId="4F11460C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4C5CEC" w:rsidRPr="00046328" w14:paraId="1C1E3AC3" w14:textId="77777777" w:rsidTr="006D66B2">
        <w:trPr>
          <w:trHeight w:val="49"/>
        </w:trPr>
        <w:tc>
          <w:tcPr>
            <w:tcW w:w="5940" w:type="dxa"/>
          </w:tcPr>
          <w:p w14:paraId="369C84B9" w14:textId="77777777" w:rsidR="004C5CEC" w:rsidRPr="008B4BD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E277E20" w14:textId="2E92110B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C5CEC" w:rsidRPr="00046328" w14:paraId="3D7D7483" w14:textId="77777777" w:rsidTr="00CE356A">
        <w:trPr>
          <w:trHeight w:val="49"/>
        </w:trPr>
        <w:tc>
          <w:tcPr>
            <w:tcW w:w="5940" w:type="dxa"/>
          </w:tcPr>
          <w:p w14:paraId="180E2E4B" w14:textId="77777777" w:rsidR="004C5CEC" w:rsidRPr="008B4BD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ขาดทุนจากการด้อยค่าสำหรับ</w:t>
            </w:r>
          </w:p>
        </w:tc>
        <w:tc>
          <w:tcPr>
            <w:tcW w:w="1440" w:type="dxa"/>
            <w:shd w:val="clear" w:color="auto" w:fill="auto"/>
          </w:tcPr>
          <w:p w14:paraId="7312B255" w14:textId="77777777" w:rsidR="004C5CEC" w:rsidRPr="00046328" w:rsidRDefault="004C5CEC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F5064D6" w14:textId="77777777" w:rsidR="004C5CEC" w:rsidRPr="00046328" w:rsidRDefault="004C5CEC" w:rsidP="004C5CE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3A392642" w14:textId="77777777" w:rsidR="004C5CEC" w:rsidRPr="00046328" w:rsidRDefault="004C5CEC" w:rsidP="004C5CEC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E33B4" w:rsidRPr="00046328" w14:paraId="5BA333A0" w14:textId="77777777" w:rsidTr="00CE356A">
        <w:trPr>
          <w:trHeight w:val="49"/>
        </w:trPr>
        <w:tc>
          <w:tcPr>
            <w:tcW w:w="5940" w:type="dxa"/>
          </w:tcPr>
          <w:p w14:paraId="60B233BF" w14:textId="4DE773F6" w:rsidR="00BE33B4" w:rsidRPr="008B4BD8" w:rsidRDefault="00BE33B4" w:rsidP="00BE33B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4BD8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B4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F7802C6" w14:textId="77FC92DC" w:rsidR="00BE33B4" w:rsidRPr="00046328" w:rsidRDefault="008B4BD8" w:rsidP="002F1AB6">
            <w:pPr>
              <w:tabs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A0F3E59" w14:textId="77777777" w:rsidR="00BE33B4" w:rsidRPr="00046328" w:rsidRDefault="00BE33B4" w:rsidP="00BE33B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25D79CB3" w14:textId="134AD884" w:rsidR="00BE33B4" w:rsidRPr="00046328" w:rsidRDefault="00BE33B4" w:rsidP="00BE33B4">
            <w:pPr>
              <w:tabs>
                <w:tab w:val="decimal" w:pos="86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E33B4" w:rsidRPr="00046328" w14:paraId="22169998" w14:textId="77777777" w:rsidTr="00CE356A">
        <w:trPr>
          <w:trHeight w:val="49"/>
        </w:trPr>
        <w:tc>
          <w:tcPr>
            <w:tcW w:w="5940" w:type="dxa"/>
          </w:tcPr>
          <w:p w14:paraId="10EBAAD2" w14:textId="38780030" w:rsidR="00BE33B4" w:rsidRPr="008B4BD8" w:rsidRDefault="00BE33B4" w:rsidP="00BE33B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4BD8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งวดเก้าเดือนสิ้นสุดวันที่ 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B4BD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B4BD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04FCFA" w14:textId="2F9AEA26" w:rsidR="00BE33B4" w:rsidRPr="00046328" w:rsidRDefault="008B4BD8" w:rsidP="00BE33B4">
            <w:pPr>
              <w:tabs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69CFA0" w14:textId="77777777" w:rsidR="00BE33B4" w:rsidRPr="00046328" w:rsidRDefault="00BE33B4" w:rsidP="00BE33B4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4EE792" w14:textId="0F4C9CF7" w:rsidR="00BE33B4" w:rsidRPr="00046328" w:rsidRDefault="00BE33B4" w:rsidP="00BE33B4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24BE968" w14:textId="7A54AA69" w:rsidR="005D32A0" w:rsidRPr="00046328" w:rsidRDefault="005D32A0" w:rsidP="005D32A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D32A0" w:rsidRPr="00046328" w14:paraId="20078E3A" w14:textId="77777777" w:rsidTr="00944E42">
        <w:tc>
          <w:tcPr>
            <w:tcW w:w="5940" w:type="dxa"/>
          </w:tcPr>
          <w:p w14:paraId="0545ED36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เงินปันผลค้างรับ</w:t>
            </w:r>
          </w:p>
        </w:tc>
        <w:tc>
          <w:tcPr>
            <w:tcW w:w="3150" w:type="dxa"/>
            <w:gridSpan w:val="3"/>
          </w:tcPr>
          <w:p w14:paraId="66A9ED75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D32A0" w:rsidRPr="00046328" w14:paraId="5756576A" w14:textId="77777777" w:rsidTr="00944E42">
        <w:tc>
          <w:tcPr>
            <w:tcW w:w="5940" w:type="dxa"/>
          </w:tcPr>
          <w:p w14:paraId="5CE8100D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4DBC996A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D32A0" w:rsidRPr="00046328" w14:paraId="3DEABAC3" w14:textId="77777777" w:rsidTr="00944E42">
        <w:tc>
          <w:tcPr>
            <w:tcW w:w="5940" w:type="dxa"/>
          </w:tcPr>
          <w:p w14:paraId="26646A88" w14:textId="77777777" w:rsidR="005D32A0" w:rsidRPr="00046328" w:rsidRDefault="005D32A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557A1E5" w14:textId="77777777" w:rsidR="005D32A0" w:rsidRPr="00046328" w:rsidRDefault="005D32A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4C5CEC" w:rsidRPr="00046328" w14:paraId="4A2BF9C5" w14:textId="77777777" w:rsidTr="00944E42">
        <w:tc>
          <w:tcPr>
            <w:tcW w:w="5940" w:type="dxa"/>
          </w:tcPr>
          <w:p w14:paraId="4BBFDDE9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AB11175" w14:textId="5A16CA81" w:rsidR="004C5CEC" w:rsidRPr="00046328" w:rsidRDefault="00FE4694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5C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4" w:type="dxa"/>
          </w:tcPr>
          <w:p w14:paraId="15F778DE" w14:textId="77777777" w:rsidR="004C5CEC" w:rsidRPr="00046328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1E49B70" w14:textId="05D4EB79" w:rsidR="004C5CEC" w:rsidRPr="00046328" w:rsidRDefault="00FE4694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5CEC" w:rsidRPr="0004632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4C5CEC" w:rsidRPr="00046328" w14:paraId="7AED9263" w14:textId="77777777" w:rsidTr="00944E42">
        <w:tc>
          <w:tcPr>
            <w:tcW w:w="5940" w:type="dxa"/>
          </w:tcPr>
          <w:p w14:paraId="710BAC52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7DEABB0" w14:textId="2EB292E3" w:rsidR="004C5CEC" w:rsidRPr="00046328" w:rsidRDefault="00FE4694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646D8056" w14:textId="77777777" w:rsidR="004C5CEC" w:rsidRPr="00046328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7E157AE" w14:textId="5A3AB63C" w:rsidR="004C5CEC" w:rsidRPr="00046328" w:rsidRDefault="00FE4694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C5CEC" w:rsidRPr="00046328" w14:paraId="54F547D6" w14:textId="77777777" w:rsidTr="00944E42">
        <w:tc>
          <w:tcPr>
            <w:tcW w:w="5940" w:type="dxa"/>
          </w:tcPr>
          <w:p w14:paraId="0715DA8D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C6E0CFD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C5CEC" w:rsidRPr="00046328" w14:paraId="3712DB70" w14:textId="77777777" w:rsidTr="00944E42">
        <w:tc>
          <w:tcPr>
            <w:tcW w:w="5940" w:type="dxa"/>
          </w:tcPr>
          <w:p w14:paraId="60D1B561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82845DE" w14:textId="4800EF1C" w:rsidR="004C5CEC" w:rsidRPr="00046328" w:rsidRDefault="00FE4694" w:rsidP="008B4BD8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  <w:r w:rsidR="008B4BD8" w:rsidRPr="008B4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</w:t>
            </w:r>
          </w:p>
        </w:tc>
        <w:tc>
          <w:tcPr>
            <w:tcW w:w="284" w:type="dxa"/>
            <w:vAlign w:val="bottom"/>
          </w:tcPr>
          <w:p w14:paraId="6C0D4A9C" w14:textId="77777777" w:rsidR="004C5CEC" w:rsidRPr="00046328" w:rsidRDefault="004C5CEC" w:rsidP="004C5CEC">
            <w:pPr>
              <w:pStyle w:val="Heading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vAlign w:val="bottom"/>
          </w:tcPr>
          <w:p w14:paraId="54F43144" w14:textId="46594DF0" w:rsidR="004C5CEC" w:rsidRPr="00046328" w:rsidRDefault="00FE4694" w:rsidP="004C5CEC">
            <w:pPr>
              <w:tabs>
                <w:tab w:val="decimal" w:pos="11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</w:t>
            </w:r>
            <w:r w:rsidR="004C5CEC"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</w:p>
        </w:tc>
      </w:tr>
    </w:tbl>
    <w:p w14:paraId="1466226D" w14:textId="77777777" w:rsidR="00496BE6" w:rsidRPr="00695170" w:rsidRDefault="00496BE6" w:rsidP="004C5CE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1130871" w14:textId="2EA28FC7" w:rsidR="004C5CEC" w:rsidRPr="00695170" w:rsidRDefault="004C5CEC" w:rsidP="004C5CE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5170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เก้าเดือนสิ้นสุดวันที่</w:t>
      </w:r>
      <w:r w:rsidRPr="00695170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Pr="006951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695170">
        <w:rPr>
          <w:rFonts w:ascii="Angsana New" w:hAnsi="Angsana New"/>
          <w:sz w:val="30"/>
          <w:szCs w:val="30"/>
        </w:rPr>
        <w:t xml:space="preserve"> </w:t>
      </w:r>
      <w:r w:rsidRPr="00695170">
        <w:rPr>
          <w:rFonts w:ascii="Angsana New" w:hAnsi="Angsana New"/>
          <w:sz w:val="30"/>
          <w:szCs w:val="30"/>
          <w:cs/>
        </w:rPr>
        <w:t>มีดังนี้</w:t>
      </w:r>
    </w:p>
    <w:p w14:paraId="45BF8070" w14:textId="77777777" w:rsidR="00EB7660" w:rsidRPr="00BD12E3" w:rsidRDefault="00EB7660" w:rsidP="00EB766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7"/>
        <w:gridCol w:w="990"/>
        <w:gridCol w:w="234"/>
        <w:gridCol w:w="1026"/>
        <w:gridCol w:w="236"/>
        <w:gridCol w:w="1024"/>
        <w:gridCol w:w="235"/>
        <w:gridCol w:w="938"/>
        <w:gridCol w:w="235"/>
        <w:gridCol w:w="935"/>
        <w:gridCol w:w="235"/>
        <w:gridCol w:w="1025"/>
      </w:tblGrid>
      <w:tr w:rsidR="00EB7660" w:rsidRPr="00046328" w14:paraId="0680E4D4" w14:textId="77777777" w:rsidTr="00944E42">
        <w:trPr>
          <w:tblHeader/>
        </w:trPr>
        <w:tc>
          <w:tcPr>
            <w:tcW w:w="2067" w:type="dxa"/>
            <w:shd w:val="clear" w:color="auto" w:fill="auto"/>
            <w:vAlign w:val="bottom"/>
          </w:tcPr>
          <w:p w14:paraId="0A5A9182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F8CE78A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B85A0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7" w:type="dxa"/>
            <w:gridSpan w:val="7"/>
            <w:shd w:val="clear" w:color="auto" w:fill="auto"/>
            <w:vAlign w:val="bottom"/>
          </w:tcPr>
          <w:p w14:paraId="48624BED" w14:textId="77777777" w:rsidR="00EB7660" w:rsidRPr="00046328" w:rsidRDefault="00EB7660" w:rsidP="00944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E07A639" w14:textId="77777777" w:rsidR="00EB7660" w:rsidRPr="00046328" w:rsidRDefault="00EB7660" w:rsidP="00944E42">
            <w:pPr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B4BD8" w:rsidRPr="00046328" w14:paraId="69BDECFE" w14:textId="77777777" w:rsidTr="00944E42">
        <w:trPr>
          <w:tblHeader/>
        </w:trPr>
        <w:tc>
          <w:tcPr>
            <w:tcW w:w="2067" w:type="dxa"/>
            <w:shd w:val="clear" w:color="auto" w:fill="auto"/>
            <w:vAlign w:val="bottom"/>
          </w:tcPr>
          <w:p w14:paraId="19D73FE8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B652B" w14:textId="7F39BE1E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D25242C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4E98812" w14:textId="50D688B5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517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69517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69517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5FD72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A8CF43" w14:textId="3DEA4E30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32416CF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A8BB208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C39A489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A6A257D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52D00DA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A86A03D" w14:textId="359D11D2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9517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69517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69517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4BD8" w:rsidRPr="00046328" w14:paraId="1598B763" w14:textId="77777777" w:rsidTr="00944E42">
        <w:trPr>
          <w:trHeight w:val="432"/>
          <w:tblHeader/>
        </w:trPr>
        <w:tc>
          <w:tcPr>
            <w:tcW w:w="2067" w:type="dxa"/>
            <w:shd w:val="clear" w:color="auto" w:fill="auto"/>
            <w:vAlign w:val="bottom"/>
          </w:tcPr>
          <w:p w14:paraId="3639CC40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D9661" w14:textId="2177EB37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B5EECFE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3B69960" w14:textId="34EF4A1B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6CE31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EC1113C" w14:textId="5E09E82B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BEDFB2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89892A6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03E9BD5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CED16B0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E8C55C0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8C26B3C" w14:textId="114E2E1F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4C5CEC" w:rsidRPr="00046328" w14:paraId="5BA55AF8" w14:textId="77777777" w:rsidTr="00944E42">
        <w:trPr>
          <w:trHeight w:val="432"/>
          <w:tblHeader/>
        </w:trPr>
        <w:tc>
          <w:tcPr>
            <w:tcW w:w="2067" w:type="dxa"/>
          </w:tcPr>
          <w:p w14:paraId="1EC01B99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AEF6CC3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2C46CF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627" w:type="dxa"/>
            <w:gridSpan w:val="7"/>
            <w:vAlign w:val="bottom"/>
          </w:tcPr>
          <w:p w14:paraId="63A56876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BD8" w:rsidRPr="00046328" w14:paraId="52CC2AB9" w14:textId="77777777" w:rsidTr="00944E42">
        <w:trPr>
          <w:trHeight w:val="432"/>
        </w:trPr>
        <w:tc>
          <w:tcPr>
            <w:tcW w:w="2067" w:type="dxa"/>
            <w:vAlign w:val="bottom"/>
          </w:tcPr>
          <w:p w14:paraId="719FCFB5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1AF03703" w14:textId="6D92886D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4C5CEC" w:rsidRPr="0004632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  <w:r w:rsidR="004C5CEC" w:rsidRPr="00046328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C5CEC" w:rsidRPr="0004632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4" w:type="dxa"/>
            <w:vAlign w:val="bottom"/>
          </w:tcPr>
          <w:p w14:paraId="0C7B2311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AFD06C2" w14:textId="7B7C2EF2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8B4BD8" w:rsidRPr="008B4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8B4B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B4BD8" w:rsidRPr="008B4BD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B4B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B4BD8" w:rsidRPr="008B4BD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</w:tcPr>
          <w:p w14:paraId="07F93A8A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7F476F8F" w14:textId="04BC0AAB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83</w:t>
            </w:r>
            <w:r w:rsidR="004C5CEC" w:rsidRPr="000463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235" w:type="dxa"/>
            <w:vAlign w:val="bottom"/>
          </w:tcPr>
          <w:p w14:paraId="728FC053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0FD22844" w14:textId="080DBEBB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5" w:right="-120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  <w:r w:rsidR="008B4BD8" w:rsidRPr="008B4B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661</w:t>
            </w:r>
          </w:p>
        </w:tc>
        <w:tc>
          <w:tcPr>
            <w:tcW w:w="235" w:type="dxa"/>
            <w:vAlign w:val="bottom"/>
          </w:tcPr>
          <w:p w14:paraId="0C5F72C7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4C2E701" w14:textId="14F5E473" w:rsidR="004C5CEC" w:rsidRPr="008B4BD8" w:rsidRDefault="008B4BD8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B4BD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  <w:r w:rsidRPr="008B4B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712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5" w:type="dxa"/>
            <w:vAlign w:val="bottom"/>
          </w:tcPr>
          <w:p w14:paraId="0424D960" w14:textId="77777777" w:rsidR="004C5CEC" w:rsidRPr="00046328" w:rsidRDefault="004C5CEC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14B3DA58" w14:textId="4100BD29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  <w:r w:rsidR="008B4BD8" w:rsidRPr="008B4B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860</w:t>
            </w:r>
          </w:p>
        </w:tc>
      </w:tr>
      <w:tr w:rsidR="008B4BD8" w:rsidRPr="00046328" w14:paraId="1684966E" w14:textId="77777777" w:rsidTr="00944E42">
        <w:trPr>
          <w:trHeight w:val="432"/>
        </w:trPr>
        <w:tc>
          <w:tcPr>
            <w:tcW w:w="2067" w:type="dxa"/>
            <w:vAlign w:val="bottom"/>
          </w:tcPr>
          <w:p w14:paraId="63354EF5" w14:textId="77777777" w:rsidR="004C5CEC" w:rsidRPr="008B4BD8" w:rsidRDefault="004C5CEC" w:rsidP="004C5CEC">
            <w:pPr>
              <w:tabs>
                <w:tab w:val="left" w:pos="345"/>
              </w:tabs>
              <w:spacing w:line="240" w:lineRule="auto"/>
              <w:ind w:left="-15" w:right="-105"/>
              <w:rPr>
                <w:rFonts w:ascii="Angsana New" w:hAnsi="Angsana New" w:cs="Angsana New"/>
                <w:sz w:val="30"/>
                <w:szCs w:val="30"/>
              </w:rPr>
            </w:pPr>
            <w:r w:rsidRPr="008B4B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B4BD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</w:p>
          <w:p w14:paraId="7D8FE35B" w14:textId="0D4058C0" w:rsidR="004C5CEC" w:rsidRPr="00046328" w:rsidRDefault="004C5CEC" w:rsidP="004C5CEC">
            <w:pPr>
              <w:spacing w:line="240" w:lineRule="auto"/>
              <w:ind w:left="-15" w:right="-10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B4B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8B4BD8">
              <w:rPr>
                <w:rFonts w:ascii="Angsana New" w:hAnsi="Angsana New" w:cs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vAlign w:val="bottom"/>
          </w:tcPr>
          <w:p w14:paraId="14120655" w14:textId="77777777" w:rsidR="004C5CEC" w:rsidRPr="00046328" w:rsidRDefault="004C5CEC" w:rsidP="004C5CEC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89B07E" w14:textId="77777777" w:rsidR="004C5CEC" w:rsidRPr="00046328" w:rsidRDefault="004C5CEC" w:rsidP="004C5CEC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7447B6F" w14:textId="77777777" w:rsidR="004C5CEC" w:rsidRPr="00046328" w:rsidRDefault="004C5CEC" w:rsidP="004C5CEC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02ADE" w14:textId="77777777" w:rsidR="004C5CEC" w:rsidRPr="00046328" w:rsidRDefault="004C5CEC" w:rsidP="004C5C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DB93C73" w14:textId="77777777" w:rsidR="004C5CEC" w:rsidRPr="00046328" w:rsidRDefault="004C5CEC" w:rsidP="004C5CEC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650CB49" w14:textId="77777777" w:rsidR="004C5CEC" w:rsidRPr="00046328" w:rsidRDefault="004C5CEC" w:rsidP="004C5C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4493A29C" w14:textId="3B68CBFB" w:rsidR="004C5CEC" w:rsidRPr="00046328" w:rsidRDefault="004C5CEC" w:rsidP="004C5CEC">
            <w:pPr>
              <w:tabs>
                <w:tab w:val="decimal" w:pos="721"/>
              </w:tabs>
              <w:spacing w:line="240" w:lineRule="auto"/>
              <w:ind w:left="-7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ED21482" w14:textId="77777777" w:rsidR="004C5CEC" w:rsidRPr="00046328" w:rsidRDefault="004C5CEC" w:rsidP="004C5C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C69B744" w14:textId="3E6620F8" w:rsidR="004C5CEC" w:rsidRPr="00046328" w:rsidRDefault="004C5CEC" w:rsidP="004C5CEC">
            <w:pPr>
              <w:tabs>
                <w:tab w:val="decimal" w:pos="721"/>
              </w:tabs>
              <w:spacing w:line="240" w:lineRule="auto"/>
              <w:ind w:left="-7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4EA85EE1" w14:textId="77777777" w:rsidR="004C5CEC" w:rsidRPr="00046328" w:rsidRDefault="004C5CEC" w:rsidP="004C5C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C4CB9E7" w14:textId="3F3F1CCE" w:rsidR="004C5CEC" w:rsidRPr="00046328" w:rsidRDefault="008D6301" w:rsidP="004C5CEC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B4BD8" w:rsidRPr="00046328" w14:paraId="41D9FD4B" w14:textId="77777777" w:rsidTr="00944E42">
        <w:trPr>
          <w:trHeight w:val="432"/>
        </w:trPr>
        <w:tc>
          <w:tcPr>
            <w:tcW w:w="2067" w:type="dxa"/>
            <w:vAlign w:val="bottom"/>
          </w:tcPr>
          <w:p w14:paraId="778BC6AF" w14:textId="77777777" w:rsidR="004C5CEC" w:rsidRPr="00046328" w:rsidRDefault="004C5CEC" w:rsidP="004C5CEC">
            <w:pPr>
              <w:spacing w:line="240" w:lineRule="auto"/>
              <w:ind w:left="-15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85227C7" w14:textId="77777777" w:rsidR="004C5CEC" w:rsidRPr="00046328" w:rsidRDefault="004C5CEC" w:rsidP="004C5CEC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2CCCF0B" w14:textId="77777777" w:rsidR="004C5CEC" w:rsidRPr="00046328" w:rsidRDefault="004C5CEC" w:rsidP="004C5CE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62F92FD" w14:textId="77777777" w:rsidR="004C5CEC" w:rsidRPr="00046328" w:rsidRDefault="004C5CEC" w:rsidP="004C5CEC">
            <w:pPr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6E460" w14:textId="77777777" w:rsidR="004C5CEC" w:rsidRPr="00046328" w:rsidRDefault="004C5CEC" w:rsidP="004C5CE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4295E" w14:textId="75286CBA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</w:t>
            </w:r>
            <w:r w:rsidR="004C5CEC" w:rsidRPr="000463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  <w:tc>
          <w:tcPr>
            <w:tcW w:w="235" w:type="dxa"/>
            <w:vAlign w:val="bottom"/>
          </w:tcPr>
          <w:p w14:paraId="3D83C39B" w14:textId="77777777" w:rsidR="004C5CEC" w:rsidRPr="00046328" w:rsidRDefault="004C5CEC" w:rsidP="004C5CE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02F3DD97" w14:textId="77777777" w:rsidR="004C5CEC" w:rsidRPr="00046328" w:rsidRDefault="004C5CEC" w:rsidP="004C5CEC">
            <w:pPr>
              <w:tabs>
                <w:tab w:val="decimal" w:pos="721"/>
              </w:tabs>
              <w:spacing w:line="240" w:lineRule="auto"/>
              <w:ind w:left="-7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608899E2" w14:textId="77777777" w:rsidR="004C5CEC" w:rsidRPr="00046328" w:rsidRDefault="004C5CEC" w:rsidP="004C5CE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3845D80" w14:textId="77777777" w:rsidR="004C5CEC" w:rsidRPr="00046328" w:rsidRDefault="004C5CEC" w:rsidP="004C5CEC">
            <w:pPr>
              <w:tabs>
                <w:tab w:val="decimal" w:pos="64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3803E5A5" w14:textId="77777777" w:rsidR="004C5CEC" w:rsidRPr="00046328" w:rsidRDefault="004C5CEC" w:rsidP="004C5CE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DC562" w14:textId="5956DAAF" w:rsidR="004C5CEC" w:rsidRPr="00046328" w:rsidRDefault="00FE4694" w:rsidP="004C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</w:t>
            </w:r>
            <w:r w:rsidR="008B4BD8" w:rsidRPr="008B4B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860</w:t>
            </w:r>
          </w:p>
        </w:tc>
      </w:tr>
    </w:tbl>
    <w:p w14:paraId="5AD0E370" w14:textId="5D313BEA" w:rsidR="00346F86" w:rsidRDefault="00346F86">
      <w:pPr>
        <w:rPr>
          <w:rFonts w:ascii="Angsana New" w:hAnsi="Angsana New"/>
          <w:sz w:val="28"/>
          <w:szCs w:val="28"/>
        </w:rPr>
      </w:pPr>
    </w:p>
    <w:p w14:paraId="44D455F3" w14:textId="20F2323B" w:rsidR="003D6585" w:rsidRDefault="003D6585">
      <w:pPr>
        <w:rPr>
          <w:rFonts w:ascii="Angsana New" w:hAnsi="Angsana New"/>
          <w:sz w:val="28"/>
          <w:szCs w:val="28"/>
        </w:rPr>
      </w:pPr>
    </w:p>
    <w:p w14:paraId="067DCAF1" w14:textId="22DF3A4C" w:rsidR="003D6585" w:rsidRDefault="003D6585">
      <w:pPr>
        <w:rPr>
          <w:rFonts w:ascii="Angsana New" w:hAnsi="Angsana New"/>
          <w:sz w:val="28"/>
          <w:szCs w:val="28"/>
        </w:rPr>
      </w:pPr>
    </w:p>
    <w:p w14:paraId="68CC38AB" w14:textId="7DA6E7C3" w:rsidR="003D6585" w:rsidRDefault="003D6585">
      <w:pPr>
        <w:rPr>
          <w:rFonts w:ascii="Angsana New" w:hAnsi="Angsana New"/>
          <w:sz w:val="28"/>
          <w:szCs w:val="28"/>
        </w:rPr>
      </w:pPr>
    </w:p>
    <w:p w14:paraId="07161669" w14:textId="77777777" w:rsidR="003D6585" w:rsidRPr="00496BE6" w:rsidRDefault="003D6585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EB7660" w:rsidRPr="00046328" w14:paraId="2317631B" w14:textId="77777777" w:rsidTr="00944E42">
        <w:tc>
          <w:tcPr>
            <w:tcW w:w="5940" w:type="dxa"/>
          </w:tcPr>
          <w:p w14:paraId="523EBBC3" w14:textId="2E465252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3150" w:type="dxa"/>
            <w:gridSpan w:val="3"/>
          </w:tcPr>
          <w:p w14:paraId="4BB61383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B7660" w:rsidRPr="00046328" w14:paraId="30E0E993" w14:textId="77777777" w:rsidTr="00944E42">
        <w:tc>
          <w:tcPr>
            <w:tcW w:w="5940" w:type="dxa"/>
          </w:tcPr>
          <w:p w14:paraId="5341C678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D67C442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B7660" w:rsidRPr="00046328" w14:paraId="37F5C661" w14:textId="77777777" w:rsidTr="00944E42">
        <w:tc>
          <w:tcPr>
            <w:tcW w:w="5940" w:type="dxa"/>
          </w:tcPr>
          <w:p w14:paraId="3F6D7ED3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6A736FF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4C5CEC" w:rsidRPr="00046328" w14:paraId="5243A1BA" w14:textId="77777777" w:rsidTr="00944E42">
        <w:tc>
          <w:tcPr>
            <w:tcW w:w="5940" w:type="dxa"/>
          </w:tcPr>
          <w:p w14:paraId="6849857C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792E2E0" w14:textId="2AE560ED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5C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4" w:type="dxa"/>
          </w:tcPr>
          <w:p w14:paraId="09169CBF" w14:textId="77777777" w:rsidR="004C5CEC" w:rsidRPr="00046328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387F80B" w14:textId="4A674CF6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5CEC" w:rsidRPr="0004632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4C5CEC" w:rsidRPr="00046328" w14:paraId="6049731B" w14:textId="77777777" w:rsidTr="00944E42">
        <w:tc>
          <w:tcPr>
            <w:tcW w:w="5940" w:type="dxa"/>
          </w:tcPr>
          <w:p w14:paraId="6AC846BC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04E8FC9" w14:textId="1CD5D58F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00EEE4AB" w14:textId="77777777" w:rsidR="004C5CEC" w:rsidRPr="00046328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7C73502" w14:textId="76DE86A0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C5CEC" w:rsidRPr="00046328" w14:paraId="1D0611EF" w14:textId="77777777" w:rsidTr="00944E42">
        <w:tc>
          <w:tcPr>
            <w:tcW w:w="5940" w:type="dxa"/>
          </w:tcPr>
          <w:p w14:paraId="7CD1AEE4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132F6A1A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C5CEC" w:rsidRPr="00046328" w14:paraId="0040D4B8" w14:textId="77777777" w:rsidTr="00944E42">
        <w:trPr>
          <w:trHeight w:val="49"/>
        </w:trPr>
        <w:tc>
          <w:tcPr>
            <w:tcW w:w="5940" w:type="dxa"/>
          </w:tcPr>
          <w:p w14:paraId="0CEAB0EE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292494B" w14:textId="3473DDA0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</w:t>
            </w:r>
            <w:r w:rsidR="00DB3DC2" w:rsidRPr="00DB3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284" w:type="dxa"/>
            <w:shd w:val="clear" w:color="auto" w:fill="auto"/>
          </w:tcPr>
          <w:p w14:paraId="611289E0" w14:textId="77777777" w:rsidR="004C5CEC" w:rsidRPr="00046328" w:rsidRDefault="004C5CEC" w:rsidP="004C5CEC">
            <w:pPr>
              <w:tabs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F404918" w14:textId="76F2B990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</w:t>
            </w:r>
            <w:r w:rsidR="004C5CEC"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</w:tbl>
    <w:p w14:paraId="522D56C2" w14:textId="77777777" w:rsidR="00EB7660" w:rsidRPr="00046328" w:rsidRDefault="00EB7660" w:rsidP="00EB7660">
      <w:pPr>
        <w:pStyle w:val="Heading5"/>
        <w:tabs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EB7660" w:rsidRPr="00046328" w14:paraId="1259A809" w14:textId="77777777" w:rsidTr="00944E42">
        <w:tc>
          <w:tcPr>
            <w:tcW w:w="5940" w:type="dxa"/>
          </w:tcPr>
          <w:p w14:paraId="306627FF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3150" w:type="dxa"/>
            <w:gridSpan w:val="3"/>
          </w:tcPr>
          <w:p w14:paraId="5A19297E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B7660" w:rsidRPr="00046328" w14:paraId="3B520ABE" w14:textId="77777777" w:rsidTr="00944E42">
        <w:tc>
          <w:tcPr>
            <w:tcW w:w="5940" w:type="dxa"/>
          </w:tcPr>
          <w:p w14:paraId="14900BE8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5258451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EB7660" w:rsidRPr="00046328" w14:paraId="5DF100C2" w14:textId="77777777" w:rsidTr="00944E42">
        <w:tc>
          <w:tcPr>
            <w:tcW w:w="5940" w:type="dxa"/>
          </w:tcPr>
          <w:p w14:paraId="5572E37A" w14:textId="77777777" w:rsidR="00EB7660" w:rsidRPr="00046328" w:rsidRDefault="00EB7660" w:rsidP="00944E4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338DB1F6" w14:textId="77777777" w:rsidR="00EB7660" w:rsidRPr="00046328" w:rsidRDefault="00EB7660" w:rsidP="00944E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4C5CEC" w:rsidRPr="00046328" w14:paraId="7AF89BCA" w14:textId="77777777" w:rsidTr="00944E42">
        <w:tc>
          <w:tcPr>
            <w:tcW w:w="5940" w:type="dxa"/>
          </w:tcPr>
          <w:p w14:paraId="77E08157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ACED99E" w14:textId="310D5082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5CE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4" w:type="dxa"/>
          </w:tcPr>
          <w:p w14:paraId="6C7F7BB4" w14:textId="77777777" w:rsidR="004C5CEC" w:rsidRPr="00046328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1B9AB96" w14:textId="48F8D9F8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C5CEC" w:rsidRPr="0004632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4C5CEC" w:rsidRPr="00046328" w14:paraId="26AC38AC" w14:textId="77777777" w:rsidTr="00944E42">
        <w:tc>
          <w:tcPr>
            <w:tcW w:w="5940" w:type="dxa"/>
          </w:tcPr>
          <w:p w14:paraId="01B6FCE1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40FF484" w14:textId="0B7A7994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53244F4F" w14:textId="77777777" w:rsidR="004C5CEC" w:rsidRPr="00046328" w:rsidRDefault="004C5CEC" w:rsidP="004C5CEC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30374FF" w14:textId="59190088" w:rsidR="004C5CEC" w:rsidRPr="00046328" w:rsidRDefault="00FE4694" w:rsidP="004C5CEC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C5CEC" w:rsidRPr="00046328" w14:paraId="51C91D56" w14:textId="77777777" w:rsidTr="00944E42">
        <w:tc>
          <w:tcPr>
            <w:tcW w:w="5940" w:type="dxa"/>
          </w:tcPr>
          <w:p w14:paraId="3806F6C0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E34FC89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C5CEC" w:rsidRPr="00046328" w14:paraId="655AF9D4" w14:textId="77777777" w:rsidTr="00944E42">
        <w:tc>
          <w:tcPr>
            <w:tcW w:w="5940" w:type="dxa"/>
          </w:tcPr>
          <w:p w14:paraId="2B7758F7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C9CC4B7" w14:textId="3532B153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="00DB3DC2" w:rsidRPr="00DB3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284" w:type="dxa"/>
          </w:tcPr>
          <w:p w14:paraId="453350CF" w14:textId="77777777" w:rsidR="004C5CEC" w:rsidRPr="00046328" w:rsidRDefault="004C5CEC" w:rsidP="004C5CE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5CAFF51B" w14:textId="7EF47259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4C5CEC" w:rsidRPr="000463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</w:tr>
      <w:tr w:rsidR="004C5CEC" w:rsidRPr="00046328" w14:paraId="3342B6A0" w14:textId="77777777" w:rsidTr="00944E42">
        <w:tc>
          <w:tcPr>
            <w:tcW w:w="5940" w:type="dxa"/>
          </w:tcPr>
          <w:p w14:paraId="6E2F1EDE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0C01739" w14:textId="10269E2D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B3DC2" w:rsidRPr="00DB3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284" w:type="dxa"/>
          </w:tcPr>
          <w:p w14:paraId="0447A0D4" w14:textId="77777777" w:rsidR="004C5CEC" w:rsidRPr="00046328" w:rsidRDefault="004C5CEC" w:rsidP="004C5CE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AF1A48E" w14:textId="729E97DE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C5CEC" w:rsidRPr="000463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</w:tr>
      <w:tr w:rsidR="004C5CEC" w:rsidRPr="00046328" w14:paraId="52D4256B" w14:textId="77777777" w:rsidTr="00944E42">
        <w:tc>
          <w:tcPr>
            <w:tcW w:w="5940" w:type="dxa"/>
          </w:tcPr>
          <w:p w14:paraId="2164E634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E016B5" w14:textId="154A88FF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DB3DC2" w:rsidRPr="00DB3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</w:p>
        </w:tc>
        <w:tc>
          <w:tcPr>
            <w:tcW w:w="284" w:type="dxa"/>
          </w:tcPr>
          <w:p w14:paraId="4DD3F1F9" w14:textId="77777777" w:rsidR="004C5CEC" w:rsidRPr="00046328" w:rsidRDefault="004C5CEC" w:rsidP="004C5CE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6F6BD97" w14:textId="1ECE43AD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C5CEC" w:rsidRPr="000463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</w:tr>
      <w:tr w:rsidR="004C5CEC" w:rsidRPr="00046328" w14:paraId="4C23C71B" w14:textId="77777777" w:rsidTr="00944E42">
        <w:trPr>
          <w:trHeight w:val="49"/>
        </w:trPr>
        <w:tc>
          <w:tcPr>
            <w:tcW w:w="5940" w:type="dxa"/>
          </w:tcPr>
          <w:p w14:paraId="2FAC525D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0811F" w14:textId="359C95CD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</w:t>
            </w:r>
            <w:r w:rsidR="00DB3DC2" w:rsidRPr="00DB3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284" w:type="dxa"/>
            <w:shd w:val="clear" w:color="auto" w:fill="auto"/>
          </w:tcPr>
          <w:p w14:paraId="3FC632BE" w14:textId="77777777" w:rsidR="004C5CEC" w:rsidRPr="00046328" w:rsidRDefault="004C5CEC" w:rsidP="004C5CE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56A82" w14:textId="279F3521" w:rsidR="004C5CEC" w:rsidRPr="00046328" w:rsidRDefault="00FE4694" w:rsidP="004C5CEC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</w:t>
            </w:r>
            <w:r w:rsidR="004C5CEC" w:rsidRPr="000463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316</w:t>
            </w:r>
          </w:p>
        </w:tc>
      </w:tr>
    </w:tbl>
    <w:p w14:paraId="5D8EC04F" w14:textId="2BD534E5" w:rsidR="0025721B" w:rsidRPr="00046328" w:rsidRDefault="0025721B" w:rsidP="00CC7EEA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  <w:sectPr w:rsidR="0025721B" w:rsidRPr="00046328" w:rsidSect="0031663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698B0379" w14:textId="29D800E7" w:rsidR="00CD63FD" w:rsidRPr="00046328" w:rsidRDefault="00CD63FD" w:rsidP="009C7B4B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085FC351" w14:textId="77777777" w:rsidR="00CC7EEA" w:rsidRPr="00046328" w:rsidRDefault="00CC7EEA" w:rsidP="009C7B4B">
      <w:pPr>
        <w:spacing w:line="240" w:lineRule="auto"/>
        <w:ind w:firstLine="562"/>
        <w:rPr>
          <w:rFonts w:ascii="Angsana New" w:hAnsi="Angsana New"/>
          <w:sz w:val="16"/>
          <w:szCs w:val="16"/>
        </w:rPr>
      </w:pPr>
    </w:p>
    <w:p w14:paraId="4874878B" w14:textId="175846FA" w:rsidR="00471CCE" w:rsidRPr="00046328" w:rsidRDefault="00471CCE" w:rsidP="00826120">
      <w:pPr>
        <w:spacing w:line="240" w:lineRule="auto"/>
        <w:ind w:firstLine="562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="004C5CEC">
        <w:rPr>
          <w:rFonts w:ascii="Angsana New" w:hAnsi="Angsana New"/>
          <w:sz w:val="30"/>
          <w:szCs w:val="30"/>
          <w:lang w:val="en-US"/>
        </w:rPr>
        <w:t xml:space="preserve"> </w:t>
      </w:r>
      <w:r w:rsidR="004C5CEC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774478" w:rsidRPr="00046328">
        <w:rPr>
          <w:rFonts w:ascii="Angsana New" w:hAnsi="Angsana New"/>
          <w:sz w:val="30"/>
          <w:szCs w:val="30"/>
          <w:cs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="00774478" w:rsidRPr="00046328">
        <w:rPr>
          <w:rFonts w:ascii="Angsana New" w:hAnsi="Angsana New"/>
          <w:sz w:val="30"/>
          <w:szCs w:val="30"/>
          <w:cs/>
        </w:rPr>
        <w:t xml:space="preserve"> และ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="00774478" w:rsidRPr="00046328">
        <w:rPr>
          <w:rFonts w:ascii="Angsana New" w:hAnsi="Angsana New"/>
          <w:sz w:val="30"/>
          <w:szCs w:val="30"/>
        </w:rPr>
        <w:t xml:space="preserve"> </w:t>
      </w:r>
      <w:r w:rsidR="00774478" w:rsidRPr="00046328">
        <w:rPr>
          <w:rFonts w:ascii="Angsana New" w:hAnsi="Angsana New"/>
          <w:sz w:val="30"/>
          <w:szCs w:val="30"/>
          <w:cs/>
        </w:rPr>
        <w:t xml:space="preserve">มีนาคม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="001055CD" w:rsidRPr="00046328">
        <w:rPr>
          <w:rFonts w:ascii="Angsana New" w:hAnsi="Angsana New"/>
          <w:sz w:val="30"/>
          <w:szCs w:val="30"/>
          <w:lang w:val="en-US"/>
        </w:rPr>
        <w:t xml:space="preserve"> </w:t>
      </w:r>
      <w:r w:rsidR="009C7B4B" w:rsidRPr="00046328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BE33B4">
        <w:rPr>
          <w:rFonts w:ascii="Angsana New" w:hAnsi="Angsana New"/>
          <w:sz w:val="30"/>
          <w:szCs w:val="30"/>
          <w:cs/>
          <w:lang w:val="en-US"/>
        </w:rPr>
        <w:t>เก้า</w:t>
      </w:r>
      <w:r w:rsidR="00346F86" w:rsidRPr="00046328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="00BE33B4">
        <w:rPr>
          <w:rFonts w:ascii="Angsana New" w:hAnsi="Angsana New"/>
          <w:sz w:val="30"/>
          <w:szCs w:val="30"/>
          <w:lang w:val="en-US"/>
        </w:rPr>
        <w:t xml:space="preserve"> </w:t>
      </w:r>
      <w:r w:rsidR="00BE33B4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9C7B4B" w:rsidRPr="0004632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D4F1672" w14:textId="77777777" w:rsidR="009C7B4B" w:rsidRPr="00046328" w:rsidRDefault="009C7B4B" w:rsidP="009C7B4B">
      <w:pPr>
        <w:spacing w:line="240" w:lineRule="auto"/>
        <w:ind w:firstLine="562"/>
        <w:rPr>
          <w:rFonts w:ascii="Angsana New" w:hAnsi="Angsana New"/>
          <w:sz w:val="16"/>
          <w:szCs w:val="16"/>
        </w:rPr>
      </w:pP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710"/>
        <w:gridCol w:w="990"/>
        <w:gridCol w:w="900"/>
        <w:gridCol w:w="990"/>
        <w:gridCol w:w="990"/>
        <w:gridCol w:w="900"/>
        <w:gridCol w:w="270"/>
        <w:gridCol w:w="900"/>
        <w:gridCol w:w="270"/>
        <w:gridCol w:w="900"/>
        <w:gridCol w:w="236"/>
        <w:gridCol w:w="934"/>
        <w:gridCol w:w="270"/>
        <w:gridCol w:w="990"/>
        <w:gridCol w:w="270"/>
        <w:gridCol w:w="990"/>
      </w:tblGrid>
      <w:tr w:rsidR="009C7B4B" w:rsidRPr="00046328" w14:paraId="3C54C5CC" w14:textId="77777777" w:rsidTr="00434390">
        <w:tc>
          <w:tcPr>
            <w:tcW w:w="2070" w:type="dxa"/>
          </w:tcPr>
          <w:p w14:paraId="6E1CFF02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696FE9A2" w14:textId="77777777" w:rsidR="009C7B4B" w:rsidRPr="00046328" w:rsidRDefault="009C7B4B" w:rsidP="00434390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10" w:type="dxa"/>
            <w:gridSpan w:val="13"/>
          </w:tcPr>
          <w:p w14:paraId="0562DA13" w14:textId="77777777" w:rsidR="009C7B4B" w:rsidRPr="00046328" w:rsidRDefault="009C7B4B" w:rsidP="00434390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9C7B4B" w:rsidRPr="00046328" w14:paraId="2CF40573" w14:textId="77777777" w:rsidTr="00434390">
        <w:tc>
          <w:tcPr>
            <w:tcW w:w="2070" w:type="dxa"/>
          </w:tcPr>
          <w:p w14:paraId="1B34F41C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9859735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7506BF91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</w:t>
            </w:r>
          </w:p>
        </w:tc>
        <w:tc>
          <w:tcPr>
            <w:tcW w:w="1980" w:type="dxa"/>
            <w:gridSpan w:val="2"/>
          </w:tcPr>
          <w:p w14:paraId="1EF00C6C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gridSpan w:val="3"/>
          </w:tcPr>
          <w:p w14:paraId="7A1950B1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8397EC0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0C06DAF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70" w:type="dxa"/>
          </w:tcPr>
          <w:p w14:paraId="413C958F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C4277A0" w14:textId="4C0F77E2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เงินปันผลรับสำหรับ</w:t>
            </w:r>
          </w:p>
        </w:tc>
      </w:tr>
      <w:tr w:rsidR="009C7B4B" w:rsidRPr="00046328" w14:paraId="7820BB5D" w14:textId="77777777" w:rsidTr="00434390">
        <w:tc>
          <w:tcPr>
            <w:tcW w:w="2070" w:type="dxa"/>
          </w:tcPr>
          <w:p w14:paraId="2881DBD4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บริษัทที่ลงทุน</w:t>
            </w:r>
          </w:p>
        </w:tc>
        <w:tc>
          <w:tcPr>
            <w:tcW w:w="1710" w:type="dxa"/>
          </w:tcPr>
          <w:p w14:paraId="18DB1FB2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295BB4AD" w14:textId="77777777" w:rsidR="009C7B4B" w:rsidRPr="00046328" w:rsidRDefault="009C7B4B" w:rsidP="009C7B4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เป็นเจ้าของ</w:t>
            </w:r>
          </w:p>
        </w:tc>
        <w:tc>
          <w:tcPr>
            <w:tcW w:w="1980" w:type="dxa"/>
            <w:gridSpan w:val="2"/>
          </w:tcPr>
          <w:p w14:paraId="3E2F0F7D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070" w:type="dxa"/>
            <w:gridSpan w:val="3"/>
          </w:tcPr>
          <w:p w14:paraId="2E72028E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66D8DAC0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284CD76F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70" w:type="dxa"/>
          </w:tcPr>
          <w:p w14:paraId="26F19571" w14:textId="77777777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CFEDAE8" w14:textId="527923B3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BE33B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เก้า</w:t>
            </w: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เดือนสิ้นสุดวันที่</w:t>
            </w:r>
          </w:p>
        </w:tc>
      </w:tr>
      <w:tr w:rsidR="004C5CEC" w:rsidRPr="00046328" w14:paraId="4C69D69D" w14:textId="77777777" w:rsidTr="00434390">
        <w:tc>
          <w:tcPr>
            <w:tcW w:w="2070" w:type="dxa"/>
          </w:tcPr>
          <w:p w14:paraId="20152251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5D236E5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90D53E" w14:textId="4B82F294" w:rsidR="004C5CEC" w:rsidRPr="004C5CEC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0" w:type="dxa"/>
          </w:tcPr>
          <w:p w14:paraId="6B51947F" w14:textId="300DE5B6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33BAB856" w14:textId="454199B6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14:paraId="1D3E79CF" w14:textId="61F4B6C3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0" w:type="dxa"/>
          </w:tcPr>
          <w:p w14:paraId="00D3C761" w14:textId="17B8C809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948B29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B8334" w14:textId="4C244E64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6D548FD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5E0FB8" w14:textId="5D4AA7F5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68DB858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E5F225" w14:textId="4E87B2DB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18737C1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72B770" w14:textId="65CAEA14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AF412BE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7FA856" w14:textId="205AD016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C5CEC" w:rsidRPr="00046328" w14:paraId="26D9A332" w14:textId="77777777" w:rsidTr="00434390">
        <w:tc>
          <w:tcPr>
            <w:tcW w:w="2070" w:type="dxa"/>
          </w:tcPr>
          <w:p w14:paraId="1AC0CAC2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12F4492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D669BE9" w14:textId="28D809CB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</w:tcPr>
          <w:p w14:paraId="247811B0" w14:textId="281F0A90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0" w:type="dxa"/>
          </w:tcPr>
          <w:p w14:paraId="2D4B50D3" w14:textId="6ECCE8D7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90" w:type="dxa"/>
          </w:tcPr>
          <w:p w14:paraId="3D6877DC" w14:textId="0AC75913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</w:tcPr>
          <w:p w14:paraId="6BCAF827" w14:textId="4BFC12CB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649EEA13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86C91F" w14:textId="173654B1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30DE8B85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9B3E50" w14:textId="4E32D9F4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32B26A77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1AB2430" w14:textId="2A12764C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D97E775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79738D0" w14:textId="3AA3357C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F6B7515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776139" w14:textId="2F87736D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4C5CEC" w:rsidRPr="00046328" w14:paraId="396B138E" w14:textId="77777777" w:rsidTr="00434390">
        <w:trPr>
          <w:trHeight w:val="70"/>
        </w:trPr>
        <w:tc>
          <w:tcPr>
            <w:tcW w:w="2070" w:type="dxa"/>
          </w:tcPr>
          <w:p w14:paraId="065686B1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079D964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</w:tcPr>
          <w:p w14:paraId="1D95A7CC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46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10" w:type="dxa"/>
            <w:gridSpan w:val="13"/>
          </w:tcPr>
          <w:p w14:paraId="1153081E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46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5CEC" w:rsidRPr="00046328" w14:paraId="28DD3070" w14:textId="77777777" w:rsidTr="00434390">
        <w:tc>
          <w:tcPr>
            <w:tcW w:w="2070" w:type="dxa"/>
          </w:tcPr>
          <w:p w14:paraId="5BDA1250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บริษัท สไมล์</w:t>
            </w:r>
            <w:r w:rsidRPr="00046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6328">
              <w:rPr>
                <w:rFonts w:ascii="Angsana New" w:hAnsi="Angsana New"/>
                <w:sz w:val="28"/>
                <w:szCs w:val="28"/>
                <w:cs/>
              </w:rPr>
              <w:t>ซุปเปอร์</w:t>
            </w:r>
          </w:p>
        </w:tc>
        <w:tc>
          <w:tcPr>
            <w:tcW w:w="1710" w:type="dxa"/>
          </w:tcPr>
          <w:p w14:paraId="57FD7E33" w14:textId="77777777" w:rsidR="004C5CEC" w:rsidRPr="00046328" w:rsidRDefault="004C5CEC" w:rsidP="004C5CEC">
            <w:pPr>
              <w:spacing w:line="240" w:lineRule="auto"/>
              <w:ind w:left="7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ศูนย์รับและ</w:t>
            </w:r>
          </w:p>
        </w:tc>
        <w:tc>
          <w:tcPr>
            <w:tcW w:w="990" w:type="dxa"/>
          </w:tcPr>
          <w:p w14:paraId="32DF3D06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3934E87F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DC81765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40364D91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7E4A7F46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B01AB33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11864A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6D5998A6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421B5B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0204010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465CA8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65D97BC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F92F584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E1AA36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4BAA9E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5CEC" w:rsidRPr="00046328" w14:paraId="64756E2A" w14:textId="77777777" w:rsidTr="00434390">
        <w:tc>
          <w:tcPr>
            <w:tcW w:w="2070" w:type="dxa"/>
          </w:tcPr>
          <w:p w14:paraId="489805A3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 xml:space="preserve">   เอ็กซ์เพรส จำกัด</w:t>
            </w:r>
          </w:p>
        </w:tc>
        <w:tc>
          <w:tcPr>
            <w:tcW w:w="1710" w:type="dxa"/>
          </w:tcPr>
          <w:p w14:paraId="0B1D2CF6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ind w:left="255" w:right="-108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กระจายสินค้า</w:t>
            </w:r>
          </w:p>
        </w:tc>
        <w:tc>
          <w:tcPr>
            <w:tcW w:w="990" w:type="dxa"/>
          </w:tcPr>
          <w:p w14:paraId="79529EAC" w14:textId="412CC922" w:rsidR="004C5CEC" w:rsidRPr="00046328" w:rsidRDefault="00FE4694" w:rsidP="004C5CEC">
            <w:pPr>
              <w:tabs>
                <w:tab w:val="decimal" w:pos="40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DB3DC2" w:rsidRPr="00DB3DC2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900" w:type="dxa"/>
          </w:tcPr>
          <w:p w14:paraId="719E2D5C" w14:textId="4F4D3660" w:rsidR="004C5CEC" w:rsidRPr="00046328" w:rsidRDefault="00FE4694" w:rsidP="004C5CEC">
            <w:pPr>
              <w:tabs>
                <w:tab w:val="decimal" w:pos="40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990" w:type="dxa"/>
          </w:tcPr>
          <w:p w14:paraId="5C3F0C72" w14:textId="61C515BE" w:rsidR="004C5CEC" w:rsidRPr="00046328" w:rsidRDefault="00FE4694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DB3DC2" w:rsidRPr="00DB3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990" w:type="dxa"/>
          </w:tcPr>
          <w:p w14:paraId="79CD4C26" w14:textId="0E194EA5" w:rsidR="004C5CEC" w:rsidRPr="00046328" w:rsidRDefault="00FE4694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EF4CBB" w14:textId="5E89CD4D" w:rsidR="004C5CEC" w:rsidRPr="00046328" w:rsidRDefault="00FE4694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DB3DC2" w:rsidRPr="00DB3DC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E5F96C0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426FE0B" w14:textId="2A647996" w:rsidR="004C5CEC" w:rsidRPr="00046328" w:rsidRDefault="00FE4694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4C5CEC" w:rsidRPr="00046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76ECD1F8" w14:textId="77777777" w:rsidR="004C5CEC" w:rsidRPr="00046328" w:rsidRDefault="004C5CEC" w:rsidP="004C5CEC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6401F76" w14:textId="68797BDA" w:rsidR="004C5CEC" w:rsidRPr="00046328" w:rsidRDefault="00FE4694" w:rsidP="004C5CEC">
            <w:pPr>
              <w:tabs>
                <w:tab w:val="decimal" w:pos="67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</w:t>
            </w:r>
            <w:r w:rsidR="00DB3DC2" w:rsidRPr="00DB3DC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631</w:t>
            </w:r>
          </w:p>
        </w:tc>
        <w:tc>
          <w:tcPr>
            <w:tcW w:w="236" w:type="dxa"/>
          </w:tcPr>
          <w:p w14:paraId="1503E230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10909B4" w14:textId="2B7E37F8" w:rsidR="004C5CEC" w:rsidRPr="00046328" w:rsidRDefault="00FE4694" w:rsidP="004C5CEC">
            <w:pPr>
              <w:tabs>
                <w:tab w:val="decimal" w:pos="67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</w:t>
            </w:r>
            <w:r w:rsidR="004C5CEC" w:rsidRPr="00046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482</w:t>
            </w:r>
          </w:p>
        </w:tc>
        <w:tc>
          <w:tcPr>
            <w:tcW w:w="270" w:type="dxa"/>
          </w:tcPr>
          <w:p w14:paraId="62C6160E" w14:textId="77777777" w:rsidR="004C5CEC" w:rsidRPr="00046328" w:rsidRDefault="004C5CEC" w:rsidP="004C5CEC">
            <w:pPr>
              <w:tabs>
                <w:tab w:val="decimal" w:pos="68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44904DB" w14:textId="57FFA142" w:rsidR="004C5CEC" w:rsidRPr="00046328" w:rsidRDefault="00FE4694" w:rsidP="004C5CEC">
            <w:pPr>
              <w:tabs>
                <w:tab w:val="decimal" w:pos="70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270" w:type="dxa"/>
          </w:tcPr>
          <w:p w14:paraId="604C235E" w14:textId="77777777" w:rsidR="004C5CEC" w:rsidRPr="00046328" w:rsidRDefault="004C5CEC" w:rsidP="004C5CEC">
            <w:pPr>
              <w:tabs>
                <w:tab w:val="decimal" w:pos="68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3F5B6DF" w14:textId="72A7B329" w:rsidR="004C5CEC" w:rsidRPr="00046328" w:rsidRDefault="00FE4694" w:rsidP="004C5CEC">
            <w:pPr>
              <w:tabs>
                <w:tab w:val="decimal" w:pos="703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</w:tbl>
    <w:p w14:paraId="08102358" w14:textId="77777777" w:rsidR="009C7B4B" w:rsidRPr="00046328" w:rsidRDefault="009C7B4B" w:rsidP="0064366C">
      <w:pPr>
        <w:spacing w:line="240" w:lineRule="auto"/>
        <w:ind w:firstLine="562"/>
        <w:rPr>
          <w:rFonts w:ascii="Angsana New" w:hAnsi="Angsana New"/>
          <w:sz w:val="16"/>
          <w:szCs w:val="16"/>
          <w:cs/>
        </w:rPr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900"/>
        <w:gridCol w:w="243"/>
        <w:gridCol w:w="837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900"/>
      </w:tblGrid>
      <w:tr w:rsidR="009C7B4B" w:rsidRPr="00046328" w14:paraId="766090BF" w14:textId="77777777" w:rsidTr="009C7B4B">
        <w:tc>
          <w:tcPr>
            <w:tcW w:w="1890" w:type="dxa"/>
          </w:tcPr>
          <w:p w14:paraId="6E289187" w14:textId="77777777" w:rsidR="009C7B4B" w:rsidRPr="00046328" w:rsidRDefault="009C7B4B" w:rsidP="0043439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563C87A" w14:textId="77777777" w:rsidR="009C7B4B" w:rsidRPr="00046328" w:rsidRDefault="009C7B4B" w:rsidP="0043439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hideMark/>
          </w:tcPr>
          <w:p w14:paraId="000EC179" w14:textId="77777777" w:rsidR="009C7B4B" w:rsidRPr="00046328" w:rsidRDefault="009C7B4B" w:rsidP="0043439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0" w:type="dxa"/>
            <w:gridSpan w:val="16"/>
          </w:tcPr>
          <w:p w14:paraId="5120E791" w14:textId="77777777" w:rsidR="009C7B4B" w:rsidRPr="00046328" w:rsidRDefault="009C7B4B" w:rsidP="00434390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7B4B" w:rsidRPr="00046328" w14:paraId="18E171A8" w14:textId="77777777" w:rsidTr="009C7B4B">
        <w:tc>
          <w:tcPr>
            <w:tcW w:w="1890" w:type="dxa"/>
          </w:tcPr>
          <w:p w14:paraId="719DEC84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52876AFB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1980" w:type="dxa"/>
            <w:gridSpan w:val="3"/>
          </w:tcPr>
          <w:p w14:paraId="301FEFBC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CBCE3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9273625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54EF93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577B4D7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617F2A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635826AD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D0B26F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2C5A2245" w14:textId="356BC7A9" w:rsidR="009C7B4B" w:rsidRPr="00046328" w:rsidRDefault="009C7B4B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เงินปันผลรับสำหรับ</w:t>
            </w:r>
          </w:p>
        </w:tc>
      </w:tr>
      <w:tr w:rsidR="009C7B4B" w:rsidRPr="00046328" w14:paraId="1173906B" w14:textId="77777777" w:rsidTr="009C7B4B">
        <w:tc>
          <w:tcPr>
            <w:tcW w:w="1890" w:type="dxa"/>
            <w:hideMark/>
          </w:tcPr>
          <w:p w14:paraId="1BD2038A" w14:textId="77777777" w:rsidR="009C7B4B" w:rsidRPr="00046328" w:rsidRDefault="009C7B4B" w:rsidP="009C7B4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บริษัทที่ลงทุน</w:t>
            </w:r>
          </w:p>
        </w:tc>
        <w:tc>
          <w:tcPr>
            <w:tcW w:w="1980" w:type="dxa"/>
            <w:gridSpan w:val="3"/>
            <w:hideMark/>
          </w:tcPr>
          <w:p w14:paraId="62DE7FE0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980" w:type="dxa"/>
            <w:gridSpan w:val="3"/>
            <w:hideMark/>
          </w:tcPr>
          <w:p w14:paraId="0CDC9DCD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69E8AC2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0B3DDA52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5EED24D9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4AAB875A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31745E77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5858BBBE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ราคาทุน - สุทธิ</w:t>
            </w:r>
          </w:p>
        </w:tc>
        <w:tc>
          <w:tcPr>
            <w:tcW w:w="270" w:type="dxa"/>
          </w:tcPr>
          <w:p w14:paraId="5F2750EC" w14:textId="77777777" w:rsidR="009C7B4B" w:rsidRPr="00046328" w:rsidRDefault="009C7B4B" w:rsidP="009C7B4B">
            <w:pPr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025852F7" w14:textId="7224943F" w:rsidR="009C7B4B" w:rsidRPr="00046328" w:rsidRDefault="00346F86" w:rsidP="009C7B4B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BE33B4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เก้า</w:t>
            </w:r>
            <w:r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เดือนสิ้นสุดวันที่</w:t>
            </w:r>
          </w:p>
        </w:tc>
      </w:tr>
      <w:tr w:rsidR="004C5CEC" w:rsidRPr="00046328" w14:paraId="7E830C87" w14:textId="77777777" w:rsidTr="009C7B4B">
        <w:tc>
          <w:tcPr>
            <w:tcW w:w="1890" w:type="dxa"/>
          </w:tcPr>
          <w:p w14:paraId="3986111D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B455F" w14:textId="402B948B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43" w:type="dxa"/>
          </w:tcPr>
          <w:p w14:paraId="4DB1446C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249AC731" w14:textId="7148F78A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00" w:type="dxa"/>
          </w:tcPr>
          <w:p w14:paraId="60D8621D" w14:textId="0F0882FE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838DF07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D11058" w14:textId="17D8B013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76CE306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4E3BF6" w14:textId="418747D1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F5F43F4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BEBD95" w14:textId="52BE1FF2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647BE414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E9C321" w14:textId="3C759268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5EFD075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1D01EE" w14:textId="5D607936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FDFD0BE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857D539" w14:textId="61C44372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C9BE17F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268D4B" w14:textId="0EC31D79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04632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9074D04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252F7" w14:textId="52C574C0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D5B6A1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CC23B8" w14:textId="76D8C5E7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C5CEC" w:rsidRPr="004C5CE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C5CEC" w:rsidRPr="004C5CEC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4C5CEC" w:rsidRPr="00046328" w14:paraId="79DB6121" w14:textId="77777777" w:rsidTr="009C7B4B">
        <w:tc>
          <w:tcPr>
            <w:tcW w:w="1890" w:type="dxa"/>
          </w:tcPr>
          <w:p w14:paraId="197825AD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14A2F4C" w14:textId="3B68CDB5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3" w:type="dxa"/>
          </w:tcPr>
          <w:p w14:paraId="06053B19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hideMark/>
          </w:tcPr>
          <w:p w14:paraId="11B8E24F" w14:textId="5BB1CBE3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7CCEBB53" w14:textId="26C6E84B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1F55C0F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D97D7F" w14:textId="6824D261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EB04702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6BA0D158" w14:textId="2AB55B41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38C10F6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F7367BC" w14:textId="19C45631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095F843F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0611C8F" w14:textId="467E39BF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8917238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ED780C6" w14:textId="3035654A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C73E8C5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5B5BA4A" w14:textId="1D93EEF0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77B871DC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F501F9" w14:textId="39644EFB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759B3CE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53B389" w14:textId="45AF9B87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11B7678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9CC26B" w14:textId="62FE89CD" w:rsidR="004C5CEC" w:rsidRPr="00046328" w:rsidRDefault="00FE4694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4C5CEC" w:rsidRPr="00046328" w14:paraId="55D325D1" w14:textId="77777777" w:rsidTr="009C7B4B">
        <w:tc>
          <w:tcPr>
            <w:tcW w:w="1890" w:type="dxa"/>
          </w:tcPr>
          <w:p w14:paraId="702A1C28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hideMark/>
          </w:tcPr>
          <w:p w14:paraId="1A871D66" w14:textId="77777777" w:rsidR="004C5CEC" w:rsidRPr="00046328" w:rsidRDefault="004C5CEC" w:rsidP="004C5CE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46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070" w:type="dxa"/>
            <w:gridSpan w:val="19"/>
            <w:hideMark/>
          </w:tcPr>
          <w:p w14:paraId="4C7F9710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5CEC" w:rsidRPr="00046328" w14:paraId="760881DD" w14:textId="77777777" w:rsidTr="009C7B4B">
        <w:tc>
          <w:tcPr>
            <w:tcW w:w="1890" w:type="dxa"/>
            <w:hideMark/>
          </w:tcPr>
          <w:p w14:paraId="205E9713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>บริษัท สไมล์ ซุปเปอร์</w:t>
            </w:r>
          </w:p>
        </w:tc>
        <w:tc>
          <w:tcPr>
            <w:tcW w:w="900" w:type="dxa"/>
          </w:tcPr>
          <w:p w14:paraId="67D666B4" w14:textId="77777777" w:rsidR="004C5CEC" w:rsidRPr="00046328" w:rsidRDefault="004C5CEC" w:rsidP="004C5CEC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72EE713" w14:textId="77777777" w:rsidR="004C5CEC" w:rsidRPr="00046328" w:rsidRDefault="004C5CEC" w:rsidP="004C5CEC">
            <w:pPr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4D639C04" w14:textId="77777777" w:rsidR="004C5CEC" w:rsidRPr="00046328" w:rsidRDefault="004C5CEC" w:rsidP="004C5CEC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6536AD" w14:textId="77777777" w:rsidR="004C5CEC" w:rsidRPr="00046328" w:rsidRDefault="004C5CEC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F2992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1A8BA6" w14:textId="77777777" w:rsidR="004C5CEC" w:rsidRPr="00046328" w:rsidRDefault="004C5CEC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C3AD5" w14:textId="77777777" w:rsidR="004C5CEC" w:rsidRPr="00046328" w:rsidRDefault="004C5CEC" w:rsidP="004C5CEC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19BF2B" w14:textId="77777777" w:rsidR="004C5CEC" w:rsidRPr="00046328" w:rsidRDefault="004C5CEC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79A88" w14:textId="77777777" w:rsidR="004C5CEC" w:rsidRPr="00046328" w:rsidRDefault="004C5CEC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8018F2" w14:textId="77777777" w:rsidR="004C5CEC" w:rsidRPr="00046328" w:rsidRDefault="004C5CEC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499E9C" w14:textId="77777777" w:rsidR="004C5CEC" w:rsidRPr="00046328" w:rsidRDefault="004C5CEC" w:rsidP="004C5CEC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E567DF9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2B85E0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BBB774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9D3D4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C03B11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A6C6DB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278492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593AD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F4E5C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FDDDAF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2E809B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CEC" w:rsidRPr="00046328" w14:paraId="6AB5EBD0" w14:textId="77777777" w:rsidTr="009C7B4B">
        <w:tc>
          <w:tcPr>
            <w:tcW w:w="1890" w:type="dxa"/>
            <w:hideMark/>
          </w:tcPr>
          <w:p w14:paraId="3F6AE708" w14:textId="77777777" w:rsidR="004C5CEC" w:rsidRPr="00046328" w:rsidRDefault="004C5CEC" w:rsidP="004C5CEC">
            <w:pPr>
              <w:tabs>
                <w:tab w:val="left" w:pos="540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</w:rPr>
            </w:pPr>
            <w:r w:rsidRPr="00046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4632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46328">
              <w:rPr>
                <w:rFonts w:ascii="Angsana New" w:hAnsi="Angsana New"/>
                <w:sz w:val="28"/>
                <w:szCs w:val="28"/>
                <w:cs/>
              </w:rPr>
              <w:t>เอ็กซ์เพรส จำกัด</w:t>
            </w:r>
          </w:p>
        </w:tc>
        <w:tc>
          <w:tcPr>
            <w:tcW w:w="900" w:type="dxa"/>
          </w:tcPr>
          <w:p w14:paraId="032DFF8B" w14:textId="0F105D88" w:rsidR="004C5CEC" w:rsidRPr="00046328" w:rsidRDefault="00FE4694" w:rsidP="004C5CEC">
            <w:pPr>
              <w:tabs>
                <w:tab w:val="decimal" w:pos="489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DB3DC2" w:rsidRPr="00DB3DC2">
              <w:rPr>
                <w:rFonts w:ascii="Angsana New" w:hAnsi="Angsana New"/>
                <w:sz w:val="28"/>
                <w:szCs w:val="28"/>
              </w:rPr>
              <w:t>.</w:t>
            </w: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243" w:type="dxa"/>
          </w:tcPr>
          <w:p w14:paraId="16B11E9D" w14:textId="77777777" w:rsidR="004C5CEC" w:rsidRPr="00046328" w:rsidRDefault="004C5CEC" w:rsidP="004C5CEC">
            <w:pPr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hideMark/>
          </w:tcPr>
          <w:p w14:paraId="23F01979" w14:textId="2DA99660" w:rsidR="004C5CEC" w:rsidRPr="00046328" w:rsidRDefault="00FE4694" w:rsidP="004C5CEC">
            <w:pPr>
              <w:tabs>
                <w:tab w:val="decimal" w:pos="489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4C5CEC" w:rsidRPr="00046328">
              <w:rPr>
                <w:rFonts w:ascii="Angsana New" w:hAnsi="Angsana New"/>
                <w:sz w:val="28"/>
                <w:szCs w:val="28"/>
              </w:rPr>
              <w:t>.</w:t>
            </w: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900" w:type="dxa"/>
          </w:tcPr>
          <w:p w14:paraId="4D0DF66C" w14:textId="43AAC782" w:rsidR="004C5CEC" w:rsidRPr="00046328" w:rsidRDefault="00FE4694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DB3DC2" w:rsidRPr="00DB3DC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270" w:type="dxa"/>
          </w:tcPr>
          <w:p w14:paraId="2BB3614E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BA8BF89" w14:textId="03ECBDF7" w:rsidR="004C5CEC" w:rsidRPr="00046328" w:rsidRDefault="00FE4694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4C5CEC" w:rsidRPr="00046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4694">
              <w:rPr>
                <w:rFonts w:ascii="Angsana New" w:hAnsi="Angsana New"/>
                <w:sz w:val="28"/>
                <w:szCs w:val="28"/>
                <w:lang w:val="en-US"/>
              </w:rPr>
              <w:t>060</w:t>
            </w:r>
          </w:p>
        </w:tc>
        <w:tc>
          <w:tcPr>
            <w:tcW w:w="270" w:type="dxa"/>
          </w:tcPr>
          <w:p w14:paraId="33C8A836" w14:textId="77777777" w:rsidR="004C5CEC" w:rsidRPr="00046328" w:rsidRDefault="004C5CEC" w:rsidP="004C5CEC">
            <w:pPr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E9F75C" w14:textId="49D091FC" w:rsidR="004C5CEC" w:rsidRPr="00046328" w:rsidRDefault="00FE4694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DB3DC2" w:rsidRPr="00DB3DC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1C352CC" w14:textId="77777777" w:rsidR="004C5CEC" w:rsidRPr="00046328" w:rsidRDefault="004C5CEC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4C35CD" w14:textId="2153157C" w:rsidR="004C5CEC" w:rsidRPr="00046328" w:rsidRDefault="00FE4694" w:rsidP="004C5CEC">
            <w:pPr>
              <w:tabs>
                <w:tab w:val="decimal" w:pos="612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4C5CEC" w:rsidRPr="00046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FB8BD35" w14:textId="77777777" w:rsidR="004C5CEC" w:rsidRPr="00046328" w:rsidRDefault="004C5CEC" w:rsidP="004C5CEC">
            <w:pPr>
              <w:tabs>
                <w:tab w:val="decimal" w:pos="46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3F7BE3" w14:textId="4E900D96" w:rsidR="004C5CEC" w:rsidRPr="00046328" w:rsidRDefault="00DB3DC2" w:rsidP="004C5CEC">
            <w:pPr>
              <w:tabs>
                <w:tab w:val="decimal" w:pos="43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8080F2" w14:textId="77777777" w:rsidR="004C5CEC" w:rsidRPr="00046328" w:rsidRDefault="004C5CEC" w:rsidP="004C5CEC">
            <w:pPr>
              <w:tabs>
                <w:tab w:val="decimal" w:pos="49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</w:tcBorders>
            <w:hideMark/>
          </w:tcPr>
          <w:p w14:paraId="37DF7059" w14:textId="77777777" w:rsidR="004C5CEC" w:rsidRPr="00046328" w:rsidRDefault="004C5CEC" w:rsidP="004C5CEC">
            <w:pPr>
              <w:tabs>
                <w:tab w:val="decimal" w:pos="43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6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E5D529" w14:textId="77777777" w:rsidR="004C5CEC" w:rsidRPr="00046328" w:rsidRDefault="004C5CEC" w:rsidP="004C5CEC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92F3CAB" w14:textId="226B2259" w:rsidR="004C5CEC" w:rsidRPr="00046328" w:rsidRDefault="00FE4694" w:rsidP="004C5CEC">
            <w:pPr>
              <w:tabs>
                <w:tab w:val="decimal" w:pos="5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DB3DC2" w:rsidRPr="00DB3DC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64373D7E" w14:textId="77777777" w:rsidR="004C5CEC" w:rsidRPr="00046328" w:rsidRDefault="004C5CEC" w:rsidP="004C5CEC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63EEEA7" w14:textId="70869859" w:rsidR="004C5CEC" w:rsidRPr="00046328" w:rsidRDefault="00FE4694" w:rsidP="004C5CEC">
            <w:pPr>
              <w:tabs>
                <w:tab w:val="decimal" w:pos="5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4C5CEC" w:rsidRPr="00046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7565B61" w14:textId="77777777" w:rsidR="004C5CEC" w:rsidRPr="00046328" w:rsidRDefault="004C5CEC" w:rsidP="004C5CEC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6FC627E" w14:textId="46061375" w:rsidR="004C5CEC" w:rsidRPr="00046328" w:rsidRDefault="00FE4694" w:rsidP="004C5CEC">
            <w:pPr>
              <w:tabs>
                <w:tab w:val="decimal" w:pos="61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270" w:type="dxa"/>
          </w:tcPr>
          <w:p w14:paraId="0B5B55D7" w14:textId="77777777" w:rsidR="004C5CEC" w:rsidRPr="00046328" w:rsidRDefault="004C5CEC" w:rsidP="004C5CEC">
            <w:pPr>
              <w:tabs>
                <w:tab w:val="decimal" w:pos="68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9F8D952" w14:textId="7D58E422" w:rsidR="004C5CEC" w:rsidRPr="00046328" w:rsidRDefault="00FE4694" w:rsidP="004C5CEC">
            <w:pPr>
              <w:tabs>
                <w:tab w:val="decimal" w:pos="694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6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180</w:t>
            </w:r>
          </w:p>
        </w:tc>
      </w:tr>
    </w:tbl>
    <w:p w14:paraId="60248046" w14:textId="77777777" w:rsidR="009C7B4B" w:rsidRPr="00046328" w:rsidRDefault="009C7B4B" w:rsidP="0064366C">
      <w:pPr>
        <w:spacing w:line="240" w:lineRule="auto"/>
        <w:ind w:firstLine="562"/>
        <w:rPr>
          <w:rFonts w:ascii="Angsana New" w:hAnsi="Angsana New"/>
          <w:sz w:val="16"/>
          <w:szCs w:val="16"/>
        </w:rPr>
      </w:pPr>
    </w:p>
    <w:p w14:paraId="051D351F" w14:textId="77777777" w:rsidR="009C7B4B" w:rsidRPr="00046328" w:rsidRDefault="009C7B4B" w:rsidP="009C7B4B">
      <w:pPr>
        <w:pStyle w:val="block"/>
        <w:shd w:val="clear" w:color="auto" w:fill="FFFFFF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</w:rPr>
      </w:pPr>
      <w:r w:rsidRPr="00046328">
        <w:rPr>
          <w:rFonts w:ascii="Angsana New" w:hAnsi="Angsana New" w:cs="Angsana New"/>
          <w:sz w:val="30"/>
          <w:szCs w:val="30"/>
          <w:cs/>
          <w:lang w:bidi="th-TH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0752FF6" w14:textId="77777777" w:rsidR="006554E7" w:rsidRPr="00046328" w:rsidRDefault="006554E7" w:rsidP="00576090">
      <w:pPr>
        <w:pStyle w:val="block"/>
        <w:spacing w:after="0"/>
        <w:ind w:left="0"/>
        <w:jc w:val="both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6554E7" w:rsidRPr="00046328" w:rsidSect="001C2B36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2FB19434" w14:textId="498B0784" w:rsidR="00826120" w:rsidRPr="009835EE" w:rsidRDefault="007B1A3B" w:rsidP="00092898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835E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5AC39FA" w14:textId="77777777" w:rsidR="00302122" w:rsidRPr="00046328" w:rsidRDefault="00302122" w:rsidP="00FC1E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5D100D" w14:textId="0BD4F189" w:rsidR="00302122" w:rsidRPr="00046328" w:rsidRDefault="00302122" w:rsidP="00FC1E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BE33B4">
        <w:rPr>
          <w:rFonts w:ascii="Angsana New" w:hAnsi="Angsana New"/>
          <w:sz w:val="30"/>
          <w:szCs w:val="30"/>
          <w:cs/>
        </w:rPr>
        <w:t>เก้า</w:t>
      </w:r>
      <w:r w:rsidRPr="0004632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="005C585A" w:rsidRPr="00AB151B">
        <w:rPr>
          <w:rFonts w:ascii="Angsana New" w:hAnsi="Angsana New"/>
          <w:sz w:val="30"/>
          <w:szCs w:val="30"/>
        </w:rPr>
        <w:t xml:space="preserve"> </w:t>
      </w:r>
      <w:r w:rsidR="005C585A" w:rsidRPr="00AB151B">
        <w:rPr>
          <w:rFonts w:ascii="Angsana New" w:hAnsi="Angsana New"/>
          <w:sz w:val="30"/>
          <w:szCs w:val="30"/>
          <w:cs/>
        </w:rPr>
        <w:t xml:space="preserve">ธันวาคม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="005C585A" w:rsidRPr="00AB151B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มีดังนี้</w:t>
      </w:r>
    </w:p>
    <w:p w14:paraId="743D7DFD" w14:textId="77777777" w:rsidR="00302122" w:rsidRPr="00046328" w:rsidRDefault="00302122" w:rsidP="00FC1E6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7"/>
        <w:gridCol w:w="265"/>
        <w:gridCol w:w="7"/>
        <w:gridCol w:w="1890"/>
        <w:gridCol w:w="239"/>
        <w:gridCol w:w="1742"/>
      </w:tblGrid>
      <w:tr w:rsidR="00302122" w:rsidRPr="00046328" w14:paraId="4526EEA8" w14:textId="77777777" w:rsidTr="006D66B2">
        <w:trPr>
          <w:tblHeader/>
        </w:trPr>
        <w:tc>
          <w:tcPr>
            <w:tcW w:w="2698" w:type="pct"/>
          </w:tcPr>
          <w:p w14:paraId="761746BF" w14:textId="77777777" w:rsidR="00302122" w:rsidRPr="00C1686A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60206B1" w14:textId="77777777" w:rsidR="00302122" w:rsidRPr="00046328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pct"/>
            <w:gridSpan w:val="3"/>
          </w:tcPr>
          <w:p w14:paraId="46C7B780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6D7856F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02122" w:rsidRPr="00046328" w14:paraId="34E68C05" w14:textId="77777777" w:rsidTr="006D66B2">
        <w:trPr>
          <w:trHeight w:val="1109"/>
          <w:tblHeader/>
        </w:trPr>
        <w:tc>
          <w:tcPr>
            <w:tcW w:w="2698" w:type="pct"/>
          </w:tcPr>
          <w:p w14:paraId="019E7C46" w14:textId="77777777" w:rsidR="00302122" w:rsidRPr="00046328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381249B8" w14:textId="77777777" w:rsidR="00302122" w:rsidRPr="00046328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  <w:p w14:paraId="30A2EBD7" w14:textId="77777777" w:rsidR="00302122" w:rsidRPr="00046328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3E6DCB" w14:textId="77777777" w:rsidR="00302122" w:rsidRPr="00046328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pct"/>
            <w:gridSpan w:val="2"/>
          </w:tcPr>
          <w:p w14:paraId="77070B04" w14:textId="77777777" w:rsidR="00302122" w:rsidRPr="00046328" w:rsidRDefault="00302122" w:rsidP="006D66B2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43E8579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4D9357E3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</w:rPr>
              <w:t>-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289F6CA5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</w:tcPr>
          <w:p w14:paraId="0717ACDE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324F7998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</w:p>
          <w:p w14:paraId="2DF897DC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</w:rPr>
              <w:t>-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02122" w:rsidRPr="00046328" w14:paraId="117A2AA6" w14:textId="77777777" w:rsidTr="006D66B2">
        <w:trPr>
          <w:tblHeader/>
        </w:trPr>
        <w:tc>
          <w:tcPr>
            <w:tcW w:w="2698" w:type="pct"/>
          </w:tcPr>
          <w:p w14:paraId="0B965F08" w14:textId="77777777" w:rsidR="00302122" w:rsidRPr="00046328" w:rsidRDefault="00302122" w:rsidP="00C1686A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C866C3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4" w:type="pct"/>
            <w:gridSpan w:val="4"/>
          </w:tcPr>
          <w:p w14:paraId="7D1B0ACC" w14:textId="77777777" w:rsidR="00302122" w:rsidRPr="00046328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122" w:rsidRPr="00046328" w14:paraId="242AD606" w14:textId="77777777" w:rsidTr="006D66B2">
        <w:trPr>
          <w:tblHeader/>
        </w:trPr>
        <w:tc>
          <w:tcPr>
            <w:tcW w:w="2698" w:type="pct"/>
          </w:tcPr>
          <w:p w14:paraId="16C2E392" w14:textId="596CDF2C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="00AC74CA" w:rsidRPr="00046328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7" w:type="pct"/>
          </w:tcPr>
          <w:p w14:paraId="4DA11388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37772ACA" w14:textId="45C5E7F5" w:rsidR="00302122" w:rsidRPr="00046328" w:rsidRDefault="00FE4694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960</w:t>
            </w:r>
          </w:p>
        </w:tc>
        <w:tc>
          <w:tcPr>
            <w:tcW w:w="133" w:type="pct"/>
            <w:vAlign w:val="bottom"/>
          </w:tcPr>
          <w:p w14:paraId="71B14DD0" w14:textId="77777777" w:rsidR="00302122" w:rsidRPr="00046328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3A031AE0" w14:textId="6744D295" w:rsidR="00302122" w:rsidRPr="00046328" w:rsidRDefault="009835EE" w:rsidP="00DF3CB5">
            <w:pPr>
              <w:tabs>
                <w:tab w:val="decimal" w:pos="11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83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122" w:rsidRPr="00046328" w14:paraId="218A43CA" w14:textId="77777777" w:rsidTr="006D66B2">
        <w:trPr>
          <w:tblHeader/>
        </w:trPr>
        <w:tc>
          <w:tcPr>
            <w:tcW w:w="2698" w:type="pct"/>
          </w:tcPr>
          <w:p w14:paraId="1A616512" w14:textId="3AF3448B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 w:rsidR="00AC74CA" w:rsidRPr="0004632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7" w:type="pct"/>
          </w:tcPr>
          <w:p w14:paraId="256F228E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338D7236" w14:textId="12681712" w:rsidR="00302122" w:rsidRPr="00046328" w:rsidRDefault="00FE4694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9835EE" w:rsidRPr="009835E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  <w:tc>
          <w:tcPr>
            <w:tcW w:w="133" w:type="pct"/>
            <w:vAlign w:val="bottom"/>
          </w:tcPr>
          <w:p w14:paraId="5463462D" w14:textId="77777777" w:rsidR="00302122" w:rsidRPr="00046328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7F880DE7" w14:textId="03992B82" w:rsidR="00302122" w:rsidRPr="00046328" w:rsidRDefault="009835EE" w:rsidP="00DF3CB5">
            <w:pPr>
              <w:tabs>
                <w:tab w:val="decimal" w:pos="11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83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0A49" w:rsidRPr="00046328" w14:paraId="0DBC1513" w14:textId="77777777" w:rsidTr="006D66B2">
        <w:trPr>
          <w:tblHeader/>
        </w:trPr>
        <w:tc>
          <w:tcPr>
            <w:tcW w:w="2698" w:type="pct"/>
          </w:tcPr>
          <w:p w14:paraId="50577360" w14:textId="77777777" w:rsidR="00B00A49" w:rsidRPr="00046328" w:rsidRDefault="00B00A49" w:rsidP="00B00A49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7" w:type="pct"/>
          </w:tcPr>
          <w:p w14:paraId="45F1FF4B" w14:textId="77777777" w:rsidR="00B00A49" w:rsidRPr="00046328" w:rsidRDefault="00B00A49" w:rsidP="00B00A49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6FDBBCC8" w14:textId="68040669" w:rsidR="00B00A49" w:rsidRPr="001704BB" w:rsidRDefault="00AE16D0" w:rsidP="00B00A49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73,819</w:t>
            </w:r>
          </w:p>
        </w:tc>
        <w:tc>
          <w:tcPr>
            <w:tcW w:w="133" w:type="pct"/>
            <w:vAlign w:val="bottom"/>
          </w:tcPr>
          <w:p w14:paraId="5BE62B02" w14:textId="77777777" w:rsidR="00B00A49" w:rsidRPr="00046328" w:rsidRDefault="00B00A49" w:rsidP="00B00A49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280CCA5D" w14:textId="33729626" w:rsidR="00B00A49" w:rsidRPr="00046328" w:rsidRDefault="00B00A49" w:rsidP="00B00A49">
            <w:pPr>
              <w:tabs>
                <w:tab w:val="decimal" w:pos="118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983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122" w:rsidRPr="00046328" w14:paraId="595F5C61" w14:textId="77777777" w:rsidTr="006D66B2">
        <w:trPr>
          <w:tblHeader/>
        </w:trPr>
        <w:tc>
          <w:tcPr>
            <w:tcW w:w="2698" w:type="pct"/>
          </w:tcPr>
          <w:p w14:paraId="038131BA" w14:textId="77777777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เครื่องมือเครื่องใช้ในโรงงาน</w:t>
            </w:r>
          </w:p>
        </w:tc>
        <w:tc>
          <w:tcPr>
            <w:tcW w:w="147" w:type="pct"/>
          </w:tcPr>
          <w:p w14:paraId="0E5D6C6A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3114C8B2" w14:textId="0ABE8F98" w:rsidR="00302122" w:rsidRPr="00AB6064" w:rsidRDefault="00FE4694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CC150B" w:rsidRPr="00AB6064">
              <w:rPr>
                <w:rFonts w:ascii="Angsana New" w:hAnsi="Angsana New"/>
                <w:sz w:val="30"/>
                <w:szCs w:val="30"/>
              </w:rPr>
              <w:t>,</w:t>
            </w:r>
            <w:r w:rsidR="00AE16D0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33" w:type="pct"/>
            <w:vAlign w:val="bottom"/>
          </w:tcPr>
          <w:p w14:paraId="05641242" w14:textId="77777777" w:rsidR="00302122" w:rsidRPr="00AB6064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6B1D2D4A" w14:textId="17AC79C7" w:rsidR="00302122" w:rsidRPr="00AE16D0" w:rsidRDefault="009835EE" w:rsidP="002A332C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AE16D0">
              <w:rPr>
                <w:rFonts w:ascii="Angsana New" w:hAnsi="Angsana New"/>
                <w:sz w:val="30"/>
                <w:szCs w:val="30"/>
              </w:rPr>
              <w:t>(</w:t>
            </w:r>
            <w:r w:rsidR="00B00A49" w:rsidRPr="00AE16D0">
              <w:rPr>
                <w:rFonts w:ascii="Angsana New" w:hAnsi="Angsana New"/>
                <w:sz w:val="30"/>
                <w:szCs w:val="30"/>
              </w:rPr>
              <w:t>93</w:t>
            </w:r>
            <w:r w:rsidRPr="00AE16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2122" w:rsidRPr="00046328" w14:paraId="425371C6" w14:textId="77777777" w:rsidTr="006D66B2">
        <w:trPr>
          <w:tblHeader/>
        </w:trPr>
        <w:tc>
          <w:tcPr>
            <w:tcW w:w="2698" w:type="pct"/>
          </w:tcPr>
          <w:p w14:paraId="3A67CFAD" w14:textId="77777777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7" w:type="pct"/>
          </w:tcPr>
          <w:p w14:paraId="3B9702E7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vAlign w:val="bottom"/>
          </w:tcPr>
          <w:p w14:paraId="2B5736B4" w14:textId="0D344932" w:rsidR="00302122" w:rsidRPr="00AB6064" w:rsidRDefault="00FE4694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835EE" w:rsidRPr="00AB6064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951</w:t>
            </w:r>
          </w:p>
        </w:tc>
        <w:tc>
          <w:tcPr>
            <w:tcW w:w="133" w:type="pct"/>
            <w:vAlign w:val="bottom"/>
          </w:tcPr>
          <w:p w14:paraId="4BDA689D" w14:textId="77777777" w:rsidR="00302122" w:rsidRPr="00AB6064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vAlign w:val="bottom"/>
          </w:tcPr>
          <w:p w14:paraId="14EC24FB" w14:textId="10CCA696" w:rsidR="00302122" w:rsidRPr="00AE16D0" w:rsidRDefault="009835EE" w:rsidP="002A332C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AE16D0">
              <w:rPr>
                <w:rFonts w:ascii="Angsana New" w:hAnsi="Angsana New"/>
                <w:sz w:val="30"/>
                <w:szCs w:val="30"/>
              </w:rPr>
              <w:t>(</w:t>
            </w:r>
            <w:r w:rsidR="00B00A49" w:rsidRPr="00AE16D0">
              <w:rPr>
                <w:rFonts w:ascii="Angsana New" w:hAnsi="Angsana New"/>
                <w:sz w:val="30"/>
                <w:szCs w:val="30"/>
              </w:rPr>
              <w:t>40</w:t>
            </w:r>
            <w:r w:rsidRPr="00AE16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2122" w:rsidRPr="00046328" w14:paraId="02C34786" w14:textId="77777777" w:rsidTr="006D66B2">
        <w:trPr>
          <w:tblHeader/>
        </w:trPr>
        <w:tc>
          <w:tcPr>
            <w:tcW w:w="2698" w:type="pct"/>
          </w:tcPr>
          <w:p w14:paraId="16408270" w14:textId="77777777" w:rsidR="00302122" w:rsidRPr="00046328" w:rsidRDefault="00302122" w:rsidP="006D66B2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7" w:type="pct"/>
          </w:tcPr>
          <w:p w14:paraId="43D8BD6E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tcBorders>
              <w:bottom w:val="single" w:sz="4" w:space="0" w:color="auto"/>
            </w:tcBorders>
            <w:vAlign w:val="bottom"/>
          </w:tcPr>
          <w:p w14:paraId="6CE80E62" w14:textId="2C3F2DCF" w:rsidR="00302122" w:rsidRPr="00AB6064" w:rsidRDefault="00FE4694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  <w:r w:rsidR="009835EE" w:rsidRPr="00AB6064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615</w:t>
            </w:r>
          </w:p>
        </w:tc>
        <w:tc>
          <w:tcPr>
            <w:tcW w:w="133" w:type="pct"/>
            <w:vAlign w:val="bottom"/>
          </w:tcPr>
          <w:p w14:paraId="1D7CB53F" w14:textId="77777777" w:rsidR="00302122" w:rsidRPr="00AB6064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vAlign w:val="bottom"/>
          </w:tcPr>
          <w:p w14:paraId="5441FE3D" w14:textId="43B7B14D" w:rsidR="00302122" w:rsidRPr="00AE16D0" w:rsidRDefault="009835EE" w:rsidP="006D66B2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AE16D0">
              <w:rPr>
                <w:rFonts w:ascii="Angsana New" w:hAnsi="Angsana New"/>
                <w:sz w:val="30"/>
                <w:szCs w:val="30"/>
              </w:rPr>
              <w:t>(</w:t>
            </w:r>
            <w:r w:rsidR="00FE4694" w:rsidRPr="00AE16D0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Pr="00AE16D0">
              <w:rPr>
                <w:rFonts w:ascii="Angsana New" w:hAnsi="Angsana New"/>
                <w:sz w:val="30"/>
                <w:szCs w:val="30"/>
              </w:rPr>
              <w:t>,</w:t>
            </w:r>
            <w:r w:rsidR="00FE4694" w:rsidRPr="00AE16D0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B00A49" w:rsidRPr="00AE16D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E16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2122" w:rsidRPr="00046328" w14:paraId="797821C0" w14:textId="77777777" w:rsidTr="006D66B2">
        <w:trPr>
          <w:tblHeader/>
        </w:trPr>
        <w:tc>
          <w:tcPr>
            <w:tcW w:w="2698" w:type="pct"/>
          </w:tcPr>
          <w:p w14:paraId="189B9F99" w14:textId="77777777" w:rsidR="00302122" w:rsidRPr="00046328" w:rsidRDefault="00302122" w:rsidP="006D66B2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</w:tcPr>
          <w:p w14:paraId="254661BD" w14:textId="77777777" w:rsidR="00302122" w:rsidRPr="00046328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06023" w14:textId="04147038" w:rsidR="00302122" w:rsidRPr="00AB6064" w:rsidRDefault="00FE4694" w:rsidP="006D66B2">
            <w:pPr>
              <w:tabs>
                <w:tab w:val="decimal" w:pos="1605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E16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="00CC150B" w:rsidRPr="00AB60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E16D0">
              <w:rPr>
                <w:rFonts w:ascii="Angsana New" w:hAnsi="Angsana New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133" w:type="pct"/>
            <w:vAlign w:val="bottom"/>
          </w:tcPr>
          <w:p w14:paraId="2D14D557" w14:textId="77777777" w:rsidR="00302122" w:rsidRPr="00AB6064" w:rsidRDefault="00302122" w:rsidP="006D66B2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92E0B" w14:textId="7FFF39FF" w:rsidR="00302122" w:rsidRPr="00AE16D0" w:rsidRDefault="009835EE" w:rsidP="006D66B2">
            <w:pPr>
              <w:tabs>
                <w:tab w:val="decimal" w:pos="1457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16D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E4694" w:rsidRPr="00AE16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00A49" w:rsidRPr="00AE16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Pr="00AE16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0A49" w:rsidRPr="00AE16D0">
              <w:rPr>
                <w:rFonts w:ascii="Angsana New" w:hAnsi="Angsana New"/>
                <w:b/>
                <w:bCs/>
                <w:sz w:val="30"/>
                <w:szCs w:val="30"/>
              </w:rPr>
              <w:t>794</w:t>
            </w:r>
            <w:r w:rsidRPr="00AE16D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90A188F" w14:textId="77777777" w:rsidR="00302122" w:rsidRPr="00046328" w:rsidRDefault="00302122" w:rsidP="00EF6B0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CF04EC" w14:textId="74BF401F" w:rsidR="00302122" w:rsidRPr="00BA4A12" w:rsidRDefault="00302122" w:rsidP="00092898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4A12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</w:t>
      </w:r>
      <w:r w:rsidR="00F02245" w:rsidRPr="00BA4A12">
        <w:rPr>
          <w:rFonts w:ascii="Angsana New" w:hAnsi="Angsana New"/>
          <w:b/>
          <w:bCs/>
          <w:sz w:val="30"/>
          <w:szCs w:val="30"/>
          <w:cs/>
        </w:rPr>
        <w:t>ใช้</w:t>
      </w:r>
    </w:p>
    <w:p w14:paraId="70F00400" w14:textId="5D4F27EA" w:rsidR="00114C71" w:rsidRPr="00046328" w:rsidRDefault="00114C71" w:rsidP="00EC7EB1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DF6BEAF" w14:textId="585672D9" w:rsidR="00826120" w:rsidRPr="00046328" w:rsidRDefault="00826120" w:rsidP="0082612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367DC2" w:rsidRPr="00046328">
        <w:rPr>
          <w:rFonts w:ascii="Angsana New" w:hAnsi="Angsana New"/>
          <w:sz w:val="30"/>
          <w:szCs w:val="30"/>
        </w:rPr>
        <w:t xml:space="preserve"> </w:t>
      </w:r>
      <w:r w:rsidR="00367DC2" w:rsidRPr="00046328">
        <w:rPr>
          <w:rFonts w:ascii="Angsana New" w:hAnsi="Angsana New"/>
          <w:sz w:val="30"/>
          <w:szCs w:val="30"/>
          <w:cs/>
        </w:rPr>
        <w:t>แยกตามประเภทของสินทรัพย์ที่เช่า</w:t>
      </w:r>
      <w:r w:rsidRPr="0004632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0C4FD2D" w14:textId="77777777" w:rsidR="00826120" w:rsidRPr="00046328" w:rsidRDefault="00826120" w:rsidP="00FC1E6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74"/>
        <w:gridCol w:w="178"/>
        <w:gridCol w:w="1818"/>
        <w:gridCol w:w="180"/>
        <w:gridCol w:w="1710"/>
        <w:gridCol w:w="180"/>
        <w:gridCol w:w="1890"/>
      </w:tblGrid>
      <w:tr w:rsidR="00783FE3" w:rsidRPr="00046328" w14:paraId="3BB86166" w14:textId="77777777" w:rsidTr="0041529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48E1058" w14:textId="77777777" w:rsidR="00783FE3" w:rsidRPr="00046328" w:rsidRDefault="00783FE3" w:rsidP="00D2305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974" w:type="dxa"/>
          </w:tcPr>
          <w:p w14:paraId="7915C101" w14:textId="77777777" w:rsidR="00783FE3" w:rsidRPr="00046328" w:rsidRDefault="00783FE3" w:rsidP="00D2305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78" w:type="dxa"/>
          </w:tcPr>
          <w:p w14:paraId="529A36AD" w14:textId="77777777" w:rsidR="00783FE3" w:rsidRPr="00046328" w:rsidRDefault="00783FE3" w:rsidP="00D2305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778" w:type="dxa"/>
            <w:gridSpan w:val="5"/>
          </w:tcPr>
          <w:p w14:paraId="6E102116" w14:textId="77777777" w:rsidR="008701D5" w:rsidRPr="00046328" w:rsidRDefault="008701D5" w:rsidP="00D2305A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13079AC" w14:textId="74A160EC" w:rsidR="00783FE3" w:rsidRPr="00046328" w:rsidRDefault="008701D5" w:rsidP="00D2305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15293" w:rsidRPr="00046328" w14:paraId="46A65EBB" w14:textId="77777777" w:rsidTr="00415293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B7D5C73" w14:textId="77777777" w:rsidR="00415293" w:rsidRPr="00046328" w:rsidRDefault="00415293" w:rsidP="004152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74" w:type="dxa"/>
          </w:tcPr>
          <w:p w14:paraId="03507748" w14:textId="77777777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0FCADEB" w14:textId="77777777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18" w:type="dxa"/>
          </w:tcPr>
          <w:p w14:paraId="7CB31210" w14:textId="0AD6BED1" w:rsidR="00415293" w:rsidRPr="00046328" w:rsidRDefault="00415293" w:rsidP="00415293">
            <w:pPr>
              <w:pStyle w:val="Pa47"/>
              <w:ind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7CC8E79F" w14:textId="77777777" w:rsidR="00415293" w:rsidRPr="00046328" w:rsidRDefault="00415293" w:rsidP="0041529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6AA9AF" w14:textId="3EFBD80C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0FC8035" w14:textId="77777777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90" w:type="dxa"/>
          </w:tcPr>
          <w:p w14:paraId="41CF3EBB" w14:textId="77777777" w:rsidR="00415293" w:rsidRPr="00046328" w:rsidRDefault="00415293" w:rsidP="00415293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15293" w:rsidRPr="00046328" w14:paraId="43764DDE" w14:textId="77777777" w:rsidTr="00415293">
        <w:trPr>
          <w:trHeight w:val="20"/>
        </w:trPr>
        <w:tc>
          <w:tcPr>
            <w:tcW w:w="2250" w:type="dxa"/>
          </w:tcPr>
          <w:p w14:paraId="778CFAC1" w14:textId="77777777" w:rsidR="00415293" w:rsidRPr="00046328" w:rsidRDefault="00415293" w:rsidP="00415293">
            <w:pPr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4" w:type="dxa"/>
          </w:tcPr>
          <w:p w14:paraId="767CC19C" w14:textId="77777777" w:rsidR="00415293" w:rsidRPr="00046328" w:rsidRDefault="00415293" w:rsidP="0041529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" w:type="dxa"/>
          </w:tcPr>
          <w:p w14:paraId="2B1C757C" w14:textId="77777777" w:rsidR="00415293" w:rsidRPr="00046328" w:rsidRDefault="00415293" w:rsidP="0041529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78" w:type="dxa"/>
            <w:gridSpan w:val="5"/>
          </w:tcPr>
          <w:p w14:paraId="7DD3DA9A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15293" w:rsidRPr="00046328" w14:paraId="385D9289" w14:textId="77777777" w:rsidTr="00415293">
        <w:trPr>
          <w:trHeight w:val="20"/>
        </w:trPr>
        <w:tc>
          <w:tcPr>
            <w:tcW w:w="2250" w:type="dxa"/>
          </w:tcPr>
          <w:p w14:paraId="2C96044F" w14:textId="2E23722B" w:rsidR="00415293" w:rsidRPr="00046328" w:rsidRDefault="00415293" w:rsidP="00415293">
            <w:pPr>
              <w:spacing w:line="16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974" w:type="dxa"/>
          </w:tcPr>
          <w:p w14:paraId="12300931" w14:textId="12A7216D" w:rsidR="00415293" w:rsidRPr="00046328" w:rsidRDefault="00FE4694" w:rsidP="0041529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469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  <w:r w:rsidR="00415293" w:rsidRPr="000463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(ข</w:t>
            </w:r>
            <w:r w:rsidR="00415293" w:rsidRPr="0004632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7DD6302" w14:textId="77777777" w:rsidR="00415293" w:rsidRPr="00046328" w:rsidRDefault="00415293" w:rsidP="0041529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18" w:type="dxa"/>
          </w:tcPr>
          <w:p w14:paraId="2B4297AE" w14:textId="6D0661B0" w:rsidR="00415293" w:rsidRPr="00EC7EB1" w:rsidRDefault="00FE4694" w:rsidP="00367DC2">
            <w:pPr>
              <w:pStyle w:val="BodyText"/>
              <w:tabs>
                <w:tab w:val="decimal" w:pos="15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BA4A12" w:rsidRPr="00BA4A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  <w:tc>
          <w:tcPr>
            <w:tcW w:w="180" w:type="dxa"/>
          </w:tcPr>
          <w:p w14:paraId="34C1BBEA" w14:textId="77777777" w:rsidR="00415293" w:rsidRPr="00046328" w:rsidRDefault="00415293" w:rsidP="0041529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52C159" w14:textId="62F254DE" w:rsidR="00415293" w:rsidRPr="00046328" w:rsidRDefault="00FE4694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BA4A12" w:rsidRPr="00BA4A12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</w:p>
        </w:tc>
        <w:tc>
          <w:tcPr>
            <w:tcW w:w="180" w:type="dxa"/>
          </w:tcPr>
          <w:p w14:paraId="0CD035CC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AC8B02" w14:textId="79B85198" w:rsidR="00415293" w:rsidRPr="00046328" w:rsidRDefault="00FE4694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BA4A12" w:rsidRPr="00BA4A12">
              <w:rPr>
                <w:rFonts w:ascii="Angsana New" w:hAnsi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F63119" w:rsidRPr="00046328" w14:paraId="1AC8BDEF" w14:textId="77777777" w:rsidTr="00415293">
        <w:trPr>
          <w:trHeight w:val="20"/>
        </w:trPr>
        <w:tc>
          <w:tcPr>
            <w:tcW w:w="2250" w:type="dxa"/>
          </w:tcPr>
          <w:p w14:paraId="045F89A9" w14:textId="5F48F48E" w:rsidR="00F63119" w:rsidRPr="00046328" w:rsidRDefault="00F63119" w:rsidP="00415293">
            <w:pPr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="00BF7665" w:rsidRPr="00046328">
              <w:rPr>
                <w:rFonts w:ascii="Angsana New" w:hAnsi="Angsana New"/>
                <w:sz w:val="30"/>
                <w:szCs w:val="30"/>
                <w:cs/>
              </w:rPr>
              <w:t>ขึ้น</w:t>
            </w:r>
          </w:p>
        </w:tc>
        <w:tc>
          <w:tcPr>
            <w:tcW w:w="974" w:type="dxa"/>
          </w:tcPr>
          <w:p w14:paraId="6030D768" w14:textId="77777777" w:rsidR="00F63119" w:rsidRPr="00046328" w:rsidRDefault="00F63119" w:rsidP="0041529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CC4A7C4" w14:textId="77777777" w:rsidR="00F63119" w:rsidRPr="00046328" w:rsidRDefault="00F63119" w:rsidP="0041529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8" w:type="dxa"/>
          </w:tcPr>
          <w:p w14:paraId="2F64F521" w14:textId="18122548" w:rsidR="00F63119" w:rsidRPr="00046328" w:rsidRDefault="006B359C" w:rsidP="00F63119">
            <w:pPr>
              <w:pStyle w:val="BodyText"/>
              <w:tabs>
                <w:tab w:val="decimal" w:pos="128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F1CAE2E" w14:textId="77777777" w:rsidR="00F63119" w:rsidRPr="00046328" w:rsidRDefault="00F63119" w:rsidP="0041529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530796" w14:textId="09A7DCC8" w:rsidR="00B861A1" w:rsidRPr="00046328" w:rsidRDefault="00FE4694" w:rsidP="00B861A1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861A1" w:rsidRPr="00B861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80" w:type="dxa"/>
          </w:tcPr>
          <w:p w14:paraId="7E56B60B" w14:textId="77777777" w:rsidR="00F63119" w:rsidRPr="00046328" w:rsidRDefault="00F63119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92B8CF" w14:textId="777CE90F" w:rsidR="00F63119" w:rsidRPr="00046328" w:rsidRDefault="00FE4694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861A1" w:rsidRPr="00B861A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</w:tr>
      <w:tr w:rsidR="00415293" w:rsidRPr="00046328" w14:paraId="7F2CB314" w14:textId="77777777" w:rsidTr="00367DC2">
        <w:trPr>
          <w:trHeight w:val="20"/>
        </w:trPr>
        <w:tc>
          <w:tcPr>
            <w:tcW w:w="2250" w:type="dxa"/>
          </w:tcPr>
          <w:p w14:paraId="0D2405FE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74" w:type="dxa"/>
          </w:tcPr>
          <w:p w14:paraId="3A068CA8" w14:textId="77777777" w:rsidR="00415293" w:rsidRPr="00046328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84EE964" w14:textId="77777777" w:rsidR="00415293" w:rsidRPr="00046328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1B22398" w14:textId="0768A4F3" w:rsidR="00415293" w:rsidRPr="00046328" w:rsidRDefault="00BA4A12" w:rsidP="00367DC2">
            <w:pPr>
              <w:pStyle w:val="BodyText"/>
              <w:tabs>
                <w:tab w:val="decimal" w:pos="15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A4A12">
              <w:rPr>
                <w:rFonts w:ascii="Angsana New" w:hAnsi="Angsana New"/>
                <w:sz w:val="30"/>
                <w:szCs w:val="30"/>
              </w:rPr>
              <w:t>(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A4A12">
              <w:rPr>
                <w:rFonts w:ascii="Angsana New" w:hAnsi="Angsana New"/>
                <w:sz w:val="30"/>
                <w:szCs w:val="30"/>
              </w:rPr>
              <w:t>,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  <w:r w:rsidRPr="00BA4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0C70DC" w14:textId="77777777" w:rsidR="00415293" w:rsidRPr="00046328" w:rsidRDefault="00415293" w:rsidP="0041529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527E51" w14:textId="0D2C0936" w:rsidR="00415293" w:rsidRPr="00046328" w:rsidRDefault="00BA4A12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A4A12">
              <w:rPr>
                <w:rFonts w:ascii="Angsana New" w:hAnsi="Angsana New"/>
                <w:sz w:val="30"/>
                <w:szCs w:val="30"/>
              </w:rPr>
              <w:t>(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A4A12">
              <w:rPr>
                <w:rFonts w:ascii="Angsana New" w:hAnsi="Angsana New"/>
                <w:sz w:val="30"/>
                <w:szCs w:val="30"/>
              </w:rPr>
              <w:t>,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  <w:r w:rsidRPr="00BA4A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9C4AD77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3F5F03" w14:textId="340210FE" w:rsidR="00415293" w:rsidRPr="00046328" w:rsidRDefault="00B861A1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861A1">
              <w:rPr>
                <w:rFonts w:ascii="Angsana New" w:hAnsi="Angsana New"/>
                <w:sz w:val="30"/>
                <w:szCs w:val="30"/>
              </w:rPr>
              <w:t>(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B861A1">
              <w:rPr>
                <w:rFonts w:ascii="Angsana New" w:hAnsi="Angsana New"/>
                <w:sz w:val="30"/>
                <w:szCs w:val="30"/>
              </w:rPr>
              <w:t>,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293" w:rsidRPr="00046328" w14:paraId="503D3E68" w14:textId="77777777" w:rsidTr="00415293">
        <w:trPr>
          <w:trHeight w:val="20"/>
        </w:trPr>
        <w:tc>
          <w:tcPr>
            <w:tcW w:w="2250" w:type="dxa"/>
            <w:vAlign w:val="bottom"/>
          </w:tcPr>
          <w:p w14:paraId="1D83B897" w14:textId="586D8489" w:rsidR="00415293" w:rsidRPr="00046328" w:rsidRDefault="00415293" w:rsidP="0041529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5C58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C585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E4694"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74" w:type="dxa"/>
          </w:tcPr>
          <w:p w14:paraId="614D4847" w14:textId="77777777" w:rsidR="00415293" w:rsidRPr="00046328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CDABA4F" w14:textId="77777777" w:rsidR="00415293" w:rsidRPr="00046328" w:rsidRDefault="00415293" w:rsidP="0041529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72AB3F77" w14:textId="5D522FB6" w:rsidR="00415293" w:rsidRPr="00046328" w:rsidRDefault="00FE4694" w:rsidP="00AA6E3C">
            <w:pPr>
              <w:pStyle w:val="BodyText"/>
              <w:tabs>
                <w:tab w:val="decimal" w:pos="156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BA4A12" w:rsidRPr="00BA4A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180" w:type="dxa"/>
          </w:tcPr>
          <w:p w14:paraId="2EAEBB95" w14:textId="77777777" w:rsidR="00415293" w:rsidRPr="00046328" w:rsidRDefault="00415293" w:rsidP="00BA4A12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5F06A5" w14:textId="7A52BF0E" w:rsidR="00415293" w:rsidRPr="00046328" w:rsidRDefault="00FE4694" w:rsidP="00367DC2">
            <w:pPr>
              <w:pStyle w:val="BodyText"/>
              <w:tabs>
                <w:tab w:val="decimal" w:pos="145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B861A1" w:rsidRPr="00B86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180" w:type="dxa"/>
          </w:tcPr>
          <w:p w14:paraId="588E8E4E" w14:textId="77777777" w:rsidR="00415293" w:rsidRPr="00046328" w:rsidRDefault="00415293" w:rsidP="004152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6202C" w14:textId="16D612F7" w:rsidR="00415293" w:rsidRPr="00046328" w:rsidRDefault="00FE4694" w:rsidP="00367DC2">
            <w:pPr>
              <w:pStyle w:val="BodyText"/>
              <w:tabs>
                <w:tab w:val="decimal" w:pos="1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B861A1" w:rsidRPr="00B861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</w:tbl>
    <w:p w14:paraId="07F4EE38" w14:textId="5A638BDF" w:rsidR="00114C71" w:rsidRPr="00046328" w:rsidRDefault="00114C71" w:rsidP="00FC1E6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F9DD51" w14:textId="35736BAB" w:rsidR="00367DC2" w:rsidRPr="00046328" w:rsidRDefault="00367DC2" w:rsidP="00114C71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D0DBC36" w14:textId="515CAFBA" w:rsidR="00CD63FD" w:rsidRPr="007873B9" w:rsidRDefault="00CD63FD" w:rsidP="00367DC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873B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046328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21D3CC96" w:rsidR="00367DC2" w:rsidRPr="00046328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ส่วนงาน </w:t>
      </w:r>
      <w:r w:rsidR="00FE4694" w:rsidRPr="00FE4694">
        <w:rPr>
          <w:rFonts w:ascii="Angsana New" w:hAnsi="Angsana New"/>
          <w:sz w:val="30"/>
          <w:szCs w:val="30"/>
        </w:rPr>
        <w:t>1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74CB843B" w:rsidR="00367DC2" w:rsidRPr="00046328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ส่วนงาน </w:t>
      </w:r>
      <w:r w:rsidR="00FE4694" w:rsidRPr="00FE4694">
        <w:rPr>
          <w:rFonts w:ascii="Angsana New" w:hAnsi="Angsana New"/>
          <w:sz w:val="30"/>
          <w:szCs w:val="30"/>
        </w:rPr>
        <w:t>2</w:t>
      </w:r>
      <w:r w:rsidRPr="00046328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381334BA" w:rsidR="00367DC2" w:rsidRPr="00046328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ส่วนงาน </w:t>
      </w:r>
      <w:r w:rsidR="00FE4694" w:rsidRPr="00FE4694">
        <w:rPr>
          <w:rFonts w:ascii="Angsana New" w:hAnsi="Angsana New"/>
          <w:sz w:val="30"/>
          <w:szCs w:val="30"/>
        </w:rPr>
        <w:t>3</w:t>
      </w:r>
      <w:r w:rsidRPr="00046328">
        <w:rPr>
          <w:rFonts w:ascii="Angsana New" w:hAnsi="Angsana New"/>
          <w:sz w:val="30"/>
          <w:szCs w:val="30"/>
          <w:cs/>
        </w:rPr>
        <w:t xml:space="preserve"> ขายสินค้าในประเทศอื่น</w:t>
      </w:r>
      <w:r w:rsidR="00CE1168"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ๆ</w:t>
      </w:r>
    </w:p>
    <w:p w14:paraId="5D05441A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046328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046328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046328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046328" w:rsidSect="001C2B36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29D8BDA4" w14:textId="1D6806D9" w:rsidR="00367DC2" w:rsidRPr="00046328" w:rsidRDefault="00367DC2" w:rsidP="00367DC2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  <w:cs/>
        </w:rPr>
      </w:pPr>
      <w:bookmarkStart w:id="1" w:name="_Hlk39853326"/>
      <w:r w:rsidRPr="00046328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 ๆ ข้อมูลทางการเงินเกี่ยวกับการดำเนินงานของบริษัทจำแนกตามส่วนงานทางภูมิศาสตร์</w:t>
      </w:r>
      <w:r w:rsidR="00316631" w:rsidRPr="00046328">
        <w:rPr>
          <w:rFonts w:ascii="Angsana New" w:eastAsia="Calibri" w:hAnsi="Angsana New"/>
          <w:sz w:val="30"/>
          <w:szCs w:val="30"/>
          <w:cs/>
          <w:lang w:val="en-US"/>
        </w:rPr>
        <w:t>สำหรับงวดสามเดือนและ</w:t>
      </w:r>
      <w:r w:rsidR="00BE33B4">
        <w:rPr>
          <w:rFonts w:ascii="Angsana New" w:eastAsia="Calibri" w:hAnsi="Angsana New"/>
          <w:sz w:val="30"/>
          <w:szCs w:val="30"/>
          <w:cs/>
          <w:lang w:val="en-US"/>
        </w:rPr>
        <w:t>เก้า</w:t>
      </w:r>
      <w:r w:rsidR="00316631" w:rsidRPr="00046328">
        <w:rPr>
          <w:rFonts w:ascii="Angsana New" w:eastAsia="Calibri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FE4694" w:rsidRPr="00FE4694">
        <w:rPr>
          <w:rFonts w:ascii="Angsana New" w:eastAsia="Calibri" w:hAnsi="Angsana New"/>
          <w:sz w:val="30"/>
          <w:szCs w:val="30"/>
          <w:lang w:val="en-US"/>
        </w:rPr>
        <w:t>31</w:t>
      </w:r>
      <w:r w:rsidR="00316631" w:rsidRPr="00046328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BE33B4">
        <w:rPr>
          <w:rFonts w:ascii="Angsana New" w:eastAsia="Calibri" w:hAnsi="Angsana New"/>
          <w:sz w:val="30"/>
          <w:szCs w:val="30"/>
          <w:cs/>
          <w:lang w:val="en-US"/>
        </w:rPr>
        <w:t>ธันวาคม</w:t>
      </w:r>
      <w:r w:rsidRPr="00046328">
        <w:rPr>
          <w:rFonts w:ascii="Angsana New" w:hAnsi="Angsana New"/>
          <w:sz w:val="30"/>
          <w:szCs w:val="30"/>
          <w:cs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และ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2562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="00A619C1" w:rsidRPr="00046328">
        <w:rPr>
          <w:rFonts w:ascii="Angsana New" w:hAnsi="Angsana New"/>
          <w:sz w:val="30"/>
          <w:szCs w:val="30"/>
          <w:cs/>
        </w:rPr>
        <w:br/>
      </w:r>
      <w:r w:rsidRPr="00046328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63194B48" w14:textId="4B805879" w:rsidR="00AF4314" w:rsidRPr="00C60A55" w:rsidRDefault="00AF4314" w:rsidP="00AF4314">
      <w:pPr>
        <w:spacing w:line="240" w:lineRule="auto"/>
        <w:ind w:left="540"/>
        <w:jc w:val="thaiDistribute"/>
        <w:rPr>
          <w:rFonts w:ascii="Angsana New" w:eastAsia="Calibri" w:hAnsi="Angsana New"/>
          <w:sz w:val="26"/>
          <w:szCs w:val="26"/>
          <w:lang w:val="en-US"/>
        </w:rPr>
      </w:pPr>
    </w:p>
    <w:tbl>
      <w:tblPr>
        <w:tblW w:w="1458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270"/>
        <w:gridCol w:w="1170"/>
      </w:tblGrid>
      <w:tr w:rsidR="005C585A" w:rsidRPr="00AB151B" w14:paraId="79D9669E" w14:textId="77777777" w:rsidTr="00BB5F90">
        <w:tc>
          <w:tcPr>
            <w:tcW w:w="3780" w:type="dxa"/>
          </w:tcPr>
          <w:p w14:paraId="004368A0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0" w:type="dxa"/>
            <w:gridSpan w:val="15"/>
          </w:tcPr>
          <w:p w14:paraId="3511759A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</w:tr>
      <w:tr w:rsidR="005C585A" w:rsidRPr="00AB151B" w14:paraId="2D99BB1C" w14:textId="77777777" w:rsidTr="00BB5F90">
        <w:tc>
          <w:tcPr>
            <w:tcW w:w="3780" w:type="dxa"/>
          </w:tcPr>
          <w:p w14:paraId="2442A32D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B7ABEDB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1EF8924E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41117D66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7047B55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61FC5E71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29C00AD7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76CA243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C585A" w:rsidRPr="00AB151B" w14:paraId="21AC61A5" w14:textId="77777777" w:rsidTr="00BB5F90">
        <w:tc>
          <w:tcPr>
            <w:tcW w:w="3780" w:type="dxa"/>
          </w:tcPr>
          <w:p w14:paraId="7DABE1AF" w14:textId="74A4C50C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AB15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</w:tcPr>
          <w:p w14:paraId="45FDDF79" w14:textId="0F804466" w:rsidR="005C585A" w:rsidRPr="005C585A" w:rsidRDefault="00FE4694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37730A30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35A961F" w14:textId="35F07F54" w:rsidR="005C585A" w:rsidRPr="00AB151B" w:rsidRDefault="00FE4694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553E166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9EF3468" w14:textId="61D40423" w:rsidR="005C585A" w:rsidRPr="00AB151B" w:rsidRDefault="00FE4694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78BA4754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D4F61A5" w14:textId="7284D732" w:rsidR="005C585A" w:rsidRPr="00AB151B" w:rsidRDefault="00FE4694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0961C1CC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547432" w14:textId="5FFB377B" w:rsidR="005C585A" w:rsidRPr="00AB151B" w:rsidRDefault="00FE4694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70FA67C5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16BE6F4" w14:textId="792F2485" w:rsidR="005C585A" w:rsidRPr="00AB151B" w:rsidRDefault="00FE4694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</w:tcPr>
          <w:p w14:paraId="3387F82E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248D8E0" w14:textId="2559643A" w:rsidR="005C585A" w:rsidRPr="00AB151B" w:rsidRDefault="00FE4694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</w:tcPr>
          <w:p w14:paraId="3FB4CCE3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624ED32" w14:textId="0DD977FD" w:rsidR="005C585A" w:rsidRPr="00AB151B" w:rsidRDefault="00FE4694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5C585A" w:rsidRPr="00AB151B" w14:paraId="428AFF0D" w14:textId="77777777" w:rsidTr="00BB5F90">
        <w:tc>
          <w:tcPr>
            <w:tcW w:w="3780" w:type="dxa"/>
          </w:tcPr>
          <w:p w14:paraId="6D2ABF8B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0" w:type="dxa"/>
            <w:gridSpan w:val="15"/>
            <w:tcBorders>
              <w:bottom w:val="nil"/>
            </w:tcBorders>
          </w:tcPr>
          <w:p w14:paraId="1C033813" w14:textId="77777777" w:rsidR="005C585A" w:rsidRPr="00AB151B" w:rsidRDefault="005C585A" w:rsidP="005C585A">
            <w:pPr>
              <w:tabs>
                <w:tab w:val="decimal" w:pos="95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AB151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AB151B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5C585A" w:rsidRPr="00AB151B" w14:paraId="48FF8936" w14:textId="77777777" w:rsidTr="00BB5F90">
        <w:tc>
          <w:tcPr>
            <w:tcW w:w="3780" w:type="dxa"/>
          </w:tcPr>
          <w:p w14:paraId="696780DE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2C7BB1C" w14:textId="46F6C58B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674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859</w:t>
            </w:r>
          </w:p>
        </w:tc>
        <w:tc>
          <w:tcPr>
            <w:tcW w:w="270" w:type="dxa"/>
            <w:tcBorders>
              <w:top w:val="nil"/>
            </w:tcBorders>
          </w:tcPr>
          <w:p w14:paraId="036201AF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1E74840" w14:textId="3CF88FFC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598</w:t>
            </w:r>
            <w:r w:rsidR="005C585A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986</w:t>
            </w:r>
          </w:p>
        </w:tc>
        <w:tc>
          <w:tcPr>
            <w:tcW w:w="270" w:type="dxa"/>
            <w:tcBorders>
              <w:top w:val="nil"/>
            </w:tcBorders>
          </w:tcPr>
          <w:p w14:paraId="00CBA981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0325CB5" w14:textId="749244E4" w:rsidR="005C585A" w:rsidRPr="00170523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270" w:type="dxa"/>
            <w:tcBorders>
              <w:top w:val="nil"/>
            </w:tcBorders>
          </w:tcPr>
          <w:p w14:paraId="471B50FD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DFED8F4" w14:textId="3A648A3D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610</w:t>
            </w:r>
            <w:r w:rsidR="005C585A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981</w:t>
            </w:r>
          </w:p>
        </w:tc>
        <w:tc>
          <w:tcPr>
            <w:tcW w:w="270" w:type="dxa"/>
            <w:tcBorders>
              <w:top w:val="nil"/>
            </w:tcBorders>
          </w:tcPr>
          <w:p w14:paraId="34D60579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19CBE1D" w14:textId="5F3CECA6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443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020</w:t>
            </w:r>
          </w:p>
        </w:tc>
        <w:tc>
          <w:tcPr>
            <w:tcW w:w="270" w:type="dxa"/>
            <w:tcBorders>
              <w:top w:val="nil"/>
            </w:tcBorders>
          </w:tcPr>
          <w:p w14:paraId="45361921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76EE27A" w14:textId="6A510E9F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349</w:t>
            </w:r>
            <w:r w:rsidR="005C585A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270" w:type="dxa"/>
            <w:tcBorders>
              <w:top w:val="nil"/>
            </w:tcBorders>
          </w:tcPr>
          <w:p w14:paraId="03F333D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418B0EC" w14:textId="741BABBB" w:rsidR="005C585A" w:rsidRPr="00AB151B" w:rsidRDefault="00FE4694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115</w:t>
            </w:r>
          </w:p>
        </w:tc>
        <w:tc>
          <w:tcPr>
            <w:tcW w:w="270" w:type="dxa"/>
            <w:tcBorders>
              <w:top w:val="nil"/>
            </w:tcBorders>
          </w:tcPr>
          <w:p w14:paraId="62482433" w14:textId="77777777" w:rsidR="005C585A" w:rsidRPr="00AB151B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4A1A9E6" w14:textId="3AAA8EEA" w:rsidR="005C585A" w:rsidRPr="00AB151B" w:rsidRDefault="00FE4694" w:rsidP="005C585A">
            <w:pPr>
              <w:tabs>
                <w:tab w:val="decimal" w:pos="95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5C585A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559</w:t>
            </w:r>
            <w:r w:rsidR="005C585A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172</w:t>
            </w:r>
          </w:p>
        </w:tc>
      </w:tr>
      <w:tr w:rsidR="005C585A" w:rsidRPr="00AB151B" w14:paraId="3DD4FC29" w14:textId="77777777" w:rsidTr="00BB5F90">
        <w:tc>
          <w:tcPr>
            <w:tcW w:w="3780" w:type="dxa"/>
          </w:tcPr>
          <w:p w14:paraId="0E3FC05A" w14:textId="176F291A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F05C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05C7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F05C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F05C7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  <w:r w:rsidR="00F05C7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AB151B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3EC2E71B" w14:textId="01482217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93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270" w:type="dxa"/>
            <w:tcBorders>
              <w:bottom w:val="nil"/>
            </w:tcBorders>
          </w:tcPr>
          <w:p w14:paraId="5628C94E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5BF8EA6" w14:textId="38CF52B8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  <w:r w:rsidR="005C585A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270" w:type="dxa"/>
            <w:tcBorders>
              <w:bottom w:val="nil"/>
            </w:tcBorders>
          </w:tcPr>
          <w:p w14:paraId="50D063ED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5964B0B" w14:textId="32123813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173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270" w:type="dxa"/>
            <w:tcBorders>
              <w:bottom w:val="nil"/>
            </w:tcBorders>
          </w:tcPr>
          <w:p w14:paraId="51C9DDEE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853D3BE" w14:textId="4E2A6C09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  <w:r w:rsidR="005C585A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270" w:type="dxa"/>
            <w:tcBorders>
              <w:bottom w:val="nil"/>
            </w:tcBorders>
          </w:tcPr>
          <w:p w14:paraId="52EF0986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4D29EE" w14:textId="4F2CBE79" w:rsidR="005C585A" w:rsidRPr="00AB151B" w:rsidRDefault="00FE4694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270" w:type="dxa"/>
            <w:tcBorders>
              <w:bottom w:val="nil"/>
            </w:tcBorders>
          </w:tcPr>
          <w:p w14:paraId="264E578B" w14:textId="77777777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6813F4C" w14:textId="36650D71" w:rsidR="005C585A" w:rsidRPr="00AB151B" w:rsidRDefault="005C585A" w:rsidP="005C585A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994</w:t>
            </w:r>
            <w:r w:rsidRPr="00AB15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7660B3E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CA320D" w14:textId="43E396DF" w:rsidR="005C585A" w:rsidRPr="00AB151B" w:rsidRDefault="00FE4694" w:rsidP="005C585A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325</w:t>
            </w:r>
          </w:p>
        </w:tc>
        <w:tc>
          <w:tcPr>
            <w:tcW w:w="270" w:type="dxa"/>
            <w:tcBorders>
              <w:bottom w:val="nil"/>
            </w:tcBorders>
          </w:tcPr>
          <w:p w14:paraId="57EEDF1C" w14:textId="77777777" w:rsidR="005C585A" w:rsidRPr="00AB151B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1F20C78" w14:textId="503F6913" w:rsidR="005C585A" w:rsidRPr="00AB151B" w:rsidRDefault="00FE4694" w:rsidP="005C585A">
            <w:pPr>
              <w:tabs>
                <w:tab w:val="decimal" w:pos="95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204</w:t>
            </w:r>
            <w:r w:rsidR="005C585A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666</w:t>
            </w:r>
          </w:p>
        </w:tc>
      </w:tr>
      <w:tr w:rsidR="005C585A" w:rsidRPr="00AB151B" w14:paraId="19AD5BA0" w14:textId="77777777" w:rsidTr="00BB5F90">
        <w:tc>
          <w:tcPr>
            <w:tcW w:w="3780" w:type="dxa"/>
          </w:tcPr>
          <w:p w14:paraId="2EDA7CF3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F84EC5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2A2E5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60286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FA988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CBAA48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47747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34BB865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EDD940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1B44EEF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44E2C5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6BC5F07" w14:textId="77777777" w:rsidR="005C585A" w:rsidRPr="00AB151B" w:rsidRDefault="005C585A" w:rsidP="005C585A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689FA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380E2B" w14:textId="4701D23D" w:rsidR="005C585A" w:rsidRPr="005B204F" w:rsidRDefault="002976CC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976CC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="00535D9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845300" w14:textId="77777777" w:rsidR="005C585A" w:rsidRPr="005B204F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570F680" w14:textId="66ADA295" w:rsidR="005C585A" w:rsidRPr="00AB151B" w:rsidRDefault="005C585A" w:rsidP="005C585A">
            <w:pPr>
              <w:tabs>
                <w:tab w:val="decimal" w:pos="95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B204F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  <w:r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295</w:t>
            </w:r>
            <w:r w:rsidRPr="005B20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585A" w:rsidRPr="00AB151B" w14:paraId="66F61B97" w14:textId="77777777" w:rsidTr="00BB5F90">
        <w:tc>
          <w:tcPr>
            <w:tcW w:w="3780" w:type="dxa"/>
          </w:tcPr>
          <w:p w14:paraId="2AA0DBC6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781BFBD1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498664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5998F0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F1117CC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DCACA8C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C923BE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A6D036B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3290014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6F4E1C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B87238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A6BCD44" w14:textId="77777777" w:rsidR="005C585A" w:rsidRPr="00AB151B" w:rsidRDefault="005C585A" w:rsidP="005C585A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4AE52B0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EA7117E" w14:textId="154D9E5F" w:rsidR="005C585A" w:rsidRPr="005B204F" w:rsidRDefault="00FE4694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="00420033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</w:tcPr>
          <w:p w14:paraId="3A56C34D" w14:textId="77777777" w:rsidR="005C585A" w:rsidRPr="005B204F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D8F211D" w14:textId="6614FC96" w:rsidR="005C585A" w:rsidRPr="00AB151B" w:rsidRDefault="00FE4694" w:rsidP="005C585A">
            <w:pPr>
              <w:tabs>
                <w:tab w:val="decimal" w:pos="95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139</w:t>
            </w:r>
            <w:r w:rsidR="005C585A"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188</w:t>
            </w:r>
          </w:p>
        </w:tc>
      </w:tr>
      <w:tr w:rsidR="005C585A" w:rsidRPr="00AB151B" w14:paraId="707E5668" w14:textId="77777777" w:rsidTr="00BB5F90">
        <w:tc>
          <w:tcPr>
            <w:tcW w:w="3780" w:type="dxa"/>
          </w:tcPr>
          <w:p w14:paraId="0A8D69B1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990" w:type="dxa"/>
          </w:tcPr>
          <w:p w14:paraId="6E1C6C1C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6C72F2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8282A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DB5194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D57FD8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967395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DD0D8B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D756C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6E879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4F0D8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A8567A" w14:textId="77777777" w:rsidR="005C585A" w:rsidRPr="00AB151B" w:rsidRDefault="005C585A" w:rsidP="005C585A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A4F26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8B53ED" w14:textId="5E03D175" w:rsidR="005C585A" w:rsidRPr="005B204F" w:rsidRDefault="002976CC" w:rsidP="005C585A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76CC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42003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1F6CE4" w14:textId="77777777" w:rsidR="005C585A" w:rsidRPr="005B204F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A1065F" w14:textId="6D8066BA" w:rsidR="005C585A" w:rsidRPr="00AB151B" w:rsidRDefault="00FE4694" w:rsidP="005C585A">
            <w:pPr>
              <w:tabs>
                <w:tab w:val="decimal" w:pos="95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5C585A"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107</w:t>
            </w:r>
          </w:p>
        </w:tc>
      </w:tr>
      <w:tr w:rsidR="005C585A" w:rsidRPr="00AB151B" w14:paraId="69B9087F" w14:textId="77777777" w:rsidTr="002976CC">
        <w:tc>
          <w:tcPr>
            <w:tcW w:w="3780" w:type="dxa"/>
          </w:tcPr>
          <w:p w14:paraId="39C5C333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72DE5943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7134218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8DB7C25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73660B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C29656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B243C92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8347532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F80D5EE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C9BF25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5ACB63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DD7482E" w14:textId="77777777" w:rsidR="005C585A" w:rsidRPr="00AB151B" w:rsidRDefault="005C585A" w:rsidP="005C585A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F8CB4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19B2FF8" w14:textId="0D4B82FC" w:rsidR="005C585A" w:rsidRPr="005B204F" w:rsidRDefault="00FE4694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="00420033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8C1A62" w14:textId="77777777" w:rsidR="005C585A" w:rsidRPr="005B204F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EDCDA8C" w14:textId="223773AD" w:rsidR="005C585A" w:rsidRPr="00AB151B" w:rsidRDefault="00FE4694" w:rsidP="005C585A">
            <w:pPr>
              <w:tabs>
                <w:tab w:val="decimal" w:pos="95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5C585A"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552</w:t>
            </w:r>
          </w:p>
        </w:tc>
      </w:tr>
      <w:tr w:rsidR="002976CC" w:rsidRPr="00AB151B" w14:paraId="2EE8AA8C" w14:textId="77777777" w:rsidTr="002976CC">
        <w:trPr>
          <w:trHeight w:val="288"/>
        </w:trPr>
        <w:tc>
          <w:tcPr>
            <w:tcW w:w="3780" w:type="dxa"/>
          </w:tcPr>
          <w:p w14:paraId="6BC0A8C4" w14:textId="6BCB8630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</w:tcPr>
          <w:p w14:paraId="59174B02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A56377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E5C0F7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28C3F0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F17992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D1B665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4F3129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1DBE06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0FB4A3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919D7D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53C12A" w14:textId="77777777" w:rsidR="002976CC" w:rsidRPr="00AB151B" w:rsidRDefault="002976CC" w:rsidP="005C585A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2652A7" w14:textId="77777777" w:rsidR="002976CC" w:rsidRPr="00AB151B" w:rsidRDefault="002976CC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53DCE2C" w14:textId="6879F6C0" w:rsidR="002976CC" w:rsidRPr="002976CC" w:rsidRDefault="009266BB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F1B516B" w14:textId="77777777" w:rsidR="002976CC" w:rsidRPr="005B204F" w:rsidRDefault="002976CC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60F2AC6" w14:textId="609FD481" w:rsidR="002976CC" w:rsidRPr="005B204F" w:rsidRDefault="009266BB" w:rsidP="002F4EC7">
            <w:pPr>
              <w:tabs>
                <w:tab w:val="decimal" w:pos="7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585A" w:rsidRPr="00AB151B" w14:paraId="3F00774A" w14:textId="77777777" w:rsidTr="002976CC">
        <w:trPr>
          <w:trHeight w:val="288"/>
        </w:trPr>
        <w:tc>
          <w:tcPr>
            <w:tcW w:w="3780" w:type="dxa"/>
          </w:tcPr>
          <w:p w14:paraId="7A87CF98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</w:tcPr>
          <w:p w14:paraId="4733E3CB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6BA0A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0BDC8F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194C5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9373B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CAE47C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AC3AF3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E295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650BD8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842AC2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6928FE" w14:textId="77777777" w:rsidR="005C585A" w:rsidRPr="00AB151B" w:rsidRDefault="005C585A" w:rsidP="005C585A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56944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83593B" w14:textId="1CE33189" w:rsidR="005C585A" w:rsidRPr="005B204F" w:rsidRDefault="009266BB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266BB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334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1032CF0" w14:textId="77777777" w:rsidR="005C585A" w:rsidRPr="005B204F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DFBA72" w14:textId="5017D864" w:rsidR="005C585A" w:rsidRPr="00AB151B" w:rsidRDefault="005C585A" w:rsidP="005C585A">
            <w:pPr>
              <w:tabs>
                <w:tab w:val="decimal" w:pos="95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204F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476</w:t>
            </w:r>
            <w:r w:rsidRPr="005B20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585A" w:rsidRPr="00AB151B" w14:paraId="5546C09A" w14:textId="77777777" w:rsidTr="002976CC">
        <w:tc>
          <w:tcPr>
            <w:tcW w:w="3780" w:type="dxa"/>
          </w:tcPr>
          <w:p w14:paraId="0FED1D7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16910274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7DEE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CF17B0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CC97A0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E1A30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38FFF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C08332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5CE30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73C3AF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6C58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7575CF" w14:textId="77777777" w:rsidR="005C585A" w:rsidRPr="00AB151B" w:rsidRDefault="005C585A" w:rsidP="005C585A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559E4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EC67BE9" w14:textId="624B422D" w:rsidR="005C585A" w:rsidRPr="005B204F" w:rsidRDefault="00FE4694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209</w:t>
            </w:r>
            <w:r w:rsidR="009266BB" w:rsidRPr="009266B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270" w:type="dxa"/>
            <w:tcBorders>
              <w:top w:val="nil"/>
            </w:tcBorders>
          </w:tcPr>
          <w:p w14:paraId="5F8C6BB0" w14:textId="77777777" w:rsidR="005C585A" w:rsidRPr="005B204F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90C3B2C" w14:textId="3B3B9842" w:rsidR="005C585A" w:rsidRPr="00AB151B" w:rsidRDefault="00FE4694" w:rsidP="005C585A">
            <w:pPr>
              <w:tabs>
                <w:tab w:val="decimal" w:pos="95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162</w:t>
            </w:r>
            <w:r w:rsidR="005C585A"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</w:tr>
      <w:tr w:rsidR="005C585A" w:rsidRPr="00AB151B" w14:paraId="6C6C43CB" w14:textId="77777777" w:rsidTr="002976CC">
        <w:tc>
          <w:tcPr>
            <w:tcW w:w="3780" w:type="dxa"/>
          </w:tcPr>
          <w:p w14:paraId="1657C7F0" w14:textId="26B4A638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409DFC8F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EEC08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5CFF4A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BAAA94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2EAA6F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D46C7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A1340F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56EF46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2649BE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7B480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044800" w14:textId="77777777" w:rsidR="005C585A" w:rsidRPr="00AB151B" w:rsidRDefault="005C585A" w:rsidP="005C585A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AF601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CC3B35" w14:textId="647D1F36" w:rsidR="005C585A" w:rsidRPr="00AB151B" w:rsidRDefault="009266BB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9266BB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9266BB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124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085EF5" w14:textId="77777777" w:rsidR="005C585A" w:rsidRPr="00AB151B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2FBCD7" w14:textId="0EE343FF" w:rsidR="005C585A" w:rsidRPr="00AB151B" w:rsidRDefault="005C585A" w:rsidP="005C585A">
            <w:pPr>
              <w:tabs>
                <w:tab w:val="decimal" w:pos="95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030</w:t>
            </w:r>
            <w:r w:rsidRPr="00AB15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585A" w:rsidRPr="00AB151B" w14:paraId="38413034" w14:textId="77777777" w:rsidTr="002976CC">
        <w:tc>
          <w:tcPr>
            <w:tcW w:w="3780" w:type="dxa"/>
          </w:tcPr>
          <w:p w14:paraId="1071ABB9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73D59E1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1FAA6E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DA2D62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0BBFE5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CDB658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D91513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0A6234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638BD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9B67F4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FC572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767D09" w14:textId="77777777" w:rsidR="005C585A" w:rsidRPr="00AB151B" w:rsidRDefault="005C585A" w:rsidP="005C585A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A774D8" w14:textId="77777777" w:rsidR="005C585A" w:rsidRPr="00AB151B" w:rsidRDefault="005C585A" w:rsidP="005C58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3A739C" w14:textId="2AEB03F8" w:rsidR="005C585A" w:rsidRPr="00AB151B" w:rsidRDefault="00FE4694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190</w:t>
            </w:r>
            <w:r w:rsidR="009266BB" w:rsidRPr="009266B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076</w:t>
            </w:r>
          </w:p>
        </w:tc>
        <w:tc>
          <w:tcPr>
            <w:tcW w:w="270" w:type="dxa"/>
          </w:tcPr>
          <w:p w14:paraId="6B720C26" w14:textId="77777777" w:rsidR="005C585A" w:rsidRPr="00AB151B" w:rsidRDefault="005C585A" w:rsidP="005C585A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48FDE7" w14:textId="108C4352" w:rsidR="005C585A" w:rsidRPr="00AB151B" w:rsidRDefault="00FE4694" w:rsidP="005C585A">
            <w:pPr>
              <w:tabs>
                <w:tab w:val="decimal" w:pos="950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155</w:t>
            </w:r>
            <w:r w:rsidR="005C585A" w:rsidRPr="00AB151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712</w:t>
            </w:r>
          </w:p>
        </w:tc>
      </w:tr>
      <w:tr w:rsidR="002976CC" w:rsidRPr="00AB151B" w14:paraId="52A42C12" w14:textId="77777777" w:rsidTr="002976CC">
        <w:tc>
          <w:tcPr>
            <w:tcW w:w="3780" w:type="dxa"/>
            <w:vAlign w:val="bottom"/>
          </w:tcPr>
          <w:p w14:paraId="37E317F4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E1AB60C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C6AC00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C133F9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F3A53C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16CE1C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EDBD73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899DE0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37A5D97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651AB5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BE7C14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AADB70" w14:textId="77777777" w:rsidR="002976CC" w:rsidRPr="00AB151B" w:rsidRDefault="002976CC" w:rsidP="002976CC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B13F2A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ED1022D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4D62F9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ADAB025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76CC" w:rsidRPr="00AB151B" w14:paraId="73869B78" w14:textId="77777777" w:rsidTr="00BB5F90">
        <w:tc>
          <w:tcPr>
            <w:tcW w:w="3780" w:type="dxa"/>
            <w:tcBorders>
              <w:bottom w:val="nil"/>
            </w:tcBorders>
          </w:tcPr>
          <w:p w14:paraId="7F3B83F4" w14:textId="3F969A44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29422A8B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66D68F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6421168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A27403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6495788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AFB7F9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E31B4CE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F22B83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C7C10E9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A1B00E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BEBFB34" w14:textId="77777777" w:rsidR="002976CC" w:rsidRPr="00AB151B" w:rsidRDefault="002976CC" w:rsidP="002976CC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10C5F2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9869667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44BDD1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732D0F1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976CC" w:rsidRPr="00AB151B" w14:paraId="27476DAD" w14:textId="77777777" w:rsidTr="00BB5F90">
        <w:tc>
          <w:tcPr>
            <w:tcW w:w="3780" w:type="dxa"/>
            <w:tcBorders>
              <w:bottom w:val="nil"/>
            </w:tcBorders>
          </w:tcPr>
          <w:p w14:paraId="0E07366B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5BF6908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2D40A8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2164452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47EF14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1ABC4AE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A52F0F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D0B495D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0A3261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33B728D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A677B8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4BA848" w14:textId="77777777" w:rsidR="002976CC" w:rsidRPr="00AB151B" w:rsidRDefault="002976CC" w:rsidP="002976CC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83B536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BCBB78E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4D7B62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4832C4E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976CC" w:rsidRPr="00AB151B" w14:paraId="3ED13914" w14:textId="77777777" w:rsidTr="00BB5F90">
        <w:tc>
          <w:tcPr>
            <w:tcW w:w="3780" w:type="dxa"/>
            <w:tcBorders>
              <w:bottom w:val="nil"/>
            </w:tcBorders>
          </w:tcPr>
          <w:p w14:paraId="61EBB72B" w14:textId="7B877706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463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2ADEDB11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86EAF9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CF13D74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CF73AA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A952981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663785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76CB452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4E80CF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EB068EE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0B6433D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B3E274B" w14:textId="77777777" w:rsidR="002976CC" w:rsidRPr="00AB151B" w:rsidRDefault="002976CC" w:rsidP="002976CC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76418F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5BDF893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F5C8E9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729849C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976CC" w:rsidRPr="00AB151B" w14:paraId="6136A00A" w14:textId="77777777" w:rsidTr="009266BB">
        <w:tc>
          <w:tcPr>
            <w:tcW w:w="3780" w:type="dxa"/>
            <w:tcBorders>
              <w:bottom w:val="nil"/>
            </w:tcBorders>
          </w:tcPr>
          <w:p w14:paraId="5F4EA2C6" w14:textId="07A679A0" w:rsidR="002976CC" w:rsidRPr="00046328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6328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0463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46328">
              <w:rPr>
                <w:rFonts w:ascii="Angsana New" w:hAnsi="Angsana New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90" w:type="dxa"/>
            <w:tcBorders>
              <w:bottom w:val="nil"/>
            </w:tcBorders>
          </w:tcPr>
          <w:p w14:paraId="66C77412" w14:textId="54AB07FA" w:rsidR="002976CC" w:rsidRPr="00AB151B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674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0F5C89">
              <w:rPr>
                <w:rFonts w:ascii="Angsana New" w:hAnsi="Angsan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270" w:type="dxa"/>
            <w:tcBorders>
              <w:bottom w:val="nil"/>
            </w:tcBorders>
          </w:tcPr>
          <w:p w14:paraId="0CBCD732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39847EB" w14:textId="7AD6DCCA" w:rsidR="002976CC" w:rsidRPr="00AB151B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598</w:t>
            </w:r>
            <w:r w:rsidR="002976CC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986</w:t>
            </w:r>
          </w:p>
        </w:tc>
        <w:tc>
          <w:tcPr>
            <w:tcW w:w="270" w:type="dxa"/>
            <w:tcBorders>
              <w:bottom w:val="nil"/>
            </w:tcBorders>
          </w:tcPr>
          <w:p w14:paraId="440BE966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805BE88" w14:textId="6BFFF138" w:rsidR="002976CC" w:rsidRPr="00AB151B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808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="000F5C89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2F6B1E08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B6BDC58" w14:textId="16947F98" w:rsidR="002976CC" w:rsidRPr="00AB151B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610</w:t>
            </w:r>
            <w:r w:rsidR="002976CC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981</w:t>
            </w:r>
          </w:p>
        </w:tc>
        <w:tc>
          <w:tcPr>
            <w:tcW w:w="270" w:type="dxa"/>
            <w:tcBorders>
              <w:bottom w:val="nil"/>
            </w:tcBorders>
          </w:tcPr>
          <w:p w14:paraId="33F0E1BA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B107A88" w14:textId="19219E8D" w:rsidR="002976CC" w:rsidRPr="00AB151B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443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020</w:t>
            </w:r>
          </w:p>
        </w:tc>
        <w:tc>
          <w:tcPr>
            <w:tcW w:w="270" w:type="dxa"/>
            <w:tcBorders>
              <w:bottom w:val="nil"/>
            </w:tcBorders>
          </w:tcPr>
          <w:p w14:paraId="023984B5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A4CA4D" w14:textId="6B92CF95" w:rsidR="002976CC" w:rsidRPr="00AB151B" w:rsidRDefault="00FE4694" w:rsidP="002976CC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349</w:t>
            </w:r>
            <w:r w:rsidR="002976CC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205</w:t>
            </w:r>
          </w:p>
        </w:tc>
        <w:tc>
          <w:tcPr>
            <w:tcW w:w="270" w:type="dxa"/>
            <w:tcBorders>
              <w:bottom w:val="nil"/>
            </w:tcBorders>
          </w:tcPr>
          <w:p w14:paraId="13F1CECF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E9795B8" w14:textId="31CADBC3" w:rsidR="002976CC" w:rsidRPr="00AB151B" w:rsidRDefault="00FE4694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  <w:r w:rsidR="002976CC" w:rsidRPr="002976CC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115</w:t>
            </w:r>
          </w:p>
        </w:tc>
        <w:tc>
          <w:tcPr>
            <w:tcW w:w="270" w:type="dxa"/>
            <w:tcBorders>
              <w:bottom w:val="nil"/>
            </w:tcBorders>
          </w:tcPr>
          <w:p w14:paraId="5857885D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1172D6E" w14:textId="75224F25" w:rsidR="002976CC" w:rsidRPr="00AB151B" w:rsidRDefault="00FE4694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2976CC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559</w:t>
            </w:r>
            <w:r w:rsidR="002976CC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172</w:t>
            </w:r>
          </w:p>
        </w:tc>
      </w:tr>
      <w:tr w:rsidR="002976CC" w:rsidRPr="00AB151B" w14:paraId="754C2026" w14:textId="77777777" w:rsidTr="002976CC">
        <w:tc>
          <w:tcPr>
            <w:tcW w:w="3780" w:type="dxa"/>
            <w:tcBorders>
              <w:bottom w:val="nil"/>
            </w:tcBorders>
          </w:tcPr>
          <w:p w14:paraId="3EFE315C" w14:textId="047A3AC8" w:rsidR="002976CC" w:rsidRPr="00046328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46328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B875F5" w14:textId="602DD090" w:rsidR="002976CC" w:rsidRPr="00046328" w:rsidRDefault="002976CC" w:rsidP="00A87DAD">
            <w:pPr>
              <w:tabs>
                <w:tab w:val="decimal" w:pos="618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7920230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6A982B" w14:textId="58A71035" w:rsidR="002976CC" w:rsidRPr="00046328" w:rsidRDefault="002976CC" w:rsidP="00A87DAD">
            <w:pPr>
              <w:tabs>
                <w:tab w:val="decimal" w:pos="61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5C9452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B2DA72" w14:textId="1C25B0AD" w:rsidR="002976CC" w:rsidRPr="00046328" w:rsidRDefault="002976CC" w:rsidP="00A87DAD">
            <w:pPr>
              <w:tabs>
                <w:tab w:val="decimal" w:pos="788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72F3EC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047A87" w14:textId="6CF79424" w:rsidR="002976CC" w:rsidRPr="00046328" w:rsidRDefault="002976CC" w:rsidP="00A87DAD">
            <w:pPr>
              <w:tabs>
                <w:tab w:val="decimal" w:pos="788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DD6610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A11F33" w14:textId="70FB2B3A" w:rsidR="002976CC" w:rsidRPr="00046328" w:rsidRDefault="002976CC" w:rsidP="00A87DAD">
            <w:pPr>
              <w:tabs>
                <w:tab w:val="decimal" w:pos="69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836A185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DF5BC8" w14:textId="6EB63D8A" w:rsidR="002976CC" w:rsidRPr="00046328" w:rsidRDefault="002976CC" w:rsidP="00A87DAD">
            <w:pPr>
              <w:tabs>
                <w:tab w:val="decimal" w:pos="69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DD0FA39" w14:textId="77777777" w:rsidR="002976CC" w:rsidRPr="00AB151B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51C2C22" w14:textId="6063BF82" w:rsidR="002976CC" w:rsidRPr="00046328" w:rsidRDefault="002976CC" w:rsidP="00A87DAD">
            <w:pPr>
              <w:tabs>
                <w:tab w:val="decimal" w:pos="78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D5DC81" w14:textId="77777777" w:rsidR="002976CC" w:rsidRPr="00AB151B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B793DFD" w14:textId="6DB6B91D" w:rsidR="002976CC" w:rsidRPr="00046328" w:rsidRDefault="002976CC" w:rsidP="00A87DAD">
            <w:pPr>
              <w:tabs>
                <w:tab w:val="decimal" w:pos="78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</w:tr>
      <w:tr w:rsidR="002976CC" w:rsidRPr="00AB151B" w14:paraId="1BE3328E" w14:textId="77777777" w:rsidTr="002976CC">
        <w:tc>
          <w:tcPr>
            <w:tcW w:w="3780" w:type="dxa"/>
            <w:tcBorders>
              <w:bottom w:val="nil"/>
            </w:tcBorders>
          </w:tcPr>
          <w:p w14:paraId="1C5E3CAA" w14:textId="761735D8" w:rsidR="002976CC" w:rsidRPr="00046328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4A0C6A" w14:textId="1D8D936C" w:rsidR="002976CC" w:rsidRPr="002976CC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674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="00E57D2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</w:t>
            </w:r>
          </w:p>
        </w:tc>
        <w:tc>
          <w:tcPr>
            <w:tcW w:w="270" w:type="dxa"/>
            <w:tcBorders>
              <w:bottom w:val="nil"/>
            </w:tcBorders>
          </w:tcPr>
          <w:p w14:paraId="41CB235D" w14:textId="77777777" w:rsidR="002976CC" w:rsidRPr="002976CC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186CFF" w14:textId="31815BE1" w:rsidR="002976CC" w:rsidRPr="002976CC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598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986</w:t>
            </w:r>
          </w:p>
        </w:tc>
        <w:tc>
          <w:tcPr>
            <w:tcW w:w="270" w:type="dxa"/>
            <w:tcBorders>
              <w:bottom w:val="nil"/>
            </w:tcBorders>
          </w:tcPr>
          <w:p w14:paraId="291A2DAF" w14:textId="77777777" w:rsidR="002976CC" w:rsidRPr="002976CC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74B25" w14:textId="275A0057" w:rsidR="002976CC" w:rsidRPr="002976CC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808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</w:t>
            </w:r>
            <w:r w:rsidR="00E57D2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6BEAA999" w14:textId="77777777" w:rsidR="002976CC" w:rsidRPr="002976CC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7946CC" w14:textId="343F1BF4" w:rsidR="002976CC" w:rsidRPr="002976CC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610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981</w:t>
            </w:r>
          </w:p>
        </w:tc>
        <w:tc>
          <w:tcPr>
            <w:tcW w:w="270" w:type="dxa"/>
            <w:tcBorders>
              <w:bottom w:val="nil"/>
            </w:tcBorders>
          </w:tcPr>
          <w:p w14:paraId="5B9DCF75" w14:textId="77777777" w:rsidR="002976CC" w:rsidRPr="002976CC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CA30E" w14:textId="1AE6ED9F" w:rsidR="002976CC" w:rsidRPr="002976CC" w:rsidRDefault="00FE4694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443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020</w:t>
            </w:r>
          </w:p>
        </w:tc>
        <w:tc>
          <w:tcPr>
            <w:tcW w:w="270" w:type="dxa"/>
            <w:tcBorders>
              <w:bottom w:val="nil"/>
            </w:tcBorders>
          </w:tcPr>
          <w:p w14:paraId="5B782AF9" w14:textId="77777777" w:rsidR="002976CC" w:rsidRPr="002976CC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1578F6" w14:textId="567F69DC" w:rsidR="002976CC" w:rsidRPr="002976CC" w:rsidRDefault="00FE4694" w:rsidP="002976CC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349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205</w:t>
            </w:r>
          </w:p>
        </w:tc>
        <w:tc>
          <w:tcPr>
            <w:tcW w:w="270" w:type="dxa"/>
            <w:tcBorders>
              <w:bottom w:val="nil"/>
            </w:tcBorders>
          </w:tcPr>
          <w:p w14:paraId="4ECE3B6D" w14:textId="77777777" w:rsidR="002976CC" w:rsidRPr="002976CC" w:rsidRDefault="002976CC" w:rsidP="002976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CA9811" w14:textId="4280D482" w:rsidR="002976CC" w:rsidRPr="002976CC" w:rsidRDefault="00FE4694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926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115</w:t>
            </w:r>
          </w:p>
        </w:tc>
        <w:tc>
          <w:tcPr>
            <w:tcW w:w="270" w:type="dxa"/>
            <w:tcBorders>
              <w:bottom w:val="nil"/>
            </w:tcBorders>
          </w:tcPr>
          <w:p w14:paraId="6F38AB59" w14:textId="77777777" w:rsidR="002976CC" w:rsidRPr="002976CC" w:rsidRDefault="002976CC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127A1A" w14:textId="41AC57A2" w:rsidR="002976CC" w:rsidRPr="002976CC" w:rsidRDefault="00FE4694" w:rsidP="002976CC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559</w:t>
            </w:r>
            <w:r w:rsidR="002976CC" w:rsidRPr="002976C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172</w:t>
            </w:r>
          </w:p>
        </w:tc>
      </w:tr>
      <w:tr w:rsidR="005C585A" w:rsidRPr="00AB151B" w14:paraId="78029052" w14:textId="77777777" w:rsidTr="00BB5F90">
        <w:tc>
          <w:tcPr>
            <w:tcW w:w="3780" w:type="dxa"/>
          </w:tcPr>
          <w:p w14:paraId="7A47484E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0" w:type="dxa"/>
            <w:gridSpan w:val="15"/>
          </w:tcPr>
          <w:p w14:paraId="1BADDCF6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</w:tr>
      <w:tr w:rsidR="005C585A" w:rsidRPr="00AB151B" w14:paraId="6405B72B" w14:textId="77777777" w:rsidTr="00BB5F90">
        <w:tc>
          <w:tcPr>
            <w:tcW w:w="3780" w:type="dxa"/>
          </w:tcPr>
          <w:p w14:paraId="15679A85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429F9631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7F51A047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797EB2C2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C9CBD22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7410702E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35AC82B5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361F261B" w14:textId="77777777" w:rsidR="005C585A" w:rsidRPr="00AB151B" w:rsidRDefault="005C585A" w:rsidP="00BB5F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B2726" w:rsidRPr="00AB151B" w14:paraId="42F5AEC5" w14:textId="77777777" w:rsidTr="00BB5F90">
        <w:tc>
          <w:tcPr>
            <w:tcW w:w="3780" w:type="dxa"/>
          </w:tcPr>
          <w:p w14:paraId="4A50D2E6" w14:textId="27B3769E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AB15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</w:tcPr>
          <w:p w14:paraId="19B79913" w14:textId="1FA7485B" w:rsidR="00BB2726" w:rsidRPr="00AB151B" w:rsidRDefault="00FE4694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33782760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38B4D91" w14:textId="6FED5451" w:rsidR="00BB2726" w:rsidRPr="00AB151B" w:rsidRDefault="00FE4694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</w:tcPr>
          <w:p w14:paraId="322B764A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865BAB7" w14:textId="7163ADC9" w:rsidR="00BB2726" w:rsidRPr="00AB151B" w:rsidRDefault="00FE4694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01B8E36A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CF90052" w14:textId="10E279A1" w:rsidR="00BB2726" w:rsidRPr="00AB151B" w:rsidRDefault="00FE4694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</w:tcPr>
          <w:p w14:paraId="678E2713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37DFA37" w14:textId="2DB97E7F" w:rsidR="00BB2726" w:rsidRPr="00AB151B" w:rsidRDefault="00FE4694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22F4E28E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7A41B82" w14:textId="07E600E4" w:rsidR="00BB2726" w:rsidRPr="00AB151B" w:rsidRDefault="00FE4694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</w:tcPr>
          <w:p w14:paraId="5DC00D5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BCD7909" w14:textId="6FE5DC4F" w:rsidR="00BB2726" w:rsidRPr="00AB151B" w:rsidRDefault="00FE4694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04A9165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5CB4A7E" w14:textId="5507534A" w:rsidR="00BB2726" w:rsidRPr="00AB151B" w:rsidRDefault="00FE4694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BB2726" w:rsidRPr="00AB151B" w14:paraId="3FC6B61A" w14:textId="77777777" w:rsidTr="00BB5F90">
        <w:tc>
          <w:tcPr>
            <w:tcW w:w="3780" w:type="dxa"/>
          </w:tcPr>
          <w:p w14:paraId="663EA417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0" w:type="dxa"/>
            <w:gridSpan w:val="15"/>
            <w:tcBorders>
              <w:bottom w:val="nil"/>
            </w:tcBorders>
          </w:tcPr>
          <w:p w14:paraId="0C29EF1C" w14:textId="77777777" w:rsidR="00BB2726" w:rsidRPr="00AB151B" w:rsidRDefault="00BB2726" w:rsidP="00BB2726">
            <w:pPr>
              <w:tabs>
                <w:tab w:val="decimal" w:pos="97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AB151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AB151B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BB2726" w:rsidRPr="00AB151B" w14:paraId="1A331A21" w14:textId="77777777" w:rsidTr="00BB5F90">
        <w:tc>
          <w:tcPr>
            <w:tcW w:w="3780" w:type="dxa"/>
          </w:tcPr>
          <w:p w14:paraId="4544CE60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BAE04ED" w14:textId="1C0F89BC" w:rsidR="00BB2726" w:rsidRPr="00AB151B" w:rsidRDefault="00FE4694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220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270" w:type="dxa"/>
            <w:tcBorders>
              <w:top w:val="nil"/>
            </w:tcBorders>
          </w:tcPr>
          <w:p w14:paraId="5DFFDFF2" w14:textId="77777777" w:rsidR="00BB2726" w:rsidRPr="00AB151B" w:rsidRDefault="00BB2726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C3F3DD3" w14:textId="43E1F5AB" w:rsidR="00BB2726" w:rsidRPr="00AB151B" w:rsidRDefault="00FE4694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055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270" w:type="dxa"/>
            <w:tcBorders>
              <w:top w:val="nil"/>
            </w:tcBorders>
          </w:tcPr>
          <w:p w14:paraId="6133AB9B" w14:textId="77777777" w:rsidR="00BB2726" w:rsidRPr="00AB151B" w:rsidRDefault="00BB2726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64B3EFD" w14:textId="162FCF45" w:rsidR="00BB2726" w:rsidRPr="00AB151B" w:rsidRDefault="00FE4694" w:rsidP="00BB2726">
            <w:pPr>
              <w:tabs>
                <w:tab w:val="decimal" w:pos="88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578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704</w:t>
            </w:r>
          </w:p>
        </w:tc>
        <w:tc>
          <w:tcPr>
            <w:tcW w:w="270" w:type="dxa"/>
            <w:tcBorders>
              <w:top w:val="nil"/>
            </w:tcBorders>
          </w:tcPr>
          <w:p w14:paraId="5FBC360B" w14:textId="77777777" w:rsidR="00BB2726" w:rsidRPr="00AB151B" w:rsidRDefault="00BB2726" w:rsidP="00BB2726">
            <w:pPr>
              <w:tabs>
                <w:tab w:val="decimal" w:pos="88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2721E6F" w14:textId="2F6B6EE1" w:rsidR="00BB2726" w:rsidRPr="00AB151B" w:rsidRDefault="00FE4694" w:rsidP="00BB2726">
            <w:pPr>
              <w:tabs>
                <w:tab w:val="decimal" w:pos="88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343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662</w:t>
            </w:r>
          </w:p>
        </w:tc>
        <w:tc>
          <w:tcPr>
            <w:tcW w:w="270" w:type="dxa"/>
            <w:tcBorders>
              <w:top w:val="nil"/>
            </w:tcBorders>
          </w:tcPr>
          <w:p w14:paraId="7F066B60" w14:textId="77777777" w:rsidR="00BB2726" w:rsidRPr="00AB151B" w:rsidRDefault="00BB2726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4524706" w14:textId="335E3A35" w:rsidR="00BB2726" w:rsidRPr="00AB151B" w:rsidRDefault="00FE4694" w:rsidP="00BB2726">
            <w:pPr>
              <w:tabs>
                <w:tab w:val="decimal" w:pos="79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270" w:type="dxa"/>
            <w:tcBorders>
              <w:top w:val="nil"/>
            </w:tcBorders>
          </w:tcPr>
          <w:p w14:paraId="537B827A" w14:textId="77777777" w:rsidR="00BB2726" w:rsidRPr="00AB151B" w:rsidRDefault="00BB2726" w:rsidP="00BB2726">
            <w:pPr>
              <w:tabs>
                <w:tab w:val="decimal" w:pos="79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4495F3B" w14:textId="05395C1B" w:rsidR="00BB2726" w:rsidRPr="00AB151B" w:rsidRDefault="00FE4694" w:rsidP="00BB2726">
            <w:pPr>
              <w:tabs>
                <w:tab w:val="decimal" w:pos="892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035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282</w:t>
            </w:r>
          </w:p>
        </w:tc>
        <w:tc>
          <w:tcPr>
            <w:tcW w:w="270" w:type="dxa"/>
            <w:tcBorders>
              <w:top w:val="nil"/>
            </w:tcBorders>
          </w:tcPr>
          <w:p w14:paraId="4DD73D43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5562395" w14:textId="54FAC4F0" w:rsidR="00BB2726" w:rsidRPr="00AB151B" w:rsidRDefault="00FE4694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957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929</w:t>
            </w:r>
          </w:p>
        </w:tc>
        <w:tc>
          <w:tcPr>
            <w:tcW w:w="270" w:type="dxa"/>
            <w:tcBorders>
              <w:top w:val="nil"/>
            </w:tcBorders>
          </w:tcPr>
          <w:p w14:paraId="649FE8B6" w14:textId="77777777" w:rsidR="00BB2726" w:rsidRPr="00AB151B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5AF894C" w14:textId="55478E1B" w:rsidR="00BB2726" w:rsidRPr="00AB151B" w:rsidRDefault="00FE4694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434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797</w:t>
            </w:r>
          </w:p>
        </w:tc>
      </w:tr>
      <w:tr w:rsidR="00BB2726" w:rsidRPr="00AB151B" w14:paraId="7596A2E6" w14:textId="77777777" w:rsidTr="00BB5F90">
        <w:tc>
          <w:tcPr>
            <w:tcW w:w="3780" w:type="dxa"/>
          </w:tcPr>
          <w:p w14:paraId="357E1E9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AB151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4268159E" w14:textId="01EFB30B" w:rsidR="00BB2726" w:rsidRPr="00AB151B" w:rsidRDefault="00FE4694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364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505</w:t>
            </w:r>
          </w:p>
        </w:tc>
        <w:tc>
          <w:tcPr>
            <w:tcW w:w="270" w:type="dxa"/>
            <w:tcBorders>
              <w:bottom w:val="nil"/>
            </w:tcBorders>
          </w:tcPr>
          <w:p w14:paraId="2E121FEC" w14:textId="77777777" w:rsidR="00BB2726" w:rsidRPr="00AB151B" w:rsidRDefault="00BB2726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85F6C31" w14:textId="6BEB57F6" w:rsidR="00BB2726" w:rsidRPr="00AB151B" w:rsidRDefault="00FE4694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287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270" w:type="dxa"/>
            <w:tcBorders>
              <w:bottom w:val="nil"/>
            </w:tcBorders>
          </w:tcPr>
          <w:p w14:paraId="4FC643E7" w14:textId="77777777" w:rsidR="00BB2726" w:rsidRPr="00AB151B" w:rsidRDefault="00BB2726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427E64A" w14:textId="301A00A5" w:rsidR="00BB2726" w:rsidRPr="00AB151B" w:rsidRDefault="00FE4694" w:rsidP="00BB2726">
            <w:pPr>
              <w:tabs>
                <w:tab w:val="decimal" w:pos="88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546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270" w:type="dxa"/>
            <w:tcBorders>
              <w:bottom w:val="nil"/>
            </w:tcBorders>
          </w:tcPr>
          <w:p w14:paraId="09BA518B" w14:textId="77777777" w:rsidR="00BB2726" w:rsidRPr="00AB151B" w:rsidRDefault="00BB2726" w:rsidP="00BB2726">
            <w:pPr>
              <w:tabs>
                <w:tab w:val="decimal" w:pos="88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BD6FEDD" w14:textId="02D0A88A" w:rsidR="00BB2726" w:rsidRPr="00AB151B" w:rsidRDefault="00FE4694" w:rsidP="00BB2726">
            <w:pPr>
              <w:tabs>
                <w:tab w:val="decimal" w:pos="88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354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559</w:t>
            </w:r>
          </w:p>
        </w:tc>
        <w:tc>
          <w:tcPr>
            <w:tcW w:w="270" w:type="dxa"/>
            <w:tcBorders>
              <w:bottom w:val="nil"/>
            </w:tcBorders>
          </w:tcPr>
          <w:p w14:paraId="11FC3510" w14:textId="77777777" w:rsidR="00BB2726" w:rsidRPr="00AB151B" w:rsidRDefault="00BB2726" w:rsidP="00BB2726">
            <w:pPr>
              <w:tabs>
                <w:tab w:val="decimal" w:pos="77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38C52F3" w14:textId="02BA6C0B" w:rsidR="00BB2726" w:rsidRPr="00AB151B" w:rsidRDefault="00FE4694" w:rsidP="00BB2726">
            <w:pPr>
              <w:tabs>
                <w:tab w:val="decimal" w:pos="79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270" w:type="dxa"/>
            <w:tcBorders>
              <w:bottom w:val="nil"/>
            </w:tcBorders>
          </w:tcPr>
          <w:p w14:paraId="0956E73B" w14:textId="77777777" w:rsidR="00BB2726" w:rsidRPr="00AB151B" w:rsidRDefault="00BB2726" w:rsidP="00BB2726">
            <w:pPr>
              <w:tabs>
                <w:tab w:val="decimal" w:pos="794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5F189B0" w14:textId="646FBB9F" w:rsidR="00BB2726" w:rsidRPr="00AB151B" w:rsidRDefault="00BB2726" w:rsidP="00BB2726">
            <w:pPr>
              <w:tabs>
                <w:tab w:val="decimal" w:pos="892"/>
              </w:tabs>
              <w:spacing w:line="300" w:lineRule="exact"/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717</w:t>
            </w:r>
            <w:r w:rsidRPr="00AB15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E3C1B2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2EB58F3" w14:textId="18D1E00D" w:rsidR="00BB2726" w:rsidRPr="00AB151B" w:rsidRDefault="00FE4694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970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182</w:t>
            </w:r>
          </w:p>
        </w:tc>
        <w:tc>
          <w:tcPr>
            <w:tcW w:w="270" w:type="dxa"/>
            <w:tcBorders>
              <w:bottom w:val="nil"/>
            </w:tcBorders>
          </w:tcPr>
          <w:p w14:paraId="79C046C1" w14:textId="77777777" w:rsidR="00BB2726" w:rsidRPr="00AB151B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0674A34" w14:textId="2AA10ACC" w:rsidR="00BB2726" w:rsidRPr="00AB151B" w:rsidRDefault="00FE4694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618</w:t>
            </w:r>
            <w:r w:rsidR="00BB2726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620</w:t>
            </w:r>
          </w:p>
        </w:tc>
      </w:tr>
      <w:tr w:rsidR="00BB2726" w:rsidRPr="00AB151B" w14:paraId="42A21363" w14:textId="77777777" w:rsidTr="00BB5F90">
        <w:tc>
          <w:tcPr>
            <w:tcW w:w="3780" w:type="dxa"/>
          </w:tcPr>
          <w:p w14:paraId="2EF454F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6CEBB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C813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616B10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92A918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86DDD1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C8110E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42FB10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A65866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9A14BF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1ADF78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2FBD0A3" w14:textId="77777777" w:rsidR="00BB2726" w:rsidRPr="00AB151B" w:rsidRDefault="00BB2726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7FF97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5916A65" w14:textId="41E71FF1" w:rsidR="00BB2726" w:rsidRPr="005B204F" w:rsidRDefault="00C802D9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545</w:t>
            </w:r>
            <w:r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419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AB98C1" w14:textId="77777777" w:rsidR="00BB2726" w:rsidRPr="008A34AC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0100BD0" w14:textId="3B9B3841" w:rsidR="00BB2726" w:rsidRPr="00AB151B" w:rsidRDefault="00BB2726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B204F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627</w:t>
            </w:r>
            <w:r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709</w:t>
            </w:r>
            <w:r w:rsidRPr="005B20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2726" w:rsidRPr="00AB151B" w14:paraId="352668EE" w14:textId="77777777" w:rsidTr="00BB5F90">
        <w:tc>
          <w:tcPr>
            <w:tcW w:w="3780" w:type="dxa"/>
          </w:tcPr>
          <w:p w14:paraId="5ECE9B39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3725C6E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4B722A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C679996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D7BF1A6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6F24532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556B7A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308F8C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3C620D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98A674F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DAA32B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56786D7" w14:textId="77777777" w:rsidR="00BB2726" w:rsidRPr="00AB151B" w:rsidRDefault="00BB2726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FACDE7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5DE641A" w14:textId="55D98F26" w:rsidR="00BB2726" w:rsidRPr="005B204F" w:rsidRDefault="00FE4694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464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246</w:t>
            </w:r>
          </w:p>
        </w:tc>
        <w:tc>
          <w:tcPr>
            <w:tcW w:w="270" w:type="dxa"/>
            <w:tcBorders>
              <w:top w:val="nil"/>
            </w:tcBorders>
          </w:tcPr>
          <w:p w14:paraId="7FB3051F" w14:textId="77777777" w:rsidR="00BB2726" w:rsidRPr="00AB151B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1D861A3" w14:textId="462F5574" w:rsidR="00BB2726" w:rsidRPr="00AB151B" w:rsidRDefault="00FE4694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292</w:t>
            </w:r>
            <w:r w:rsidR="00BB2726"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838</w:t>
            </w:r>
          </w:p>
        </w:tc>
      </w:tr>
      <w:tr w:rsidR="00BB2726" w:rsidRPr="00AB151B" w14:paraId="1025A38F" w14:textId="77777777" w:rsidTr="00BB5F90">
        <w:tc>
          <w:tcPr>
            <w:tcW w:w="3780" w:type="dxa"/>
          </w:tcPr>
          <w:p w14:paraId="1D944D93" w14:textId="1C82E7C4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990" w:type="dxa"/>
          </w:tcPr>
          <w:p w14:paraId="5D70D572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B95679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37348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E7E1D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CF95B3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AECE64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30AE6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9FFB6A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7CE25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04AD87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81E02B" w14:textId="77777777" w:rsidR="00BB2726" w:rsidRPr="00AB151B" w:rsidRDefault="00BB2726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81C07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C07B68" w14:textId="3DC4D6C3" w:rsidR="00BB2726" w:rsidRPr="005B204F" w:rsidRDefault="00C802D9" w:rsidP="00BB2726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623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4AFBC7" w14:textId="77777777" w:rsidR="00BB2726" w:rsidRPr="00AB151B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A9E793" w14:textId="7BC5B1DC" w:rsidR="00BB2726" w:rsidRPr="00AB151B" w:rsidRDefault="00BB2726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B204F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016</w:t>
            </w:r>
            <w:r w:rsidRPr="005B20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2726" w:rsidRPr="00AB151B" w14:paraId="7FA34BFB" w14:textId="77777777" w:rsidTr="00C802D9">
        <w:tc>
          <w:tcPr>
            <w:tcW w:w="3780" w:type="dxa"/>
          </w:tcPr>
          <w:p w14:paraId="0F005E6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1C3314ED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EB68AB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BF42DF3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193A83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8A8C68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DD4271E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3EED8516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917790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489F74D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BE119F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5AD0BA5" w14:textId="77777777" w:rsidR="00BB2726" w:rsidRPr="00AB151B" w:rsidRDefault="00BB2726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AA46B4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B4F87D" w14:textId="7C1849C9" w:rsidR="00BB2726" w:rsidRPr="005B204F" w:rsidRDefault="00FE4694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890</w:t>
            </w:r>
          </w:p>
        </w:tc>
        <w:tc>
          <w:tcPr>
            <w:tcW w:w="270" w:type="dxa"/>
            <w:tcBorders>
              <w:top w:val="nil"/>
            </w:tcBorders>
          </w:tcPr>
          <w:p w14:paraId="39AD7787" w14:textId="77777777" w:rsidR="00BB2726" w:rsidRPr="008A34AC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CF3EA6" w14:textId="4D6BC74E" w:rsidR="00BB2726" w:rsidRPr="00AB151B" w:rsidRDefault="00FE4694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B2726"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</w:p>
        </w:tc>
      </w:tr>
      <w:tr w:rsidR="00C802D9" w:rsidRPr="00AB151B" w14:paraId="398C93B9" w14:textId="77777777" w:rsidTr="00C802D9">
        <w:trPr>
          <w:trHeight w:val="288"/>
        </w:trPr>
        <w:tc>
          <w:tcPr>
            <w:tcW w:w="3780" w:type="dxa"/>
          </w:tcPr>
          <w:p w14:paraId="7E201DF4" w14:textId="2547BBBB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</w:tcPr>
          <w:p w14:paraId="312A17AC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DAE90B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2B1062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203AB9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798ABF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CC9C6E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99CFAC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0DDAA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0496FA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20D4F4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967035" w14:textId="77777777" w:rsidR="00C802D9" w:rsidRPr="00AB151B" w:rsidRDefault="00C802D9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5B5361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C9A9DEF" w14:textId="0DCCF6DF" w:rsidR="00C802D9" w:rsidRPr="005B204F" w:rsidRDefault="00C802D9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258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2A9B0AA" w14:textId="77777777" w:rsidR="00C802D9" w:rsidRPr="00AB151B" w:rsidRDefault="00C802D9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2EB579B" w14:textId="62AD7D58" w:rsidR="00C802D9" w:rsidRPr="005B204F" w:rsidRDefault="00C802D9" w:rsidP="0015104C">
            <w:pPr>
              <w:tabs>
                <w:tab w:val="decimal" w:pos="78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B2726" w:rsidRPr="00AB151B" w14:paraId="6F8E4557" w14:textId="77777777" w:rsidTr="00C802D9">
        <w:trPr>
          <w:trHeight w:val="288"/>
        </w:trPr>
        <w:tc>
          <w:tcPr>
            <w:tcW w:w="3780" w:type="dxa"/>
          </w:tcPr>
          <w:p w14:paraId="36A6C8AE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</w:tcPr>
          <w:p w14:paraId="376D95A6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12E45D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CF7C3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DCCE7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EA0B4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F0D98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792430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6E001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06EE44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EF7F9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FF37D3" w14:textId="77777777" w:rsidR="00BB2726" w:rsidRPr="00AB151B" w:rsidRDefault="00BB2726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0D5D5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9C1A0B9" w14:textId="06582825" w:rsidR="00BB2726" w:rsidRPr="005B204F" w:rsidRDefault="00C802D9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827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3FD12B" w14:textId="77777777" w:rsidR="00BB2726" w:rsidRPr="00AB151B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F48310A" w14:textId="6B297AD9" w:rsidR="00BB2726" w:rsidRPr="00AB151B" w:rsidRDefault="00BB2726" w:rsidP="00BB2726">
            <w:pPr>
              <w:tabs>
                <w:tab w:val="decimal" w:pos="97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B204F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  <w:r w:rsidRPr="005B20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2726" w:rsidRPr="00AB151B" w14:paraId="12C1DCD1" w14:textId="77777777" w:rsidTr="00BB5F90">
        <w:tc>
          <w:tcPr>
            <w:tcW w:w="3780" w:type="dxa"/>
          </w:tcPr>
          <w:p w14:paraId="40070C59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697181F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4573F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E3D64A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A0BCE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7B0870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FF7E89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A64368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74CD5D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F747C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8A1CE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8286F5" w14:textId="77777777" w:rsidR="00BB2726" w:rsidRPr="00AB151B" w:rsidRDefault="00BB2726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8026B8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05A36C8" w14:textId="33FC9448" w:rsidR="00BB2726" w:rsidRPr="005B204F" w:rsidRDefault="00FE4694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906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270" w:type="dxa"/>
          </w:tcPr>
          <w:p w14:paraId="6FF447F5" w14:textId="77777777" w:rsidR="00BB2726" w:rsidRPr="00AB151B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9796FC7" w14:textId="0151D41A" w:rsidR="00BB2726" w:rsidRPr="00AB151B" w:rsidRDefault="00FE4694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307</w:t>
            </w:r>
            <w:r w:rsidR="00BB2726"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407</w:t>
            </w:r>
          </w:p>
        </w:tc>
      </w:tr>
      <w:tr w:rsidR="00BB2726" w:rsidRPr="00AB151B" w14:paraId="68001C8D" w14:textId="77777777" w:rsidTr="00C802D9">
        <w:tc>
          <w:tcPr>
            <w:tcW w:w="3780" w:type="dxa"/>
          </w:tcPr>
          <w:p w14:paraId="32410841" w14:textId="4F1BC0BF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03E686A6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84A66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DAF87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7A6C5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ACBD4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A3A69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EFC967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0E469D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B7D8D7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0687D9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965E36" w14:textId="77777777" w:rsidR="00BB2726" w:rsidRPr="00AB151B" w:rsidRDefault="00BB2726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8F0F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3037A6" w14:textId="00CC36C7" w:rsidR="00BB2726" w:rsidRPr="005B204F" w:rsidRDefault="00C802D9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802D9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  <w:r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746</w:t>
            </w:r>
            <w:r w:rsidRPr="00C802D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BD3BCEF" w14:textId="77777777" w:rsidR="00BB2726" w:rsidRPr="00AB151B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410A9" w14:textId="77051472" w:rsidR="00BB2726" w:rsidRPr="00AB151B" w:rsidRDefault="00BB2726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B204F">
              <w:rPr>
                <w:rFonts w:ascii="Angsana New" w:hAnsi="Angsana New"/>
                <w:sz w:val="26"/>
                <w:szCs w:val="26"/>
              </w:rPr>
              <w:t>(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5B204F">
              <w:rPr>
                <w:rFonts w:ascii="Angsana New" w:hAnsi="Angsana New"/>
                <w:sz w:val="26"/>
                <w:szCs w:val="26"/>
              </w:rPr>
              <w:t>,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852</w:t>
            </w:r>
            <w:r w:rsidRPr="005B20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B2726" w:rsidRPr="003B2F38" w14:paraId="3CF18CC1" w14:textId="77777777" w:rsidTr="00C802D9">
        <w:tc>
          <w:tcPr>
            <w:tcW w:w="3780" w:type="dxa"/>
          </w:tcPr>
          <w:p w14:paraId="67544269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15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26849348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130287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54D8E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2B472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A143A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ADD130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EDEA6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F079B2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797103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167A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21D977" w14:textId="77777777" w:rsidR="00BB2726" w:rsidRPr="00AB151B" w:rsidRDefault="00BB2726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A090B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DD425B" w14:textId="16A31D58" w:rsidR="00BB2726" w:rsidRPr="00AB151B" w:rsidRDefault="00FE4694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813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445</w:t>
            </w:r>
          </w:p>
        </w:tc>
        <w:tc>
          <w:tcPr>
            <w:tcW w:w="270" w:type="dxa"/>
          </w:tcPr>
          <w:p w14:paraId="26477088" w14:textId="77777777" w:rsidR="00BB2726" w:rsidRPr="00AB151B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B4D239" w14:textId="07BF08FB" w:rsidR="00BB2726" w:rsidRPr="00AB151B" w:rsidRDefault="00FE4694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297</w:t>
            </w:r>
            <w:r w:rsidR="00BB2726" w:rsidRPr="00AB151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555</w:t>
            </w:r>
          </w:p>
        </w:tc>
      </w:tr>
      <w:tr w:rsidR="00C802D9" w:rsidRPr="00AB151B" w14:paraId="41516177" w14:textId="77777777" w:rsidTr="00C802D9">
        <w:tc>
          <w:tcPr>
            <w:tcW w:w="3780" w:type="dxa"/>
            <w:vAlign w:val="bottom"/>
          </w:tcPr>
          <w:p w14:paraId="26A6E717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BFC340C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659045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5C6DB9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EA370F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4F2705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98CC39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DF85A3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16C3BC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5FF782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A72BDE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4A9DDF" w14:textId="77777777" w:rsidR="00C802D9" w:rsidRPr="003815BC" w:rsidRDefault="00C802D9" w:rsidP="00170523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6972CA9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0990F2A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E76CF9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B4C832D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2D9" w:rsidRPr="00AB151B" w14:paraId="47A4294D" w14:textId="77777777" w:rsidTr="00170523">
        <w:tc>
          <w:tcPr>
            <w:tcW w:w="3780" w:type="dxa"/>
            <w:tcBorders>
              <w:bottom w:val="nil"/>
            </w:tcBorders>
          </w:tcPr>
          <w:p w14:paraId="6A14DF7B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3DCE55F0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C3B360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1C545E4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16F168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37D163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68B30C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EA9BA3D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5A78B2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9D529E4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B4F8E1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6BC9C8B" w14:textId="77777777" w:rsidR="00C802D9" w:rsidRPr="00AB151B" w:rsidRDefault="00C802D9" w:rsidP="00170523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CE3AF2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B7FD1A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75A835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3C2EA52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C802D9" w:rsidRPr="00AB151B" w14:paraId="76613E32" w14:textId="77777777" w:rsidTr="00170523">
        <w:tc>
          <w:tcPr>
            <w:tcW w:w="3780" w:type="dxa"/>
            <w:tcBorders>
              <w:bottom w:val="nil"/>
            </w:tcBorders>
          </w:tcPr>
          <w:p w14:paraId="7FD13CD2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91739EE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1619D5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9E9C6F7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82A940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7A3ECF0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6C5BA95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A93C8A9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85CFC4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28059EA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0612F8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11266F9" w14:textId="77777777" w:rsidR="00C802D9" w:rsidRPr="00AB151B" w:rsidRDefault="00C802D9" w:rsidP="00170523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0535C0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4EBD1AE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D7CC44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2C40E31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  <w:tr w:rsidR="00C802D9" w:rsidRPr="00AB151B" w14:paraId="14CEB4CF" w14:textId="77777777" w:rsidTr="00170523">
        <w:tc>
          <w:tcPr>
            <w:tcW w:w="3780" w:type="dxa"/>
            <w:tcBorders>
              <w:bottom w:val="nil"/>
            </w:tcBorders>
          </w:tcPr>
          <w:p w14:paraId="0B9C008C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463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7ACDC26A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A84841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CE8C73F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30895E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6128794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E82DF4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937C6C7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BD191A9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1CE0AA3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7AEE00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F094739" w14:textId="77777777" w:rsidR="00C802D9" w:rsidRPr="00AB151B" w:rsidRDefault="00C802D9" w:rsidP="00170523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FE2BA7" w14:textId="77777777" w:rsidR="00C802D9" w:rsidRPr="00AB151B" w:rsidRDefault="00C802D9" w:rsidP="00170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DD6641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A8BB7B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A2D3ECA" w14:textId="77777777" w:rsidR="00C802D9" w:rsidRPr="00AB151B" w:rsidRDefault="00C802D9" w:rsidP="00170523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C802D9" w:rsidRPr="00AB151B" w14:paraId="4FBE6FBC" w14:textId="77777777" w:rsidTr="00170523">
        <w:tc>
          <w:tcPr>
            <w:tcW w:w="3780" w:type="dxa"/>
            <w:tcBorders>
              <w:bottom w:val="nil"/>
            </w:tcBorders>
          </w:tcPr>
          <w:p w14:paraId="58FB327A" w14:textId="77777777" w:rsidR="00C802D9" w:rsidRPr="00046328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6328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0463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46328">
              <w:rPr>
                <w:rFonts w:ascii="Angsana New" w:hAnsi="Angsana New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990" w:type="dxa"/>
            <w:tcBorders>
              <w:bottom w:val="nil"/>
            </w:tcBorders>
          </w:tcPr>
          <w:p w14:paraId="37CC64E3" w14:textId="032976D4" w:rsidR="00C802D9" w:rsidRPr="00AB151B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220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270" w:type="dxa"/>
            <w:tcBorders>
              <w:bottom w:val="nil"/>
            </w:tcBorders>
          </w:tcPr>
          <w:p w14:paraId="374727E4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FD21DFC" w14:textId="361C0D70" w:rsidR="00C802D9" w:rsidRPr="00AB151B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C802D9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055</w:t>
            </w:r>
            <w:r w:rsidR="00C802D9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270" w:type="dxa"/>
            <w:tcBorders>
              <w:bottom w:val="nil"/>
            </w:tcBorders>
          </w:tcPr>
          <w:p w14:paraId="7AD52350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DB89AF0" w14:textId="410B8AA5" w:rsidR="00C802D9" w:rsidRPr="00AB151B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578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704</w:t>
            </w:r>
          </w:p>
        </w:tc>
        <w:tc>
          <w:tcPr>
            <w:tcW w:w="270" w:type="dxa"/>
            <w:tcBorders>
              <w:bottom w:val="nil"/>
            </w:tcBorders>
          </w:tcPr>
          <w:p w14:paraId="0E1CD22A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2B75B18" w14:textId="1395CB02" w:rsidR="00C802D9" w:rsidRPr="00AB151B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C802D9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343</w:t>
            </w:r>
            <w:r w:rsidR="00C802D9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662</w:t>
            </w:r>
          </w:p>
        </w:tc>
        <w:tc>
          <w:tcPr>
            <w:tcW w:w="270" w:type="dxa"/>
            <w:tcBorders>
              <w:bottom w:val="nil"/>
            </w:tcBorders>
          </w:tcPr>
          <w:p w14:paraId="4F2E6649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16CBB3" w14:textId="7D0AACA4" w:rsidR="00C802D9" w:rsidRPr="00AB151B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="008A468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7F915FF3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71AE9E3" w14:textId="178097BF" w:rsidR="00C802D9" w:rsidRPr="00AB151B" w:rsidRDefault="00FE4694" w:rsidP="00C802D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802D9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035</w:t>
            </w:r>
            <w:r w:rsidR="00C802D9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282</w:t>
            </w:r>
          </w:p>
        </w:tc>
        <w:tc>
          <w:tcPr>
            <w:tcW w:w="270" w:type="dxa"/>
            <w:tcBorders>
              <w:bottom w:val="nil"/>
            </w:tcBorders>
          </w:tcPr>
          <w:p w14:paraId="2E8B5FA4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3E0D691" w14:textId="6F67A7EE" w:rsidR="00C802D9" w:rsidRPr="00AB151B" w:rsidRDefault="00FE4694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957</w:t>
            </w:r>
            <w:r w:rsidR="00C802D9" w:rsidRPr="00C802D9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929</w:t>
            </w:r>
          </w:p>
        </w:tc>
        <w:tc>
          <w:tcPr>
            <w:tcW w:w="270" w:type="dxa"/>
            <w:tcBorders>
              <w:bottom w:val="nil"/>
            </w:tcBorders>
          </w:tcPr>
          <w:p w14:paraId="53945729" w14:textId="77777777" w:rsidR="00C802D9" w:rsidRPr="00AB151B" w:rsidRDefault="00C802D9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CE09B9A" w14:textId="4BD4570E" w:rsidR="00C802D9" w:rsidRPr="00AB151B" w:rsidRDefault="00FE4694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C802D9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434</w:t>
            </w:r>
            <w:r w:rsidR="00C802D9" w:rsidRPr="00AB151B">
              <w:rPr>
                <w:rFonts w:ascii="Angsana New" w:hAnsi="Angsana New"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sz w:val="26"/>
                <w:szCs w:val="26"/>
                <w:lang w:val="en-US"/>
              </w:rPr>
              <w:t>797</w:t>
            </w:r>
          </w:p>
        </w:tc>
      </w:tr>
      <w:tr w:rsidR="00C802D9" w:rsidRPr="00046328" w14:paraId="2804934D" w14:textId="77777777" w:rsidTr="00170523">
        <w:tc>
          <w:tcPr>
            <w:tcW w:w="3780" w:type="dxa"/>
            <w:tcBorders>
              <w:bottom w:val="nil"/>
            </w:tcBorders>
          </w:tcPr>
          <w:p w14:paraId="57D164D3" w14:textId="77777777" w:rsidR="00C802D9" w:rsidRPr="00046328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46328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15D137" w14:textId="5F28366E" w:rsidR="00C802D9" w:rsidRPr="00046328" w:rsidRDefault="00C802D9" w:rsidP="00AB55B7">
            <w:pPr>
              <w:tabs>
                <w:tab w:val="decimal" w:pos="60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B07E74C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4130EB" w14:textId="24BCF873" w:rsidR="00C802D9" w:rsidRPr="00046328" w:rsidRDefault="00C802D9" w:rsidP="00AB55B7">
            <w:pPr>
              <w:tabs>
                <w:tab w:val="decimal" w:pos="60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4FE66D7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BBF3CF" w14:textId="00940921" w:rsidR="00C802D9" w:rsidRPr="00046328" w:rsidRDefault="00C802D9" w:rsidP="00AB55B7">
            <w:pPr>
              <w:tabs>
                <w:tab w:val="decimal" w:pos="788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B8544C3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ABAA5C" w14:textId="4A2EF70D" w:rsidR="00C802D9" w:rsidRPr="00046328" w:rsidRDefault="00C802D9" w:rsidP="00AB55B7">
            <w:pPr>
              <w:tabs>
                <w:tab w:val="decimal" w:pos="788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EB343C4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3BA6D3" w14:textId="06C8932E" w:rsidR="00C802D9" w:rsidRPr="00046328" w:rsidRDefault="00C802D9" w:rsidP="00AB55B7">
            <w:pPr>
              <w:tabs>
                <w:tab w:val="decimal" w:pos="698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17BA05A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C38346" w14:textId="57C30867" w:rsidR="00C802D9" w:rsidRPr="00046328" w:rsidRDefault="00C802D9" w:rsidP="00AB55B7">
            <w:pPr>
              <w:tabs>
                <w:tab w:val="decimal" w:pos="695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8FE189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3CBF4BA" w14:textId="70263633" w:rsidR="00C802D9" w:rsidRPr="00046328" w:rsidRDefault="00C802D9" w:rsidP="00AB55B7">
            <w:pPr>
              <w:tabs>
                <w:tab w:val="decimal" w:pos="78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7840A3" w14:textId="77777777" w:rsidR="00C802D9" w:rsidRPr="00AB151B" w:rsidRDefault="00C802D9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A54887A" w14:textId="04FA3A1E" w:rsidR="00C802D9" w:rsidRPr="00046328" w:rsidRDefault="00C802D9" w:rsidP="00AB55B7">
            <w:pPr>
              <w:tabs>
                <w:tab w:val="decimal" w:pos="785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46328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</w:p>
        </w:tc>
      </w:tr>
      <w:tr w:rsidR="00C802D9" w:rsidRPr="002976CC" w14:paraId="606AA878" w14:textId="77777777" w:rsidTr="00170523">
        <w:tc>
          <w:tcPr>
            <w:tcW w:w="3780" w:type="dxa"/>
            <w:tcBorders>
              <w:bottom w:val="nil"/>
            </w:tcBorders>
          </w:tcPr>
          <w:p w14:paraId="5293C8CA" w14:textId="77777777" w:rsidR="00C802D9" w:rsidRPr="00046328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8AC2BB" w14:textId="298EB4C9" w:rsidR="00C802D9" w:rsidRPr="00C802D9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220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931</w:t>
            </w:r>
          </w:p>
        </w:tc>
        <w:tc>
          <w:tcPr>
            <w:tcW w:w="270" w:type="dxa"/>
            <w:tcBorders>
              <w:bottom w:val="nil"/>
            </w:tcBorders>
          </w:tcPr>
          <w:p w14:paraId="085D2F24" w14:textId="77777777" w:rsidR="00C802D9" w:rsidRPr="00C802D9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E63C2F" w14:textId="1E1CA88D" w:rsidR="00C802D9" w:rsidRPr="00C802D9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055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853</w:t>
            </w:r>
          </w:p>
        </w:tc>
        <w:tc>
          <w:tcPr>
            <w:tcW w:w="270" w:type="dxa"/>
            <w:tcBorders>
              <w:bottom w:val="nil"/>
            </w:tcBorders>
          </w:tcPr>
          <w:p w14:paraId="109FDB8D" w14:textId="77777777" w:rsidR="00C802D9" w:rsidRPr="00C802D9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B66917" w14:textId="223D7C02" w:rsidR="00C802D9" w:rsidRPr="00C802D9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578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704</w:t>
            </w:r>
          </w:p>
        </w:tc>
        <w:tc>
          <w:tcPr>
            <w:tcW w:w="270" w:type="dxa"/>
            <w:tcBorders>
              <w:bottom w:val="nil"/>
            </w:tcBorders>
          </w:tcPr>
          <w:p w14:paraId="73EA9263" w14:textId="77777777" w:rsidR="00C802D9" w:rsidRPr="00C802D9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FEC38C" w14:textId="3C750EFD" w:rsidR="00C802D9" w:rsidRPr="00C802D9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343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662</w:t>
            </w:r>
          </w:p>
        </w:tc>
        <w:tc>
          <w:tcPr>
            <w:tcW w:w="270" w:type="dxa"/>
            <w:tcBorders>
              <w:bottom w:val="nil"/>
            </w:tcBorders>
          </w:tcPr>
          <w:p w14:paraId="30A094C6" w14:textId="77777777" w:rsidR="00C802D9" w:rsidRPr="00C802D9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782B47" w14:textId="31FFBAB2" w:rsidR="00C802D9" w:rsidRPr="00C802D9" w:rsidRDefault="00FE4694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158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</w:t>
            </w:r>
            <w:r w:rsidR="006C37B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6C20F0DF" w14:textId="77777777" w:rsidR="00C802D9" w:rsidRPr="00C802D9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C5900D" w14:textId="2C3A838A" w:rsidR="00C802D9" w:rsidRPr="00C802D9" w:rsidRDefault="00FE4694" w:rsidP="00C802D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035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282</w:t>
            </w:r>
          </w:p>
        </w:tc>
        <w:tc>
          <w:tcPr>
            <w:tcW w:w="270" w:type="dxa"/>
            <w:tcBorders>
              <w:bottom w:val="nil"/>
            </w:tcBorders>
          </w:tcPr>
          <w:p w14:paraId="24341213" w14:textId="77777777" w:rsidR="00C802D9" w:rsidRPr="00C802D9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A62416" w14:textId="6EEE8E14" w:rsidR="00C802D9" w:rsidRPr="00C802D9" w:rsidRDefault="00FE4694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957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929</w:t>
            </w:r>
          </w:p>
        </w:tc>
        <w:tc>
          <w:tcPr>
            <w:tcW w:w="270" w:type="dxa"/>
            <w:tcBorders>
              <w:bottom w:val="nil"/>
            </w:tcBorders>
          </w:tcPr>
          <w:p w14:paraId="0CC3613F" w14:textId="77777777" w:rsidR="00C802D9" w:rsidRPr="00C802D9" w:rsidRDefault="00C802D9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766E1A" w14:textId="7562A296" w:rsidR="00C802D9" w:rsidRPr="00C802D9" w:rsidRDefault="00FE4694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434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797</w:t>
            </w:r>
          </w:p>
        </w:tc>
      </w:tr>
      <w:tr w:rsidR="00C802D9" w:rsidRPr="00AB151B" w14:paraId="56869853" w14:textId="77777777" w:rsidTr="00BB5F90">
        <w:tc>
          <w:tcPr>
            <w:tcW w:w="3780" w:type="dxa"/>
          </w:tcPr>
          <w:p w14:paraId="0453C9F0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D76BCC7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34E7CC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AD5E37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044D68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1A5810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B12A03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A5AAE0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941E5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81C4F5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DD1E2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198DA3" w14:textId="77777777" w:rsidR="00C802D9" w:rsidRPr="00AB151B" w:rsidRDefault="00C802D9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B8B72" w14:textId="77777777" w:rsidR="00C802D9" w:rsidRPr="00AB151B" w:rsidRDefault="00C802D9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001571A" w14:textId="77777777" w:rsidR="00C802D9" w:rsidRPr="00AB151B" w:rsidRDefault="00C802D9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774D40" w14:textId="77777777" w:rsidR="00C802D9" w:rsidRPr="00AB151B" w:rsidRDefault="00C802D9" w:rsidP="00BB2726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01DB5633" w14:textId="77777777" w:rsidR="00C802D9" w:rsidRPr="00AB151B" w:rsidRDefault="00C802D9" w:rsidP="00BB2726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B2726" w:rsidRPr="00AB151B" w14:paraId="700F73E9" w14:textId="77777777" w:rsidTr="00BB5F90">
        <w:tc>
          <w:tcPr>
            <w:tcW w:w="3780" w:type="dxa"/>
            <w:tcBorders>
              <w:bottom w:val="nil"/>
            </w:tcBorders>
            <w:vAlign w:val="bottom"/>
          </w:tcPr>
          <w:p w14:paraId="20FC0760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7FB3BE6B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9D193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EDC2C43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9B00C5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8797E46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EE352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87AA87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9E6C2C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CA8A6A1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0D55BE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9F1909" w14:textId="77777777" w:rsidR="00BB2726" w:rsidRPr="00AB151B" w:rsidRDefault="00BB2726" w:rsidP="00BB2726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906542" w14:textId="77777777" w:rsidR="00BB2726" w:rsidRPr="00AB151B" w:rsidRDefault="00BB2726" w:rsidP="00BB27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3895988" w14:textId="77777777" w:rsidR="00BB2726" w:rsidRPr="00AB151B" w:rsidRDefault="00BB2726" w:rsidP="00BB2726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CBE53" w14:textId="77777777" w:rsidR="00BB2726" w:rsidRPr="00AB151B" w:rsidRDefault="00BB2726" w:rsidP="00BB2726">
            <w:pPr>
              <w:tabs>
                <w:tab w:val="decimal" w:pos="972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05E632C" w14:textId="77777777" w:rsidR="00BB2726" w:rsidRPr="00AB151B" w:rsidRDefault="00BB2726" w:rsidP="00BB2726">
            <w:pPr>
              <w:tabs>
                <w:tab w:val="decimal" w:pos="97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2D9" w:rsidRPr="00AB151B" w14:paraId="2E83FD0E" w14:textId="77777777" w:rsidTr="00170523">
        <w:tc>
          <w:tcPr>
            <w:tcW w:w="3780" w:type="dxa"/>
            <w:tcBorders>
              <w:bottom w:val="nil"/>
            </w:tcBorders>
            <w:vAlign w:val="bottom"/>
          </w:tcPr>
          <w:p w14:paraId="1BDEA543" w14:textId="545052E0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B151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B151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B151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Pr="00AB151B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B151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4776B94E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0AFC77E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28504AA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10CA12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324E5FD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97DF65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2620048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B194C9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BA5B98F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CC9B49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76E0E91" w14:textId="77777777" w:rsidR="00C802D9" w:rsidRPr="00AB151B" w:rsidRDefault="00C802D9" w:rsidP="00C802D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31C2B7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407D201" w14:textId="1EE051B6" w:rsidR="00C802D9" w:rsidRPr="00AB151B" w:rsidRDefault="00FE4694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656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154</w:t>
            </w:r>
          </w:p>
        </w:tc>
        <w:tc>
          <w:tcPr>
            <w:tcW w:w="270" w:type="dxa"/>
            <w:tcBorders>
              <w:bottom w:val="nil"/>
            </w:tcBorders>
          </w:tcPr>
          <w:p w14:paraId="0B103CF2" w14:textId="77777777" w:rsidR="00C802D9" w:rsidRPr="00AB151B" w:rsidRDefault="00C802D9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08FEB575" w14:textId="19C18BC1" w:rsidR="00C802D9" w:rsidRPr="00AB151B" w:rsidRDefault="00FE4694" w:rsidP="00C802D9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469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C802D9" w:rsidRPr="0004632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381</w:t>
            </w:r>
            <w:r w:rsidR="00C802D9" w:rsidRPr="0004632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054</w:t>
            </w:r>
          </w:p>
        </w:tc>
      </w:tr>
      <w:tr w:rsidR="00C802D9" w:rsidRPr="00AB151B" w14:paraId="0C226838" w14:textId="77777777" w:rsidTr="00170523">
        <w:tc>
          <w:tcPr>
            <w:tcW w:w="3780" w:type="dxa"/>
            <w:tcBorders>
              <w:bottom w:val="nil"/>
            </w:tcBorders>
            <w:vAlign w:val="bottom"/>
          </w:tcPr>
          <w:p w14:paraId="188FDABB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61C6E6D6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69294B5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05FABFC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55C048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1BE6CE9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650FEB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D208C13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AAAFB5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323A7DF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EBC5D2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510B86C" w14:textId="77777777" w:rsidR="00C802D9" w:rsidRPr="00AB151B" w:rsidRDefault="00C802D9" w:rsidP="00C802D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7FDB5E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0F956F" w14:textId="77777777" w:rsidR="00C802D9" w:rsidRPr="00AB151B" w:rsidRDefault="00C802D9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46AE3" w14:textId="77777777" w:rsidR="00C802D9" w:rsidRPr="00AB151B" w:rsidRDefault="00C802D9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AE55CB5" w14:textId="77777777" w:rsidR="00C802D9" w:rsidRPr="00AB151B" w:rsidRDefault="00C802D9" w:rsidP="00C802D9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02D9" w:rsidRPr="00AB151B" w14:paraId="52B8DCBC" w14:textId="77777777" w:rsidTr="00170523">
        <w:tc>
          <w:tcPr>
            <w:tcW w:w="3780" w:type="dxa"/>
            <w:tcBorders>
              <w:bottom w:val="nil"/>
            </w:tcBorders>
            <w:vAlign w:val="bottom"/>
          </w:tcPr>
          <w:p w14:paraId="1F04E55E" w14:textId="42CF0175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B151B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AB151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B151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Pr="00AB151B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AB151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B151B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FE4694" w:rsidRPr="00FE4694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</w:tcPr>
          <w:p w14:paraId="19E00365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EEEEAA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646D9B6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1AC872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988B980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410F2F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F053F2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D12488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3736965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9F286D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DDEA42E" w14:textId="77777777" w:rsidR="00C802D9" w:rsidRPr="00AB151B" w:rsidRDefault="00C802D9" w:rsidP="00C802D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4D5698" w14:textId="77777777" w:rsidR="00C802D9" w:rsidRPr="00AB151B" w:rsidRDefault="00C802D9" w:rsidP="00C802D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EFFF5EA" w14:textId="786B98C8" w:rsidR="00C802D9" w:rsidRPr="00AB151B" w:rsidRDefault="00FE4694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418</w:t>
            </w:r>
            <w:r w:rsidR="00C802D9" w:rsidRPr="00C802D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530</w:t>
            </w:r>
          </w:p>
        </w:tc>
        <w:tc>
          <w:tcPr>
            <w:tcW w:w="270" w:type="dxa"/>
            <w:tcBorders>
              <w:bottom w:val="nil"/>
            </w:tcBorders>
          </w:tcPr>
          <w:p w14:paraId="5C89CCAD" w14:textId="77777777" w:rsidR="00C802D9" w:rsidRPr="00AB151B" w:rsidRDefault="00C802D9" w:rsidP="00C802D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2D7DEB4E" w14:textId="12B6BF12" w:rsidR="00C802D9" w:rsidRPr="00AB151B" w:rsidRDefault="00FE4694" w:rsidP="00C802D9">
            <w:pPr>
              <w:tabs>
                <w:tab w:val="decimal" w:pos="970"/>
              </w:tabs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469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C802D9" w:rsidRPr="0004632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646</w:t>
            </w:r>
            <w:r w:rsidR="00C802D9" w:rsidRPr="0004632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935</w:t>
            </w:r>
          </w:p>
        </w:tc>
      </w:tr>
      <w:bookmarkEnd w:id="1"/>
    </w:tbl>
    <w:p w14:paraId="0A5928BA" w14:textId="6302567D" w:rsidR="00BF4BFD" w:rsidRPr="00046328" w:rsidRDefault="00BF4BFD" w:rsidP="009616A8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BF4BFD" w:rsidRPr="00046328" w:rsidSect="001C2B36">
          <w:pgSz w:w="16834" w:h="11909" w:orient="landscape" w:code="9"/>
          <w:pgMar w:top="1152" w:right="691" w:bottom="1152" w:left="1170" w:header="720" w:footer="720" w:gutter="0"/>
          <w:cols w:space="737"/>
          <w:docGrid w:linePitch="299"/>
        </w:sectPr>
      </w:pPr>
    </w:p>
    <w:p w14:paraId="796B6C00" w14:textId="0C5CEE86" w:rsidR="00CD63FD" w:rsidRPr="00046328" w:rsidRDefault="00CD63FD" w:rsidP="009826BC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64372FD8" w14:textId="0F7DBAA7" w:rsidR="000E403B" w:rsidRPr="005224F2" w:rsidRDefault="000E403B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2430"/>
        <w:gridCol w:w="180"/>
        <w:gridCol w:w="2342"/>
      </w:tblGrid>
      <w:tr w:rsidR="007D0C5A" w:rsidRPr="00AF37DB" w14:paraId="713915E1" w14:textId="77777777" w:rsidTr="00CE2F15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6B30DDC7" w14:textId="1E6044D6" w:rsidR="007D0C5A" w:rsidRPr="00AF37DB" w:rsidRDefault="007D0C5A" w:rsidP="00CE2F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4CB91713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F37D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3B71070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F37D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50FE7F0A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2" w:type="dxa"/>
            <w:shd w:val="clear" w:color="auto" w:fill="auto"/>
          </w:tcPr>
          <w:p w14:paraId="4E5C8144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14:paraId="4DD7F75A" w14:textId="77777777" w:rsidR="007D0C5A" w:rsidRPr="00AF37DB" w:rsidRDefault="007D0C5A" w:rsidP="00CE2F15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F37D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D0C5A" w:rsidRPr="00AF37DB" w14:paraId="4132C709" w14:textId="77777777" w:rsidTr="00CE2F15">
        <w:trPr>
          <w:cantSplit/>
          <w:trHeight w:val="144"/>
        </w:trPr>
        <w:tc>
          <w:tcPr>
            <w:tcW w:w="4230" w:type="dxa"/>
            <w:shd w:val="clear" w:color="auto" w:fill="auto"/>
          </w:tcPr>
          <w:p w14:paraId="36093EF1" w14:textId="6E3D83B5" w:rsidR="007D0C5A" w:rsidRPr="00AF37DB" w:rsidRDefault="007D0C5A" w:rsidP="00CE2F1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3"/>
            <w:shd w:val="clear" w:color="auto" w:fill="auto"/>
          </w:tcPr>
          <w:p w14:paraId="1BC0741A" w14:textId="77777777" w:rsidR="007D0C5A" w:rsidRPr="00AF37DB" w:rsidRDefault="007D0C5A" w:rsidP="00CE2F1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F37D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F37D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224F2" w:rsidRPr="00AF37DB" w14:paraId="45959A17" w14:textId="77777777" w:rsidTr="00D05DC9">
        <w:trPr>
          <w:cantSplit/>
          <w:trHeight w:val="191"/>
        </w:trPr>
        <w:tc>
          <w:tcPr>
            <w:tcW w:w="4230" w:type="dxa"/>
            <w:vAlign w:val="bottom"/>
          </w:tcPr>
          <w:p w14:paraId="76A3BCE1" w14:textId="607B8C0F" w:rsidR="005224F2" w:rsidRPr="00AF37DB" w:rsidRDefault="005224F2" w:rsidP="005224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BB27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BB27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AF3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</w:tcPr>
          <w:p w14:paraId="02920E36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7D481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50E03D1E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077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24F2" w:rsidRPr="00AF37DB" w14:paraId="2954CD92" w14:textId="77777777" w:rsidTr="00CE2F15">
        <w:trPr>
          <w:cantSplit/>
          <w:trHeight w:val="191"/>
        </w:trPr>
        <w:tc>
          <w:tcPr>
            <w:tcW w:w="4230" w:type="dxa"/>
          </w:tcPr>
          <w:p w14:paraId="1745374E" w14:textId="493C0388" w:rsidR="005224F2" w:rsidRPr="00AF37DB" w:rsidRDefault="005224F2" w:rsidP="005224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430" w:type="dxa"/>
          </w:tcPr>
          <w:p w14:paraId="556761BC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1D3E30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4EE7AFEC" w14:textId="77777777" w:rsidR="005224F2" w:rsidRPr="00AF37DB" w:rsidRDefault="005224F2" w:rsidP="005224F2">
            <w:pPr>
              <w:pStyle w:val="acctfourfigures"/>
              <w:tabs>
                <w:tab w:val="clear" w:pos="765"/>
                <w:tab w:val="decimal" w:pos="2077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33D8" w:rsidRPr="00AF37DB" w14:paraId="7E6773DB" w14:textId="77777777" w:rsidTr="00CE2F15">
        <w:trPr>
          <w:cantSplit/>
          <w:trHeight w:val="191"/>
        </w:trPr>
        <w:tc>
          <w:tcPr>
            <w:tcW w:w="4230" w:type="dxa"/>
          </w:tcPr>
          <w:p w14:paraId="540A89F2" w14:textId="77777777" w:rsidR="002233D8" w:rsidRPr="00AF37DB" w:rsidRDefault="002233D8" w:rsidP="002233D8">
            <w:pPr>
              <w:rPr>
                <w:rFonts w:ascii="Angsana New" w:hAnsi="Angsana New"/>
                <w:sz w:val="30"/>
                <w:szCs w:val="30"/>
              </w:rPr>
            </w:pPr>
            <w:r w:rsidRPr="00AF37D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30" w:type="dxa"/>
          </w:tcPr>
          <w:p w14:paraId="335AF569" w14:textId="24AB3D99" w:rsidR="002233D8" w:rsidRPr="00AF37DB" w:rsidRDefault="00FE4694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180" w:type="dxa"/>
          </w:tcPr>
          <w:p w14:paraId="43859795" w14:textId="77777777" w:rsidR="002233D8" w:rsidRPr="00AF37DB" w:rsidRDefault="002233D8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7715122E" w14:textId="7C569C9D" w:rsidR="002233D8" w:rsidRPr="00AF37DB" w:rsidRDefault="00FE4694" w:rsidP="00E644C0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83</w:t>
            </w:r>
          </w:p>
        </w:tc>
      </w:tr>
      <w:tr w:rsidR="002233D8" w:rsidRPr="00AF37DB" w14:paraId="59E7E308" w14:textId="77777777" w:rsidTr="00CE2F15">
        <w:trPr>
          <w:cantSplit/>
          <w:trHeight w:val="144"/>
        </w:trPr>
        <w:tc>
          <w:tcPr>
            <w:tcW w:w="4230" w:type="dxa"/>
          </w:tcPr>
          <w:p w14:paraId="61D49038" w14:textId="4BCFE023" w:rsidR="002233D8" w:rsidRPr="00AF37DB" w:rsidRDefault="002233D8" w:rsidP="002233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430" w:type="dxa"/>
          </w:tcPr>
          <w:p w14:paraId="32AD9155" w14:textId="01286127" w:rsidR="002233D8" w:rsidRPr="00AF37DB" w:rsidRDefault="00FE4694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180" w:type="dxa"/>
          </w:tcPr>
          <w:p w14:paraId="47AD2D50" w14:textId="77777777" w:rsidR="002233D8" w:rsidRPr="00AF37DB" w:rsidRDefault="002233D8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59B0422F" w14:textId="48BE34A6" w:rsidR="002233D8" w:rsidRPr="00AF37DB" w:rsidRDefault="00FE4694" w:rsidP="00E644C0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172</w:t>
            </w:r>
          </w:p>
        </w:tc>
      </w:tr>
    </w:tbl>
    <w:p w14:paraId="43EFF81E" w14:textId="77777777" w:rsidR="007D0C5A" w:rsidRPr="00AF37DB" w:rsidRDefault="007D0C5A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2430"/>
        <w:gridCol w:w="180"/>
        <w:gridCol w:w="2342"/>
      </w:tblGrid>
      <w:tr w:rsidR="00FF565E" w:rsidRPr="00AF37DB" w14:paraId="0258AE35" w14:textId="77777777" w:rsidTr="00475763">
        <w:trPr>
          <w:cantSplit/>
          <w:trHeight w:val="144"/>
          <w:tblHeader/>
        </w:trPr>
        <w:tc>
          <w:tcPr>
            <w:tcW w:w="4230" w:type="dxa"/>
            <w:shd w:val="clear" w:color="auto" w:fill="auto"/>
            <w:vAlign w:val="bottom"/>
          </w:tcPr>
          <w:p w14:paraId="7AF2C65C" w14:textId="18988A34" w:rsidR="00FF565E" w:rsidRPr="00AF37DB" w:rsidRDefault="00FF565E" w:rsidP="00074DE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E33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AF37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BB27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BB27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="00BB2726" w:rsidRPr="00AF3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D617CC8" w14:textId="1DE0FAB0" w:rsidR="00FF565E" w:rsidRPr="00AF37DB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FCFCD7" w14:textId="77777777" w:rsidR="00FF565E" w:rsidRPr="00AF37DB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42" w:type="dxa"/>
            <w:shd w:val="clear" w:color="auto" w:fill="auto"/>
          </w:tcPr>
          <w:p w14:paraId="44C9874F" w14:textId="48F298E9" w:rsidR="00FF565E" w:rsidRPr="00AF37DB" w:rsidRDefault="00FF565E" w:rsidP="00074DEE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F565E" w:rsidRPr="00AF37DB" w14:paraId="741B0834" w14:textId="77777777" w:rsidTr="00475763">
        <w:trPr>
          <w:cantSplit/>
          <w:trHeight w:val="144"/>
        </w:trPr>
        <w:tc>
          <w:tcPr>
            <w:tcW w:w="4230" w:type="dxa"/>
            <w:shd w:val="clear" w:color="auto" w:fill="auto"/>
          </w:tcPr>
          <w:p w14:paraId="1F1FC5D4" w14:textId="77777777" w:rsidR="00FF565E" w:rsidRPr="00AF37DB" w:rsidRDefault="00FF565E" w:rsidP="00074DE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37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952" w:type="dxa"/>
            <w:gridSpan w:val="3"/>
            <w:shd w:val="clear" w:color="auto" w:fill="auto"/>
          </w:tcPr>
          <w:p w14:paraId="20F50DB1" w14:textId="5AFDF5D2" w:rsidR="00FF565E" w:rsidRPr="00AF37DB" w:rsidRDefault="00FF565E" w:rsidP="00074DE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33D8" w:rsidRPr="00AF37DB" w14:paraId="11199A7B" w14:textId="77777777" w:rsidTr="00475763">
        <w:trPr>
          <w:cantSplit/>
          <w:trHeight w:val="191"/>
        </w:trPr>
        <w:tc>
          <w:tcPr>
            <w:tcW w:w="4230" w:type="dxa"/>
          </w:tcPr>
          <w:p w14:paraId="4C16A8FA" w14:textId="089D575F" w:rsidR="002233D8" w:rsidRPr="00AF37DB" w:rsidRDefault="002233D8" w:rsidP="002233D8">
            <w:pPr>
              <w:rPr>
                <w:rFonts w:ascii="Angsana New" w:hAnsi="Angsana New"/>
                <w:sz w:val="30"/>
                <w:szCs w:val="30"/>
              </w:rPr>
            </w:pPr>
            <w:r w:rsidRPr="00AF37DB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430" w:type="dxa"/>
          </w:tcPr>
          <w:p w14:paraId="1C5D62DA" w14:textId="5A466940" w:rsidR="002233D8" w:rsidRPr="00BA4A12" w:rsidRDefault="00FE4694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5A60B7A" w14:textId="77777777" w:rsidR="002233D8" w:rsidRPr="00AF37DB" w:rsidRDefault="002233D8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0E132FB3" w14:textId="79E1EC80" w:rsidR="002233D8" w:rsidRPr="00AF37DB" w:rsidRDefault="00FE4694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258</w:t>
            </w:r>
          </w:p>
        </w:tc>
      </w:tr>
      <w:tr w:rsidR="002233D8" w:rsidRPr="00AF37DB" w14:paraId="42A93337" w14:textId="77777777" w:rsidTr="002233D8">
        <w:trPr>
          <w:cantSplit/>
          <w:trHeight w:val="281"/>
        </w:trPr>
        <w:tc>
          <w:tcPr>
            <w:tcW w:w="4230" w:type="dxa"/>
          </w:tcPr>
          <w:p w14:paraId="1E4819DB" w14:textId="00D68AB1" w:rsidR="002233D8" w:rsidRPr="00AF37DB" w:rsidRDefault="002233D8" w:rsidP="002233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430" w:type="dxa"/>
          </w:tcPr>
          <w:p w14:paraId="4F14B0BD" w14:textId="4C81C1A0" w:rsidR="002233D8" w:rsidRPr="00AF37DB" w:rsidRDefault="00FE4694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180" w:type="dxa"/>
          </w:tcPr>
          <w:p w14:paraId="67CD15C1" w14:textId="77777777" w:rsidR="002233D8" w:rsidRPr="00AF37DB" w:rsidRDefault="002233D8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2" w:type="dxa"/>
          </w:tcPr>
          <w:p w14:paraId="41C877D0" w14:textId="4BA980BF" w:rsidR="002233D8" w:rsidRPr="00AF37DB" w:rsidRDefault="00FE4694" w:rsidP="002233D8">
            <w:pPr>
              <w:pStyle w:val="acctfourfigures"/>
              <w:tabs>
                <w:tab w:val="clear" w:pos="765"/>
                <w:tab w:val="decimal" w:pos="21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684</w:t>
            </w:r>
          </w:p>
        </w:tc>
      </w:tr>
    </w:tbl>
    <w:p w14:paraId="49BFEF87" w14:textId="77777777" w:rsidR="008701D5" w:rsidRPr="00AF37DB" w:rsidRDefault="008701D5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354E170" w14:textId="67F69B61" w:rsidR="008701D5" w:rsidRPr="00AF37DB" w:rsidRDefault="008701D5" w:rsidP="00CD63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37DB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</w:t>
      </w:r>
      <w:r w:rsidR="00225CE7" w:rsidRPr="00AF37DB">
        <w:rPr>
          <w:rFonts w:ascii="Angsana New" w:hAnsi="Angsana New"/>
          <w:sz w:val="30"/>
          <w:szCs w:val="30"/>
          <w:cs/>
        </w:rPr>
        <w:t>งบกระแสเงินสดที่แสดงเงินลงทุนตามวิธีส่วนได้เสียและ</w:t>
      </w:r>
      <w:r w:rsidR="009263D6" w:rsidRPr="00AF37DB">
        <w:rPr>
          <w:rFonts w:ascii="Angsana New" w:hAnsi="Angsana New"/>
          <w:sz w:val="30"/>
          <w:szCs w:val="30"/>
        </w:rPr>
        <w:br/>
      </w:r>
      <w:r w:rsidR="00225CE7" w:rsidRPr="00AF37DB">
        <w:rPr>
          <w:rFonts w:ascii="Angsana New" w:hAnsi="Angsana New"/>
          <w:sz w:val="30"/>
          <w:szCs w:val="30"/>
          <w:cs/>
        </w:rPr>
        <w:t>งบกระแสเงินสดเฉพาะกิจการ</w:t>
      </w:r>
      <w:r w:rsidRPr="00AF37DB">
        <w:rPr>
          <w:rFonts w:ascii="Angsana New" w:hAnsi="Angsana New"/>
          <w:sz w:val="30"/>
          <w:szCs w:val="30"/>
          <w:cs/>
        </w:rPr>
        <w:t>สำหรับงวด</w:t>
      </w:r>
      <w:r w:rsidR="00BE33B4">
        <w:rPr>
          <w:rFonts w:ascii="Angsana New" w:hAnsi="Angsana New"/>
          <w:sz w:val="30"/>
          <w:szCs w:val="30"/>
          <w:cs/>
        </w:rPr>
        <w:t>เก้า</w:t>
      </w:r>
      <w:r w:rsidRPr="00AF37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="00BB2726">
        <w:rPr>
          <w:rFonts w:ascii="Angsana New" w:hAnsi="Angsana New"/>
          <w:sz w:val="30"/>
          <w:szCs w:val="30"/>
          <w:lang w:val="en-US"/>
        </w:rPr>
        <w:t xml:space="preserve"> </w:t>
      </w:r>
      <w:r w:rsidR="00BB2726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AF37DB">
        <w:rPr>
          <w:rFonts w:ascii="Angsana New" w:hAnsi="Angsana New"/>
          <w:sz w:val="30"/>
          <w:szCs w:val="30"/>
          <w:cs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AF37DB">
        <w:rPr>
          <w:rFonts w:ascii="Angsana New" w:hAnsi="Angsana New"/>
          <w:sz w:val="30"/>
          <w:szCs w:val="30"/>
          <w:cs/>
        </w:rPr>
        <w:t xml:space="preserve"> มีจำนวน</w:t>
      </w:r>
      <w:r w:rsidR="00E36CC8" w:rsidRPr="00AF37DB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5</w:t>
      </w:r>
      <w:r w:rsidR="002233D8">
        <w:rPr>
          <w:rFonts w:ascii="Angsana New" w:hAnsi="Angsana New"/>
          <w:sz w:val="30"/>
          <w:szCs w:val="30"/>
        </w:rPr>
        <w:t>.</w:t>
      </w:r>
      <w:r w:rsidR="00FE4694" w:rsidRPr="00FE4694">
        <w:rPr>
          <w:rFonts w:ascii="Angsana New" w:hAnsi="Angsana New"/>
          <w:sz w:val="30"/>
          <w:szCs w:val="30"/>
          <w:lang w:val="en-US"/>
        </w:rPr>
        <w:t>74</w:t>
      </w:r>
      <w:r w:rsidR="007D00B1" w:rsidRPr="00AF37DB">
        <w:rPr>
          <w:rFonts w:ascii="Angsana New" w:hAnsi="Angsana New"/>
          <w:sz w:val="30"/>
          <w:szCs w:val="30"/>
          <w:lang w:val="en-US"/>
        </w:rPr>
        <w:t xml:space="preserve"> </w:t>
      </w:r>
      <w:r w:rsidRPr="00AF37DB">
        <w:rPr>
          <w:rFonts w:ascii="Angsana New" w:hAnsi="Angsana New"/>
          <w:sz w:val="30"/>
          <w:szCs w:val="30"/>
          <w:cs/>
        </w:rPr>
        <w:t>ล้านบาท</w:t>
      </w:r>
    </w:p>
    <w:p w14:paraId="09555C95" w14:textId="77777777" w:rsidR="008701D5" w:rsidRPr="00AF37DB" w:rsidRDefault="008701D5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48FC917" w14:textId="2BD98040" w:rsidR="0016661D" w:rsidRPr="00AF37DB" w:rsidRDefault="0016661D" w:rsidP="00225CE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F37DB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0DEB6070" w14:textId="33AC123C" w:rsidR="00C34EA1" w:rsidRPr="00AF37DB" w:rsidRDefault="00C34EA1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7C698" w14:textId="2A9BC651" w:rsidR="00225CE7" w:rsidRPr="00AF37DB" w:rsidRDefault="00225CE7" w:rsidP="00225CE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F37DB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B52E8" w:rsidRPr="00AF37DB">
        <w:rPr>
          <w:rFonts w:ascii="Angsana New" w:hAnsi="Angsana New"/>
          <w:sz w:val="30"/>
          <w:szCs w:val="30"/>
          <w:cs/>
        </w:rPr>
        <w:br/>
      </w:r>
      <w:r w:rsidRPr="00AF37DB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อัตราภาษีเงินได้ที่แท้จริงรวมของบริษัทในการดำเนินงานต่อเนื่อง</w:t>
      </w:r>
      <w:r w:rsidRPr="001F4D9B">
        <w:rPr>
          <w:rFonts w:ascii="Angsana New" w:hAnsi="Angsana New"/>
          <w:sz w:val="30"/>
          <w:szCs w:val="30"/>
          <w:cs/>
        </w:rPr>
        <w:t>เป็นระยะเวลา</w:t>
      </w:r>
      <w:r w:rsidR="00BE33B4" w:rsidRPr="001F4D9B">
        <w:rPr>
          <w:rFonts w:ascii="Angsana New" w:hAnsi="Angsana New"/>
          <w:sz w:val="30"/>
          <w:szCs w:val="30"/>
          <w:cs/>
        </w:rPr>
        <w:t>เก้า</w:t>
      </w:r>
      <w:r w:rsidR="00DB3CF3" w:rsidRPr="001F4D9B">
        <w:rPr>
          <w:rFonts w:ascii="Angsana New" w:hAnsi="Angsana New"/>
          <w:sz w:val="30"/>
          <w:szCs w:val="30"/>
          <w:cs/>
        </w:rPr>
        <w:t>เดือนสิ้นสุด</w:t>
      </w:r>
      <w:r w:rsidR="00DB3CF3" w:rsidRPr="00AF37DB">
        <w:rPr>
          <w:rFonts w:ascii="Angsana New" w:hAnsi="Angsana New"/>
          <w:sz w:val="30"/>
          <w:szCs w:val="30"/>
          <w:cs/>
        </w:rPr>
        <w:t xml:space="preserve">วันที่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31</w:t>
      </w:r>
      <w:r w:rsidR="00BB2726">
        <w:rPr>
          <w:rFonts w:ascii="Angsana New" w:hAnsi="Angsana New"/>
          <w:sz w:val="30"/>
          <w:szCs w:val="30"/>
          <w:lang w:val="en-US"/>
        </w:rPr>
        <w:t xml:space="preserve"> </w:t>
      </w:r>
      <w:r w:rsidR="00BB2726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DB3CF3" w:rsidRPr="00AF37DB">
        <w:rPr>
          <w:rFonts w:ascii="Angsana New" w:hAnsi="Angsana New"/>
          <w:sz w:val="30"/>
          <w:szCs w:val="30"/>
          <w:cs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2563</w:t>
      </w:r>
      <w:r w:rsidRPr="00AF37DB">
        <w:rPr>
          <w:rFonts w:ascii="Angsana New" w:hAnsi="Angsana New"/>
          <w:sz w:val="30"/>
          <w:szCs w:val="30"/>
        </w:rPr>
        <w:t xml:space="preserve"> </w:t>
      </w:r>
      <w:r w:rsidRPr="00AF37DB">
        <w:rPr>
          <w:rFonts w:ascii="Angsana New" w:hAnsi="Angsana New"/>
          <w:sz w:val="30"/>
          <w:szCs w:val="30"/>
          <w:cs/>
        </w:rPr>
        <w:t>คือ</w:t>
      </w:r>
      <w:r w:rsidRPr="00AF37DB">
        <w:rPr>
          <w:rFonts w:ascii="Angsana New" w:hAnsi="Angsana New"/>
          <w:sz w:val="30"/>
          <w:szCs w:val="30"/>
        </w:rPr>
        <w:t xml:space="preserve"> </w:t>
      </w:r>
      <w:r w:rsidRPr="00AF37DB">
        <w:rPr>
          <w:rFonts w:ascii="Angsana New" w:hAnsi="Angsana New"/>
          <w:sz w:val="30"/>
          <w:szCs w:val="30"/>
          <w:cs/>
        </w:rPr>
        <w:t xml:space="preserve">ร้อยละ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10</w:t>
      </w:r>
      <w:r w:rsidR="001F4D9B">
        <w:rPr>
          <w:rFonts w:ascii="Angsana New" w:hAnsi="Angsana New"/>
          <w:sz w:val="30"/>
          <w:szCs w:val="30"/>
          <w:lang w:val="en-US"/>
        </w:rPr>
        <w:t>.</w:t>
      </w:r>
      <w:r w:rsidR="00FE4694" w:rsidRPr="00FE4694">
        <w:rPr>
          <w:rFonts w:ascii="Angsana New" w:hAnsi="Angsana New"/>
          <w:sz w:val="30"/>
          <w:szCs w:val="30"/>
          <w:lang w:val="en-US"/>
        </w:rPr>
        <w:t>23</w:t>
      </w:r>
      <w:r w:rsidRPr="00AF37DB">
        <w:rPr>
          <w:rFonts w:ascii="Angsana New" w:hAnsi="Angsana New"/>
          <w:sz w:val="30"/>
          <w:szCs w:val="30"/>
        </w:rPr>
        <w:t xml:space="preserve"> </w:t>
      </w:r>
      <w:r w:rsidRPr="00AF37DB">
        <w:rPr>
          <w:rFonts w:ascii="Angsana New" w:hAnsi="Angsana New"/>
          <w:i/>
          <w:iCs/>
          <w:sz w:val="30"/>
          <w:szCs w:val="30"/>
        </w:rPr>
        <w:t>(</w:t>
      </w:r>
      <w:r w:rsidR="00FE4694" w:rsidRPr="00FE4694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AF37DB">
        <w:rPr>
          <w:rFonts w:ascii="Angsana New" w:hAnsi="Angsana New"/>
          <w:i/>
          <w:iCs/>
          <w:sz w:val="30"/>
          <w:szCs w:val="30"/>
        </w:rPr>
        <w:t xml:space="preserve"> </w:t>
      </w:r>
      <w:r w:rsidRPr="00AF37DB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FE4694" w:rsidRPr="00FE4694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AF37DB">
        <w:rPr>
          <w:rFonts w:ascii="Angsana New" w:hAnsi="Angsana New"/>
          <w:i/>
          <w:iCs/>
          <w:sz w:val="30"/>
          <w:szCs w:val="30"/>
        </w:rPr>
        <w:t xml:space="preserve">: </w:t>
      </w:r>
      <w:r w:rsidRPr="00AF37DB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AF37DB">
        <w:rPr>
          <w:rFonts w:ascii="Angsana New" w:hAnsi="Angsana New"/>
          <w:i/>
          <w:iCs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AF37DB">
        <w:rPr>
          <w:rFonts w:ascii="Angsana New" w:hAnsi="Angsana New"/>
          <w:i/>
          <w:iCs/>
          <w:sz w:val="30"/>
          <w:szCs w:val="30"/>
        </w:rPr>
        <w:t>.</w:t>
      </w:r>
      <w:r w:rsidR="00FE4694" w:rsidRPr="00FE4694">
        <w:rPr>
          <w:rFonts w:ascii="Angsana New" w:hAnsi="Angsana New"/>
          <w:i/>
          <w:iCs/>
          <w:sz w:val="30"/>
          <w:szCs w:val="30"/>
          <w:lang w:val="en-US"/>
        </w:rPr>
        <w:t>34</w:t>
      </w:r>
      <w:r w:rsidRPr="00AF37DB">
        <w:rPr>
          <w:rFonts w:ascii="Angsana New" w:hAnsi="Angsana New"/>
          <w:i/>
          <w:iCs/>
          <w:sz w:val="30"/>
          <w:szCs w:val="30"/>
        </w:rPr>
        <w:t xml:space="preserve">) </w:t>
      </w:r>
      <w:r w:rsidRPr="00AF37DB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0238E2">
        <w:rPr>
          <w:rFonts w:ascii="Angsana New" w:hAnsi="Angsana New"/>
          <w:sz w:val="30"/>
          <w:szCs w:val="30"/>
          <w:cs/>
        </w:rPr>
        <w:t xml:space="preserve"> </w:t>
      </w:r>
      <w:r w:rsidR="000238E2" w:rsidRPr="00F24DE6">
        <w:rPr>
          <w:rFonts w:ascii="Angsana New" w:hAnsi="Angsana New"/>
          <w:sz w:val="30"/>
          <w:szCs w:val="30"/>
          <w:cs/>
        </w:rPr>
        <w:t>โดยเฉพาะเงินปันผลรับ</w:t>
      </w:r>
    </w:p>
    <w:p w14:paraId="5E230431" w14:textId="77777777" w:rsidR="00D64C9A" w:rsidRPr="00AF37DB" w:rsidRDefault="00D64C9A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CFD026" w14:textId="42280E4A" w:rsidR="00E5444F" w:rsidRPr="00AF37DB" w:rsidRDefault="00E5444F" w:rsidP="00225CE7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F37DB">
        <w:rPr>
          <w:rFonts w:ascii="Angsana New" w:hAnsi="Angsana New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5C7BA82F" w14:textId="77777777" w:rsidR="006F1473" w:rsidRPr="00AF37DB" w:rsidRDefault="006F1473" w:rsidP="00447B1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F180579" w14:textId="057A1F0A" w:rsidR="00DB3CF3" w:rsidRPr="00AF37DB" w:rsidRDefault="00DB3CF3" w:rsidP="00DB3CF3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AF37DB">
        <w:rPr>
          <w:rFonts w:ascii="Angsana New" w:eastAsia="Calibri" w:hAnsi="Angsana New"/>
          <w:sz w:val="30"/>
          <w:szCs w:val="30"/>
          <w:cs/>
          <w:lang w:val="en-US"/>
        </w:rPr>
        <w:t>กำไรต่อหุ้นขั้นพื้นฐานสำหรับงวดสามเดือนและ</w:t>
      </w:r>
      <w:r w:rsidR="00BE33B4">
        <w:rPr>
          <w:rFonts w:ascii="Angsana New" w:eastAsia="Calibri" w:hAnsi="Angsana New"/>
          <w:sz w:val="30"/>
          <w:szCs w:val="30"/>
          <w:cs/>
          <w:lang w:val="en-US"/>
        </w:rPr>
        <w:t>เก้า</w:t>
      </w:r>
      <w:r w:rsidRPr="00AF37DB">
        <w:rPr>
          <w:rFonts w:ascii="Angsana New" w:eastAsia="Calibri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FE4694" w:rsidRPr="00FE4694">
        <w:rPr>
          <w:rFonts w:ascii="Angsana New" w:eastAsia="Calibri" w:hAnsi="Angsana New"/>
          <w:sz w:val="30"/>
          <w:szCs w:val="30"/>
          <w:lang w:val="en-US"/>
        </w:rPr>
        <w:t>31</w:t>
      </w:r>
      <w:r w:rsidRPr="00AF37D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="00BB2726">
        <w:rPr>
          <w:rFonts w:ascii="Angsana New" w:eastAsia="Calibri" w:hAnsi="Angsana New"/>
          <w:sz w:val="30"/>
          <w:szCs w:val="30"/>
          <w:cs/>
          <w:lang w:val="en-US"/>
        </w:rPr>
        <w:t>ธันวาคม</w:t>
      </w:r>
      <w:r w:rsidRPr="00AF37D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="00FE4694" w:rsidRPr="00FE4694">
        <w:rPr>
          <w:rFonts w:ascii="Angsana New" w:eastAsia="Calibri" w:hAnsi="Angsana New"/>
          <w:sz w:val="30"/>
          <w:szCs w:val="30"/>
          <w:lang w:val="en-US"/>
        </w:rPr>
        <w:t>2563</w:t>
      </w:r>
      <w:r w:rsidRPr="00AF37DB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Pr="00AF37DB">
        <w:rPr>
          <w:rFonts w:ascii="Angsana New" w:eastAsia="Calibri" w:hAnsi="Angsana New"/>
          <w:sz w:val="30"/>
          <w:szCs w:val="30"/>
          <w:cs/>
          <w:lang w:val="en-US"/>
        </w:rPr>
        <w:t xml:space="preserve">และ </w:t>
      </w:r>
      <w:r w:rsidR="00FE4694" w:rsidRPr="00FE4694">
        <w:rPr>
          <w:rFonts w:ascii="Angsana New" w:eastAsia="Calibri" w:hAnsi="Angsana New"/>
          <w:sz w:val="30"/>
          <w:szCs w:val="30"/>
          <w:lang w:val="en-US"/>
        </w:rPr>
        <w:t>2562</w:t>
      </w:r>
      <w:r w:rsidRPr="00AF37DB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Pr="00AF37DB">
        <w:rPr>
          <w:rFonts w:ascii="Angsana New" w:eastAsia="Calibri" w:hAnsi="Angsana New"/>
          <w:sz w:val="30"/>
          <w:szCs w:val="3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0796E860" w14:textId="4BBC23E8" w:rsidR="00AF37DB" w:rsidRDefault="00AF37DB" w:rsidP="00DB3CF3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>
        <w:rPr>
          <w:rFonts w:ascii="Angsana New" w:eastAsia="Calibri" w:hAnsi="Angsana New"/>
          <w:sz w:val="30"/>
          <w:szCs w:val="30"/>
          <w:lang w:val="en-US"/>
        </w:rPr>
        <w:br w:type="page"/>
      </w: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1F4D9B" w:rsidRPr="00046328" w14:paraId="45798455" w14:textId="77777777" w:rsidTr="009266BB">
        <w:tc>
          <w:tcPr>
            <w:tcW w:w="4140" w:type="dxa"/>
          </w:tcPr>
          <w:p w14:paraId="07B1D477" w14:textId="77777777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lastRenderedPageBreak/>
              <w:br w:type="page"/>
            </w:r>
          </w:p>
        </w:tc>
        <w:tc>
          <w:tcPr>
            <w:tcW w:w="2520" w:type="dxa"/>
            <w:gridSpan w:val="3"/>
          </w:tcPr>
          <w:p w14:paraId="4C30873C" w14:textId="77777777" w:rsidR="001F4D9B" w:rsidRPr="00046328" w:rsidRDefault="001F4D9B" w:rsidP="009266BB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CC0F6DD" w14:textId="77777777" w:rsidR="001F4D9B" w:rsidRPr="00046328" w:rsidRDefault="001F4D9B" w:rsidP="009266BB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11CB75F9" w14:textId="77777777" w:rsidR="001F4D9B" w:rsidRPr="00046328" w:rsidRDefault="001F4D9B" w:rsidP="009266BB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1F4D9B" w:rsidRPr="00046328" w14:paraId="32BB7E7B" w14:textId="77777777" w:rsidTr="009266BB">
        <w:tc>
          <w:tcPr>
            <w:tcW w:w="4140" w:type="dxa"/>
          </w:tcPr>
          <w:p w14:paraId="61D69787" w14:textId="77777777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00801068" w14:textId="77777777" w:rsidR="001F4D9B" w:rsidRPr="00046328" w:rsidRDefault="001F4D9B" w:rsidP="009266BB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C020AA5" w14:textId="77777777" w:rsidR="001F4D9B" w:rsidRPr="00046328" w:rsidRDefault="001F4D9B" w:rsidP="009266BB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055F43DF" w14:textId="77777777" w:rsidR="001F4D9B" w:rsidRPr="00046328" w:rsidRDefault="001F4D9B" w:rsidP="009266BB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F4D9B" w:rsidRPr="00046328" w14:paraId="0F8FC3C3" w14:textId="77777777" w:rsidTr="009266BB">
        <w:tc>
          <w:tcPr>
            <w:tcW w:w="4140" w:type="dxa"/>
          </w:tcPr>
          <w:p w14:paraId="5DEFFE90" w14:textId="3A121298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04632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 xml:space="preserve">สำหรับงวดสามเดือนสิ้นสุดวันที่ </w:t>
            </w:r>
            <w:r w:rsidR="00FE4694" w:rsidRPr="00FE469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ja-JP"/>
              </w:rPr>
              <w:t>31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ja-JP"/>
              </w:rPr>
              <w:t xml:space="preserve"> 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ธันวาคม</w:t>
            </w:r>
          </w:p>
        </w:tc>
        <w:tc>
          <w:tcPr>
            <w:tcW w:w="1170" w:type="dxa"/>
          </w:tcPr>
          <w:p w14:paraId="5B05B7E6" w14:textId="1F159E6D" w:rsidR="001F4D9B" w:rsidRPr="00046328" w:rsidRDefault="00FE4694" w:rsidP="009266BB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56CC761" w14:textId="77777777" w:rsidR="001F4D9B" w:rsidRPr="00046328" w:rsidRDefault="001F4D9B" w:rsidP="009266B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297907" w14:textId="07C12D57" w:rsidR="001F4D9B" w:rsidRPr="00046328" w:rsidRDefault="00FE4694" w:rsidP="009266BB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0714E281" w14:textId="77777777" w:rsidR="001F4D9B" w:rsidRPr="00046328" w:rsidRDefault="001F4D9B" w:rsidP="009266BB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74223FD" w14:textId="0CE71A9B" w:rsidR="001F4D9B" w:rsidRPr="00046328" w:rsidRDefault="00FE4694" w:rsidP="009266BB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F6B726E" w14:textId="77777777" w:rsidR="001F4D9B" w:rsidRPr="00046328" w:rsidRDefault="001F4D9B" w:rsidP="009266B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11D7C6" w14:textId="744D39B2" w:rsidR="001F4D9B" w:rsidRPr="00046328" w:rsidRDefault="00FE4694" w:rsidP="009266BB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1F4D9B" w:rsidRPr="00046328" w14:paraId="1C2A9624" w14:textId="77777777" w:rsidTr="009266BB">
        <w:tc>
          <w:tcPr>
            <w:tcW w:w="4140" w:type="dxa"/>
          </w:tcPr>
          <w:p w14:paraId="1955DAD9" w14:textId="77777777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86" w:type="dxa"/>
            <w:gridSpan w:val="7"/>
          </w:tcPr>
          <w:p w14:paraId="0DB9637E" w14:textId="77777777" w:rsidR="001F4D9B" w:rsidRPr="00046328" w:rsidRDefault="001F4D9B" w:rsidP="009266BB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 w:eastAsia="ja-JP"/>
              </w:rPr>
            </w:pPr>
            <w:r w:rsidRPr="00046328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 xml:space="preserve">(พันบาท </w:t>
            </w:r>
            <w:r w:rsidRPr="00046328"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046328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พันหุ้น)</w:t>
            </w:r>
          </w:p>
        </w:tc>
      </w:tr>
      <w:tr w:rsidR="001F4D9B" w:rsidRPr="00046328" w14:paraId="2CE1160D" w14:textId="77777777" w:rsidTr="009266BB">
        <w:trPr>
          <w:trHeight w:val="245"/>
        </w:trPr>
        <w:tc>
          <w:tcPr>
            <w:tcW w:w="4140" w:type="dxa"/>
          </w:tcPr>
          <w:p w14:paraId="28CEB3DA" w14:textId="77777777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1CD684B2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AD539D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506D9BA8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F94BFC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51E4AEC1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110265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2095C631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4D9B" w:rsidRPr="00046328" w14:paraId="6FF9EAE6" w14:textId="77777777" w:rsidTr="009266BB">
        <w:tc>
          <w:tcPr>
            <w:tcW w:w="4140" w:type="dxa"/>
          </w:tcPr>
          <w:p w14:paraId="5217B8CE" w14:textId="77777777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lang w:val="en-US"/>
              </w:rPr>
              <w:t xml:space="preserve">   </w:t>
            </w:r>
            <w:r w:rsidRPr="00046328"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1986A2" w14:textId="3761C757" w:rsidR="001F4D9B" w:rsidRPr="00046328" w:rsidRDefault="00FE4694" w:rsidP="009266BB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190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076</w:t>
            </w:r>
          </w:p>
        </w:tc>
        <w:tc>
          <w:tcPr>
            <w:tcW w:w="270" w:type="dxa"/>
          </w:tcPr>
          <w:p w14:paraId="354EDFDA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EE705C" w14:textId="7463521D" w:rsidR="001F4D9B" w:rsidRPr="00046328" w:rsidRDefault="00FE4694" w:rsidP="009266BB">
            <w:pPr>
              <w:tabs>
                <w:tab w:val="decimal" w:pos="79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155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712</w:t>
            </w:r>
          </w:p>
        </w:tc>
        <w:tc>
          <w:tcPr>
            <w:tcW w:w="270" w:type="dxa"/>
          </w:tcPr>
          <w:p w14:paraId="2F593BCF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584B7E" w14:textId="088A37D5" w:rsidR="001F4D9B" w:rsidRPr="00046328" w:rsidRDefault="00FE4694" w:rsidP="009266BB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190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410</w:t>
            </w:r>
          </w:p>
        </w:tc>
        <w:tc>
          <w:tcPr>
            <w:tcW w:w="236" w:type="dxa"/>
          </w:tcPr>
          <w:p w14:paraId="0F54EBB4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E32471" w14:textId="2BDCD64E" w:rsidR="001F4D9B" w:rsidRPr="00046328" w:rsidRDefault="00FE4694" w:rsidP="009266BB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157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188</w:t>
            </w:r>
          </w:p>
        </w:tc>
      </w:tr>
      <w:tr w:rsidR="001F4D9B" w:rsidRPr="00046328" w14:paraId="0DF9E398" w14:textId="77777777" w:rsidTr="009266BB">
        <w:tc>
          <w:tcPr>
            <w:tcW w:w="4140" w:type="dxa"/>
          </w:tcPr>
          <w:p w14:paraId="61B57050" w14:textId="77777777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8A2A986" w14:textId="6E5C9671" w:rsidR="001F4D9B" w:rsidRPr="00046328" w:rsidRDefault="00FE4694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1F4D9B"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634E21D7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751CBB" w14:textId="2DFD65A2" w:rsidR="001F4D9B" w:rsidRPr="00046328" w:rsidRDefault="00FE4694" w:rsidP="009266BB">
            <w:pPr>
              <w:tabs>
                <w:tab w:val="decimal" w:pos="79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1F4D9B"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72DC13CA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F00EC3" w14:textId="5F3D6690" w:rsidR="001F4D9B" w:rsidRPr="00046328" w:rsidRDefault="00FE4694" w:rsidP="009266BB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19</w:t>
            </w:r>
            <w:r w:rsidR="001F4D9B"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800</w:t>
            </w:r>
          </w:p>
        </w:tc>
        <w:tc>
          <w:tcPr>
            <w:tcW w:w="236" w:type="dxa"/>
          </w:tcPr>
          <w:p w14:paraId="37733BB6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C68C1C" w14:textId="7CA96613" w:rsidR="001F4D9B" w:rsidRPr="00046328" w:rsidRDefault="00FE4694" w:rsidP="009266BB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19</w:t>
            </w:r>
            <w:r w:rsidR="001F4D9B"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800</w:t>
            </w:r>
          </w:p>
        </w:tc>
      </w:tr>
      <w:tr w:rsidR="001F4D9B" w:rsidRPr="00046328" w14:paraId="449F4617" w14:textId="77777777" w:rsidTr="009266BB">
        <w:tc>
          <w:tcPr>
            <w:tcW w:w="4140" w:type="dxa"/>
          </w:tcPr>
          <w:p w14:paraId="469CF464" w14:textId="77777777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</w:t>
            </w: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)</w:t>
            </w: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4632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E5886AF" w14:textId="52CE25C8" w:rsidR="001F4D9B" w:rsidRPr="00046328" w:rsidRDefault="00FE4694" w:rsidP="009266BB">
            <w:pPr>
              <w:spacing w:line="240" w:lineRule="auto"/>
              <w:ind w:right="9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9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.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60</w:t>
            </w:r>
          </w:p>
        </w:tc>
        <w:tc>
          <w:tcPr>
            <w:tcW w:w="270" w:type="dxa"/>
          </w:tcPr>
          <w:p w14:paraId="75339FB1" w14:textId="77777777" w:rsidR="001F4D9B" w:rsidRPr="00046328" w:rsidRDefault="001F4D9B" w:rsidP="009266BB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8824B60" w14:textId="527EED56" w:rsidR="001F4D9B" w:rsidRPr="00046328" w:rsidRDefault="00FE4694" w:rsidP="009266BB">
            <w:pPr>
              <w:tabs>
                <w:tab w:val="decimal" w:pos="527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7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.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86</w:t>
            </w:r>
          </w:p>
        </w:tc>
        <w:tc>
          <w:tcPr>
            <w:tcW w:w="270" w:type="dxa"/>
          </w:tcPr>
          <w:p w14:paraId="1992884E" w14:textId="77777777" w:rsidR="001F4D9B" w:rsidRPr="00046328" w:rsidRDefault="001F4D9B" w:rsidP="009266BB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583D76D" w14:textId="6B393D24" w:rsidR="001F4D9B" w:rsidRPr="00046328" w:rsidRDefault="00FE4694" w:rsidP="009266BB">
            <w:pPr>
              <w:tabs>
                <w:tab w:val="decimal" w:pos="522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9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.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62</w:t>
            </w:r>
          </w:p>
        </w:tc>
        <w:tc>
          <w:tcPr>
            <w:tcW w:w="236" w:type="dxa"/>
          </w:tcPr>
          <w:p w14:paraId="4DEC4830" w14:textId="77777777" w:rsidR="001F4D9B" w:rsidRPr="00046328" w:rsidRDefault="001F4D9B" w:rsidP="009266BB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C9A403C" w14:textId="1F796098" w:rsidR="001F4D9B" w:rsidRPr="00046328" w:rsidRDefault="00FE4694" w:rsidP="009266BB">
            <w:pPr>
              <w:spacing w:line="240" w:lineRule="auto"/>
              <w:ind w:right="87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7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.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94</w:t>
            </w:r>
          </w:p>
        </w:tc>
      </w:tr>
    </w:tbl>
    <w:p w14:paraId="2D50C9C8" w14:textId="77777777" w:rsidR="001F4D9B" w:rsidRPr="00046328" w:rsidRDefault="001F4D9B" w:rsidP="001F4D9B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US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1F4D9B" w:rsidRPr="00046328" w14:paraId="1A355842" w14:textId="77777777" w:rsidTr="009266BB">
        <w:tc>
          <w:tcPr>
            <w:tcW w:w="4140" w:type="dxa"/>
          </w:tcPr>
          <w:p w14:paraId="0F59C6F0" w14:textId="7D52BF01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</w:pPr>
            <w:r w:rsidRPr="0004632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สำหรับงวด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เก้า</w:t>
            </w:r>
            <w:r w:rsidRPr="0004632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 xml:space="preserve">เดือนสิ้นสุดวันที่ </w:t>
            </w:r>
            <w:r w:rsidR="00FE4694" w:rsidRPr="00FE469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ja-JP"/>
              </w:rPr>
              <w:t>31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ja-JP"/>
              </w:rPr>
              <w:t xml:space="preserve"> 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ja-JP"/>
              </w:rPr>
              <w:t>ธันวาคม</w:t>
            </w:r>
          </w:p>
        </w:tc>
        <w:tc>
          <w:tcPr>
            <w:tcW w:w="1170" w:type="dxa"/>
          </w:tcPr>
          <w:p w14:paraId="0231B165" w14:textId="425EEAC5" w:rsidR="001F4D9B" w:rsidRPr="00046328" w:rsidRDefault="00FE4694" w:rsidP="009266BB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76F18C1" w14:textId="77777777" w:rsidR="001F4D9B" w:rsidRPr="00046328" w:rsidRDefault="001F4D9B" w:rsidP="009266B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C156C46" w14:textId="06BABD4A" w:rsidR="001F4D9B" w:rsidRPr="00046328" w:rsidRDefault="00FE4694" w:rsidP="009266BB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CE780D6" w14:textId="77777777" w:rsidR="001F4D9B" w:rsidRPr="00046328" w:rsidRDefault="001F4D9B" w:rsidP="009266BB">
            <w:pPr>
              <w:tabs>
                <w:tab w:val="decimal" w:pos="1197"/>
              </w:tabs>
              <w:spacing w:line="240" w:lineRule="auto"/>
              <w:ind w:left="-153"/>
              <w:jc w:val="both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8466F8D" w14:textId="21A93BB4" w:rsidR="001F4D9B" w:rsidRPr="00046328" w:rsidRDefault="00FE4694" w:rsidP="009266BB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1325DF2" w14:textId="77777777" w:rsidR="001F4D9B" w:rsidRPr="00046328" w:rsidRDefault="001F4D9B" w:rsidP="009266BB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4AF212" w14:textId="41095440" w:rsidR="001F4D9B" w:rsidRPr="00046328" w:rsidRDefault="00FE4694" w:rsidP="009266BB">
            <w:pPr>
              <w:spacing w:line="240" w:lineRule="auto"/>
              <w:ind w:left="2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1F4D9B" w:rsidRPr="00046328" w14:paraId="0DD161FC" w14:textId="77777777" w:rsidTr="009266BB">
        <w:tc>
          <w:tcPr>
            <w:tcW w:w="4140" w:type="dxa"/>
          </w:tcPr>
          <w:p w14:paraId="0B87ACE7" w14:textId="77777777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86" w:type="dxa"/>
            <w:gridSpan w:val="7"/>
          </w:tcPr>
          <w:p w14:paraId="6F00D3FC" w14:textId="77777777" w:rsidR="001F4D9B" w:rsidRPr="00046328" w:rsidRDefault="001F4D9B" w:rsidP="009266BB">
            <w:pPr>
              <w:tabs>
                <w:tab w:val="decimal" w:pos="-108"/>
              </w:tabs>
              <w:spacing w:line="240" w:lineRule="auto"/>
              <w:ind w:left="-18" w:hanging="9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 w:eastAsia="ja-JP"/>
              </w:rPr>
            </w:pPr>
            <w:r w:rsidRPr="00046328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 xml:space="preserve">(พันบาท </w:t>
            </w:r>
            <w:r w:rsidRPr="00046328"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046328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พันหุ้น)</w:t>
            </w:r>
          </w:p>
        </w:tc>
      </w:tr>
      <w:tr w:rsidR="001F4D9B" w:rsidRPr="00046328" w14:paraId="7849AC44" w14:textId="77777777" w:rsidTr="009266BB">
        <w:trPr>
          <w:trHeight w:val="245"/>
        </w:trPr>
        <w:tc>
          <w:tcPr>
            <w:tcW w:w="4140" w:type="dxa"/>
          </w:tcPr>
          <w:p w14:paraId="34A8C8B4" w14:textId="77777777" w:rsidR="001F4D9B" w:rsidRPr="00046328" w:rsidRDefault="001F4D9B" w:rsidP="009266BB">
            <w:pPr>
              <w:tabs>
                <w:tab w:val="left" w:pos="189"/>
                <w:tab w:val="left" w:pos="432"/>
              </w:tabs>
              <w:spacing w:line="240" w:lineRule="auto"/>
              <w:ind w:left="162" w:hanging="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4A287828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967D69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6155E7AE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A5E371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721328BC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40EA776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</w:tcPr>
          <w:p w14:paraId="213B3AC0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F4D9B" w:rsidRPr="00046328" w14:paraId="7662AA92" w14:textId="77777777" w:rsidTr="009266BB">
        <w:tc>
          <w:tcPr>
            <w:tcW w:w="4140" w:type="dxa"/>
          </w:tcPr>
          <w:p w14:paraId="3D62A8B6" w14:textId="77777777" w:rsidR="001F4D9B" w:rsidRPr="00046328" w:rsidRDefault="001F4D9B" w:rsidP="001F4D9B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lang w:val="en-US"/>
              </w:rPr>
              <w:t xml:space="preserve">   </w:t>
            </w:r>
            <w:r w:rsidRPr="00046328">
              <w:rPr>
                <w:rFonts w:ascii="Angsana New" w:eastAsia="Calibri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EF1946" w14:textId="1499E3F9" w:rsidR="001F4D9B" w:rsidRPr="00046328" w:rsidRDefault="00FE4694" w:rsidP="001F4D9B">
            <w:pPr>
              <w:tabs>
                <w:tab w:val="decimal" w:pos="891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813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445</w:t>
            </w:r>
          </w:p>
        </w:tc>
        <w:tc>
          <w:tcPr>
            <w:tcW w:w="270" w:type="dxa"/>
          </w:tcPr>
          <w:p w14:paraId="4BA94D06" w14:textId="77777777" w:rsidR="001F4D9B" w:rsidRPr="00046328" w:rsidRDefault="001F4D9B" w:rsidP="001F4D9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FCBAAB" w14:textId="3024AFE0" w:rsidR="001F4D9B" w:rsidRPr="00046328" w:rsidRDefault="00FE4694" w:rsidP="001F4D9B">
            <w:pPr>
              <w:tabs>
                <w:tab w:val="decimal" w:pos="79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297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529203A4" w14:textId="77777777" w:rsidR="001F4D9B" w:rsidRPr="00046328" w:rsidRDefault="001F4D9B" w:rsidP="001F4D9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A29C65" w14:textId="51F9B3F8" w:rsidR="001F4D9B" w:rsidRPr="00046328" w:rsidRDefault="00FE4694" w:rsidP="001F4D9B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816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236" w:type="dxa"/>
          </w:tcPr>
          <w:p w14:paraId="6756A528" w14:textId="77777777" w:rsidR="001F4D9B" w:rsidRPr="00046328" w:rsidRDefault="001F4D9B" w:rsidP="001F4D9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0AE0E7" w14:textId="63968383" w:rsidR="001F4D9B" w:rsidRPr="00046328" w:rsidRDefault="00FE4694" w:rsidP="001F4D9B">
            <w:pPr>
              <w:tabs>
                <w:tab w:val="decimal" w:pos="82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300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854</w:t>
            </w:r>
          </w:p>
        </w:tc>
      </w:tr>
      <w:tr w:rsidR="001F4D9B" w:rsidRPr="00046328" w14:paraId="02649B20" w14:textId="77777777" w:rsidTr="009266BB">
        <w:tc>
          <w:tcPr>
            <w:tcW w:w="4140" w:type="dxa"/>
          </w:tcPr>
          <w:p w14:paraId="4236AD22" w14:textId="77777777" w:rsidR="001F4D9B" w:rsidRPr="00046328" w:rsidRDefault="001F4D9B" w:rsidP="009266BB">
            <w:pPr>
              <w:tabs>
                <w:tab w:val="left" w:pos="189"/>
                <w:tab w:val="left" w:pos="432"/>
                <w:tab w:val="right" w:pos="392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ab/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69CD921" w14:textId="66CB9736" w:rsidR="001F4D9B" w:rsidRPr="00046328" w:rsidRDefault="00FE4694" w:rsidP="009266BB">
            <w:pPr>
              <w:tabs>
                <w:tab w:val="decimal" w:pos="891"/>
              </w:tabs>
              <w:spacing w:line="240" w:lineRule="auto"/>
              <w:ind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1F4D9B"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0A42906C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AB3303" w14:textId="600C0F5C" w:rsidR="001F4D9B" w:rsidRPr="00046328" w:rsidRDefault="00FE4694" w:rsidP="009266BB">
            <w:pPr>
              <w:tabs>
                <w:tab w:val="decimal" w:pos="79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1F4D9B"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60D0C145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936356" w14:textId="185773B5" w:rsidR="001F4D9B" w:rsidRPr="00046328" w:rsidRDefault="00FE4694" w:rsidP="009266BB">
            <w:pPr>
              <w:tabs>
                <w:tab w:val="decimal" w:pos="792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1F4D9B"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0856A9F8" w14:textId="77777777" w:rsidR="001F4D9B" w:rsidRPr="00046328" w:rsidRDefault="001F4D9B" w:rsidP="009266BB">
            <w:pPr>
              <w:tabs>
                <w:tab w:val="decimal" w:pos="891"/>
              </w:tabs>
              <w:spacing w:line="240" w:lineRule="auto"/>
              <w:ind w:left="-18" w:right="-125" w:hanging="9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C34CC2" w14:textId="355EFD22" w:rsidR="001F4D9B" w:rsidRPr="00046328" w:rsidRDefault="00FE4694" w:rsidP="009266BB">
            <w:pPr>
              <w:tabs>
                <w:tab w:val="decimal" w:pos="827"/>
              </w:tabs>
              <w:spacing w:line="240" w:lineRule="auto"/>
              <w:ind w:right="-125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1F4D9B"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1F4D9B" w:rsidRPr="00046328" w14:paraId="1E7DB292" w14:textId="77777777" w:rsidTr="009266BB">
        <w:tc>
          <w:tcPr>
            <w:tcW w:w="4140" w:type="dxa"/>
          </w:tcPr>
          <w:p w14:paraId="689FDCC9" w14:textId="77777777" w:rsidR="001F4D9B" w:rsidRPr="00046328" w:rsidRDefault="001F4D9B" w:rsidP="001F4D9B">
            <w:pPr>
              <w:tabs>
                <w:tab w:val="left" w:pos="189"/>
                <w:tab w:val="left" w:pos="432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</w:t>
            </w: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)</w:t>
            </w:r>
            <w:r w:rsidRPr="0004632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4632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7E5F3C5" w14:textId="62116471" w:rsidR="001F4D9B" w:rsidRPr="00046328" w:rsidRDefault="00FE4694" w:rsidP="001F4D9B">
            <w:pPr>
              <w:spacing w:line="240" w:lineRule="auto"/>
              <w:ind w:right="9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41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  <w:t>.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ja-JP"/>
              </w:rPr>
              <w:t>08</w:t>
            </w:r>
          </w:p>
        </w:tc>
        <w:tc>
          <w:tcPr>
            <w:tcW w:w="270" w:type="dxa"/>
          </w:tcPr>
          <w:p w14:paraId="2BC5BADD" w14:textId="77777777" w:rsidR="001F4D9B" w:rsidRPr="00046328" w:rsidRDefault="001F4D9B" w:rsidP="001F4D9B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B9E7225" w14:textId="561D469E" w:rsidR="001F4D9B" w:rsidRPr="00046328" w:rsidRDefault="00FE4694" w:rsidP="001F4D9B">
            <w:pPr>
              <w:tabs>
                <w:tab w:val="decimal" w:pos="527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03</w:t>
            </w:r>
          </w:p>
        </w:tc>
        <w:tc>
          <w:tcPr>
            <w:tcW w:w="270" w:type="dxa"/>
          </w:tcPr>
          <w:p w14:paraId="688DE8AE" w14:textId="77777777" w:rsidR="001F4D9B" w:rsidRPr="00046328" w:rsidRDefault="001F4D9B" w:rsidP="001F4D9B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72442FD" w14:textId="4FB91BA3" w:rsidR="001F4D9B" w:rsidRPr="00046328" w:rsidRDefault="00FE4694" w:rsidP="001F4D9B">
            <w:pPr>
              <w:tabs>
                <w:tab w:val="decimal" w:pos="522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</w:tcPr>
          <w:p w14:paraId="352AAD57" w14:textId="77777777" w:rsidR="001F4D9B" w:rsidRPr="00046328" w:rsidRDefault="001F4D9B" w:rsidP="001F4D9B">
            <w:pPr>
              <w:spacing w:line="240" w:lineRule="auto"/>
              <w:ind w:left="-18" w:right="95" w:hanging="9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148BCBF" w14:textId="25EF4459" w:rsidR="001F4D9B" w:rsidRPr="00046328" w:rsidRDefault="00FE4694" w:rsidP="001F4D9B">
            <w:pPr>
              <w:spacing w:line="240" w:lineRule="auto"/>
              <w:ind w:right="38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1F4D9B" w:rsidRPr="001F4D9B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FE4694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</w:tr>
    </w:tbl>
    <w:p w14:paraId="389512B1" w14:textId="77777777" w:rsidR="002E16A8" w:rsidRPr="00487293" w:rsidRDefault="002E16A8" w:rsidP="001F4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1670ED" w14:textId="4D6006A7" w:rsidR="00772D30" w:rsidRPr="00046328" w:rsidRDefault="00772D30" w:rsidP="00772D30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14:paraId="336FED18" w14:textId="77777777" w:rsidR="00DD36C2" w:rsidRPr="00AF37DB" w:rsidRDefault="00DD36C2" w:rsidP="00AF37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E77155" w14:textId="4797CA24" w:rsidR="00DD36C2" w:rsidRPr="00046328" w:rsidRDefault="00DD36C2" w:rsidP="00DD36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632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ABE4417" w14:textId="77777777" w:rsidR="00DD36C2" w:rsidRPr="00AF37DB" w:rsidRDefault="00DD36C2" w:rsidP="00AF37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800"/>
        <w:gridCol w:w="1530"/>
        <w:gridCol w:w="1530"/>
        <w:gridCol w:w="236"/>
        <w:gridCol w:w="1312"/>
      </w:tblGrid>
      <w:tr w:rsidR="00DD36C2" w:rsidRPr="00AF37DB" w14:paraId="235A28D4" w14:textId="77777777" w:rsidTr="00DD36C2">
        <w:trPr>
          <w:tblHeader/>
        </w:trPr>
        <w:tc>
          <w:tcPr>
            <w:tcW w:w="2880" w:type="dxa"/>
            <w:vAlign w:val="bottom"/>
          </w:tcPr>
          <w:p w14:paraId="5046FDB9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E80741A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30F2F7BE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7416F5E2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2FE3D258" w14:textId="59995E6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</w:t>
            </w:r>
            <w:r w:rsidR="003943CD" w:rsidRPr="00AF37D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52093B88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473DA7C6" w14:textId="77777777" w:rsidR="00DD36C2" w:rsidRPr="00AF37DB" w:rsidDel="00D43E7A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DD36C2" w:rsidRPr="00AF37DB" w14:paraId="70655EB7" w14:textId="77777777" w:rsidTr="00DD36C2">
        <w:trPr>
          <w:tblHeader/>
        </w:trPr>
        <w:tc>
          <w:tcPr>
            <w:tcW w:w="2880" w:type="dxa"/>
          </w:tcPr>
          <w:p w14:paraId="54DD14F2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0797024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CFE1F5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B1C356A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37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43A134E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43034B1D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D36C2" w:rsidRPr="00AF37DB" w14:paraId="3D0702B4" w14:textId="77777777" w:rsidTr="00DD36C2">
        <w:tc>
          <w:tcPr>
            <w:tcW w:w="2880" w:type="dxa"/>
          </w:tcPr>
          <w:p w14:paraId="7BEF81BF" w14:textId="0CA1A848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37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FE4694" w:rsidRPr="00FE4694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0" w:type="dxa"/>
          </w:tcPr>
          <w:p w14:paraId="2E51728D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A44FF0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9B4CF5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E41145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4B775BBB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36C2" w:rsidRPr="00AF37DB" w14:paraId="0B5C755D" w14:textId="77777777" w:rsidTr="00DD36C2">
        <w:tc>
          <w:tcPr>
            <w:tcW w:w="2880" w:type="dxa"/>
          </w:tcPr>
          <w:p w14:paraId="50FF9133" w14:textId="25F3312B" w:rsidR="00DD36C2" w:rsidRPr="00AF37DB" w:rsidRDefault="00BE4F2A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77723B40" w14:textId="0E0A88AE" w:rsidR="00DD36C2" w:rsidRPr="00AF37DB" w:rsidRDefault="00FE4694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A30594" w:rsidRPr="00AF37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30594" w:rsidRPr="00AF37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</w:tcPr>
          <w:p w14:paraId="7457EB66" w14:textId="7C98FB43" w:rsidR="00DD36C2" w:rsidRPr="00AF37DB" w:rsidRDefault="00554E03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สิงหาคม </w:t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EEB0A6" w14:textId="5629012D" w:rsidR="00DD36C2" w:rsidRPr="00AF37DB" w:rsidRDefault="00FE4694" w:rsidP="00AD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2233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14:paraId="3EFBAF3D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87E9665" w14:textId="08099D93" w:rsidR="00DD36C2" w:rsidRPr="00AF37DB" w:rsidRDefault="00FE4694" w:rsidP="0035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8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  <w:t>310</w:t>
            </w:r>
            <w:r w:rsidR="002233D8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  <w:t>.</w:t>
            </w:r>
            <w:r w:rsidRPr="00FE469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  <w:t>86</w:t>
            </w:r>
          </w:p>
        </w:tc>
      </w:tr>
      <w:tr w:rsidR="00DD36C2" w:rsidRPr="00AF37DB" w14:paraId="231C96DF" w14:textId="77777777" w:rsidTr="00DD36C2">
        <w:tc>
          <w:tcPr>
            <w:tcW w:w="2880" w:type="dxa"/>
          </w:tcPr>
          <w:p w14:paraId="750F2E00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2649F33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3C4244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7C70345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D53C5F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4779B4DF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36C2" w:rsidRPr="00AF37DB" w14:paraId="0BB32FBF" w14:textId="77777777" w:rsidTr="00DD36C2">
        <w:tc>
          <w:tcPr>
            <w:tcW w:w="2880" w:type="dxa"/>
          </w:tcPr>
          <w:p w14:paraId="1AD4A3E8" w14:textId="3CE11E0E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FE4694" w:rsidRPr="00FE4694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0" w:type="dxa"/>
          </w:tcPr>
          <w:p w14:paraId="6AA0CC47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C9A732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1FF61E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31A548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09E8076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36C2" w:rsidRPr="00AF37DB" w14:paraId="36F85AEE" w14:textId="77777777" w:rsidTr="00DD36C2">
        <w:tc>
          <w:tcPr>
            <w:tcW w:w="2880" w:type="dxa"/>
          </w:tcPr>
          <w:p w14:paraId="743B760B" w14:textId="77777777" w:rsidR="00DD36C2" w:rsidRPr="00AF37DB" w:rsidRDefault="00DD36C2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282C8506" w14:textId="08207CE8" w:rsidR="00DD36C2" w:rsidRPr="00AF37DB" w:rsidRDefault="00FE4694" w:rsidP="00293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DD36C2" w:rsidRPr="00AF37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D36C2" w:rsidRPr="00AF37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30" w:type="dxa"/>
          </w:tcPr>
          <w:p w14:paraId="4EF808ED" w14:textId="6592F881" w:rsidR="00DD36C2" w:rsidRPr="00AF37DB" w:rsidRDefault="00DD36C2" w:rsidP="00DD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37D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สิงหาคม </w:t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C7B4C75" w14:textId="720B447F" w:rsidR="00DD36C2" w:rsidRPr="00AF37DB" w:rsidRDefault="00FE4694" w:rsidP="0035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2233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</w:tcPr>
          <w:p w14:paraId="4130EE9C" w14:textId="77777777" w:rsidR="00DD36C2" w:rsidRPr="00AF37DB" w:rsidRDefault="00DD36C2" w:rsidP="00394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</w:tcPr>
          <w:p w14:paraId="0D3EA2CD" w14:textId="79C3D44D" w:rsidR="00DD36C2" w:rsidRPr="00AF37DB" w:rsidRDefault="00FE4694" w:rsidP="0035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8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</w:pPr>
            <w:r w:rsidRPr="00FE469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  <w:t>90</w:t>
            </w:r>
            <w:r w:rsidR="002233D8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  <w:t>.</w:t>
            </w:r>
            <w:r w:rsidRPr="00FE4694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ja-JP"/>
              </w:rPr>
              <w:t>10</w:t>
            </w:r>
          </w:p>
        </w:tc>
      </w:tr>
    </w:tbl>
    <w:p w14:paraId="37BC125B" w14:textId="77777777" w:rsidR="00DD36C2" w:rsidRDefault="00DD36C2" w:rsidP="00E5444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07B5F08" w14:textId="77777777" w:rsidR="002E16A8" w:rsidRDefault="002E16A8" w:rsidP="00E5444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63B670C" w14:textId="77777777" w:rsidR="002E16A8" w:rsidRDefault="002E16A8" w:rsidP="00E5444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FC6E2C3" w14:textId="67F968EE" w:rsidR="002E16A8" w:rsidRPr="00046328" w:rsidRDefault="002E16A8" w:rsidP="00E5444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2E16A8" w:rsidRPr="00046328" w:rsidSect="001C2B36">
          <w:headerReference w:type="default" r:id="rId14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49BC465F" w14:textId="71CC9E09" w:rsidR="00E5444F" w:rsidRPr="00046328" w:rsidRDefault="00E5444F" w:rsidP="00502F6D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B42C43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B42C43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B42C43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B42C43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B42C43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01367B1C" w:rsidR="00502F6D" w:rsidRPr="00B42C43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42C43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A2E1B55" w14:textId="25DB54DC" w:rsidR="001A6A37" w:rsidRPr="00B42C43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73"/>
        <w:gridCol w:w="1437"/>
        <w:gridCol w:w="236"/>
        <w:gridCol w:w="1384"/>
        <w:gridCol w:w="236"/>
        <w:gridCol w:w="1474"/>
        <w:gridCol w:w="236"/>
        <w:gridCol w:w="34"/>
        <w:gridCol w:w="1257"/>
        <w:gridCol w:w="236"/>
        <w:gridCol w:w="1294"/>
        <w:gridCol w:w="236"/>
        <w:gridCol w:w="1294"/>
        <w:gridCol w:w="270"/>
        <w:gridCol w:w="1263"/>
      </w:tblGrid>
      <w:tr w:rsidR="008B3712" w:rsidRPr="00046328" w14:paraId="43B8D373" w14:textId="77777777" w:rsidTr="00612DD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CCFC036" w14:textId="77777777" w:rsidR="001A6A37" w:rsidRPr="00046328" w:rsidRDefault="001A6A37" w:rsidP="00D230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73" w:type="dxa"/>
            <w:vAlign w:val="bottom"/>
          </w:tcPr>
          <w:p w14:paraId="790DD1D2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887" w:type="dxa"/>
            <w:gridSpan w:val="14"/>
            <w:vAlign w:val="bottom"/>
          </w:tcPr>
          <w:p w14:paraId="22376F62" w14:textId="57F10BFE" w:rsidR="001A6A37" w:rsidRPr="00046328" w:rsidRDefault="001A6A37" w:rsidP="001A6A37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B3712" w:rsidRPr="00046328" w14:paraId="5CF74CBF" w14:textId="77777777" w:rsidTr="00612DD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494BC3E" w14:textId="77777777" w:rsidR="001A6A37" w:rsidRPr="00046328" w:rsidRDefault="001A6A37" w:rsidP="00D2305A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3" w:type="dxa"/>
            <w:vAlign w:val="bottom"/>
          </w:tcPr>
          <w:p w14:paraId="79066BB7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67" w:type="dxa"/>
            <w:gridSpan w:val="5"/>
            <w:vAlign w:val="bottom"/>
          </w:tcPr>
          <w:p w14:paraId="065F397B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0E2CC9AD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47" w:type="dxa"/>
            <w:gridSpan w:val="7"/>
            <w:vAlign w:val="bottom"/>
          </w:tcPr>
          <w:p w14:paraId="6741A8D8" w14:textId="77777777" w:rsidR="001A6A37" w:rsidRPr="00046328" w:rsidRDefault="001A6A37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B3712" w:rsidRPr="00046328" w14:paraId="1265A920" w14:textId="77777777" w:rsidTr="00612DDB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64812E8" w14:textId="084E405D" w:rsidR="00302122" w:rsidRPr="00046328" w:rsidRDefault="00302122" w:rsidP="00D2305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1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vAlign w:val="bottom"/>
          </w:tcPr>
          <w:p w14:paraId="660A07C0" w14:textId="7315C761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1BAF61F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0E08C" w14:textId="77777777" w:rsidR="00302122" w:rsidRPr="00046328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333A2B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04632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B5F42" w14:textId="77777777" w:rsidR="00302122" w:rsidRPr="00046328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D924670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A4F9E6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6713C3C5" w14:textId="30583C02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C4A46E3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88E6900" w14:textId="764E9D79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A5F0CA1" w14:textId="77777777" w:rsidR="00302122" w:rsidRPr="00046328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B7437FB" w14:textId="60861001" w:rsidR="00302122" w:rsidRPr="00046328" w:rsidRDefault="00302122" w:rsidP="00D2305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4947A91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2ED31D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B3712" w:rsidRPr="00046328" w14:paraId="4F529C70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6115DCD5" w14:textId="77777777" w:rsidR="008B3712" w:rsidRPr="00046328" w:rsidRDefault="008B3712" w:rsidP="00D230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391EC320" w14:textId="77777777" w:rsidR="008B3712" w:rsidRPr="00046328" w:rsidRDefault="008B371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87" w:type="dxa"/>
            <w:gridSpan w:val="14"/>
          </w:tcPr>
          <w:p w14:paraId="1EC5B7AA" w14:textId="5F0F047B" w:rsidR="008B3712" w:rsidRPr="00046328" w:rsidRDefault="008B371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B3712" w:rsidRPr="00046328" w14:paraId="572DAFBF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2F486322" w14:textId="77777777" w:rsidR="00302122" w:rsidRPr="00046328" w:rsidRDefault="00302122" w:rsidP="00D230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070FDF27" w14:textId="77777777" w:rsidR="00302122" w:rsidRPr="00046328" w:rsidRDefault="00302122" w:rsidP="00D2305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211DCDE8" w14:textId="17448233" w:rsidR="00302122" w:rsidRPr="00046328" w:rsidRDefault="00302122" w:rsidP="00E2096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710956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E7FE9BA" w14:textId="79F2DEDA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367B56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12641F9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DBBFB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0E173D0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4AE0E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363178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48F07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BFCF7E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7E759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C2FB40" w14:textId="77777777" w:rsidR="00302122" w:rsidRPr="00046328" w:rsidRDefault="00302122" w:rsidP="00D230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12" w:rsidRPr="00046328" w14:paraId="28A6014A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7543D9E9" w14:textId="77777777" w:rsidR="00302122" w:rsidRPr="00046328" w:rsidRDefault="00302122" w:rsidP="00B21ACC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3" w:type="dxa"/>
          </w:tcPr>
          <w:p w14:paraId="470BBB80" w14:textId="77777777" w:rsidR="00302122" w:rsidRPr="00046328" w:rsidRDefault="00302122" w:rsidP="00B21A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62139BB1" w14:textId="1C0A325B" w:rsidR="00302122" w:rsidRPr="00046328" w:rsidRDefault="00302122" w:rsidP="008B371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48CE63" w14:textId="77777777" w:rsidR="00302122" w:rsidRPr="00046328" w:rsidRDefault="00302122" w:rsidP="00B21AC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52273D1" w14:textId="0B8B9B27" w:rsidR="00302122" w:rsidRPr="00046328" w:rsidRDefault="00302122" w:rsidP="008B3712">
            <w:pPr>
              <w:pStyle w:val="acctfourfigures"/>
              <w:tabs>
                <w:tab w:val="clear" w:pos="765"/>
                <w:tab w:val="decimal" w:pos="11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C2208C" w14:textId="77777777" w:rsidR="00302122" w:rsidRPr="00046328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3676C02" w14:textId="2646F757" w:rsidR="00302122" w:rsidRPr="00046328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757B3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BDC591A" w14:textId="453BE82E" w:rsidR="00302122" w:rsidRPr="00046328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303A7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EBFE2E6" w14:textId="647A5C83" w:rsidR="00302122" w:rsidRPr="00046328" w:rsidRDefault="00302122" w:rsidP="008B371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708B77" w14:textId="77777777" w:rsidR="00302122" w:rsidRPr="00046328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A31C16" w14:textId="454789B2" w:rsidR="00302122" w:rsidRPr="00046328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95940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61BD40" w14:textId="39EC9CC8" w:rsidR="00302122" w:rsidRPr="00046328" w:rsidRDefault="00302122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3712" w:rsidRPr="00046328" w14:paraId="71BB1E50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30F5D2A9" w14:textId="77777777" w:rsidR="00302122" w:rsidRPr="00046328" w:rsidRDefault="00302122" w:rsidP="00B21ACC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3" w:type="dxa"/>
          </w:tcPr>
          <w:p w14:paraId="619F7642" w14:textId="77777777" w:rsidR="00302122" w:rsidRPr="00046328" w:rsidRDefault="00302122" w:rsidP="00B21A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shd w:val="clear" w:color="auto" w:fill="auto"/>
          </w:tcPr>
          <w:p w14:paraId="732401C4" w14:textId="6EFC1172" w:rsidR="00302122" w:rsidRPr="00046328" w:rsidRDefault="00FE4694" w:rsidP="008B371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160</w:t>
            </w:r>
            <w:r w:rsidR="002233D8" w:rsidRPr="002233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4764AB19" w14:textId="77777777" w:rsidR="00302122" w:rsidRPr="00046328" w:rsidRDefault="00302122" w:rsidP="00B21AC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C04B153" w14:textId="55D38E35" w:rsidR="00302122" w:rsidRPr="00046328" w:rsidRDefault="002233D8" w:rsidP="00612D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13B5C9" w14:textId="77777777" w:rsidR="00302122" w:rsidRPr="00046328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E31CAF2" w14:textId="552B35CD" w:rsidR="00302122" w:rsidRPr="00046328" w:rsidRDefault="00FE4694" w:rsidP="00612D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160</w:t>
            </w:r>
            <w:r w:rsidR="002233D8" w:rsidRPr="002233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36" w:type="dxa"/>
          </w:tcPr>
          <w:p w14:paraId="7743611B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6EF135AD" w14:textId="1D1A8B4F" w:rsidR="00302122" w:rsidRPr="00046328" w:rsidRDefault="00FE4694" w:rsidP="002233D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233D8" w:rsidRPr="002233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236" w:type="dxa"/>
          </w:tcPr>
          <w:p w14:paraId="36A52B34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9773F61" w14:textId="35255A31" w:rsidR="00302122" w:rsidRPr="00046328" w:rsidRDefault="00A353B3" w:rsidP="008B371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C7761B" w14:textId="77777777" w:rsidR="00302122" w:rsidRPr="00046328" w:rsidRDefault="00302122" w:rsidP="00B21AC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50ACC09" w14:textId="1833373E" w:rsidR="00302122" w:rsidRPr="00046328" w:rsidRDefault="00FE4694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157</w:t>
            </w:r>
            <w:r w:rsidR="002233D8" w:rsidRPr="002233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70" w:type="dxa"/>
          </w:tcPr>
          <w:p w14:paraId="3A427A91" w14:textId="77777777" w:rsidR="00302122" w:rsidRPr="00046328" w:rsidRDefault="00302122" w:rsidP="00B21A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64EBE9" w14:textId="422D8FA8" w:rsidR="00302122" w:rsidRPr="00046328" w:rsidRDefault="00FE4694" w:rsidP="008B371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160</w:t>
            </w:r>
            <w:r w:rsidR="002233D8" w:rsidRPr="002233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</w:p>
        </w:tc>
      </w:tr>
      <w:tr w:rsidR="00612DDB" w:rsidRPr="00046328" w14:paraId="5D0ADCF6" w14:textId="77777777" w:rsidTr="00612DDB">
        <w:trPr>
          <w:trHeight w:val="261"/>
        </w:trPr>
        <w:tc>
          <w:tcPr>
            <w:tcW w:w="3330" w:type="dxa"/>
            <w:shd w:val="clear" w:color="auto" w:fill="auto"/>
          </w:tcPr>
          <w:p w14:paraId="023E75C4" w14:textId="77777777" w:rsidR="00612DDB" w:rsidRPr="00046328" w:rsidRDefault="00612DDB" w:rsidP="00612DDB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3" w:type="dxa"/>
          </w:tcPr>
          <w:p w14:paraId="31388D29" w14:textId="77777777" w:rsidR="00612DDB" w:rsidRPr="00046328" w:rsidRDefault="00612DDB" w:rsidP="00612D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7E67A" w14:textId="65E47590" w:rsidR="00612DDB" w:rsidRPr="00046328" w:rsidRDefault="00FE4694" w:rsidP="00612DDB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160</w:t>
            </w:r>
            <w:r w:rsidR="002233D8" w:rsidRPr="002233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</w:t>
            </w:r>
          </w:p>
        </w:tc>
        <w:tc>
          <w:tcPr>
            <w:tcW w:w="236" w:type="dxa"/>
            <w:shd w:val="clear" w:color="auto" w:fill="auto"/>
          </w:tcPr>
          <w:p w14:paraId="7291CD14" w14:textId="77777777" w:rsidR="00612DDB" w:rsidRPr="00046328" w:rsidRDefault="00612DDB" w:rsidP="00612DD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574A5" w14:textId="1D9E8DBF" w:rsidR="00612DDB" w:rsidRPr="00046328" w:rsidRDefault="002233D8" w:rsidP="00612DD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08CBDC" w14:textId="77777777" w:rsidR="00612DDB" w:rsidRPr="00046328" w:rsidRDefault="00612DDB" w:rsidP="00612DD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1A2AA" w14:textId="09DFEEE0" w:rsidR="00612DDB" w:rsidRPr="00046328" w:rsidRDefault="00FE4694" w:rsidP="00612DD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160</w:t>
            </w:r>
            <w:r w:rsidR="002233D8" w:rsidRPr="002233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159</w:t>
            </w:r>
          </w:p>
        </w:tc>
        <w:tc>
          <w:tcPr>
            <w:tcW w:w="236" w:type="dxa"/>
          </w:tcPr>
          <w:p w14:paraId="374A5B9B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14:paraId="3AA908EC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C827BF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A96DFA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ECF460" w14:textId="77777777" w:rsidR="00612DDB" w:rsidRPr="00046328" w:rsidRDefault="00612DDB" w:rsidP="00612DD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67EEA8" w14:textId="77777777" w:rsidR="00612DDB" w:rsidRPr="00046328" w:rsidRDefault="00612DDB" w:rsidP="00612DD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B4618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FD0739" w14:textId="77777777" w:rsidR="00612DDB" w:rsidRPr="00046328" w:rsidRDefault="00612DDB" w:rsidP="00612D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3444585" w14:textId="1F0E9407" w:rsidR="001A6A37" w:rsidRPr="00046328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046328" w:rsidSect="00DB3CF3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tbl>
      <w:tblPr>
        <w:tblW w:w="98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80"/>
        <w:gridCol w:w="1260"/>
        <w:gridCol w:w="180"/>
        <w:gridCol w:w="1170"/>
        <w:gridCol w:w="180"/>
        <w:gridCol w:w="1170"/>
        <w:gridCol w:w="180"/>
        <w:gridCol w:w="1170"/>
      </w:tblGrid>
      <w:tr w:rsidR="007F0D79" w:rsidRPr="00046328" w14:paraId="751D00A5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39D98969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69794939" w14:textId="77777777" w:rsidR="007F0D79" w:rsidRPr="00046328" w:rsidRDefault="007F0D79" w:rsidP="007F0D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งบการเงินที่แสดงเงินลงทุนตามวิธีส่วนได้เสียและ</w:t>
            </w:r>
          </w:p>
          <w:p w14:paraId="6CFB05DE" w14:textId="77777777" w:rsidR="007F0D79" w:rsidRPr="00046328" w:rsidRDefault="007F0D79" w:rsidP="007F0D7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0D79" w:rsidRPr="00046328" w14:paraId="42080B8C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74AEA277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9B980E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252F6B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91003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F0D79" w:rsidRPr="00046328" w14:paraId="74048908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49AFC623" w14:textId="77777777" w:rsidR="007F0D79" w:rsidRPr="00046328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51031B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F10D34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8166" w14:textId="0DEE9E22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4E31E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F786" w14:textId="57147206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9B2CF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D94F4" w14:textId="7FF1468C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FE4694" w:rsidRPr="00FE46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821BF" w14:textId="77777777" w:rsidR="007F0D79" w:rsidRPr="00046328" w:rsidRDefault="007F0D79" w:rsidP="00054F85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34C57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F0D79" w:rsidRPr="00046328" w14:paraId="26F8A299" w14:textId="77777777" w:rsidTr="00CB625F">
        <w:trPr>
          <w:trHeight w:val="364"/>
          <w:tblHeader/>
        </w:trPr>
        <w:tc>
          <w:tcPr>
            <w:tcW w:w="3060" w:type="dxa"/>
            <w:shd w:val="clear" w:color="auto" w:fill="auto"/>
            <w:vAlign w:val="bottom"/>
          </w:tcPr>
          <w:p w14:paraId="6D09F988" w14:textId="77777777" w:rsidR="007F0D79" w:rsidRPr="00046328" w:rsidRDefault="007F0D79" w:rsidP="00054F8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0" w:type="dxa"/>
            <w:gridSpan w:val="9"/>
            <w:shd w:val="clear" w:color="auto" w:fill="auto"/>
            <w:vAlign w:val="bottom"/>
          </w:tcPr>
          <w:p w14:paraId="32B6B98A" w14:textId="77777777" w:rsidR="007F0D79" w:rsidRPr="00046328" w:rsidRDefault="007F0D79" w:rsidP="00054F8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33B6" w:rsidRPr="00046328" w14:paraId="625C14BA" w14:textId="77777777" w:rsidTr="00CB625F">
        <w:tc>
          <w:tcPr>
            <w:tcW w:w="3060" w:type="dxa"/>
            <w:shd w:val="clear" w:color="auto" w:fill="auto"/>
            <w:vAlign w:val="bottom"/>
          </w:tcPr>
          <w:p w14:paraId="5EE77ABD" w14:textId="3D2E0E18" w:rsidR="00D933B6" w:rsidRPr="00046328" w:rsidRDefault="00502F6D" w:rsidP="007F72D6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D933B6"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933B6"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C7D5F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42A81E" w14:textId="77777777" w:rsidR="00D933B6" w:rsidRPr="00046328" w:rsidRDefault="00D933B6" w:rsidP="00D933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82B18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D9E0ED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96E08D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31761B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8CF7CC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0B2F0A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187C0E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933B6" w:rsidRPr="00046328" w14:paraId="2BF6A9BD" w14:textId="77777777" w:rsidTr="00CB625F">
        <w:tc>
          <w:tcPr>
            <w:tcW w:w="3060" w:type="dxa"/>
            <w:shd w:val="clear" w:color="auto" w:fill="auto"/>
            <w:vAlign w:val="bottom"/>
          </w:tcPr>
          <w:p w14:paraId="27F0E3BD" w14:textId="77777777" w:rsidR="00D933B6" w:rsidRPr="00046328" w:rsidRDefault="00D933B6" w:rsidP="00D933B6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29220C24" w14:textId="5F5D9D81" w:rsidR="00D933B6" w:rsidRPr="00046328" w:rsidRDefault="00D933B6" w:rsidP="00D933B6">
            <w:pPr>
              <w:tabs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38893D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F5A512" w14:textId="77777777" w:rsidR="00D933B6" w:rsidRPr="00046328" w:rsidRDefault="00D933B6" w:rsidP="00D933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CA4C57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DF688D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BAE18F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6BF9D9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5CDDF0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BB0D70" w14:textId="77777777" w:rsidR="00D933B6" w:rsidRPr="00046328" w:rsidRDefault="00D933B6" w:rsidP="00D933B6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FF65F1" w14:textId="77777777" w:rsidR="00D933B6" w:rsidRPr="00046328" w:rsidRDefault="00D933B6" w:rsidP="00D933B6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933B6" w:rsidRPr="002233D8" w14:paraId="33368D84" w14:textId="77777777" w:rsidTr="00CB625F">
        <w:tc>
          <w:tcPr>
            <w:tcW w:w="3060" w:type="dxa"/>
            <w:shd w:val="clear" w:color="auto" w:fill="auto"/>
            <w:vAlign w:val="bottom"/>
          </w:tcPr>
          <w:p w14:paraId="30DA93AC" w14:textId="5E8E551F" w:rsidR="00D933B6" w:rsidRPr="00046328" w:rsidRDefault="00D933B6" w:rsidP="00D933B6">
            <w:pPr>
              <w:tabs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14:paraId="4C60096C" w14:textId="0A6CD333" w:rsidR="00D933B6" w:rsidRPr="00CC150B" w:rsidRDefault="00FE4694" w:rsidP="00D933B6">
            <w:pPr>
              <w:pStyle w:val="BodyTextIndent2"/>
              <w:tabs>
                <w:tab w:val="clear" w:pos="540"/>
                <w:tab w:val="clear" w:pos="990"/>
                <w:tab w:val="decimal" w:pos="100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933B6" w:rsidRPr="00CC150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 w:eastAsia="en-US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14:paraId="1B564935" w14:textId="77777777" w:rsidR="00D933B6" w:rsidRPr="00CC150B" w:rsidRDefault="00D933B6" w:rsidP="00D933B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4328FB" w14:textId="00D53544" w:rsidR="00D933B6" w:rsidRPr="00CC150B" w:rsidRDefault="00FE4694" w:rsidP="001F5E10">
            <w:pPr>
              <w:pStyle w:val="BodyTextIndent2"/>
              <w:tabs>
                <w:tab w:val="clear" w:pos="540"/>
                <w:tab w:val="clear" w:pos="990"/>
                <w:tab w:val="decimal" w:pos="100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933B6" w:rsidRPr="00CC150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387FDE7" w14:textId="77777777" w:rsidR="00D933B6" w:rsidRPr="00CC150B" w:rsidRDefault="00D933B6" w:rsidP="00D933B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243CCB" w14:textId="245DA7F8" w:rsidR="00D933B6" w:rsidRPr="00CC150B" w:rsidRDefault="00D933B6" w:rsidP="00D933B6">
            <w:pPr>
              <w:pStyle w:val="BodyTextIndent2"/>
              <w:tabs>
                <w:tab w:val="clear" w:pos="540"/>
                <w:tab w:val="clear" w:pos="990"/>
                <w:tab w:val="decimal" w:pos="630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C150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3D023A" w14:textId="77777777" w:rsidR="00D933B6" w:rsidRPr="00CC150B" w:rsidRDefault="00D933B6" w:rsidP="00D933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8B33AE" w14:textId="68A5D2F5" w:rsidR="00D933B6" w:rsidRPr="00CC150B" w:rsidRDefault="00FE4694" w:rsidP="001F5E10">
            <w:pPr>
              <w:pStyle w:val="BodyTextIndent2"/>
              <w:tabs>
                <w:tab w:val="clear" w:pos="540"/>
                <w:tab w:val="clear" w:pos="990"/>
                <w:tab w:val="decimal" w:pos="91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 w:eastAsia="en-US"/>
              </w:rPr>
              <w:t>527</w:t>
            </w:r>
          </w:p>
        </w:tc>
        <w:tc>
          <w:tcPr>
            <w:tcW w:w="180" w:type="dxa"/>
            <w:shd w:val="clear" w:color="auto" w:fill="auto"/>
          </w:tcPr>
          <w:p w14:paraId="6A4A4E0F" w14:textId="77777777" w:rsidR="00D933B6" w:rsidRPr="00CC150B" w:rsidRDefault="00D933B6" w:rsidP="00D933B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A189F7" w14:textId="20BE091C" w:rsidR="00D933B6" w:rsidRPr="00CC150B" w:rsidRDefault="00FE4694" w:rsidP="00CB625F">
            <w:pPr>
              <w:pStyle w:val="BodyTextIndent2"/>
              <w:tabs>
                <w:tab w:val="clear" w:pos="540"/>
                <w:tab w:val="clear" w:pos="990"/>
                <w:tab w:val="decimal" w:pos="915"/>
              </w:tabs>
              <w:spacing w:before="0"/>
              <w:ind w:left="-108" w:right="-198" w:firstLine="0"/>
              <w:jc w:val="lef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E469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933B6" w:rsidRPr="00CC150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FE4694">
              <w:rPr>
                <w:rFonts w:ascii="Angsana New" w:hAnsi="Angsana New"/>
                <w:sz w:val="30"/>
                <w:szCs w:val="30"/>
                <w:lang w:val="en-US" w:eastAsia="en-US"/>
              </w:rPr>
              <w:t>647</w:t>
            </w:r>
          </w:p>
        </w:tc>
      </w:tr>
    </w:tbl>
    <w:p w14:paraId="4EDFD10D" w14:textId="77777777" w:rsidR="00637F29" w:rsidRPr="00B42C43" w:rsidRDefault="00637F29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531D53" w14:textId="2831F9CB" w:rsidR="00B345ED" w:rsidRPr="00B42C43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42C4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B42C43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2244B" w14:textId="0E11015D" w:rsidR="009704DE" w:rsidRPr="00B42C43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2C43">
        <w:rPr>
          <w:rFonts w:ascii="Angsana New" w:hAnsi="Angsana New"/>
          <w:sz w:val="30"/>
          <w:szCs w:val="30"/>
          <w:cs/>
        </w:rPr>
        <w:t>มูลค่ายุติธรรมระดับ</w:t>
      </w:r>
      <w:r w:rsidR="006944F7" w:rsidRPr="00B42C43">
        <w:rPr>
          <w:rFonts w:ascii="Angsana New" w:hAnsi="Angsana New"/>
          <w:sz w:val="30"/>
          <w:szCs w:val="30"/>
        </w:rPr>
        <w:t xml:space="preserve"> </w:t>
      </w:r>
      <w:r w:rsidR="00FE4694" w:rsidRPr="00FE4694">
        <w:rPr>
          <w:rFonts w:ascii="Angsana New" w:hAnsi="Angsana New"/>
          <w:sz w:val="30"/>
          <w:szCs w:val="30"/>
          <w:lang w:val="en-US"/>
        </w:rPr>
        <w:t>3</w:t>
      </w:r>
      <w:r w:rsidR="006944F7" w:rsidRPr="00B42C43">
        <w:rPr>
          <w:rFonts w:ascii="Angsana New" w:hAnsi="Angsana New"/>
          <w:sz w:val="30"/>
          <w:szCs w:val="30"/>
        </w:rPr>
        <w:t xml:space="preserve"> </w:t>
      </w:r>
      <w:r w:rsidRPr="00B42C43">
        <w:rPr>
          <w:rFonts w:ascii="Angsana New" w:hAnsi="Angsana New"/>
          <w:sz w:val="30"/>
          <w:szCs w:val="30"/>
          <w:cs/>
        </w:rPr>
        <w:t>สำหรับตราสารทุนถูกจัดประเภทเป็นสินทรัพย์ทางการเงิน</w:t>
      </w:r>
      <w:r w:rsidR="002312D5" w:rsidRPr="00B42C43">
        <w:rPr>
          <w:rFonts w:ascii="Angsana New" w:hAnsi="Angsana New"/>
          <w:sz w:val="30"/>
          <w:szCs w:val="30"/>
          <w:cs/>
        </w:rPr>
        <w:t>ที่</w:t>
      </w:r>
      <w:r w:rsidRPr="00B42C43">
        <w:rPr>
          <w:rFonts w:ascii="Angsana New" w:hAnsi="Angsana New"/>
          <w:sz w:val="30"/>
          <w:szCs w:val="30"/>
          <w:cs/>
        </w:rPr>
        <w:t xml:space="preserve">วัดมูลค่าด้วยมูลค่ายุติธรรมผ่านกำไรขาดทุนเบ็ดเสร็จอื่น </w:t>
      </w:r>
      <w:r w:rsidRPr="00B42C43">
        <w:rPr>
          <w:rFonts w:ascii="Angsana New" w:hAnsi="Angsana New"/>
          <w:sz w:val="30"/>
          <w:szCs w:val="30"/>
        </w:rPr>
        <w:t>(FVOCI)</w:t>
      </w:r>
      <w:r w:rsidRPr="00B42C43">
        <w:rPr>
          <w:rFonts w:ascii="Angsana New" w:hAnsi="Angsana New"/>
          <w:sz w:val="30"/>
          <w:szCs w:val="30"/>
          <w:cs/>
        </w:rPr>
        <w:t xml:space="preserve"> </w:t>
      </w:r>
      <w:r w:rsidR="009704DE" w:rsidRPr="00B42C43">
        <w:rPr>
          <w:rFonts w:ascii="Angsana New" w:hAnsi="Angsana New"/>
          <w:sz w:val="30"/>
          <w:szCs w:val="30"/>
          <w:cs/>
        </w:rPr>
        <w:t>ใช้เทคนิคการประเมินมูลค่าซึ่งใช้ข้อมูลที่ไม่สามารถสังเกตได้อย่างเป็นนัยสำคัญ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5067C9B6" w14:textId="77777777" w:rsidR="000B3F8C" w:rsidRPr="00B42C43" w:rsidRDefault="000B3F8C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280951" w14:textId="7199013F" w:rsidR="000B3F8C" w:rsidRPr="00B42C43" w:rsidRDefault="000B3F8C" w:rsidP="00F102F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2C43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5D1B6CA" w14:textId="77777777" w:rsidR="000B3F8C" w:rsidRPr="00B42C43" w:rsidRDefault="000B3F8C" w:rsidP="00F102F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89F483" w14:textId="5F5375FF" w:rsidR="000B3F8C" w:rsidRPr="00B42C43" w:rsidRDefault="000B3F8C" w:rsidP="00F102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2C43">
        <w:rPr>
          <w:rFonts w:ascii="Angsana New" w:hAnsi="Angsana New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FE4694" w:rsidRPr="00FE4694">
        <w:rPr>
          <w:rFonts w:ascii="Angsana New" w:hAnsi="Angsana New"/>
          <w:sz w:val="30"/>
          <w:szCs w:val="30"/>
          <w:lang w:val="en-US"/>
        </w:rPr>
        <w:t>12</w:t>
      </w:r>
      <w:r w:rsidRPr="00B42C43">
        <w:rPr>
          <w:rFonts w:ascii="Angsana New" w:hAnsi="Angsana New"/>
          <w:sz w:val="30"/>
          <w:szCs w:val="30"/>
          <w:cs/>
        </w:rPr>
        <w:t xml:space="preserve"> เดือนข้างหน้า ทั้งนี้ 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76104B" w14:textId="77777777" w:rsidR="000B3F8C" w:rsidRPr="00B42C43" w:rsidRDefault="000B3F8C" w:rsidP="00F10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5BEAC3" w14:textId="5E004441" w:rsidR="000B3F8C" w:rsidRPr="00B42C43" w:rsidRDefault="000B3F8C" w:rsidP="00F102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2C43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B42C43">
        <w:rPr>
          <w:rFonts w:ascii="Angsana New" w:hAnsi="Angsana New"/>
          <w:sz w:val="30"/>
          <w:szCs w:val="30"/>
        </w:rPr>
        <w:t xml:space="preserve"> </w:t>
      </w:r>
      <w:r w:rsidRPr="00B42C43">
        <w:rPr>
          <w:rFonts w:ascii="Angsana New" w:hAnsi="Angsana New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</w:t>
      </w:r>
      <w:r w:rsidR="00F37BCB" w:rsidRPr="00B42C43">
        <w:rPr>
          <w:rFonts w:ascii="Angsana New" w:hAnsi="Angsana New"/>
          <w:sz w:val="30"/>
          <w:szCs w:val="30"/>
        </w:rPr>
        <w:br/>
      </w:r>
      <w:r w:rsidRPr="00B42C43">
        <w:rPr>
          <w:rFonts w:ascii="Angsana New" w:hAnsi="Angsana New"/>
          <w:sz w:val="30"/>
          <w:szCs w:val="30"/>
          <w:cs/>
        </w:rPr>
        <w:t>โดยอ้างอิงข้อมูลผลขาดทุนด้านเครดิตจากประสบการณ์ในอดีต</w:t>
      </w:r>
      <w:r w:rsidRPr="00B42C43" w:rsidDel="005B6E1D">
        <w:rPr>
          <w:rFonts w:ascii="Angsana New" w:hAnsi="Angsana New"/>
          <w:sz w:val="30"/>
          <w:szCs w:val="30"/>
          <w:cs/>
        </w:rPr>
        <w:t xml:space="preserve"> </w:t>
      </w:r>
      <w:r w:rsidRPr="00B42C43">
        <w:rPr>
          <w:rFonts w:ascii="Angsana New" w:hAnsi="Angsana New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F8B720E" w14:textId="4D63D226" w:rsidR="00D2305A" w:rsidRPr="00B42C43" w:rsidRDefault="00D2305A" w:rsidP="00F10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981E0E3" w14:textId="63DD2806" w:rsidR="009C69AD" w:rsidRPr="00046328" w:rsidRDefault="009C69AD" w:rsidP="00F10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  <w:r w:rsidRPr="00046328">
        <w:rPr>
          <w:rFonts w:ascii="Angsana New" w:hAnsi="Angsana New"/>
          <w:sz w:val="30"/>
          <w:szCs w:val="30"/>
          <w:highlight w:val="cyan"/>
          <w:cs/>
        </w:rPr>
        <w:br w:type="page"/>
      </w:r>
    </w:p>
    <w:p w14:paraId="03E831B9" w14:textId="554B654B" w:rsidR="00D2305A" w:rsidRPr="00046328" w:rsidRDefault="00D2305A" w:rsidP="009C69AD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046328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15908CA9" w14:textId="4DA36C82" w:rsidR="005F2501" w:rsidRPr="00046328" w:rsidRDefault="005F2501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9C69AD" w:rsidRPr="00046328" w14:paraId="664638F4" w14:textId="77777777" w:rsidTr="00434390">
        <w:trPr>
          <w:tblHeader/>
        </w:trPr>
        <w:tc>
          <w:tcPr>
            <w:tcW w:w="6660" w:type="dxa"/>
          </w:tcPr>
          <w:p w14:paraId="510E0325" w14:textId="77777777" w:rsidR="009C69AD" w:rsidRPr="00046328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19B84E6" w14:textId="77777777" w:rsidR="009C69AD" w:rsidRPr="00046328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C69AD" w:rsidRPr="00046328" w14:paraId="06867CEB" w14:textId="77777777" w:rsidTr="00434390">
        <w:trPr>
          <w:tblHeader/>
        </w:trPr>
        <w:tc>
          <w:tcPr>
            <w:tcW w:w="6660" w:type="dxa"/>
          </w:tcPr>
          <w:p w14:paraId="2F03DAD5" w14:textId="77777777" w:rsidR="009C69AD" w:rsidRPr="00046328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1EEF053" w14:textId="77777777" w:rsidR="009C69AD" w:rsidRPr="00046328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C69AD" w:rsidRPr="00046328" w14:paraId="7B164577" w14:textId="77777777" w:rsidTr="00434390">
        <w:trPr>
          <w:tblHeader/>
        </w:trPr>
        <w:tc>
          <w:tcPr>
            <w:tcW w:w="6660" w:type="dxa"/>
          </w:tcPr>
          <w:p w14:paraId="7072F1E6" w14:textId="312B30F6" w:rsidR="009C69AD" w:rsidRPr="00046328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2E16A8"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16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E4694" w:rsidRPr="00FE46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20" w:type="dxa"/>
          </w:tcPr>
          <w:p w14:paraId="04B6FD0B" w14:textId="77777777" w:rsidR="009C69AD" w:rsidRPr="00046328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69AD" w:rsidRPr="00046328" w14:paraId="1B3857D1" w14:textId="77777777" w:rsidTr="00434390">
        <w:trPr>
          <w:tblHeader/>
        </w:trPr>
        <w:tc>
          <w:tcPr>
            <w:tcW w:w="6660" w:type="dxa"/>
          </w:tcPr>
          <w:p w14:paraId="2073E875" w14:textId="77777777" w:rsidR="009C69AD" w:rsidRPr="00046328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9A99EA8" w14:textId="77777777" w:rsidR="009C69AD" w:rsidRPr="00046328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9AD" w:rsidRPr="00046328" w14:paraId="045E8AFB" w14:textId="77777777" w:rsidTr="00434390">
        <w:trPr>
          <w:trHeight w:val="389"/>
        </w:trPr>
        <w:tc>
          <w:tcPr>
            <w:tcW w:w="6660" w:type="dxa"/>
          </w:tcPr>
          <w:p w14:paraId="5B8DBD06" w14:textId="77777777" w:rsidR="009C69AD" w:rsidRPr="00046328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67996FAF" w14:textId="77777777" w:rsidR="009C69AD" w:rsidRPr="00046328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9AD" w:rsidRPr="00046328" w14:paraId="56DEEE9F" w14:textId="77777777" w:rsidTr="00434390">
        <w:trPr>
          <w:trHeight w:val="389"/>
        </w:trPr>
        <w:tc>
          <w:tcPr>
            <w:tcW w:w="6660" w:type="dxa"/>
          </w:tcPr>
          <w:p w14:paraId="3A068312" w14:textId="77777777" w:rsidR="009C69AD" w:rsidRPr="00046328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สัญญาที่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ยัง</w:t>
            </w: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2520" w:type="dxa"/>
            <w:vAlign w:val="bottom"/>
          </w:tcPr>
          <w:p w14:paraId="26DF12BF" w14:textId="77777777" w:rsidR="009C69AD" w:rsidRPr="00046328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</w:tr>
      <w:tr w:rsidR="009C69AD" w:rsidRPr="00046328" w14:paraId="18E173FA" w14:textId="77777777" w:rsidTr="00434390">
        <w:trPr>
          <w:trHeight w:val="407"/>
        </w:trPr>
        <w:tc>
          <w:tcPr>
            <w:tcW w:w="6660" w:type="dxa"/>
          </w:tcPr>
          <w:p w14:paraId="41751D4F" w14:textId="77777777" w:rsidR="009C69AD" w:rsidRPr="00046328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44F2277B" w14:textId="3B4E58E7" w:rsidR="009C69AD" w:rsidRPr="00046328" w:rsidRDefault="00FE4694" w:rsidP="008A14FA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4A22FC" w:rsidRPr="004A22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</w:p>
        </w:tc>
      </w:tr>
      <w:tr w:rsidR="009C69AD" w:rsidRPr="00046328" w14:paraId="08110E70" w14:textId="77777777" w:rsidTr="00434390">
        <w:trPr>
          <w:trHeight w:val="107"/>
        </w:trPr>
        <w:tc>
          <w:tcPr>
            <w:tcW w:w="6660" w:type="dxa"/>
          </w:tcPr>
          <w:p w14:paraId="1C2AEC94" w14:textId="77777777" w:rsidR="009C69AD" w:rsidRPr="00046328" w:rsidRDefault="009C69AD" w:rsidP="0043439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5C2AA6E" w14:textId="77777777" w:rsidR="009C69AD" w:rsidRPr="00046328" w:rsidRDefault="009C69AD" w:rsidP="008A14FA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046328" w14:paraId="72730EEF" w14:textId="77777777" w:rsidTr="0004162D">
        <w:tc>
          <w:tcPr>
            <w:tcW w:w="6660" w:type="dxa"/>
            <w:vAlign w:val="center"/>
          </w:tcPr>
          <w:p w14:paraId="3463E180" w14:textId="3FE87F87" w:rsidR="009C69AD" w:rsidRPr="00046328" w:rsidRDefault="009C69AD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ที่บอกเลิกไม่ได้</w:t>
            </w:r>
          </w:p>
        </w:tc>
        <w:tc>
          <w:tcPr>
            <w:tcW w:w="2520" w:type="dxa"/>
            <w:vAlign w:val="bottom"/>
          </w:tcPr>
          <w:p w14:paraId="76CEB141" w14:textId="77777777" w:rsidR="009C69AD" w:rsidRPr="00046328" w:rsidRDefault="009C69AD" w:rsidP="008A14FA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046328" w14:paraId="3B17A87D" w14:textId="77777777" w:rsidTr="00D80AEB">
        <w:tc>
          <w:tcPr>
            <w:tcW w:w="6660" w:type="dxa"/>
            <w:vAlign w:val="center"/>
          </w:tcPr>
          <w:p w14:paraId="4310DEA2" w14:textId="6460ABFB" w:rsidR="009C69AD" w:rsidRPr="00046328" w:rsidRDefault="009C69AD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FE4694" w:rsidRPr="00FE46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4632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4632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7939D7C5" w14:textId="4E59F6AB" w:rsidR="009C69AD" w:rsidRPr="00046328" w:rsidRDefault="00FE4694" w:rsidP="008A14FA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E46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118694D1" w14:textId="7307C461" w:rsidR="009C69AD" w:rsidRPr="00046328" w:rsidRDefault="009C69AD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269988" w14:textId="4AB585EE" w:rsidR="009C69AD" w:rsidRPr="00046328" w:rsidRDefault="009C69AD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32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E4694" w:rsidRPr="00FE4694">
        <w:rPr>
          <w:rFonts w:ascii="Angsana New" w:hAnsi="Angsana New"/>
          <w:sz w:val="30"/>
          <w:szCs w:val="30"/>
        </w:rPr>
        <w:t>31</w:t>
      </w:r>
      <w:r w:rsidR="002E16A8" w:rsidRPr="002E16A8">
        <w:rPr>
          <w:rFonts w:ascii="Angsana New" w:hAnsi="Angsana New"/>
          <w:sz w:val="30"/>
          <w:szCs w:val="30"/>
        </w:rPr>
        <w:t xml:space="preserve"> </w:t>
      </w:r>
      <w:r w:rsidR="002E16A8" w:rsidRPr="002E16A8">
        <w:rPr>
          <w:rFonts w:ascii="Angsana New" w:hAnsi="Angsana New"/>
          <w:sz w:val="30"/>
          <w:szCs w:val="30"/>
          <w:cs/>
        </w:rPr>
        <w:t>ธันวาคม</w:t>
      </w:r>
      <w:r w:rsidR="002E16A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115F7" w:rsidRPr="003115F7">
        <w:rPr>
          <w:rFonts w:ascii="Angsana New" w:hAnsi="Angsana New"/>
          <w:sz w:val="30"/>
          <w:szCs w:val="30"/>
        </w:rPr>
        <w:t>2</w:t>
      </w:r>
      <w:r w:rsidR="00FE4694" w:rsidRPr="00FE4694">
        <w:rPr>
          <w:rFonts w:ascii="Angsana New" w:hAnsi="Angsana New"/>
          <w:sz w:val="30"/>
          <w:szCs w:val="30"/>
        </w:rPr>
        <w:t>563</w:t>
      </w:r>
      <w:r w:rsidRPr="00046328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บริษัทมีหนังสือค้ำประกันบริษัทที่ธนาคารในประเทศแห่งหนึ่งเป็นผู้ออกให้กับการไฟฟ้านครหลวง</w:t>
      </w:r>
      <w:r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FE4694" w:rsidRPr="00FE4694">
        <w:rPr>
          <w:rFonts w:ascii="Angsana New" w:hAnsi="Angsana New"/>
          <w:sz w:val="30"/>
          <w:szCs w:val="30"/>
        </w:rPr>
        <w:t>15</w:t>
      </w:r>
      <w:r w:rsidR="004A22FC">
        <w:rPr>
          <w:rFonts w:ascii="Angsana New" w:hAnsi="Angsana New"/>
          <w:sz w:val="30"/>
          <w:szCs w:val="30"/>
        </w:rPr>
        <w:t>.</w:t>
      </w:r>
      <w:r w:rsidR="00FE4694" w:rsidRPr="00FE4694">
        <w:rPr>
          <w:rFonts w:ascii="Angsana New" w:hAnsi="Angsana New"/>
          <w:sz w:val="30"/>
          <w:szCs w:val="30"/>
        </w:rPr>
        <w:t>77</w:t>
      </w:r>
      <w:r w:rsidR="001F26DD" w:rsidRPr="00046328">
        <w:rPr>
          <w:rFonts w:ascii="Angsana New" w:hAnsi="Angsana New"/>
          <w:sz w:val="30"/>
          <w:szCs w:val="30"/>
        </w:rPr>
        <w:t xml:space="preserve"> </w:t>
      </w:r>
      <w:r w:rsidRPr="00046328">
        <w:rPr>
          <w:rFonts w:ascii="Angsana New" w:hAnsi="Angsana New"/>
          <w:sz w:val="30"/>
          <w:szCs w:val="30"/>
          <w:cs/>
        </w:rPr>
        <w:t>ล้านบาท</w:t>
      </w:r>
    </w:p>
    <w:p w14:paraId="116B86D4" w14:textId="16707F30" w:rsidR="00F54F92" w:rsidRPr="00046328" w:rsidRDefault="00F54F92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F54F92" w:rsidRPr="00046328" w:rsidSect="001A6A37"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BFBB7" w14:textId="77777777" w:rsidR="009C22EB" w:rsidRDefault="009C22EB">
      <w:r>
        <w:separator/>
      </w:r>
    </w:p>
  </w:endnote>
  <w:endnote w:type="continuationSeparator" w:id="0">
    <w:p w14:paraId="51E5771A" w14:textId="77777777" w:rsidR="009C22EB" w:rsidRDefault="009C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82FBE" w14:textId="13478D64" w:rsidR="00370678" w:rsidRPr="00C6379C" w:rsidRDefault="00370678">
    <w:pPr>
      <w:pStyle w:val="Footer"/>
      <w:jc w:val="center"/>
      <w:rPr>
        <w:rFonts w:ascii="Angsana New" w:hAnsi="Angsana New"/>
        <w:sz w:val="30"/>
        <w:szCs w:val="30"/>
      </w:rPr>
    </w:pPr>
    <w:r w:rsidRPr="00C6379C">
      <w:rPr>
        <w:rFonts w:ascii="Angsana New" w:hAnsi="Angsana New" w:hint="cs"/>
        <w:sz w:val="30"/>
        <w:szCs w:val="30"/>
      </w:rPr>
      <w:fldChar w:fldCharType="begin"/>
    </w:r>
    <w:r w:rsidRPr="00C6379C">
      <w:rPr>
        <w:rFonts w:ascii="Angsana New" w:hAnsi="Angsana New" w:hint="cs"/>
        <w:sz w:val="30"/>
        <w:szCs w:val="30"/>
      </w:rPr>
      <w:instrText xml:space="preserve"> PAGE   \* MERGEFORMAT </w:instrText>
    </w:r>
    <w:r w:rsidRPr="00C6379C">
      <w:rPr>
        <w:rFonts w:ascii="Angsana New" w:hAnsi="Angsana New" w:hint="cs"/>
        <w:sz w:val="30"/>
        <w:szCs w:val="30"/>
      </w:rPr>
      <w:fldChar w:fldCharType="separate"/>
    </w:r>
    <w:r w:rsidR="00365A1D">
      <w:rPr>
        <w:rFonts w:ascii="Angsana New" w:hAnsi="Angsana New"/>
        <w:noProof/>
        <w:sz w:val="30"/>
        <w:szCs w:val="30"/>
      </w:rPr>
      <w:t>24</w:t>
    </w:r>
    <w:r w:rsidRPr="00C6379C">
      <w:rPr>
        <w:rFonts w:ascii="Angsana New" w:hAnsi="Angsana New" w:hint="cs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79594" w14:textId="098B6D7A" w:rsidR="00370678" w:rsidRPr="00AF45C4" w:rsidRDefault="00370678" w:rsidP="00B64B9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F45C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365A1D">
      <w:rPr>
        <w:rStyle w:val="PageNumber"/>
        <w:rFonts w:ascii="Angsana New" w:hAnsi="Angsana New" w:cs="Angsana New"/>
        <w:noProof/>
        <w:sz w:val="30"/>
        <w:szCs w:val="30"/>
      </w:rPr>
      <w:t>25</w:t>
    </w:r>
    <w:r w:rsidRPr="00AF45C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0021606" w14:textId="77777777" w:rsidR="00370678" w:rsidRPr="00197075" w:rsidRDefault="00370678" w:rsidP="00B64B9F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6A990" w14:textId="0BEEFAA9" w:rsidR="00370678" w:rsidRDefault="00370678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806DE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370678" w:rsidRDefault="00370678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A86CF" w14:textId="01C4BC53" w:rsidR="00370678" w:rsidRPr="005F1339" w:rsidRDefault="00370678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365A1D">
      <w:rPr>
        <w:rStyle w:val="PageNumber"/>
        <w:rFonts w:ascii="Angsana New" w:hAnsi="Angsana New" w:cs="Angsana New"/>
        <w:noProof/>
        <w:sz w:val="30"/>
        <w:szCs w:val="30"/>
        <w:cs/>
      </w:rPr>
      <w:t>34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370678" w:rsidRPr="00783104" w:rsidRDefault="00370678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43179" w14:textId="77777777" w:rsidR="009C22EB" w:rsidRDefault="009C22EB">
      <w:r>
        <w:separator/>
      </w:r>
    </w:p>
  </w:footnote>
  <w:footnote w:type="continuationSeparator" w:id="0">
    <w:p w14:paraId="21C26911" w14:textId="77777777" w:rsidR="009C22EB" w:rsidRDefault="009C2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6CB7C" w14:textId="77777777" w:rsidR="00370678" w:rsidRPr="003341E9" w:rsidRDefault="00370678" w:rsidP="004C5CEC">
    <w:pPr>
      <w:tabs>
        <w:tab w:val="left" w:pos="1402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3341E9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3341E9">
      <w:rPr>
        <w:rFonts w:ascii="Angsana New" w:hAnsi="Angsana New"/>
        <w:b/>
        <w:bCs/>
        <w:sz w:val="32"/>
        <w:szCs w:val="32"/>
      </w:rPr>
      <w:t>(</w:t>
    </w:r>
    <w:r w:rsidRPr="003341E9">
      <w:rPr>
        <w:rFonts w:ascii="Angsana New" w:hAnsi="Angsana New"/>
        <w:b/>
        <w:bCs/>
        <w:sz w:val="32"/>
        <w:szCs w:val="32"/>
        <w:cs/>
      </w:rPr>
      <w:t>มหาชน</w:t>
    </w:r>
    <w:r w:rsidRPr="003341E9">
      <w:rPr>
        <w:rFonts w:ascii="Angsana New" w:hAnsi="Angsana New"/>
        <w:b/>
        <w:bCs/>
        <w:sz w:val="32"/>
        <w:szCs w:val="32"/>
      </w:rPr>
      <w:t>)</w:t>
    </w:r>
  </w:p>
  <w:p w14:paraId="22C923EC" w14:textId="77777777" w:rsidR="00370678" w:rsidRPr="003341E9" w:rsidRDefault="00370678" w:rsidP="004C5CEC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3341E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3341E9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73E057" w14:textId="49C2C0CF" w:rsidR="00370678" w:rsidRPr="00F925C4" w:rsidRDefault="00370678" w:rsidP="004C5CE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F925C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6328EF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D7227A6" w14:textId="77777777" w:rsidR="00370678" w:rsidRPr="003341E9" w:rsidRDefault="00370678" w:rsidP="004C5CEC">
    <w:pPr>
      <w:pStyle w:val="Header"/>
      <w:spacing w:line="240" w:lineRule="atLeast"/>
      <w:jc w:val="lef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F48B0" w14:textId="77777777" w:rsidR="00370678" w:rsidRDefault="00370678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6E8341B8" w:rsidR="00370678" w:rsidRDefault="00370678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ระหว่างกาลแบบย่อย </w:t>
    </w:r>
  </w:p>
  <w:p w14:paraId="4D800E9A" w14:textId="676EDE05" w:rsidR="00370678" w:rsidRPr="00624810" w:rsidRDefault="00370678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>สำหรับงวดสามเดือน</w:t>
    </w:r>
    <w:r w:rsidRPr="00F6224C">
      <w:rPr>
        <w:rFonts w:ascii="Angsana New" w:eastAsia="Calibri" w:hAnsi="Angsana New" w:hint="cs"/>
        <w:b/>
        <w:bCs/>
        <w:sz w:val="32"/>
        <w:szCs w:val="32"/>
        <w:cs/>
        <w:lang w:val="en-US"/>
      </w:rPr>
      <w:t>และ</w:t>
    </w:r>
    <w:r>
      <w:rPr>
        <w:rFonts w:ascii="Angsana New" w:eastAsia="Calibri" w:hAnsi="Angsana New" w:hint="cs"/>
        <w:b/>
        <w:bCs/>
        <w:sz w:val="32"/>
        <w:szCs w:val="32"/>
        <w:cs/>
        <w:lang w:val="en-US"/>
      </w:rPr>
      <w:t>เก้า</w:t>
    </w:r>
    <w:r w:rsidRPr="00F6224C">
      <w:rPr>
        <w:rFonts w:ascii="Angsana New" w:eastAsia="Calibri" w:hAnsi="Angsana New" w:hint="cs"/>
        <w:b/>
        <w:bCs/>
        <w:sz w:val="32"/>
        <w:szCs w:val="32"/>
        <w:cs/>
        <w:lang w:val="en-US"/>
      </w:rPr>
      <w:t>เดือนสิ้นสุด</w:t>
    </w: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 xml:space="preserve">วันที่ </w:t>
    </w:r>
    <w:r w:rsidRPr="006806DE">
      <w:rPr>
        <w:rFonts w:ascii="Angsana New" w:hAnsi="Angsana New"/>
        <w:b/>
        <w:bCs/>
        <w:sz w:val="32"/>
        <w:szCs w:val="32"/>
        <w:lang w:val="en-US"/>
      </w:rPr>
      <w:t>3</w:t>
    </w:r>
    <w:r w:rsidR="00FE471B">
      <w:rPr>
        <w:rFonts w:ascii="Angsana New" w:hAnsi="Angsana New"/>
        <w:b/>
        <w:bCs/>
        <w:sz w:val="32"/>
        <w:szCs w:val="32"/>
        <w:lang w:val="en-US"/>
      </w:rPr>
      <w:t>1</w:t>
    </w:r>
    <w:r w:rsidRPr="00F6224C">
      <w:rPr>
        <w:rFonts w:ascii="Angsana New" w:eastAsia="Calibri" w:hAnsi="Angsana New"/>
        <w:b/>
        <w:bCs/>
        <w:sz w:val="32"/>
        <w:szCs w:val="32"/>
        <w:cs/>
        <w:lang w:val="en-US"/>
      </w:rPr>
      <w:t xml:space="preserve"> </w:t>
    </w:r>
    <w:r>
      <w:rPr>
        <w:rFonts w:ascii="Angsana New" w:eastAsia="Calibri" w:hAnsi="Angsana New" w:hint="cs"/>
        <w:b/>
        <w:bCs/>
        <w:sz w:val="32"/>
        <w:szCs w:val="32"/>
        <w:cs/>
        <w:lang w:val="en-US"/>
      </w:rPr>
      <w:t>ธันวาคม</w:t>
    </w:r>
    <w:r w:rsidRPr="00EC1A9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806DE">
      <w:rPr>
        <w:rFonts w:ascii="Angsana New" w:hAnsi="Angsana New" w:hint="cs"/>
        <w:b/>
        <w:bCs/>
        <w:sz w:val="32"/>
        <w:szCs w:val="32"/>
        <w:lang w:val="en-US"/>
      </w:rPr>
      <w:t>2563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370678" w:rsidRDefault="00370678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9B414" w14:textId="77777777" w:rsidR="00370678" w:rsidRPr="00E7097F" w:rsidRDefault="00370678" w:rsidP="002E16A8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E7097F"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E7097F">
      <w:rPr>
        <w:rFonts w:ascii="Angsana New" w:hAnsi="Angsana New"/>
        <w:b/>
        <w:bCs/>
        <w:sz w:val="32"/>
        <w:szCs w:val="32"/>
      </w:rPr>
      <w:t>(</w:t>
    </w:r>
    <w:r w:rsidRPr="00E7097F">
      <w:rPr>
        <w:rFonts w:ascii="Angsana New" w:hAnsi="Angsana New"/>
        <w:b/>
        <w:bCs/>
        <w:sz w:val="32"/>
        <w:szCs w:val="32"/>
        <w:cs/>
      </w:rPr>
      <w:t>มหาชน</w:t>
    </w:r>
    <w:r w:rsidRPr="00E7097F">
      <w:rPr>
        <w:rFonts w:ascii="Angsana New" w:hAnsi="Angsana New"/>
        <w:b/>
        <w:bCs/>
        <w:sz w:val="32"/>
        <w:szCs w:val="32"/>
      </w:rPr>
      <w:t>)</w:t>
    </w:r>
  </w:p>
  <w:p w14:paraId="65FE4FE9" w14:textId="77777777" w:rsidR="00370678" w:rsidRPr="003341E9" w:rsidRDefault="00370678" w:rsidP="002E16A8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3341E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3341E9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84C8604" w14:textId="559359D3" w:rsidR="00370678" w:rsidRPr="00E7097F" w:rsidRDefault="00370678" w:rsidP="002E16A8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F925C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และเก้าเดือนสิ้นสุด</w:t>
    </w:r>
    <w:r w:rsidRPr="00F925C4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C42B6C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ABE48A1" w14:textId="77777777" w:rsidR="00370678" w:rsidRPr="002E16A8" w:rsidRDefault="00370678" w:rsidP="002E16A8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7AD5"/>
    <w:multiLevelType w:val="hybridMultilevel"/>
    <w:tmpl w:val="6052AFD4"/>
    <w:lvl w:ilvl="0" w:tplc="DB54A27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A305C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12"/>
  </w:num>
  <w:num w:numId="8">
    <w:abstractNumId w:val="13"/>
  </w:num>
  <w:num w:numId="9">
    <w:abstractNumId w:val="9"/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3370"/>
    <w:rsid w:val="000238E2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B43"/>
    <w:rsid w:val="000377F8"/>
    <w:rsid w:val="00037A93"/>
    <w:rsid w:val="00040B14"/>
    <w:rsid w:val="00040C6E"/>
    <w:rsid w:val="0004162D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94A"/>
    <w:rsid w:val="00044BCF"/>
    <w:rsid w:val="00045A36"/>
    <w:rsid w:val="00045ABE"/>
    <w:rsid w:val="00046328"/>
    <w:rsid w:val="00047141"/>
    <w:rsid w:val="00047360"/>
    <w:rsid w:val="00047703"/>
    <w:rsid w:val="000478D1"/>
    <w:rsid w:val="00047985"/>
    <w:rsid w:val="00047A3C"/>
    <w:rsid w:val="0005008C"/>
    <w:rsid w:val="00050217"/>
    <w:rsid w:val="0005062A"/>
    <w:rsid w:val="00050DA1"/>
    <w:rsid w:val="00051840"/>
    <w:rsid w:val="00051E1F"/>
    <w:rsid w:val="00051EA9"/>
    <w:rsid w:val="000523AA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744"/>
    <w:rsid w:val="0005681B"/>
    <w:rsid w:val="00056886"/>
    <w:rsid w:val="00056A36"/>
    <w:rsid w:val="00056A98"/>
    <w:rsid w:val="00057241"/>
    <w:rsid w:val="00057275"/>
    <w:rsid w:val="0005792B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2C77"/>
    <w:rsid w:val="00063C6C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1AA4"/>
    <w:rsid w:val="00071B4B"/>
    <w:rsid w:val="00072273"/>
    <w:rsid w:val="00073437"/>
    <w:rsid w:val="000735A2"/>
    <w:rsid w:val="00073675"/>
    <w:rsid w:val="0007408E"/>
    <w:rsid w:val="0007424E"/>
    <w:rsid w:val="0007484E"/>
    <w:rsid w:val="00074AD9"/>
    <w:rsid w:val="00074DEE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771"/>
    <w:rsid w:val="00082999"/>
    <w:rsid w:val="000830D6"/>
    <w:rsid w:val="00083307"/>
    <w:rsid w:val="00083A11"/>
    <w:rsid w:val="00083F87"/>
    <w:rsid w:val="00084083"/>
    <w:rsid w:val="00085023"/>
    <w:rsid w:val="0008588E"/>
    <w:rsid w:val="00085B4A"/>
    <w:rsid w:val="00085C94"/>
    <w:rsid w:val="000870EB"/>
    <w:rsid w:val="00087348"/>
    <w:rsid w:val="00087B1D"/>
    <w:rsid w:val="00087C95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93A"/>
    <w:rsid w:val="000A26AD"/>
    <w:rsid w:val="000A3375"/>
    <w:rsid w:val="000A39D8"/>
    <w:rsid w:val="000A443A"/>
    <w:rsid w:val="000A6052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06E"/>
    <w:rsid w:val="000B730D"/>
    <w:rsid w:val="000B74D0"/>
    <w:rsid w:val="000B7C93"/>
    <w:rsid w:val="000C079C"/>
    <w:rsid w:val="000C07E2"/>
    <w:rsid w:val="000C0822"/>
    <w:rsid w:val="000C08CE"/>
    <w:rsid w:val="000C096F"/>
    <w:rsid w:val="000C0D7E"/>
    <w:rsid w:val="000C1C41"/>
    <w:rsid w:val="000C2179"/>
    <w:rsid w:val="000C2184"/>
    <w:rsid w:val="000C2EA8"/>
    <w:rsid w:val="000C336D"/>
    <w:rsid w:val="000C3DFC"/>
    <w:rsid w:val="000C3EEF"/>
    <w:rsid w:val="000C3FEC"/>
    <w:rsid w:val="000C494E"/>
    <w:rsid w:val="000C4AA0"/>
    <w:rsid w:val="000C4BDC"/>
    <w:rsid w:val="000C4CB5"/>
    <w:rsid w:val="000C4CCF"/>
    <w:rsid w:val="000C5891"/>
    <w:rsid w:val="000C61C5"/>
    <w:rsid w:val="000C675B"/>
    <w:rsid w:val="000C6B27"/>
    <w:rsid w:val="000C6F9C"/>
    <w:rsid w:val="000C72DF"/>
    <w:rsid w:val="000C73C8"/>
    <w:rsid w:val="000C7569"/>
    <w:rsid w:val="000C7F73"/>
    <w:rsid w:val="000D0218"/>
    <w:rsid w:val="000D035B"/>
    <w:rsid w:val="000D03F2"/>
    <w:rsid w:val="000D095F"/>
    <w:rsid w:val="000D1060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79E9"/>
    <w:rsid w:val="000D7CD8"/>
    <w:rsid w:val="000E0A85"/>
    <w:rsid w:val="000E0E7C"/>
    <w:rsid w:val="000E133F"/>
    <w:rsid w:val="000E184E"/>
    <w:rsid w:val="000E1B9F"/>
    <w:rsid w:val="000E20D7"/>
    <w:rsid w:val="000E25A4"/>
    <w:rsid w:val="000E27CB"/>
    <w:rsid w:val="000E2911"/>
    <w:rsid w:val="000E2A0D"/>
    <w:rsid w:val="000E2F60"/>
    <w:rsid w:val="000E403B"/>
    <w:rsid w:val="000E406E"/>
    <w:rsid w:val="000E41BD"/>
    <w:rsid w:val="000E42C1"/>
    <w:rsid w:val="000E4A4D"/>
    <w:rsid w:val="000E4E4A"/>
    <w:rsid w:val="000E4F73"/>
    <w:rsid w:val="000E5223"/>
    <w:rsid w:val="000E5785"/>
    <w:rsid w:val="000E5DE5"/>
    <w:rsid w:val="000E5ECE"/>
    <w:rsid w:val="000E60E4"/>
    <w:rsid w:val="000E6146"/>
    <w:rsid w:val="000E62CF"/>
    <w:rsid w:val="000E6722"/>
    <w:rsid w:val="000E68AA"/>
    <w:rsid w:val="000E6A36"/>
    <w:rsid w:val="000E6DE1"/>
    <w:rsid w:val="000E6ED6"/>
    <w:rsid w:val="000E71DB"/>
    <w:rsid w:val="000E7DB7"/>
    <w:rsid w:val="000E7E3E"/>
    <w:rsid w:val="000E7E9E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026"/>
    <w:rsid w:val="000F4826"/>
    <w:rsid w:val="000F4D60"/>
    <w:rsid w:val="000F4FE5"/>
    <w:rsid w:val="000F52B6"/>
    <w:rsid w:val="000F584E"/>
    <w:rsid w:val="000F5C89"/>
    <w:rsid w:val="000F5FE3"/>
    <w:rsid w:val="000F6051"/>
    <w:rsid w:val="000F61E5"/>
    <w:rsid w:val="000F669E"/>
    <w:rsid w:val="000F6A35"/>
    <w:rsid w:val="000F6F62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2862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13C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37"/>
    <w:rsid w:val="0011436D"/>
    <w:rsid w:val="00114B36"/>
    <w:rsid w:val="00114C71"/>
    <w:rsid w:val="00115679"/>
    <w:rsid w:val="00115BA5"/>
    <w:rsid w:val="00115EEB"/>
    <w:rsid w:val="00115FD5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D7D"/>
    <w:rsid w:val="0012734A"/>
    <w:rsid w:val="00127505"/>
    <w:rsid w:val="00127632"/>
    <w:rsid w:val="001277FA"/>
    <w:rsid w:val="00127A76"/>
    <w:rsid w:val="00127CDE"/>
    <w:rsid w:val="00130042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220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218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04C"/>
    <w:rsid w:val="00151402"/>
    <w:rsid w:val="001516B7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2468"/>
    <w:rsid w:val="001629BA"/>
    <w:rsid w:val="00162AD0"/>
    <w:rsid w:val="00162D05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4BB"/>
    <w:rsid w:val="00170523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4BD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7329"/>
    <w:rsid w:val="0017736B"/>
    <w:rsid w:val="00177481"/>
    <w:rsid w:val="00177830"/>
    <w:rsid w:val="00180279"/>
    <w:rsid w:val="001805CB"/>
    <w:rsid w:val="001806C0"/>
    <w:rsid w:val="00180FDA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66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B6E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210A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71F8"/>
    <w:rsid w:val="001B742E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730B"/>
    <w:rsid w:val="001C7CAA"/>
    <w:rsid w:val="001D0562"/>
    <w:rsid w:val="001D06F2"/>
    <w:rsid w:val="001D0E1E"/>
    <w:rsid w:val="001D1482"/>
    <w:rsid w:val="001D17FE"/>
    <w:rsid w:val="001D18ED"/>
    <w:rsid w:val="001D1D37"/>
    <w:rsid w:val="001D1F68"/>
    <w:rsid w:val="001D29E8"/>
    <w:rsid w:val="001D35DE"/>
    <w:rsid w:val="001D35E6"/>
    <w:rsid w:val="001D3859"/>
    <w:rsid w:val="001D4435"/>
    <w:rsid w:val="001D44E5"/>
    <w:rsid w:val="001D44E9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71A3"/>
    <w:rsid w:val="001E7204"/>
    <w:rsid w:val="001E768D"/>
    <w:rsid w:val="001E7737"/>
    <w:rsid w:val="001E792E"/>
    <w:rsid w:val="001E7933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26DD"/>
    <w:rsid w:val="001F4651"/>
    <w:rsid w:val="001F4D9B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2"/>
    <w:rsid w:val="001F7A73"/>
    <w:rsid w:val="001F7DAB"/>
    <w:rsid w:val="00200378"/>
    <w:rsid w:val="002005EA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5FC3"/>
    <w:rsid w:val="00206024"/>
    <w:rsid w:val="0020626F"/>
    <w:rsid w:val="00206C72"/>
    <w:rsid w:val="0020711B"/>
    <w:rsid w:val="00207296"/>
    <w:rsid w:val="00207557"/>
    <w:rsid w:val="00207AE2"/>
    <w:rsid w:val="00207DA6"/>
    <w:rsid w:val="00207F37"/>
    <w:rsid w:val="00207FB1"/>
    <w:rsid w:val="002104EB"/>
    <w:rsid w:val="002108C4"/>
    <w:rsid w:val="00210BD6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C78"/>
    <w:rsid w:val="002150EF"/>
    <w:rsid w:val="002157BD"/>
    <w:rsid w:val="00215DBF"/>
    <w:rsid w:val="0021627D"/>
    <w:rsid w:val="00216957"/>
    <w:rsid w:val="00216BEF"/>
    <w:rsid w:val="00216FAB"/>
    <w:rsid w:val="0021775C"/>
    <w:rsid w:val="00220024"/>
    <w:rsid w:val="00220988"/>
    <w:rsid w:val="00220C0C"/>
    <w:rsid w:val="00222064"/>
    <w:rsid w:val="002229D8"/>
    <w:rsid w:val="00222C3E"/>
    <w:rsid w:val="0022310B"/>
    <w:rsid w:val="002233D8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4F6"/>
    <w:rsid w:val="00226CD7"/>
    <w:rsid w:val="0022751C"/>
    <w:rsid w:val="002275F8"/>
    <w:rsid w:val="0022760F"/>
    <w:rsid w:val="00227678"/>
    <w:rsid w:val="00227B8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7F8"/>
    <w:rsid w:val="00233DD2"/>
    <w:rsid w:val="00233E68"/>
    <w:rsid w:val="00234622"/>
    <w:rsid w:val="00235164"/>
    <w:rsid w:val="002351D9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99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4F"/>
    <w:rsid w:val="002533DC"/>
    <w:rsid w:val="00253C76"/>
    <w:rsid w:val="00254124"/>
    <w:rsid w:val="00254357"/>
    <w:rsid w:val="00254909"/>
    <w:rsid w:val="00254CC6"/>
    <w:rsid w:val="00255240"/>
    <w:rsid w:val="002552FE"/>
    <w:rsid w:val="0025543B"/>
    <w:rsid w:val="00255600"/>
    <w:rsid w:val="00255A29"/>
    <w:rsid w:val="00255B6D"/>
    <w:rsid w:val="002563F4"/>
    <w:rsid w:val="002565CC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1F43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2D2"/>
    <w:rsid w:val="0028652C"/>
    <w:rsid w:val="002868E5"/>
    <w:rsid w:val="00286FF1"/>
    <w:rsid w:val="002872F3"/>
    <w:rsid w:val="002873EE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296"/>
    <w:rsid w:val="002934D4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6CC"/>
    <w:rsid w:val="00297938"/>
    <w:rsid w:val="00297B5D"/>
    <w:rsid w:val="00297BB4"/>
    <w:rsid w:val="00297FF2"/>
    <w:rsid w:val="002A0D76"/>
    <w:rsid w:val="002A0DB2"/>
    <w:rsid w:val="002A0F47"/>
    <w:rsid w:val="002A129C"/>
    <w:rsid w:val="002A1E4C"/>
    <w:rsid w:val="002A1EEF"/>
    <w:rsid w:val="002A2265"/>
    <w:rsid w:val="002A2D6A"/>
    <w:rsid w:val="002A2DFC"/>
    <w:rsid w:val="002A332C"/>
    <w:rsid w:val="002A36A8"/>
    <w:rsid w:val="002A3E98"/>
    <w:rsid w:val="002A43B1"/>
    <w:rsid w:val="002A4BAD"/>
    <w:rsid w:val="002A4C37"/>
    <w:rsid w:val="002A5026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31CC"/>
    <w:rsid w:val="002B3765"/>
    <w:rsid w:val="002B3C2F"/>
    <w:rsid w:val="002B3FF5"/>
    <w:rsid w:val="002B44D4"/>
    <w:rsid w:val="002B4A6A"/>
    <w:rsid w:val="002B54D5"/>
    <w:rsid w:val="002B60A1"/>
    <w:rsid w:val="002B6454"/>
    <w:rsid w:val="002B674A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535E"/>
    <w:rsid w:val="002C56F5"/>
    <w:rsid w:val="002C5AED"/>
    <w:rsid w:val="002C5BEA"/>
    <w:rsid w:val="002C6460"/>
    <w:rsid w:val="002C6615"/>
    <w:rsid w:val="002C6BCB"/>
    <w:rsid w:val="002D0355"/>
    <w:rsid w:val="002D0A17"/>
    <w:rsid w:val="002D12B8"/>
    <w:rsid w:val="002D160F"/>
    <w:rsid w:val="002D16BE"/>
    <w:rsid w:val="002D1C11"/>
    <w:rsid w:val="002D2043"/>
    <w:rsid w:val="002D20BB"/>
    <w:rsid w:val="002D210F"/>
    <w:rsid w:val="002D2BB9"/>
    <w:rsid w:val="002D3021"/>
    <w:rsid w:val="002D31D3"/>
    <w:rsid w:val="002D46B8"/>
    <w:rsid w:val="002D47EC"/>
    <w:rsid w:val="002D4A4E"/>
    <w:rsid w:val="002D4AB4"/>
    <w:rsid w:val="002D508E"/>
    <w:rsid w:val="002D518F"/>
    <w:rsid w:val="002D5771"/>
    <w:rsid w:val="002D58F8"/>
    <w:rsid w:val="002D5912"/>
    <w:rsid w:val="002D5CA9"/>
    <w:rsid w:val="002D641C"/>
    <w:rsid w:val="002D6BC7"/>
    <w:rsid w:val="002D7768"/>
    <w:rsid w:val="002D7C07"/>
    <w:rsid w:val="002D7E1B"/>
    <w:rsid w:val="002E035E"/>
    <w:rsid w:val="002E0364"/>
    <w:rsid w:val="002E1567"/>
    <w:rsid w:val="002E16A8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4B0"/>
    <w:rsid w:val="002E7AC5"/>
    <w:rsid w:val="002F07C2"/>
    <w:rsid w:val="002F0E27"/>
    <w:rsid w:val="002F1204"/>
    <w:rsid w:val="002F1412"/>
    <w:rsid w:val="002F1961"/>
    <w:rsid w:val="002F1973"/>
    <w:rsid w:val="002F1AB6"/>
    <w:rsid w:val="002F2FAC"/>
    <w:rsid w:val="002F36A7"/>
    <w:rsid w:val="002F3D6F"/>
    <w:rsid w:val="002F4133"/>
    <w:rsid w:val="002F494D"/>
    <w:rsid w:val="002F4D91"/>
    <w:rsid w:val="002F4EC7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0AE6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5F7"/>
    <w:rsid w:val="003119B8"/>
    <w:rsid w:val="003119C0"/>
    <w:rsid w:val="00311A8C"/>
    <w:rsid w:val="00311F0B"/>
    <w:rsid w:val="00312097"/>
    <w:rsid w:val="0031246D"/>
    <w:rsid w:val="00312ADB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631"/>
    <w:rsid w:val="00316A3A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7DE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F48"/>
    <w:rsid w:val="00342153"/>
    <w:rsid w:val="00342231"/>
    <w:rsid w:val="00342553"/>
    <w:rsid w:val="003426D7"/>
    <w:rsid w:val="00342EF8"/>
    <w:rsid w:val="00343BAD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6F86"/>
    <w:rsid w:val="003476C7"/>
    <w:rsid w:val="003477A8"/>
    <w:rsid w:val="00347A1F"/>
    <w:rsid w:val="00347D7A"/>
    <w:rsid w:val="003506A1"/>
    <w:rsid w:val="003511AE"/>
    <w:rsid w:val="003513F0"/>
    <w:rsid w:val="003515F5"/>
    <w:rsid w:val="003519A4"/>
    <w:rsid w:val="00351D5B"/>
    <w:rsid w:val="003521D3"/>
    <w:rsid w:val="00352C0E"/>
    <w:rsid w:val="00352C95"/>
    <w:rsid w:val="00354F00"/>
    <w:rsid w:val="003558A9"/>
    <w:rsid w:val="00355950"/>
    <w:rsid w:val="00355FDA"/>
    <w:rsid w:val="003567BB"/>
    <w:rsid w:val="00356E1D"/>
    <w:rsid w:val="00356EFF"/>
    <w:rsid w:val="00357455"/>
    <w:rsid w:val="00357D9A"/>
    <w:rsid w:val="00357E63"/>
    <w:rsid w:val="003615BC"/>
    <w:rsid w:val="00361E8F"/>
    <w:rsid w:val="00362003"/>
    <w:rsid w:val="00362CC7"/>
    <w:rsid w:val="00362F8C"/>
    <w:rsid w:val="003633E3"/>
    <w:rsid w:val="00363583"/>
    <w:rsid w:val="003643C0"/>
    <w:rsid w:val="003645DB"/>
    <w:rsid w:val="0036469B"/>
    <w:rsid w:val="00365A1D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C96"/>
    <w:rsid w:val="00367DC2"/>
    <w:rsid w:val="003700E5"/>
    <w:rsid w:val="00370678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67"/>
    <w:rsid w:val="0038148B"/>
    <w:rsid w:val="003815BC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4F64"/>
    <w:rsid w:val="00385B8A"/>
    <w:rsid w:val="00385EB0"/>
    <w:rsid w:val="00385F48"/>
    <w:rsid w:val="00385F76"/>
    <w:rsid w:val="00386C7A"/>
    <w:rsid w:val="003871AC"/>
    <w:rsid w:val="00387834"/>
    <w:rsid w:val="00387ED6"/>
    <w:rsid w:val="003905A0"/>
    <w:rsid w:val="00390686"/>
    <w:rsid w:val="003908F7"/>
    <w:rsid w:val="00390910"/>
    <w:rsid w:val="00390928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DFE"/>
    <w:rsid w:val="00393EE2"/>
    <w:rsid w:val="0039431E"/>
    <w:rsid w:val="003943CD"/>
    <w:rsid w:val="00394432"/>
    <w:rsid w:val="003947E7"/>
    <w:rsid w:val="00394D69"/>
    <w:rsid w:val="0039528E"/>
    <w:rsid w:val="00395633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955"/>
    <w:rsid w:val="003A7A2C"/>
    <w:rsid w:val="003A7CE6"/>
    <w:rsid w:val="003A7F5F"/>
    <w:rsid w:val="003B0041"/>
    <w:rsid w:val="003B086D"/>
    <w:rsid w:val="003B146D"/>
    <w:rsid w:val="003B14E4"/>
    <w:rsid w:val="003B22D1"/>
    <w:rsid w:val="003B2A5B"/>
    <w:rsid w:val="003B2F38"/>
    <w:rsid w:val="003B306A"/>
    <w:rsid w:val="003B317B"/>
    <w:rsid w:val="003B31D4"/>
    <w:rsid w:val="003B31FA"/>
    <w:rsid w:val="003B3CFE"/>
    <w:rsid w:val="003B4813"/>
    <w:rsid w:val="003B4A49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B7BCB"/>
    <w:rsid w:val="003C0898"/>
    <w:rsid w:val="003C0A26"/>
    <w:rsid w:val="003C0D13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C9E"/>
    <w:rsid w:val="003D4E2D"/>
    <w:rsid w:val="003D597C"/>
    <w:rsid w:val="003D5A32"/>
    <w:rsid w:val="003D6585"/>
    <w:rsid w:val="003D6CA3"/>
    <w:rsid w:val="003D761F"/>
    <w:rsid w:val="003D7780"/>
    <w:rsid w:val="003D7E24"/>
    <w:rsid w:val="003E08F3"/>
    <w:rsid w:val="003E0B9E"/>
    <w:rsid w:val="003E19E7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2E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6E24"/>
    <w:rsid w:val="003F7402"/>
    <w:rsid w:val="003F74CD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9F1"/>
    <w:rsid w:val="00410B0B"/>
    <w:rsid w:val="0041156A"/>
    <w:rsid w:val="00411AC1"/>
    <w:rsid w:val="00411FA6"/>
    <w:rsid w:val="00412A6E"/>
    <w:rsid w:val="00412F12"/>
    <w:rsid w:val="004132B3"/>
    <w:rsid w:val="004134CD"/>
    <w:rsid w:val="00413930"/>
    <w:rsid w:val="004145D5"/>
    <w:rsid w:val="00415031"/>
    <w:rsid w:val="00415293"/>
    <w:rsid w:val="0041533C"/>
    <w:rsid w:val="00415586"/>
    <w:rsid w:val="00415A88"/>
    <w:rsid w:val="00415B7B"/>
    <w:rsid w:val="0041619D"/>
    <w:rsid w:val="00416DF4"/>
    <w:rsid w:val="00417928"/>
    <w:rsid w:val="00420033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75E3"/>
    <w:rsid w:val="00427BE8"/>
    <w:rsid w:val="004305B8"/>
    <w:rsid w:val="0043063A"/>
    <w:rsid w:val="00431713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3B9"/>
    <w:rsid w:val="004367B5"/>
    <w:rsid w:val="00436AE8"/>
    <w:rsid w:val="00437273"/>
    <w:rsid w:val="0043729C"/>
    <w:rsid w:val="00437613"/>
    <w:rsid w:val="0044156A"/>
    <w:rsid w:val="0044175B"/>
    <w:rsid w:val="00441AC4"/>
    <w:rsid w:val="00441E19"/>
    <w:rsid w:val="00441E84"/>
    <w:rsid w:val="00442132"/>
    <w:rsid w:val="004425ED"/>
    <w:rsid w:val="00443257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B28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24"/>
    <w:rsid w:val="00461598"/>
    <w:rsid w:val="00461A38"/>
    <w:rsid w:val="00461E87"/>
    <w:rsid w:val="0046224F"/>
    <w:rsid w:val="00462A15"/>
    <w:rsid w:val="00462BEF"/>
    <w:rsid w:val="00462DF6"/>
    <w:rsid w:val="00462F2A"/>
    <w:rsid w:val="0046326F"/>
    <w:rsid w:val="00463332"/>
    <w:rsid w:val="00463978"/>
    <w:rsid w:val="004644B0"/>
    <w:rsid w:val="0046467D"/>
    <w:rsid w:val="00464AFC"/>
    <w:rsid w:val="0046572E"/>
    <w:rsid w:val="00465D46"/>
    <w:rsid w:val="00466601"/>
    <w:rsid w:val="00466992"/>
    <w:rsid w:val="00466C85"/>
    <w:rsid w:val="00466CD6"/>
    <w:rsid w:val="004671C8"/>
    <w:rsid w:val="004671F4"/>
    <w:rsid w:val="004673EA"/>
    <w:rsid w:val="00467436"/>
    <w:rsid w:val="00467645"/>
    <w:rsid w:val="004677A3"/>
    <w:rsid w:val="004701EF"/>
    <w:rsid w:val="004706AF"/>
    <w:rsid w:val="00470B72"/>
    <w:rsid w:val="00471C93"/>
    <w:rsid w:val="00471CCE"/>
    <w:rsid w:val="00471D28"/>
    <w:rsid w:val="00472041"/>
    <w:rsid w:val="00472312"/>
    <w:rsid w:val="004724F3"/>
    <w:rsid w:val="00472B7B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A95"/>
    <w:rsid w:val="00476B1D"/>
    <w:rsid w:val="00476C39"/>
    <w:rsid w:val="004772D5"/>
    <w:rsid w:val="00477731"/>
    <w:rsid w:val="00477E34"/>
    <w:rsid w:val="00480AD1"/>
    <w:rsid w:val="00480BB4"/>
    <w:rsid w:val="00480F47"/>
    <w:rsid w:val="0048105D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BE6"/>
    <w:rsid w:val="00496ECA"/>
    <w:rsid w:val="004970E0"/>
    <w:rsid w:val="004977CA"/>
    <w:rsid w:val="004A02B4"/>
    <w:rsid w:val="004A0762"/>
    <w:rsid w:val="004A113C"/>
    <w:rsid w:val="004A1A0C"/>
    <w:rsid w:val="004A1C10"/>
    <w:rsid w:val="004A22FC"/>
    <w:rsid w:val="004A281F"/>
    <w:rsid w:val="004A2B69"/>
    <w:rsid w:val="004A3113"/>
    <w:rsid w:val="004A36AD"/>
    <w:rsid w:val="004A3735"/>
    <w:rsid w:val="004A3A42"/>
    <w:rsid w:val="004A3DB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C9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194"/>
    <w:rsid w:val="004C3438"/>
    <w:rsid w:val="004C4EDE"/>
    <w:rsid w:val="004C5334"/>
    <w:rsid w:val="004C5418"/>
    <w:rsid w:val="004C5CEC"/>
    <w:rsid w:val="004C650B"/>
    <w:rsid w:val="004C68CE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5E2"/>
    <w:rsid w:val="004E688E"/>
    <w:rsid w:val="004E79A8"/>
    <w:rsid w:val="004E7E79"/>
    <w:rsid w:val="004E7F36"/>
    <w:rsid w:val="004F01AF"/>
    <w:rsid w:val="004F0326"/>
    <w:rsid w:val="004F0FE4"/>
    <w:rsid w:val="004F105F"/>
    <w:rsid w:val="004F1BC1"/>
    <w:rsid w:val="004F1C60"/>
    <w:rsid w:val="004F1CEB"/>
    <w:rsid w:val="004F213F"/>
    <w:rsid w:val="004F274B"/>
    <w:rsid w:val="004F2AB5"/>
    <w:rsid w:val="004F3876"/>
    <w:rsid w:val="004F4C42"/>
    <w:rsid w:val="004F4D17"/>
    <w:rsid w:val="004F4E9D"/>
    <w:rsid w:val="004F4EAA"/>
    <w:rsid w:val="004F5587"/>
    <w:rsid w:val="004F55F5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B1D"/>
    <w:rsid w:val="00505C77"/>
    <w:rsid w:val="00505E9F"/>
    <w:rsid w:val="0050673D"/>
    <w:rsid w:val="00507055"/>
    <w:rsid w:val="00507A99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4F2"/>
    <w:rsid w:val="00522B5E"/>
    <w:rsid w:val="00523777"/>
    <w:rsid w:val="00523B73"/>
    <w:rsid w:val="00524B56"/>
    <w:rsid w:val="00524C9C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08CA"/>
    <w:rsid w:val="00531401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C86"/>
    <w:rsid w:val="00533CC0"/>
    <w:rsid w:val="00534772"/>
    <w:rsid w:val="005348B1"/>
    <w:rsid w:val="00535225"/>
    <w:rsid w:val="00535413"/>
    <w:rsid w:val="00535D9B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48F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673"/>
    <w:rsid w:val="00553BD2"/>
    <w:rsid w:val="00553BE9"/>
    <w:rsid w:val="00553C6D"/>
    <w:rsid w:val="00554CF9"/>
    <w:rsid w:val="00554E03"/>
    <w:rsid w:val="005553F3"/>
    <w:rsid w:val="00555D8E"/>
    <w:rsid w:val="00555F2D"/>
    <w:rsid w:val="00556005"/>
    <w:rsid w:val="0055607B"/>
    <w:rsid w:val="0055643E"/>
    <w:rsid w:val="005564A0"/>
    <w:rsid w:val="005564A5"/>
    <w:rsid w:val="00556924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3C9"/>
    <w:rsid w:val="00564749"/>
    <w:rsid w:val="005647B1"/>
    <w:rsid w:val="005650A2"/>
    <w:rsid w:val="00565307"/>
    <w:rsid w:val="00566051"/>
    <w:rsid w:val="00566392"/>
    <w:rsid w:val="00566D53"/>
    <w:rsid w:val="00566F5A"/>
    <w:rsid w:val="0056765C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650"/>
    <w:rsid w:val="00581AAB"/>
    <w:rsid w:val="00581FAF"/>
    <w:rsid w:val="00582D93"/>
    <w:rsid w:val="00583613"/>
    <w:rsid w:val="00583F0F"/>
    <w:rsid w:val="00583F48"/>
    <w:rsid w:val="00584062"/>
    <w:rsid w:val="00584183"/>
    <w:rsid w:val="00584304"/>
    <w:rsid w:val="0058441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7E5"/>
    <w:rsid w:val="00587A18"/>
    <w:rsid w:val="00587C40"/>
    <w:rsid w:val="005901A0"/>
    <w:rsid w:val="00590A60"/>
    <w:rsid w:val="00590B4C"/>
    <w:rsid w:val="005915B8"/>
    <w:rsid w:val="005918AE"/>
    <w:rsid w:val="005918E9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513"/>
    <w:rsid w:val="00594076"/>
    <w:rsid w:val="0059634F"/>
    <w:rsid w:val="00596357"/>
    <w:rsid w:val="00596594"/>
    <w:rsid w:val="00596758"/>
    <w:rsid w:val="00596B06"/>
    <w:rsid w:val="00596DE5"/>
    <w:rsid w:val="005972EE"/>
    <w:rsid w:val="005977D2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6E"/>
    <w:rsid w:val="005A26FE"/>
    <w:rsid w:val="005A2E96"/>
    <w:rsid w:val="005A31D8"/>
    <w:rsid w:val="005A37DD"/>
    <w:rsid w:val="005A4D49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AEC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3FD9"/>
    <w:rsid w:val="005C4413"/>
    <w:rsid w:val="005C4AA2"/>
    <w:rsid w:val="005C4C20"/>
    <w:rsid w:val="005C51FD"/>
    <w:rsid w:val="005C5460"/>
    <w:rsid w:val="005C585A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DCB"/>
    <w:rsid w:val="005D2DF3"/>
    <w:rsid w:val="005D3157"/>
    <w:rsid w:val="005D32A0"/>
    <w:rsid w:val="005D3A06"/>
    <w:rsid w:val="005D3E91"/>
    <w:rsid w:val="005D50DF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C39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3FF9"/>
    <w:rsid w:val="005E4776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384"/>
    <w:rsid w:val="005F456A"/>
    <w:rsid w:val="005F45C5"/>
    <w:rsid w:val="005F472F"/>
    <w:rsid w:val="005F4C3F"/>
    <w:rsid w:val="005F4E15"/>
    <w:rsid w:val="005F4EC4"/>
    <w:rsid w:val="005F5246"/>
    <w:rsid w:val="005F53CC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0E1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49F"/>
    <w:rsid w:val="006039C7"/>
    <w:rsid w:val="00603A78"/>
    <w:rsid w:val="00603CA6"/>
    <w:rsid w:val="00603E61"/>
    <w:rsid w:val="00603F5F"/>
    <w:rsid w:val="00604676"/>
    <w:rsid w:val="0060489E"/>
    <w:rsid w:val="00604F91"/>
    <w:rsid w:val="00605590"/>
    <w:rsid w:val="00605D97"/>
    <w:rsid w:val="0060635F"/>
    <w:rsid w:val="006069AA"/>
    <w:rsid w:val="00611C48"/>
    <w:rsid w:val="00612ABF"/>
    <w:rsid w:val="00612C40"/>
    <w:rsid w:val="00612DDB"/>
    <w:rsid w:val="006137D8"/>
    <w:rsid w:val="00613A54"/>
    <w:rsid w:val="00614186"/>
    <w:rsid w:val="00614A0B"/>
    <w:rsid w:val="0061562C"/>
    <w:rsid w:val="00615B67"/>
    <w:rsid w:val="00615DD4"/>
    <w:rsid w:val="00615E3F"/>
    <w:rsid w:val="006162D6"/>
    <w:rsid w:val="00617212"/>
    <w:rsid w:val="0061748E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8A7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3DA"/>
    <w:rsid w:val="006327FA"/>
    <w:rsid w:val="006328EF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B23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E56"/>
    <w:rsid w:val="00642DE1"/>
    <w:rsid w:val="00642E2B"/>
    <w:rsid w:val="0064336A"/>
    <w:rsid w:val="0064366C"/>
    <w:rsid w:val="0064409B"/>
    <w:rsid w:val="006446DE"/>
    <w:rsid w:val="00644E30"/>
    <w:rsid w:val="00645B82"/>
    <w:rsid w:val="00645F72"/>
    <w:rsid w:val="0064664B"/>
    <w:rsid w:val="006467EC"/>
    <w:rsid w:val="00646ED8"/>
    <w:rsid w:val="00647377"/>
    <w:rsid w:val="0064776E"/>
    <w:rsid w:val="00647C3F"/>
    <w:rsid w:val="00650813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05F"/>
    <w:rsid w:val="00662461"/>
    <w:rsid w:val="00662531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A32"/>
    <w:rsid w:val="00667FE4"/>
    <w:rsid w:val="006700EB"/>
    <w:rsid w:val="00670167"/>
    <w:rsid w:val="00670315"/>
    <w:rsid w:val="00670519"/>
    <w:rsid w:val="0067139D"/>
    <w:rsid w:val="0067164A"/>
    <w:rsid w:val="00671990"/>
    <w:rsid w:val="00671EFE"/>
    <w:rsid w:val="0067226D"/>
    <w:rsid w:val="006722AD"/>
    <w:rsid w:val="00672D47"/>
    <w:rsid w:val="006730FE"/>
    <w:rsid w:val="00673590"/>
    <w:rsid w:val="00673856"/>
    <w:rsid w:val="006750E3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2AD"/>
    <w:rsid w:val="006806DE"/>
    <w:rsid w:val="00680762"/>
    <w:rsid w:val="00680DD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CD8"/>
    <w:rsid w:val="00695F79"/>
    <w:rsid w:val="00696112"/>
    <w:rsid w:val="006964F6"/>
    <w:rsid w:val="00696CF7"/>
    <w:rsid w:val="006977B2"/>
    <w:rsid w:val="00697B77"/>
    <w:rsid w:val="00697FBE"/>
    <w:rsid w:val="006A0098"/>
    <w:rsid w:val="006A042A"/>
    <w:rsid w:val="006A052F"/>
    <w:rsid w:val="006A0666"/>
    <w:rsid w:val="006A067C"/>
    <w:rsid w:val="006A0B19"/>
    <w:rsid w:val="006A150D"/>
    <w:rsid w:val="006A1631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21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59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37B2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1038"/>
    <w:rsid w:val="006D150D"/>
    <w:rsid w:val="006D1BF9"/>
    <w:rsid w:val="006D1F10"/>
    <w:rsid w:val="006D2CDD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F0959"/>
    <w:rsid w:val="006F0C53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4CB"/>
    <w:rsid w:val="007027BE"/>
    <w:rsid w:val="00702A69"/>
    <w:rsid w:val="00703C49"/>
    <w:rsid w:val="00704106"/>
    <w:rsid w:val="0070496B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66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5E56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EA7"/>
    <w:rsid w:val="00723383"/>
    <w:rsid w:val="00723FED"/>
    <w:rsid w:val="0072419E"/>
    <w:rsid w:val="00724309"/>
    <w:rsid w:val="0072479F"/>
    <w:rsid w:val="00724B5C"/>
    <w:rsid w:val="00724F18"/>
    <w:rsid w:val="00725290"/>
    <w:rsid w:val="007256EC"/>
    <w:rsid w:val="00725829"/>
    <w:rsid w:val="00725B34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6E5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4040"/>
    <w:rsid w:val="0075405E"/>
    <w:rsid w:val="007542F1"/>
    <w:rsid w:val="00754750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60"/>
    <w:rsid w:val="007720DF"/>
    <w:rsid w:val="00772C67"/>
    <w:rsid w:val="00772D30"/>
    <w:rsid w:val="00772F90"/>
    <w:rsid w:val="00772FC4"/>
    <w:rsid w:val="00773208"/>
    <w:rsid w:val="007735B5"/>
    <w:rsid w:val="00773BDE"/>
    <w:rsid w:val="00773D22"/>
    <w:rsid w:val="007740D7"/>
    <w:rsid w:val="0077425E"/>
    <w:rsid w:val="00774478"/>
    <w:rsid w:val="00774629"/>
    <w:rsid w:val="007749F9"/>
    <w:rsid w:val="00774BF0"/>
    <w:rsid w:val="007756FC"/>
    <w:rsid w:val="00775E54"/>
    <w:rsid w:val="007762DD"/>
    <w:rsid w:val="007767E4"/>
    <w:rsid w:val="007770CF"/>
    <w:rsid w:val="00777493"/>
    <w:rsid w:val="00777661"/>
    <w:rsid w:val="00777F3E"/>
    <w:rsid w:val="00780051"/>
    <w:rsid w:val="00780064"/>
    <w:rsid w:val="0078036F"/>
    <w:rsid w:val="00780518"/>
    <w:rsid w:val="00780539"/>
    <w:rsid w:val="00780F4E"/>
    <w:rsid w:val="0078107E"/>
    <w:rsid w:val="00781FFA"/>
    <w:rsid w:val="00782750"/>
    <w:rsid w:val="00783104"/>
    <w:rsid w:val="007837CA"/>
    <w:rsid w:val="007838F6"/>
    <w:rsid w:val="00783FE3"/>
    <w:rsid w:val="0078403D"/>
    <w:rsid w:val="007845EB"/>
    <w:rsid w:val="00784B9B"/>
    <w:rsid w:val="0078514C"/>
    <w:rsid w:val="00785B94"/>
    <w:rsid w:val="00786157"/>
    <w:rsid w:val="0078714C"/>
    <w:rsid w:val="00787223"/>
    <w:rsid w:val="007873B9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A3E"/>
    <w:rsid w:val="007B0DD2"/>
    <w:rsid w:val="007B0F66"/>
    <w:rsid w:val="007B1828"/>
    <w:rsid w:val="007B1A3B"/>
    <w:rsid w:val="007B26AC"/>
    <w:rsid w:val="007B280A"/>
    <w:rsid w:val="007B2874"/>
    <w:rsid w:val="007B2BB8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0D92"/>
    <w:rsid w:val="007C1067"/>
    <w:rsid w:val="007C130F"/>
    <w:rsid w:val="007C215E"/>
    <w:rsid w:val="007C37EC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0B1"/>
    <w:rsid w:val="007D0150"/>
    <w:rsid w:val="007D04E7"/>
    <w:rsid w:val="007D056C"/>
    <w:rsid w:val="007D0BA8"/>
    <w:rsid w:val="007D0C5A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448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2E4D"/>
    <w:rsid w:val="007E39D2"/>
    <w:rsid w:val="007E3BEE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64A"/>
    <w:rsid w:val="007F1AE2"/>
    <w:rsid w:val="007F1BB0"/>
    <w:rsid w:val="007F1F00"/>
    <w:rsid w:val="007F2BA7"/>
    <w:rsid w:val="007F2F6F"/>
    <w:rsid w:val="007F30BF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72D6"/>
    <w:rsid w:val="007F75DE"/>
    <w:rsid w:val="007F773F"/>
    <w:rsid w:val="007F77B3"/>
    <w:rsid w:val="007F7ED3"/>
    <w:rsid w:val="008002C1"/>
    <w:rsid w:val="00800410"/>
    <w:rsid w:val="008007E8"/>
    <w:rsid w:val="00800A76"/>
    <w:rsid w:val="00800CDA"/>
    <w:rsid w:val="00800D80"/>
    <w:rsid w:val="00801145"/>
    <w:rsid w:val="00801605"/>
    <w:rsid w:val="008019CF"/>
    <w:rsid w:val="00801F64"/>
    <w:rsid w:val="00802591"/>
    <w:rsid w:val="00802930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8DD"/>
    <w:rsid w:val="008119F5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268"/>
    <w:rsid w:val="00817276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684"/>
    <w:rsid w:val="00832D3F"/>
    <w:rsid w:val="00832E50"/>
    <w:rsid w:val="00832FE1"/>
    <w:rsid w:val="008330A6"/>
    <w:rsid w:val="00833985"/>
    <w:rsid w:val="00833A70"/>
    <w:rsid w:val="00833EBE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50A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EEC"/>
    <w:rsid w:val="00856F74"/>
    <w:rsid w:val="00857B74"/>
    <w:rsid w:val="00857DCD"/>
    <w:rsid w:val="0086058F"/>
    <w:rsid w:val="0086073A"/>
    <w:rsid w:val="00860ADB"/>
    <w:rsid w:val="00861102"/>
    <w:rsid w:val="0086176B"/>
    <w:rsid w:val="00861FF8"/>
    <w:rsid w:val="00862E4B"/>
    <w:rsid w:val="00863039"/>
    <w:rsid w:val="00864B55"/>
    <w:rsid w:val="008650D5"/>
    <w:rsid w:val="00865375"/>
    <w:rsid w:val="008654EA"/>
    <w:rsid w:val="0086553D"/>
    <w:rsid w:val="008659A0"/>
    <w:rsid w:val="00865F11"/>
    <w:rsid w:val="008661C2"/>
    <w:rsid w:val="00866764"/>
    <w:rsid w:val="00866982"/>
    <w:rsid w:val="0086721C"/>
    <w:rsid w:val="008675F3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C59"/>
    <w:rsid w:val="00874E2E"/>
    <w:rsid w:val="0087500B"/>
    <w:rsid w:val="008750AD"/>
    <w:rsid w:val="008757E0"/>
    <w:rsid w:val="00875AB8"/>
    <w:rsid w:val="00875D30"/>
    <w:rsid w:val="00876119"/>
    <w:rsid w:val="0087637A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5ECC"/>
    <w:rsid w:val="00886684"/>
    <w:rsid w:val="008868EA"/>
    <w:rsid w:val="00886C0B"/>
    <w:rsid w:val="00886E5E"/>
    <w:rsid w:val="00887DF4"/>
    <w:rsid w:val="00887E4B"/>
    <w:rsid w:val="008902EE"/>
    <w:rsid w:val="0089133F"/>
    <w:rsid w:val="00891CE8"/>
    <w:rsid w:val="00891DD5"/>
    <w:rsid w:val="00891EA3"/>
    <w:rsid w:val="008924BD"/>
    <w:rsid w:val="00892BC0"/>
    <w:rsid w:val="00892C6D"/>
    <w:rsid w:val="0089311B"/>
    <w:rsid w:val="00893ABA"/>
    <w:rsid w:val="008943D8"/>
    <w:rsid w:val="00894B46"/>
    <w:rsid w:val="008951A1"/>
    <w:rsid w:val="00895713"/>
    <w:rsid w:val="00895A47"/>
    <w:rsid w:val="00896532"/>
    <w:rsid w:val="0089731D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4683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BD8"/>
    <w:rsid w:val="008B4E12"/>
    <w:rsid w:val="008B4E57"/>
    <w:rsid w:val="008B5120"/>
    <w:rsid w:val="008B52A7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6DF8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01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0A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E780C"/>
    <w:rsid w:val="008F02E4"/>
    <w:rsid w:val="008F0B6C"/>
    <w:rsid w:val="008F0EA7"/>
    <w:rsid w:val="008F125B"/>
    <w:rsid w:val="008F14A6"/>
    <w:rsid w:val="008F1562"/>
    <w:rsid w:val="008F17E8"/>
    <w:rsid w:val="008F1AD5"/>
    <w:rsid w:val="008F1B98"/>
    <w:rsid w:val="008F3134"/>
    <w:rsid w:val="008F3A08"/>
    <w:rsid w:val="008F4328"/>
    <w:rsid w:val="008F4454"/>
    <w:rsid w:val="008F46F8"/>
    <w:rsid w:val="008F50E9"/>
    <w:rsid w:val="008F5674"/>
    <w:rsid w:val="008F574B"/>
    <w:rsid w:val="008F57C5"/>
    <w:rsid w:val="008F59E3"/>
    <w:rsid w:val="008F6320"/>
    <w:rsid w:val="008F6342"/>
    <w:rsid w:val="008F6BE4"/>
    <w:rsid w:val="008F7456"/>
    <w:rsid w:val="008F76F8"/>
    <w:rsid w:val="008F7C06"/>
    <w:rsid w:val="009002CA"/>
    <w:rsid w:val="0090130E"/>
    <w:rsid w:val="009013B5"/>
    <w:rsid w:val="00901E42"/>
    <w:rsid w:val="00901FFC"/>
    <w:rsid w:val="00902AE3"/>
    <w:rsid w:val="009032A6"/>
    <w:rsid w:val="00903550"/>
    <w:rsid w:val="00903B75"/>
    <w:rsid w:val="00903D86"/>
    <w:rsid w:val="0090416B"/>
    <w:rsid w:val="009042C7"/>
    <w:rsid w:val="009046DC"/>
    <w:rsid w:val="00904D75"/>
    <w:rsid w:val="0090591B"/>
    <w:rsid w:val="009063DB"/>
    <w:rsid w:val="00906C86"/>
    <w:rsid w:val="00906EA3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DF7"/>
    <w:rsid w:val="009263D6"/>
    <w:rsid w:val="009266BB"/>
    <w:rsid w:val="0092685C"/>
    <w:rsid w:val="00926D0E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56"/>
    <w:rsid w:val="00942E06"/>
    <w:rsid w:val="009431CA"/>
    <w:rsid w:val="009432A3"/>
    <w:rsid w:val="0094358C"/>
    <w:rsid w:val="00943C9B"/>
    <w:rsid w:val="00943D17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4036"/>
    <w:rsid w:val="00955244"/>
    <w:rsid w:val="009554B9"/>
    <w:rsid w:val="00955640"/>
    <w:rsid w:val="009556A2"/>
    <w:rsid w:val="009558EE"/>
    <w:rsid w:val="00955D95"/>
    <w:rsid w:val="00955F18"/>
    <w:rsid w:val="009563D1"/>
    <w:rsid w:val="0095680D"/>
    <w:rsid w:val="00956A3F"/>
    <w:rsid w:val="00956BCA"/>
    <w:rsid w:val="00956D3C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3E0E"/>
    <w:rsid w:val="009647C2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DF"/>
    <w:rsid w:val="00975620"/>
    <w:rsid w:val="00975820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26BC"/>
    <w:rsid w:val="009834DD"/>
    <w:rsid w:val="009835EE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1B84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02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714B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ACA"/>
    <w:rsid w:val="009C1D25"/>
    <w:rsid w:val="009C1D88"/>
    <w:rsid w:val="009C223B"/>
    <w:rsid w:val="009C22EB"/>
    <w:rsid w:val="009C23FE"/>
    <w:rsid w:val="009C29ED"/>
    <w:rsid w:val="009C2F20"/>
    <w:rsid w:val="009C3083"/>
    <w:rsid w:val="009C3474"/>
    <w:rsid w:val="009C3478"/>
    <w:rsid w:val="009C4265"/>
    <w:rsid w:val="009C42F2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B73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2E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2E13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17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3278"/>
    <w:rsid w:val="00A132BE"/>
    <w:rsid w:val="00A13CEB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5649"/>
    <w:rsid w:val="00A274BD"/>
    <w:rsid w:val="00A276D8"/>
    <w:rsid w:val="00A27A84"/>
    <w:rsid w:val="00A3059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40CB"/>
    <w:rsid w:val="00A343E2"/>
    <w:rsid w:val="00A34D71"/>
    <w:rsid w:val="00A353B3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2F61"/>
    <w:rsid w:val="00A54714"/>
    <w:rsid w:val="00A54D0F"/>
    <w:rsid w:val="00A54FBB"/>
    <w:rsid w:val="00A5544D"/>
    <w:rsid w:val="00A55C38"/>
    <w:rsid w:val="00A55F48"/>
    <w:rsid w:val="00A5664C"/>
    <w:rsid w:val="00A56E32"/>
    <w:rsid w:val="00A5752F"/>
    <w:rsid w:val="00A5754C"/>
    <w:rsid w:val="00A57D0A"/>
    <w:rsid w:val="00A603B9"/>
    <w:rsid w:val="00A60B23"/>
    <w:rsid w:val="00A619A2"/>
    <w:rsid w:val="00A619C1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985"/>
    <w:rsid w:val="00A65E84"/>
    <w:rsid w:val="00A65F08"/>
    <w:rsid w:val="00A66020"/>
    <w:rsid w:val="00A66259"/>
    <w:rsid w:val="00A66A8D"/>
    <w:rsid w:val="00A66DB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005"/>
    <w:rsid w:val="00A81109"/>
    <w:rsid w:val="00A81215"/>
    <w:rsid w:val="00A815B9"/>
    <w:rsid w:val="00A82361"/>
    <w:rsid w:val="00A823BC"/>
    <w:rsid w:val="00A82520"/>
    <w:rsid w:val="00A8274D"/>
    <w:rsid w:val="00A82874"/>
    <w:rsid w:val="00A82AA1"/>
    <w:rsid w:val="00A82D81"/>
    <w:rsid w:val="00A83891"/>
    <w:rsid w:val="00A83AF1"/>
    <w:rsid w:val="00A83CD6"/>
    <w:rsid w:val="00A83D99"/>
    <w:rsid w:val="00A83E6D"/>
    <w:rsid w:val="00A843A4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87DAD"/>
    <w:rsid w:val="00A900B5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4C4C"/>
    <w:rsid w:val="00A9556F"/>
    <w:rsid w:val="00A95C1E"/>
    <w:rsid w:val="00A95D1D"/>
    <w:rsid w:val="00A9612B"/>
    <w:rsid w:val="00A9653A"/>
    <w:rsid w:val="00A9659E"/>
    <w:rsid w:val="00A96B03"/>
    <w:rsid w:val="00A96C1B"/>
    <w:rsid w:val="00A9764E"/>
    <w:rsid w:val="00A976A0"/>
    <w:rsid w:val="00A97B2C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2AF8"/>
    <w:rsid w:val="00AA401D"/>
    <w:rsid w:val="00AA48D5"/>
    <w:rsid w:val="00AA54DA"/>
    <w:rsid w:val="00AA5519"/>
    <w:rsid w:val="00AA5D1D"/>
    <w:rsid w:val="00AA6980"/>
    <w:rsid w:val="00AA6E3C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B7"/>
    <w:rsid w:val="00AB55DE"/>
    <w:rsid w:val="00AB55E6"/>
    <w:rsid w:val="00AB5A43"/>
    <w:rsid w:val="00AB5F4D"/>
    <w:rsid w:val="00AB6064"/>
    <w:rsid w:val="00AB6B14"/>
    <w:rsid w:val="00AB6CBD"/>
    <w:rsid w:val="00AB708C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30"/>
    <w:rsid w:val="00AC6B0B"/>
    <w:rsid w:val="00AC6B5A"/>
    <w:rsid w:val="00AC6D97"/>
    <w:rsid w:val="00AC74B1"/>
    <w:rsid w:val="00AC74CA"/>
    <w:rsid w:val="00AC79E2"/>
    <w:rsid w:val="00AC7EA8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02C"/>
    <w:rsid w:val="00AD4641"/>
    <w:rsid w:val="00AD5BA7"/>
    <w:rsid w:val="00AD5F28"/>
    <w:rsid w:val="00AD64E5"/>
    <w:rsid w:val="00AD6B38"/>
    <w:rsid w:val="00AD72DD"/>
    <w:rsid w:val="00AE0049"/>
    <w:rsid w:val="00AE004F"/>
    <w:rsid w:val="00AE060E"/>
    <w:rsid w:val="00AE13E9"/>
    <w:rsid w:val="00AE1670"/>
    <w:rsid w:val="00AE16D0"/>
    <w:rsid w:val="00AE3187"/>
    <w:rsid w:val="00AE32C5"/>
    <w:rsid w:val="00AE3719"/>
    <w:rsid w:val="00AE3863"/>
    <w:rsid w:val="00AE3AFF"/>
    <w:rsid w:val="00AE4CCC"/>
    <w:rsid w:val="00AE4D11"/>
    <w:rsid w:val="00AE5455"/>
    <w:rsid w:val="00AE5981"/>
    <w:rsid w:val="00AE5FEF"/>
    <w:rsid w:val="00AE6052"/>
    <w:rsid w:val="00AE6078"/>
    <w:rsid w:val="00AE6121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2DA5"/>
    <w:rsid w:val="00AF3393"/>
    <w:rsid w:val="00AF37DB"/>
    <w:rsid w:val="00AF3909"/>
    <w:rsid w:val="00AF3C29"/>
    <w:rsid w:val="00AF3D2E"/>
    <w:rsid w:val="00AF4314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828"/>
    <w:rsid w:val="00AF7C9A"/>
    <w:rsid w:val="00AF7F6C"/>
    <w:rsid w:val="00B0025D"/>
    <w:rsid w:val="00B00A49"/>
    <w:rsid w:val="00B00C21"/>
    <w:rsid w:val="00B00F86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656"/>
    <w:rsid w:val="00B06E4A"/>
    <w:rsid w:val="00B078AC"/>
    <w:rsid w:val="00B101F4"/>
    <w:rsid w:val="00B108AE"/>
    <w:rsid w:val="00B10ACC"/>
    <w:rsid w:val="00B10BDE"/>
    <w:rsid w:val="00B10C2A"/>
    <w:rsid w:val="00B10F4F"/>
    <w:rsid w:val="00B118D6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4989"/>
    <w:rsid w:val="00B15382"/>
    <w:rsid w:val="00B15BEC"/>
    <w:rsid w:val="00B1669A"/>
    <w:rsid w:val="00B16A8E"/>
    <w:rsid w:val="00B16B24"/>
    <w:rsid w:val="00B16FC6"/>
    <w:rsid w:val="00B17354"/>
    <w:rsid w:val="00B17FDF"/>
    <w:rsid w:val="00B17FED"/>
    <w:rsid w:val="00B20082"/>
    <w:rsid w:val="00B2065D"/>
    <w:rsid w:val="00B20A3E"/>
    <w:rsid w:val="00B20B2A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E7A"/>
    <w:rsid w:val="00B402FF"/>
    <w:rsid w:val="00B4032E"/>
    <w:rsid w:val="00B4072C"/>
    <w:rsid w:val="00B40B23"/>
    <w:rsid w:val="00B414C8"/>
    <w:rsid w:val="00B41514"/>
    <w:rsid w:val="00B4185A"/>
    <w:rsid w:val="00B42149"/>
    <w:rsid w:val="00B4285C"/>
    <w:rsid w:val="00B42C43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6A9F"/>
    <w:rsid w:val="00B474C2"/>
    <w:rsid w:val="00B47E5D"/>
    <w:rsid w:val="00B502E8"/>
    <w:rsid w:val="00B50D40"/>
    <w:rsid w:val="00B51089"/>
    <w:rsid w:val="00B51E03"/>
    <w:rsid w:val="00B51F24"/>
    <w:rsid w:val="00B525D5"/>
    <w:rsid w:val="00B5331C"/>
    <w:rsid w:val="00B5334C"/>
    <w:rsid w:val="00B53A52"/>
    <w:rsid w:val="00B53D9D"/>
    <w:rsid w:val="00B54465"/>
    <w:rsid w:val="00B54542"/>
    <w:rsid w:val="00B55503"/>
    <w:rsid w:val="00B55F79"/>
    <w:rsid w:val="00B55FFC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FA"/>
    <w:rsid w:val="00B63E4E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902"/>
    <w:rsid w:val="00B74384"/>
    <w:rsid w:val="00B746D3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1A1"/>
    <w:rsid w:val="00B86795"/>
    <w:rsid w:val="00B86811"/>
    <w:rsid w:val="00B86AE0"/>
    <w:rsid w:val="00B870B9"/>
    <w:rsid w:val="00B87272"/>
    <w:rsid w:val="00B87C1B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97EE1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4A12"/>
    <w:rsid w:val="00BA50CA"/>
    <w:rsid w:val="00BA524A"/>
    <w:rsid w:val="00BA5BF5"/>
    <w:rsid w:val="00BA617D"/>
    <w:rsid w:val="00BA63D2"/>
    <w:rsid w:val="00BA6AD1"/>
    <w:rsid w:val="00BA780F"/>
    <w:rsid w:val="00BA7F0C"/>
    <w:rsid w:val="00BB077B"/>
    <w:rsid w:val="00BB0B5F"/>
    <w:rsid w:val="00BB121A"/>
    <w:rsid w:val="00BB15ED"/>
    <w:rsid w:val="00BB1734"/>
    <w:rsid w:val="00BB191B"/>
    <w:rsid w:val="00BB1D35"/>
    <w:rsid w:val="00BB1F1A"/>
    <w:rsid w:val="00BB2371"/>
    <w:rsid w:val="00BB2726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5F90"/>
    <w:rsid w:val="00BB634C"/>
    <w:rsid w:val="00BB6601"/>
    <w:rsid w:val="00BB70CA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484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2E3"/>
    <w:rsid w:val="00BD14C1"/>
    <w:rsid w:val="00BD1A69"/>
    <w:rsid w:val="00BD1B21"/>
    <w:rsid w:val="00BD1DAE"/>
    <w:rsid w:val="00BD1DB5"/>
    <w:rsid w:val="00BD22CE"/>
    <w:rsid w:val="00BD2E11"/>
    <w:rsid w:val="00BD2E12"/>
    <w:rsid w:val="00BD3748"/>
    <w:rsid w:val="00BD39F5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4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3B4"/>
    <w:rsid w:val="00BE3865"/>
    <w:rsid w:val="00BE4295"/>
    <w:rsid w:val="00BE46B9"/>
    <w:rsid w:val="00BE4BB4"/>
    <w:rsid w:val="00BE4CF9"/>
    <w:rsid w:val="00BE4F2A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31C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BF7665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86A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05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629"/>
    <w:rsid w:val="00C37D3C"/>
    <w:rsid w:val="00C37E29"/>
    <w:rsid w:val="00C409D5"/>
    <w:rsid w:val="00C409F3"/>
    <w:rsid w:val="00C416F2"/>
    <w:rsid w:val="00C41A26"/>
    <w:rsid w:val="00C41A51"/>
    <w:rsid w:val="00C4270C"/>
    <w:rsid w:val="00C42867"/>
    <w:rsid w:val="00C42923"/>
    <w:rsid w:val="00C42B6C"/>
    <w:rsid w:val="00C43069"/>
    <w:rsid w:val="00C43622"/>
    <w:rsid w:val="00C43DA4"/>
    <w:rsid w:val="00C44171"/>
    <w:rsid w:val="00C445C9"/>
    <w:rsid w:val="00C4461A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92F"/>
    <w:rsid w:val="00C54E0E"/>
    <w:rsid w:val="00C54E92"/>
    <w:rsid w:val="00C54EA8"/>
    <w:rsid w:val="00C55A76"/>
    <w:rsid w:val="00C5648F"/>
    <w:rsid w:val="00C566DE"/>
    <w:rsid w:val="00C56764"/>
    <w:rsid w:val="00C5730F"/>
    <w:rsid w:val="00C576DA"/>
    <w:rsid w:val="00C60A55"/>
    <w:rsid w:val="00C616E1"/>
    <w:rsid w:val="00C62331"/>
    <w:rsid w:val="00C6279B"/>
    <w:rsid w:val="00C62852"/>
    <w:rsid w:val="00C63096"/>
    <w:rsid w:val="00C63134"/>
    <w:rsid w:val="00C6379C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0F53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3C41"/>
    <w:rsid w:val="00C7409E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6F9"/>
    <w:rsid w:val="00C77B54"/>
    <w:rsid w:val="00C77CD6"/>
    <w:rsid w:val="00C77D52"/>
    <w:rsid w:val="00C77EE1"/>
    <w:rsid w:val="00C802D9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4FC9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1056"/>
    <w:rsid w:val="00C91DDB"/>
    <w:rsid w:val="00C91E06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00F"/>
    <w:rsid w:val="00C971D1"/>
    <w:rsid w:val="00C97862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3B84"/>
    <w:rsid w:val="00CA422E"/>
    <w:rsid w:val="00CA46A5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C77"/>
    <w:rsid w:val="00CA7D0D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A0E"/>
    <w:rsid w:val="00CB3C9D"/>
    <w:rsid w:val="00CB42E0"/>
    <w:rsid w:val="00CB5164"/>
    <w:rsid w:val="00CB52E8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50B"/>
    <w:rsid w:val="00CC1F35"/>
    <w:rsid w:val="00CC1F79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4AEF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3FD"/>
    <w:rsid w:val="00CD69A4"/>
    <w:rsid w:val="00CD6FBB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2F15"/>
    <w:rsid w:val="00CE31D6"/>
    <w:rsid w:val="00CE3328"/>
    <w:rsid w:val="00CE356A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5E3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5DC9"/>
    <w:rsid w:val="00D06852"/>
    <w:rsid w:val="00D06901"/>
    <w:rsid w:val="00D06A85"/>
    <w:rsid w:val="00D07467"/>
    <w:rsid w:val="00D07B7A"/>
    <w:rsid w:val="00D1020A"/>
    <w:rsid w:val="00D110A3"/>
    <w:rsid w:val="00D11651"/>
    <w:rsid w:val="00D11813"/>
    <w:rsid w:val="00D1185B"/>
    <w:rsid w:val="00D11CBF"/>
    <w:rsid w:val="00D12888"/>
    <w:rsid w:val="00D12BD1"/>
    <w:rsid w:val="00D12BF6"/>
    <w:rsid w:val="00D12EFF"/>
    <w:rsid w:val="00D12F18"/>
    <w:rsid w:val="00D134A9"/>
    <w:rsid w:val="00D13B18"/>
    <w:rsid w:val="00D13F80"/>
    <w:rsid w:val="00D141C9"/>
    <w:rsid w:val="00D14292"/>
    <w:rsid w:val="00D14330"/>
    <w:rsid w:val="00D148B3"/>
    <w:rsid w:val="00D14A7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0D35"/>
    <w:rsid w:val="00D31313"/>
    <w:rsid w:val="00D3200B"/>
    <w:rsid w:val="00D324DA"/>
    <w:rsid w:val="00D3391E"/>
    <w:rsid w:val="00D33A8A"/>
    <w:rsid w:val="00D34232"/>
    <w:rsid w:val="00D3472D"/>
    <w:rsid w:val="00D348B8"/>
    <w:rsid w:val="00D34965"/>
    <w:rsid w:val="00D34AF4"/>
    <w:rsid w:val="00D351C7"/>
    <w:rsid w:val="00D354C1"/>
    <w:rsid w:val="00D356E2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BCC"/>
    <w:rsid w:val="00D43449"/>
    <w:rsid w:val="00D436DF"/>
    <w:rsid w:val="00D43B66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1C12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B2C"/>
    <w:rsid w:val="00D54C56"/>
    <w:rsid w:val="00D54D02"/>
    <w:rsid w:val="00D54E69"/>
    <w:rsid w:val="00D5522A"/>
    <w:rsid w:val="00D55A51"/>
    <w:rsid w:val="00D55BF1"/>
    <w:rsid w:val="00D55C37"/>
    <w:rsid w:val="00D55F10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1CF1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8A3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5996"/>
    <w:rsid w:val="00D759BD"/>
    <w:rsid w:val="00D76674"/>
    <w:rsid w:val="00D767D7"/>
    <w:rsid w:val="00D76911"/>
    <w:rsid w:val="00D76CFD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DAB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AF2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6C27"/>
    <w:rsid w:val="00DA6CA6"/>
    <w:rsid w:val="00DA733F"/>
    <w:rsid w:val="00DA74C1"/>
    <w:rsid w:val="00DA759E"/>
    <w:rsid w:val="00DA7C3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6AD"/>
    <w:rsid w:val="00DB3C4D"/>
    <w:rsid w:val="00DB3CF3"/>
    <w:rsid w:val="00DB3D22"/>
    <w:rsid w:val="00DB3DC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C002F"/>
    <w:rsid w:val="00DC0799"/>
    <w:rsid w:val="00DC08AF"/>
    <w:rsid w:val="00DC1401"/>
    <w:rsid w:val="00DC1FAB"/>
    <w:rsid w:val="00DC2515"/>
    <w:rsid w:val="00DC283D"/>
    <w:rsid w:val="00DC2A9D"/>
    <w:rsid w:val="00DC2D83"/>
    <w:rsid w:val="00DC3473"/>
    <w:rsid w:val="00DC3EF8"/>
    <w:rsid w:val="00DC40E2"/>
    <w:rsid w:val="00DC4637"/>
    <w:rsid w:val="00DC5008"/>
    <w:rsid w:val="00DC57C2"/>
    <w:rsid w:val="00DC66E1"/>
    <w:rsid w:val="00DC69F7"/>
    <w:rsid w:val="00DC6B35"/>
    <w:rsid w:val="00DC706C"/>
    <w:rsid w:val="00DC7480"/>
    <w:rsid w:val="00DC773C"/>
    <w:rsid w:val="00DC7928"/>
    <w:rsid w:val="00DD0818"/>
    <w:rsid w:val="00DD0C38"/>
    <w:rsid w:val="00DD0C8B"/>
    <w:rsid w:val="00DD1335"/>
    <w:rsid w:val="00DD25DB"/>
    <w:rsid w:val="00DD3309"/>
    <w:rsid w:val="00DD3349"/>
    <w:rsid w:val="00DD36C2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EA2"/>
    <w:rsid w:val="00DE02DE"/>
    <w:rsid w:val="00DE10C9"/>
    <w:rsid w:val="00DE1115"/>
    <w:rsid w:val="00DE111B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54CA"/>
    <w:rsid w:val="00DE559A"/>
    <w:rsid w:val="00DE58F1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7D1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5FED"/>
    <w:rsid w:val="00DF6BE8"/>
    <w:rsid w:val="00DF6D24"/>
    <w:rsid w:val="00DF76B3"/>
    <w:rsid w:val="00DF7CA2"/>
    <w:rsid w:val="00E002C9"/>
    <w:rsid w:val="00E00437"/>
    <w:rsid w:val="00E009B9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0F8"/>
    <w:rsid w:val="00E073A9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2F2B"/>
    <w:rsid w:val="00E14E7A"/>
    <w:rsid w:val="00E14FF5"/>
    <w:rsid w:val="00E15017"/>
    <w:rsid w:val="00E16359"/>
    <w:rsid w:val="00E1658E"/>
    <w:rsid w:val="00E16733"/>
    <w:rsid w:val="00E169E1"/>
    <w:rsid w:val="00E16C7D"/>
    <w:rsid w:val="00E16EEE"/>
    <w:rsid w:val="00E172DB"/>
    <w:rsid w:val="00E17318"/>
    <w:rsid w:val="00E1743E"/>
    <w:rsid w:val="00E17E1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87A"/>
    <w:rsid w:val="00E308B2"/>
    <w:rsid w:val="00E30AF3"/>
    <w:rsid w:val="00E31B1E"/>
    <w:rsid w:val="00E3236F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6CC8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D26"/>
    <w:rsid w:val="00E42E8F"/>
    <w:rsid w:val="00E42E9A"/>
    <w:rsid w:val="00E42F36"/>
    <w:rsid w:val="00E4323F"/>
    <w:rsid w:val="00E43317"/>
    <w:rsid w:val="00E43C24"/>
    <w:rsid w:val="00E43D2B"/>
    <w:rsid w:val="00E43E84"/>
    <w:rsid w:val="00E44707"/>
    <w:rsid w:val="00E44A23"/>
    <w:rsid w:val="00E44EA1"/>
    <w:rsid w:val="00E44FB6"/>
    <w:rsid w:val="00E451A4"/>
    <w:rsid w:val="00E455A3"/>
    <w:rsid w:val="00E45BF3"/>
    <w:rsid w:val="00E45CAE"/>
    <w:rsid w:val="00E46603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153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2D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4C0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1A7"/>
    <w:rsid w:val="00E83538"/>
    <w:rsid w:val="00E83571"/>
    <w:rsid w:val="00E835D5"/>
    <w:rsid w:val="00E83C43"/>
    <w:rsid w:val="00E83DA5"/>
    <w:rsid w:val="00E849DE"/>
    <w:rsid w:val="00E85664"/>
    <w:rsid w:val="00E86095"/>
    <w:rsid w:val="00E866FF"/>
    <w:rsid w:val="00E86753"/>
    <w:rsid w:val="00E86BA8"/>
    <w:rsid w:val="00E8720C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4AC"/>
    <w:rsid w:val="00E935D3"/>
    <w:rsid w:val="00E93662"/>
    <w:rsid w:val="00E93A2C"/>
    <w:rsid w:val="00E93A7F"/>
    <w:rsid w:val="00E93DA4"/>
    <w:rsid w:val="00E940B8"/>
    <w:rsid w:val="00E94E77"/>
    <w:rsid w:val="00E95376"/>
    <w:rsid w:val="00E95420"/>
    <w:rsid w:val="00E95643"/>
    <w:rsid w:val="00E95719"/>
    <w:rsid w:val="00E95974"/>
    <w:rsid w:val="00E95B80"/>
    <w:rsid w:val="00E9605A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436"/>
    <w:rsid w:val="00EA1941"/>
    <w:rsid w:val="00EA1E80"/>
    <w:rsid w:val="00EA3D05"/>
    <w:rsid w:val="00EA3D2F"/>
    <w:rsid w:val="00EA3DCD"/>
    <w:rsid w:val="00EA4240"/>
    <w:rsid w:val="00EA428A"/>
    <w:rsid w:val="00EA439B"/>
    <w:rsid w:val="00EA50C6"/>
    <w:rsid w:val="00EA5F06"/>
    <w:rsid w:val="00EA6500"/>
    <w:rsid w:val="00EA6B80"/>
    <w:rsid w:val="00EA6BC3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A43"/>
    <w:rsid w:val="00EB1E79"/>
    <w:rsid w:val="00EB2920"/>
    <w:rsid w:val="00EB2CB7"/>
    <w:rsid w:val="00EB3911"/>
    <w:rsid w:val="00EB4C31"/>
    <w:rsid w:val="00EB4D72"/>
    <w:rsid w:val="00EB4FC7"/>
    <w:rsid w:val="00EB573D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0E8B"/>
    <w:rsid w:val="00EC1967"/>
    <w:rsid w:val="00EC1A9A"/>
    <w:rsid w:val="00EC1B88"/>
    <w:rsid w:val="00EC1D84"/>
    <w:rsid w:val="00EC2A66"/>
    <w:rsid w:val="00EC2A78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0"/>
    <w:rsid w:val="00EC777F"/>
    <w:rsid w:val="00EC7A04"/>
    <w:rsid w:val="00EC7BF9"/>
    <w:rsid w:val="00EC7EB1"/>
    <w:rsid w:val="00EC7F31"/>
    <w:rsid w:val="00ED0027"/>
    <w:rsid w:val="00ED021A"/>
    <w:rsid w:val="00ED0330"/>
    <w:rsid w:val="00ED0D59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35A"/>
    <w:rsid w:val="00ED597E"/>
    <w:rsid w:val="00ED6200"/>
    <w:rsid w:val="00ED630E"/>
    <w:rsid w:val="00ED6CA4"/>
    <w:rsid w:val="00ED6CAA"/>
    <w:rsid w:val="00ED709B"/>
    <w:rsid w:val="00ED73D2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8B"/>
    <w:rsid w:val="00F01AA9"/>
    <w:rsid w:val="00F02245"/>
    <w:rsid w:val="00F02611"/>
    <w:rsid w:val="00F02DED"/>
    <w:rsid w:val="00F0331F"/>
    <w:rsid w:val="00F03B0A"/>
    <w:rsid w:val="00F03DE1"/>
    <w:rsid w:val="00F04A4D"/>
    <w:rsid w:val="00F05200"/>
    <w:rsid w:val="00F0527B"/>
    <w:rsid w:val="00F0529E"/>
    <w:rsid w:val="00F05314"/>
    <w:rsid w:val="00F055D1"/>
    <w:rsid w:val="00F05C7D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CD5"/>
    <w:rsid w:val="00F11F8A"/>
    <w:rsid w:val="00F1208A"/>
    <w:rsid w:val="00F12461"/>
    <w:rsid w:val="00F12C31"/>
    <w:rsid w:val="00F12E0B"/>
    <w:rsid w:val="00F13758"/>
    <w:rsid w:val="00F1385B"/>
    <w:rsid w:val="00F13F23"/>
    <w:rsid w:val="00F142B5"/>
    <w:rsid w:val="00F14800"/>
    <w:rsid w:val="00F14AAC"/>
    <w:rsid w:val="00F14C53"/>
    <w:rsid w:val="00F14EA8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DE6"/>
    <w:rsid w:val="00F24F00"/>
    <w:rsid w:val="00F25BB8"/>
    <w:rsid w:val="00F25ED3"/>
    <w:rsid w:val="00F26067"/>
    <w:rsid w:val="00F260FB"/>
    <w:rsid w:val="00F266DE"/>
    <w:rsid w:val="00F270D6"/>
    <w:rsid w:val="00F27427"/>
    <w:rsid w:val="00F279F6"/>
    <w:rsid w:val="00F27FE2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BCB"/>
    <w:rsid w:val="00F37C03"/>
    <w:rsid w:val="00F37FB7"/>
    <w:rsid w:val="00F40686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728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1B68"/>
    <w:rsid w:val="00F6224C"/>
    <w:rsid w:val="00F62391"/>
    <w:rsid w:val="00F627FD"/>
    <w:rsid w:val="00F6283D"/>
    <w:rsid w:val="00F63119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3B3F"/>
    <w:rsid w:val="00F8423F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3EEA"/>
    <w:rsid w:val="00FA5D72"/>
    <w:rsid w:val="00FA5FE3"/>
    <w:rsid w:val="00FA66E4"/>
    <w:rsid w:val="00FA70D5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0A"/>
    <w:rsid w:val="00FB29E3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25C"/>
    <w:rsid w:val="00FC4AD8"/>
    <w:rsid w:val="00FC4B29"/>
    <w:rsid w:val="00FC4BF3"/>
    <w:rsid w:val="00FC4D9F"/>
    <w:rsid w:val="00FC51CA"/>
    <w:rsid w:val="00FC52C4"/>
    <w:rsid w:val="00FC5339"/>
    <w:rsid w:val="00FC587D"/>
    <w:rsid w:val="00FC5A9B"/>
    <w:rsid w:val="00FC5BF6"/>
    <w:rsid w:val="00FC5DCA"/>
    <w:rsid w:val="00FC5F27"/>
    <w:rsid w:val="00FC620D"/>
    <w:rsid w:val="00FC654C"/>
    <w:rsid w:val="00FC6911"/>
    <w:rsid w:val="00FC6B78"/>
    <w:rsid w:val="00FC6BCE"/>
    <w:rsid w:val="00FC74E1"/>
    <w:rsid w:val="00FC7B85"/>
    <w:rsid w:val="00FC7DBF"/>
    <w:rsid w:val="00FD0337"/>
    <w:rsid w:val="00FD0443"/>
    <w:rsid w:val="00FD08CC"/>
    <w:rsid w:val="00FD1BDB"/>
    <w:rsid w:val="00FD1CF4"/>
    <w:rsid w:val="00FD1CF5"/>
    <w:rsid w:val="00FD1E74"/>
    <w:rsid w:val="00FD33A9"/>
    <w:rsid w:val="00FD389F"/>
    <w:rsid w:val="00FD3E5C"/>
    <w:rsid w:val="00FD4716"/>
    <w:rsid w:val="00FD49DC"/>
    <w:rsid w:val="00FD4B96"/>
    <w:rsid w:val="00FD596C"/>
    <w:rsid w:val="00FD5FF3"/>
    <w:rsid w:val="00FD6DA2"/>
    <w:rsid w:val="00FD7678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85C"/>
    <w:rsid w:val="00FE38D3"/>
    <w:rsid w:val="00FE4298"/>
    <w:rsid w:val="00FE4694"/>
    <w:rsid w:val="00FE471B"/>
    <w:rsid w:val="00FE4BB9"/>
    <w:rsid w:val="00FE4CD6"/>
    <w:rsid w:val="00FE5089"/>
    <w:rsid w:val="00FE5122"/>
    <w:rsid w:val="00FE56AC"/>
    <w:rsid w:val="00FE61EB"/>
    <w:rsid w:val="00FE6EC0"/>
    <w:rsid w:val="00FE7719"/>
    <w:rsid w:val="00FE7753"/>
    <w:rsid w:val="00FE7E5F"/>
    <w:rsid w:val="00FF02CE"/>
    <w:rsid w:val="00FF02ED"/>
    <w:rsid w:val="00FF0B83"/>
    <w:rsid w:val="00FF1387"/>
    <w:rsid w:val="00FF154A"/>
    <w:rsid w:val="00FF187E"/>
    <w:rsid w:val="00FF1D11"/>
    <w:rsid w:val="00FF238E"/>
    <w:rsid w:val="00FF23C1"/>
    <w:rsid w:val="00FF2AB8"/>
    <w:rsid w:val="00FF2B48"/>
    <w:rsid w:val="00FF379A"/>
    <w:rsid w:val="00FF3B4D"/>
    <w:rsid w:val="00FF3C98"/>
    <w:rsid w:val="00FF4192"/>
    <w:rsid w:val="00FF41CD"/>
    <w:rsid w:val="00FF426F"/>
    <w:rsid w:val="00FF4A84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1BE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206DE-24E7-4E0A-BC51-DE9F035B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</TotalTime>
  <Pages>22</Pages>
  <Words>3748</Words>
  <Characters>21365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Pornthip Sriubol</cp:lastModifiedBy>
  <cp:revision>2</cp:revision>
  <cp:lastPrinted>2021-01-22T05:32:00Z</cp:lastPrinted>
  <dcterms:created xsi:type="dcterms:W3CDTF">2021-02-09T03:24:00Z</dcterms:created>
  <dcterms:modified xsi:type="dcterms:W3CDTF">2021-02-09T03:24:00Z</dcterms:modified>
</cp:coreProperties>
</file>