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47CD917B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B34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A42740" w:rsidRPr="00A4274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65F6F" w:rsidRPr="00F65F6F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D171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031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42740" w:rsidRPr="00A42740">
        <w:rPr>
          <w:rFonts w:ascii="Angsana New" w:hAnsi="Angsana New" w:cs="Angsana New" w:hint="cs"/>
          <w:b w:val="0"/>
          <w:bCs w:val="0"/>
          <w:sz w:val="32"/>
          <w:szCs w:val="32"/>
        </w:rPr>
        <w:t>2563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45E85F22" w:rsidR="009C30BE" w:rsidRPr="009C30BE" w:rsidRDefault="009C30BE" w:rsidP="007D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30BE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CA6FF8">
        <w:rPr>
          <w:rFonts w:ascii="Angsana New" w:hAnsi="Angsana New"/>
          <w:sz w:val="30"/>
          <w:szCs w:val="30"/>
        </w:rPr>
        <w:t xml:space="preserve"> </w:t>
      </w:r>
      <w:r w:rsidR="00D171B5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งบกำไร</w:t>
      </w:r>
      <w:r w:rsidR="00054A30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0C1F6C">
        <w:rPr>
          <w:rFonts w:ascii="Angsana New" w:hAnsi="Angsana New"/>
          <w:sz w:val="30"/>
          <w:szCs w:val="30"/>
          <w:cs/>
          <w:lang w:val="th-TH"/>
        </w:rPr>
        <w:br/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D171B5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557BF3" w:rsidRPr="00557BF3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D171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2563</w:t>
      </w:r>
      <w:r w:rsidR="00CE35B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ตาม</w:t>
      </w:r>
      <w:r w:rsidR="00A14876">
        <w:rPr>
          <w:rFonts w:ascii="Angsana New" w:hAnsi="Angsana New"/>
          <w:sz w:val="30"/>
          <w:szCs w:val="30"/>
          <w:cs/>
          <w:lang w:val="th-TH"/>
        </w:rPr>
        <w:br/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วิธีส่วนได้เสียและงบแสดงการเปลี่ยนแปลงส่วนของผู้ถือหุ้นเฉพาะกิจการ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</w:t>
      </w:r>
      <w:r w:rsidR="00A14876">
        <w:rPr>
          <w:rFonts w:ascii="Angsana New" w:hAnsi="Angsana New"/>
          <w:sz w:val="30"/>
          <w:szCs w:val="30"/>
          <w:cs/>
          <w:lang w:val="th-TH"/>
        </w:rPr>
        <w:br/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วิธีส่วนได้เสียและงบกระแสเงินส</w:t>
      </w:r>
      <w:r w:rsidR="002C21E9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D171B5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D171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06B91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777317" w14:textId="77777777" w:rsidR="007D58FE" w:rsidRPr="007D58FE" w:rsidRDefault="007D58FE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066EBE64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>
        <w:rPr>
          <w:rFonts w:ascii="Angsana New" w:hAnsi="Angsana New" w:cs="Angsana New"/>
          <w:spacing w:val="-4"/>
          <w:cs/>
        </w:rPr>
        <w:br/>
      </w:r>
      <w:r w:rsidRPr="00327D84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129CE1B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2A7B157" w14:textId="77777777" w:rsidR="009B01C1" w:rsidRDefault="009B01C1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3E9A01" w14:textId="3CB68F64" w:rsidR="009B01C1" w:rsidRDefault="009B01C1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9B01C1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bookmarkStart w:id="5" w:name="_GoBack"/>
      <w:bookmarkEnd w:id="5"/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3FEF685C" w14:textId="77777777" w:rsidR="00161472" w:rsidRPr="009C416A" w:rsidRDefault="00161472" w:rsidP="00161472">
      <w:pPr>
        <w:rPr>
          <w:rFonts w:ascii="Angsana New" w:hAnsi="Angsana New"/>
          <w:i/>
          <w:iCs/>
          <w:sz w:val="30"/>
          <w:szCs w:val="30"/>
          <w:cs/>
        </w:rPr>
      </w:pPr>
      <w:r w:rsidRPr="009C416A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E836424" w14:textId="77777777" w:rsidR="00161472" w:rsidRPr="00EA077E" w:rsidRDefault="00161472" w:rsidP="00161472">
      <w:pPr>
        <w:rPr>
          <w:rFonts w:ascii="Angsana New" w:hAnsi="Angsana New"/>
          <w:sz w:val="30"/>
          <w:szCs w:val="30"/>
        </w:rPr>
      </w:pPr>
    </w:p>
    <w:p w14:paraId="300B635B" w14:textId="24F6AAEE" w:rsidR="00161472" w:rsidRDefault="009C416A" w:rsidP="003C5F7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lang w:val="en-US"/>
        </w:rPr>
      </w:pPr>
      <w:r w:rsidRPr="00EA077E">
        <w:rPr>
          <w:rFonts w:ascii="Angsana New" w:hAnsi="Angsana New" w:cs="Angsana New"/>
          <w:spacing w:val="-4"/>
          <w:cs/>
        </w:rPr>
        <w:t>ข้าพเจ้าขอให้สังเกตหมายเหตุประกอบง</w:t>
      </w:r>
      <w:r w:rsidR="00AF5F6E">
        <w:rPr>
          <w:rFonts w:ascii="Angsana New" w:hAnsi="Angsana New" w:cs="Angsana New" w:hint="cs"/>
          <w:spacing w:val="-4"/>
          <w:cs/>
        </w:rPr>
        <w:t>บ</w:t>
      </w:r>
      <w:r w:rsidRPr="00EA077E">
        <w:rPr>
          <w:rFonts w:ascii="Angsana New" w:hAnsi="Angsana New" w:cs="Angsana New"/>
          <w:spacing w:val="-4"/>
          <w:cs/>
        </w:rPr>
        <w:t>การเงินระหว่างกาล</w:t>
      </w:r>
      <w:r w:rsidR="004368B5">
        <w:rPr>
          <w:rFonts w:ascii="Angsana New" w:hAnsi="Angsana New" w:cs="Angsana New" w:hint="cs"/>
          <w:spacing w:val="-4"/>
          <w:cs/>
        </w:rPr>
        <w:t>แบบ</w:t>
      </w:r>
      <w:r w:rsidR="00E40327">
        <w:rPr>
          <w:rFonts w:ascii="Angsana New" w:hAnsi="Angsana New" w:cs="Angsana New" w:hint="cs"/>
          <w:spacing w:val="-4"/>
          <w:cs/>
        </w:rPr>
        <w:t>ย่อ</w:t>
      </w:r>
      <w:r w:rsidRPr="00EA077E">
        <w:rPr>
          <w:rFonts w:ascii="Angsana New" w:hAnsi="Angsana New" w:cs="Angsana New"/>
          <w:spacing w:val="-4"/>
          <w:cs/>
        </w:rPr>
        <w:t xml:space="preserve">ข้อ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4</w:t>
      </w:r>
      <w:r w:rsidRPr="00EA077E">
        <w:rPr>
          <w:rFonts w:ascii="Angsana New" w:hAnsi="Angsana New" w:cs="Angsana New"/>
          <w:spacing w:val="-4"/>
          <w:cs/>
        </w:rPr>
        <w:t xml:space="preserve"> ซึ่งอธิบาย</w:t>
      </w:r>
      <w:r w:rsidRPr="009C416A">
        <w:rPr>
          <w:rFonts w:ascii="Angsana New" w:hAnsi="Angsana New" w:cs="Angsana New"/>
          <w:spacing w:val="-4"/>
          <w:cs/>
        </w:rPr>
        <w:t>ถึงผลกระทบจากการแพร่ระบาดของ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โรคติดเชื้อไวรัสโคโรนา </w:t>
      </w:r>
      <w:r w:rsidR="00A42740"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ต่อธุรกิจของบริษัท แผนการจัดการของฝ่ายบริหารเกี่ยวกับเรื่องดังกล่าว รวมถึงการนำ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</w:t>
      </w:r>
      <w:r w:rsidR="003C5F79"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จากสถานการณ์การแพร่ระบาดของโรคติดเชื้อไวรัสโคโรนา </w:t>
      </w:r>
      <w:r w:rsidR="00A42740"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มาถือปฏิบัติในข้อมูลทางการเงินระหว่างกาลสำหรับ</w:t>
      </w:r>
      <w:r w:rsidR="003C5F79"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>งวดสามเดือน</w:t>
      </w:r>
      <w:r w:rsidR="00640FE1">
        <w:rPr>
          <w:rFonts w:ascii="Angsana New" w:hAnsi="Angsana New" w:cs="Angsana New" w:hint="cs"/>
          <w:spacing w:val="-4"/>
          <w:cs/>
        </w:rPr>
        <w:t>และงวด</w:t>
      </w:r>
      <w:r w:rsidR="00D171B5">
        <w:rPr>
          <w:rFonts w:ascii="Angsana New" w:hAnsi="Angsana New" w:cs="Angsana New" w:hint="cs"/>
          <w:spacing w:val="-4"/>
          <w:cs/>
        </w:rPr>
        <w:t>เก้า</w:t>
      </w:r>
      <w:r w:rsidR="00640FE1">
        <w:rPr>
          <w:rFonts w:ascii="Angsana New" w:hAnsi="Angsana New" w:cs="Angsana New" w:hint="cs"/>
          <w:spacing w:val="-4"/>
          <w:cs/>
        </w:rPr>
        <w:t>เดือน</w:t>
      </w:r>
      <w:r w:rsidRPr="009C416A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A42740" w:rsidRPr="00A42740">
        <w:rPr>
          <w:rFonts w:ascii="Angsana New" w:hAnsi="Angsana New" w:cs="Angsana New"/>
          <w:spacing w:val="-4"/>
          <w:lang w:val="en-US"/>
        </w:rPr>
        <w:t>3</w:t>
      </w:r>
      <w:r w:rsidR="00F65F6F" w:rsidRPr="00F65F6F">
        <w:rPr>
          <w:rFonts w:ascii="Angsana New" w:hAnsi="Angsana New" w:cs="Angsana New" w:hint="cs"/>
          <w:spacing w:val="-4"/>
          <w:lang w:val="en-US"/>
        </w:rPr>
        <w:t>1</w:t>
      </w:r>
      <w:r w:rsidR="00D171B5">
        <w:rPr>
          <w:rFonts w:ascii="Angsana New" w:hAnsi="Angsana New" w:cs="Angsana New" w:hint="cs"/>
          <w:spacing w:val="-4"/>
          <w:cs/>
          <w:lang w:val="en-US"/>
        </w:rPr>
        <w:t xml:space="preserve"> ธันวาคม</w:t>
      </w:r>
      <w:r w:rsidRPr="009C416A">
        <w:rPr>
          <w:rFonts w:ascii="Angsana New" w:hAnsi="Angsana New" w:cs="Angsana New"/>
          <w:spacing w:val="-4"/>
          <w:cs/>
        </w:rPr>
        <w:t xml:space="preserve"> </w:t>
      </w:r>
      <w:r w:rsidR="00A42740" w:rsidRPr="00A42740">
        <w:rPr>
          <w:rFonts w:ascii="Angsana New" w:hAnsi="Angsana New" w:cs="Angsana New"/>
          <w:spacing w:val="-4"/>
          <w:lang w:val="en-US"/>
        </w:rPr>
        <w:t>2563</w:t>
      </w:r>
      <w:r w:rsidRPr="009C416A">
        <w:rPr>
          <w:rFonts w:ascii="Angsana New" w:hAnsi="Angsana New" w:cs="Angsana New"/>
          <w:spacing w:val="-4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59A80D44" w14:textId="77777777" w:rsidR="00685E11" w:rsidRDefault="00685E11" w:rsidP="003C5F7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3F4D7405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1968AF59" w14:textId="77777777" w:rsidR="00FD1FEB" w:rsidRDefault="00FD1FEB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22752873" w:rsidR="00161472" w:rsidRDefault="00A42740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42740">
        <w:rPr>
          <w:rFonts w:ascii="Angsana New" w:hAnsi="Angsana New"/>
          <w:sz w:val="30"/>
          <w:szCs w:val="30"/>
        </w:rPr>
        <w:t>1</w:t>
      </w:r>
      <w:r w:rsidR="00F65F6F" w:rsidRPr="00F65F6F">
        <w:rPr>
          <w:rFonts w:ascii="Angsana New" w:hAnsi="Angsana New" w:hint="cs"/>
          <w:sz w:val="30"/>
          <w:szCs w:val="30"/>
        </w:rPr>
        <w:t>0</w:t>
      </w:r>
      <w:r w:rsidR="00106296">
        <w:rPr>
          <w:rFonts w:ascii="Angsana New" w:hAnsi="Angsana New" w:hint="cs"/>
          <w:sz w:val="30"/>
          <w:szCs w:val="30"/>
          <w:cs/>
        </w:rPr>
        <w:t xml:space="preserve"> </w:t>
      </w:r>
      <w:r w:rsidR="00D171B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65F6F" w:rsidRPr="00F65F6F">
        <w:rPr>
          <w:rFonts w:ascii="Angsana New" w:hAnsi="Angsana New" w:hint="cs"/>
          <w:sz w:val="30"/>
          <w:szCs w:val="30"/>
        </w:rPr>
        <w:t>2564</w:t>
      </w:r>
    </w:p>
    <w:p w14:paraId="0E30336E" w14:textId="77777777" w:rsidR="00DE5F83" w:rsidRPr="007A3DE2" w:rsidRDefault="00DE5F83" w:rsidP="00DE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DE5F83" w:rsidRPr="007A3DE2" w:rsidSect="009B01C1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1B91" w14:textId="77777777" w:rsidR="00983845" w:rsidRDefault="00983845">
      <w:r>
        <w:separator/>
      </w:r>
    </w:p>
  </w:endnote>
  <w:endnote w:type="continuationSeparator" w:id="0">
    <w:p w14:paraId="03C962F0" w14:textId="77777777" w:rsidR="00983845" w:rsidRDefault="0098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247293D5-4B2E-4305-840E-649FEA08C90E}"/>
    <w:embedBold r:id="rId2" w:fontKey="{D18728A7-698F-4547-9459-F5AC644BD0E1}"/>
    <w:embedItalic r:id="rId3" w:fontKey="{CDC0CC0C-308A-44FE-85D5-9BB386D37E5D}"/>
    <w:embedBoldItalic r:id="rId4" w:fontKey="{3543DB66-F994-40B3-AE00-1F1FD0C2E98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D6917" w14:textId="46FF5E39" w:rsidR="006B7FA3" w:rsidRDefault="006B7FA3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6B7FA3" w:rsidRDefault="006B7FA3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129BF" w14:textId="77777777" w:rsidR="006B7FA3" w:rsidRPr="00804CAF" w:rsidRDefault="006B7FA3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6B7FA3" w:rsidRPr="001B16E3" w:rsidRDefault="006B7FA3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8ED67" w14:textId="40FDE64E" w:rsidR="006B7FA3" w:rsidRPr="00F25036" w:rsidRDefault="006B7FA3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6B7FA3" w:rsidRDefault="006B7FA3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DE05F" w14:textId="77777777" w:rsidR="00983845" w:rsidRDefault="00983845">
      <w:r>
        <w:separator/>
      </w:r>
    </w:p>
  </w:footnote>
  <w:footnote w:type="continuationSeparator" w:id="0">
    <w:p w14:paraId="72536DB7" w14:textId="77777777" w:rsidR="00983845" w:rsidRDefault="0098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B008" w14:textId="77777777" w:rsidR="006B7FA3" w:rsidRPr="001B16E3" w:rsidRDefault="006B7FA3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A62E" w14:textId="48AE2FAF" w:rsidR="006B7FA3" w:rsidRDefault="006B7FA3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682729" w14:textId="77777777" w:rsidR="009B01C1" w:rsidRPr="00985A84" w:rsidRDefault="009B01C1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E4"/>
    <w:rsid w:val="0014066D"/>
    <w:rsid w:val="00140A18"/>
    <w:rsid w:val="00140A4B"/>
    <w:rsid w:val="00140EE4"/>
    <w:rsid w:val="00141107"/>
    <w:rsid w:val="0014112A"/>
    <w:rsid w:val="001413E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EA4"/>
    <w:rsid w:val="001B7688"/>
    <w:rsid w:val="001B7860"/>
    <w:rsid w:val="001C00EE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3907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BF1"/>
    <w:rsid w:val="00461EC6"/>
    <w:rsid w:val="0046206D"/>
    <w:rsid w:val="00462891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068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423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B7FA3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5E3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BB6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223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45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1C1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6E3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B51"/>
    <w:rsid w:val="00B90E78"/>
    <w:rsid w:val="00B90EDF"/>
    <w:rsid w:val="00B91A34"/>
    <w:rsid w:val="00B91C6F"/>
    <w:rsid w:val="00B92467"/>
    <w:rsid w:val="00B926D3"/>
    <w:rsid w:val="00B92989"/>
    <w:rsid w:val="00B92E9F"/>
    <w:rsid w:val="00B934E0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1B5"/>
    <w:rsid w:val="00D176D2"/>
    <w:rsid w:val="00D17BC3"/>
    <w:rsid w:val="00D206E1"/>
    <w:rsid w:val="00D20874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742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0E4A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6DC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346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2DDD7-111A-4644-90EB-649C8C45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567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2757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2021-02-08T03:43:00Z</cp:lastPrinted>
  <dcterms:created xsi:type="dcterms:W3CDTF">2021-02-10T05:54:00Z</dcterms:created>
  <dcterms:modified xsi:type="dcterms:W3CDTF">2021-02-10T05:58:00Z</dcterms:modified>
</cp:coreProperties>
</file>